
<file path=[Content_Types].xml><?xml version="1.0" encoding="utf-8"?>
<Types xmlns="http://schemas.openxmlformats.org/package/2006/content-types">
  <Default Extension="png" ContentType="image/png"/>
  <Default Extension="svg" ContentType="image/svg+xml"/>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04549" w:rsidRPr="000D082E" w:rsidRDefault="005F30AC" w:rsidP="002771A2">
      <w:pPr>
        <w:rPr>
          <w:lang w:val="en-AU"/>
        </w:rPr>
      </w:pPr>
      <w:r>
        <w:rPr>
          <w:noProof/>
        </w:rPr>
        <mc:AlternateContent>
          <mc:Choice Requires="wps">
            <w:drawing>
              <wp:anchor distT="0" distB="0" distL="114300" distR="114300" simplePos="0" relativeHeight="252794880" behindDoc="0" locked="0" layoutInCell="1" allowOverlap="1" wp14:anchorId="1A7D3E34" wp14:editId="51C80318">
                <wp:simplePos x="0" y="0"/>
                <wp:positionH relativeFrom="column">
                  <wp:posOffset>664305</wp:posOffset>
                </wp:positionH>
                <wp:positionV relativeFrom="paragraph">
                  <wp:posOffset>-123825</wp:posOffset>
                </wp:positionV>
                <wp:extent cx="1829435" cy="638175"/>
                <wp:effectExtent l="0" t="0" r="0" b="0"/>
                <wp:wrapNone/>
                <wp:docPr id="1608691345" name="Text Box 1608691345"/>
                <wp:cNvGraphicFramePr/>
                <a:graphic xmlns:a="http://schemas.openxmlformats.org/drawingml/2006/main">
                  <a:graphicData uri="http://schemas.microsoft.com/office/word/2010/wordprocessingShape">
                    <wps:wsp>
                      <wps:cNvSpPr txBox="1"/>
                      <wps:spPr>
                        <a:xfrm>
                          <a:off x="0" y="0"/>
                          <a:ext cx="1829435" cy="638175"/>
                        </a:xfrm>
                        <a:prstGeom prst="rect">
                          <a:avLst/>
                        </a:prstGeom>
                        <a:noFill/>
                        <a:ln w="6350">
                          <a:noFill/>
                        </a:ln>
                      </wps:spPr>
                      <wps:txbx>
                        <w:txbxContent>
                          <w:p w:rsidR="005345A8" w:rsidRPr="005F30AC" w:rsidRDefault="005345A8" w:rsidP="002771A2">
                            <w:pPr>
                              <w:jc w:val="center"/>
                              <w:rPr>
                                <w:rFonts w:ascii="Adobe Arabic" w:hAnsi="Adobe Arabic" w:cs="Adobe Arabic"/>
                                <w:b/>
                                <w:bCs/>
                                <w:sz w:val="56"/>
                                <w:szCs w:val="72"/>
                                <w:rtl/>
                                <w:lang w:bidi="ar-SY"/>
                              </w:rPr>
                            </w:pPr>
                            <w:r w:rsidRPr="005F30AC">
                              <w:rPr>
                                <w:rFonts w:ascii="Adobe Arabic" w:hAnsi="Adobe Arabic" w:cs="Adobe Arabic"/>
                                <w:b/>
                                <w:bCs/>
                                <w:sz w:val="56"/>
                                <w:szCs w:val="72"/>
                                <w:rtl/>
                                <w:lang w:bidi="ar-SY"/>
                              </w:rPr>
                              <w:t>دليل الم</w:t>
                            </w:r>
                            <w:r>
                              <w:rPr>
                                <w:rFonts w:ascii="Adobe Arabic" w:hAnsi="Adobe Arabic" w:cs="Adobe Arabic" w:hint="cs"/>
                                <w:b/>
                                <w:bCs/>
                                <w:sz w:val="56"/>
                                <w:szCs w:val="72"/>
                                <w:rtl/>
                                <w:lang w:bidi="ar-SY"/>
                              </w:rPr>
                              <w:t>ت</w:t>
                            </w:r>
                            <w:r w:rsidRPr="005F30AC">
                              <w:rPr>
                                <w:rFonts w:ascii="Adobe Arabic" w:hAnsi="Adobe Arabic" w:cs="Adobe Arabic"/>
                                <w:b/>
                                <w:bCs/>
                                <w:sz w:val="56"/>
                                <w:szCs w:val="72"/>
                                <w:rtl/>
                                <w:lang w:bidi="ar-SY"/>
                              </w:rPr>
                              <w:t>درب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608691345" o:spid="_x0000_s1026" type="#_x0000_t202" style="position:absolute;left:0;text-align:left;margin-left:52.3pt;margin-top:-9.75pt;width:144.05pt;height:50.25pt;z-index:25279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" filled="f" stroked="f" strokeweight=".5pt">
                <v:textbox>
                  <w:txbxContent>
                    <w:p w:rsidR="005345A8" w:rsidRPr="005F30AC" w:rsidRDefault="005345A8" w:rsidP="002771A2">
                      <w:pPr>
                        <w:jc w:val="center"/>
                        <w:rPr>
                          <w:rFonts w:ascii="Adobe Arabic" w:hAnsi="Adobe Arabic" w:cs="Adobe Arabic"/>
                          <w:b/>
                          <w:bCs/>
                          <w:sz w:val="56"/>
                          <w:szCs w:val="72"/>
                          <w:rtl/>
                          <w:lang w:bidi="ar-SY"/>
                        </w:rPr>
                      </w:pPr>
                      <w:r w:rsidRPr="005F30AC">
                        <w:rPr>
                          <w:rFonts w:ascii="Adobe Arabic" w:hAnsi="Adobe Arabic" w:cs="Adobe Arabic"/>
                          <w:b/>
                          <w:bCs/>
                          <w:sz w:val="56"/>
                          <w:szCs w:val="72"/>
                          <w:rtl/>
                          <w:lang w:bidi="ar-SY"/>
                        </w:rPr>
                        <w:t>دليل الم</w:t>
                      </w:r>
                      <w:r>
                        <w:rPr>
                          <w:rFonts w:ascii="Adobe Arabic" w:hAnsi="Adobe Arabic" w:cs="Adobe Arabic" w:hint="cs"/>
                          <w:b/>
                          <w:bCs/>
                          <w:sz w:val="56"/>
                          <w:szCs w:val="72"/>
                          <w:rtl/>
                          <w:lang w:bidi="ar-SY"/>
                        </w:rPr>
                        <w:t>ت</w:t>
                      </w:r>
                      <w:r w:rsidRPr="005F30AC">
                        <w:rPr>
                          <w:rFonts w:ascii="Adobe Arabic" w:hAnsi="Adobe Arabic" w:cs="Adobe Arabic"/>
                          <w:b/>
                          <w:bCs/>
                          <w:sz w:val="56"/>
                          <w:szCs w:val="72"/>
                          <w:rtl/>
                          <w:lang w:bidi="ar-SY"/>
                        </w:rPr>
                        <w:t>درب</w:t>
                      </w:r>
                    </w:p>
                  </w:txbxContent>
                </v:textbox>
              </v:shape>
            </w:pict>
          </mc:Fallback>
        </mc:AlternateContent>
      </w:r>
      <w:r w:rsidRPr="00F131A0">
        <w:rPr>
          <w:noProof/>
        </w:rPr>
        <mc:AlternateContent>
          <mc:Choice Requires="wpg">
            <w:drawing>
              <wp:anchor distT="0" distB="0" distL="114300" distR="114300" simplePos="0" relativeHeight="252791808" behindDoc="0" locked="0" layoutInCell="1" allowOverlap="1" wp14:anchorId="012B7E06" wp14:editId="7C8E5889">
                <wp:simplePos x="0" y="0"/>
                <wp:positionH relativeFrom="column">
                  <wp:posOffset>-2409825</wp:posOffset>
                </wp:positionH>
                <wp:positionV relativeFrom="paragraph">
                  <wp:posOffset>-114300</wp:posOffset>
                </wp:positionV>
                <wp:extent cx="10131425" cy="552450"/>
                <wp:effectExtent l="0" t="0" r="3175" b="0"/>
                <wp:wrapNone/>
                <wp:docPr id="1608691339" name="Group 15"/>
                <wp:cNvGraphicFramePr/>
                <a:graphic xmlns:a="http://schemas.openxmlformats.org/drawingml/2006/main">
                  <a:graphicData uri="http://schemas.microsoft.com/office/word/2010/wordprocessingGroup">
                    <wpg:wgp>
                      <wpg:cNvGrpSpPr/>
                      <wpg:grpSpPr>
                        <a:xfrm>
                          <a:off x="0" y="0"/>
                          <a:ext cx="10131425" cy="552450"/>
                          <a:chOff x="-903768" y="0"/>
                          <a:chExt cx="10131490" cy="957943"/>
                        </a:xfrm>
                      </wpg:grpSpPr>
                      <wps:wsp>
                        <wps:cNvPr id="1608691340" name="Rectangle 1608691340"/>
                        <wps:cNvSpPr/>
                        <wps:spPr>
                          <a:xfrm>
                            <a:off x="4411216" y="0"/>
                            <a:ext cx="4816506"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1" name="Rectangle 1608691341"/>
                        <wps:cNvSpPr/>
                        <wps:spPr>
                          <a:xfrm>
                            <a:off x="-903768" y="0"/>
                            <a:ext cx="2609410"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6090BA9" id="Group 15" o:spid="_x0000_s1026" style="position:absolute;margin-left:-189.75pt;margin-top:-9pt;width:797.75pt;height:43.5pt;z-index:252791808;mso-width-relative:margin;mso-height-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">
                <v:rect id="Rectangle 1608691340" o:spid="_x0000_s1027" style="position:absolute;left:44112;width:48165;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" fillcolor="#a5a5a5 [2092]" stroked="f" strokeweight="1pt"/>
                <v:rect id="Rectangle 1608691341" o:spid="_x0000_s1028" style="position:absolute;left:-9037;width:26093;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" fillcolor="#a5a5a5 [2092]" stroked="f" strokeweight="1pt"/>
              </v:group>
            </w:pict>
          </mc:Fallback>
        </mc:AlternateContent>
      </w:r>
      <w:r w:rsidRPr="002771A2">
        <w:rPr>
          <w:noProof/>
        </w:rPr>
        <mc:AlternateContent>
          <mc:Choice Requires="wpg">
            <w:drawing>
              <wp:anchor distT="0" distB="0" distL="114300" distR="114300" simplePos="0" relativeHeight="252796928" behindDoc="0" locked="0" layoutInCell="1" allowOverlap="1" wp14:anchorId="7BE76DFD" wp14:editId="78736FC7">
                <wp:simplePos x="0" y="0"/>
                <wp:positionH relativeFrom="column">
                  <wp:posOffset>1913255</wp:posOffset>
                </wp:positionH>
                <wp:positionV relativeFrom="paragraph">
                  <wp:posOffset>-612775</wp:posOffset>
                </wp:positionV>
                <wp:extent cx="572357" cy="138943"/>
                <wp:effectExtent l="0" t="0" r="18415" b="13970"/>
                <wp:wrapNone/>
                <wp:docPr id="1608691346"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47" name="Oval 1608691347"/>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8" name="Oval 1608691348"/>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9" name="Oval 1608691349"/>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969021A" id="Group 18" o:spid="_x0000_s1026" style="position:absolute;margin-left:150.65pt;margin-top:-48.25pt;width:45.05pt;height:10.95pt;z-index:252796928;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">
                <v:oval id="Oval 1608691347"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" filled="f" strokecolor="#168489" strokeweight="1pt">
                  <v:stroke joinstyle="miter"/>
                </v:oval>
                <v:oval id="Oval 1608691348"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" filled="f" strokecolor="#168489" strokeweight="1pt">
                  <v:stroke joinstyle="miter"/>
                </v:oval>
                <v:oval id="Oval 1608691349"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" filled="f" strokecolor="#168489" strokeweight="1pt">
                  <v:stroke joinstyle="miter"/>
                </v:oval>
              </v:group>
            </w:pict>
          </mc:Fallback>
        </mc:AlternateContent>
      </w:r>
    </w:p>
    <w:p w:rsidR="00F53D08" w:rsidRPr="00F53D08" w:rsidRDefault="00F53D08" w:rsidP="00F53D08">
      <w:pPr>
        <w:rPr>
          <w:rtl/>
        </w:rPr>
      </w:pPr>
    </w:p>
    <w:p w:rsidR="00F53D08" w:rsidRPr="00F53D08" w:rsidRDefault="005F30AC" w:rsidP="00F53D08">
      <w:pPr>
        <w:rPr>
          <w:rtl/>
        </w:rPr>
      </w:pPr>
      <w:r w:rsidRPr="002771A2">
        <w:rPr>
          <w:noProof/>
        </w:rPr>
        <mc:AlternateContent>
          <mc:Choice Requires="wpg">
            <w:drawing>
              <wp:anchor distT="0" distB="0" distL="114300" distR="114300" simplePos="0" relativeHeight="252798976" behindDoc="0" locked="0" layoutInCell="1" allowOverlap="1" wp14:anchorId="7F9422A5" wp14:editId="71020FCC">
                <wp:simplePos x="0" y="0"/>
                <wp:positionH relativeFrom="column">
                  <wp:posOffset>446405</wp:posOffset>
                </wp:positionH>
                <wp:positionV relativeFrom="paragraph">
                  <wp:posOffset>47625</wp:posOffset>
                </wp:positionV>
                <wp:extent cx="572357" cy="138943"/>
                <wp:effectExtent l="0" t="0" r="18415" b="13970"/>
                <wp:wrapNone/>
                <wp:docPr id="1608691350"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51" name="Oval 1608691351"/>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2" name="Oval 1608691352"/>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3" name="Oval 1608691353"/>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EE5EFF0" id="Group 18" o:spid="_x0000_s1026" style="position:absolute;margin-left:35.15pt;margin-top:3.75pt;width:45.05pt;height:10.95pt;z-index:252798976;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">
                <v:oval id="Oval 1608691351"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" filled="f" strokecolor="#168489" strokeweight="1pt">
                  <v:stroke joinstyle="miter"/>
                </v:oval>
                <v:oval id="Oval 1608691352"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" filled="f" strokecolor="#168489" strokeweight="1pt">
                  <v:stroke joinstyle="miter"/>
                </v:oval>
                <v:oval id="Oval 1608691353"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" filled="f" strokecolor="#168489" strokeweight="1pt">
                  <v:stroke joinstyle="miter"/>
                </v:oval>
              </v:group>
            </w:pict>
          </mc:Fallback>
        </mc:AlternateContent>
      </w:r>
    </w:p>
    <w:p w:rsidR="00F53D08" w:rsidRPr="00F53D08" w:rsidRDefault="00F53D08" w:rsidP="00F53D08">
      <w:pPr>
        <w:rPr>
          <w:rtl/>
        </w:rPr>
      </w:pPr>
    </w:p>
    <w:p w:rsidR="00F53D08" w:rsidRPr="00F53D08" w:rsidRDefault="00F53D08" w:rsidP="00F53D08">
      <w:pPr>
        <w:rPr>
          <w:rtl/>
        </w:rPr>
      </w:pPr>
    </w:p>
    <w:p w:rsidR="00F53D08" w:rsidRPr="00F53D08" w:rsidRDefault="002771A2" w:rsidP="00F53D08">
      <w:pPr>
        <w:rPr>
          <w:rtl/>
        </w:rPr>
      </w:pPr>
      <w:r>
        <w:rPr>
          <w:noProof/>
        </w:rPr>
        <mc:AlternateContent>
          <mc:Choice Requires="wps">
            <w:drawing>
              <wp:anchor distT="0" distB="0" distL="114300" distR="114300" simplePos="0" relativeHeight="252801024" behindDoc="0" locked="0" layoutInCell="1" allowOverlap="1" wp14:anchorId="7724E8B0" wp14:editId="547FA59B">
                <wp:simplePos x="0" y="0"/>
                <wp:positionH relativeFrom="column">
                  <wp:posOffset>581660</wp:posOffset>
                </wp:positionH>
                <wp:positionV relativeFrom="paragraph">
                  <wp:posOffset>84694</wp:posOffset>
                </wp:positionV>
                <wp:extent cx="4478020" cy="1626919"/>
                <wp:effectExtent l="0" t="0" r="0" b="0"/>
                <wp:wrapNone/>
                <wp:docPr id="1608691354" name="Text Box 1608691354"/>
                <wp:cNvGraphicFramePr/>
                <a:graphic xmlns:a="http://schemas.openxmlformats.org/drawingml/2006/main">
                  <a:graphicData uri="http://schemas.microsoft.com/office/word/2010/wordprocessingShape">
                    <wps:wsp>
                      <wps:cNvSpPr txBox="1"/>
                      <wps:spPr>
                        <a:xfrm>
                          <a:off x="0" y="0"/>
                          <a:ext cx="4478020" cy="1626919"/>
                        </a:xfrm>
                        <a:prstGeom prst="rect">
                          <a:avLst/>
                        </a:prstGeom>
                        <a:noFill/>
                        <a:ln w="6350">
                          <a:noFill/>
                        </a:ln>
                      </wps:spPr>
                      <wps:txbx>
                        <w:txbxContent>
                          <w:p w:rsidR="005345A8" w:rsidRPr="002771A2" w:rsidRDefault="005345A8" w:rsidP="002771A2">
                            <w:pPr>
                              <w:bidi w:val="0"/>
                              <w:jc w:val="center"/>
                              <w:rPr>
                                <w:rFonts w:ascii="Adobe Arabic" w:hAnsi="Adobe Arabic" w:cs="Adobe Arabic"/>
                                <w:b/>
                                <w:bCs/>
                                <w:sz w:val="72"/>
                                <w:szCs w:val="96"/>
                                <w:rtl/>
                                <w:lang w:bidi="ar-SY"/>
                              </w:rPr>
                            </w:pPr>
                            <w:r w:rsidRPr="00C013A7">
                              <w:rPr>
                                <w:rFonts w:ascii="Adobe Arabic" w:hAnsi="Adobe Arabic" w:cs="Adobe Arabic" w:hint="cs"/>
                                <w:b/>
                                <w:bCs/>
                                <w:sz w:val="72"/>
                                <w:szCs w:val="96"/>
                                <w:rtl/>
                                <w:lang w:bidi="ar-SY"/>
                              </w:rPr>
                              <w:t>ا</w:t>
                            </w:r>
                            <w:r w:rsidRPr="00C013A7">
                              <w:rPr>
                                <w:rFonts w:ascii="Adobe Arabic" w:hAnsi="Adobe Arabic" w:cs="Adobe Arabic"/>
                                <w:b/>
                                <w:bCs/>
                                <w:sz w:val="72"/>
                                <w:szCs w:val="96"/>
                                <w:rtl/>
                                <w:lang w:bidi="ar-SY"/>
                              </w:rPr>
                              <w:t>لصحة النفسية والمهنية للموظف</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608691354" o:spid="_x0000_s1027" type="#_x0000_t202" style="position:absolute;left:0;text-align:left;margin-left:45.8pt;margin-top:6.65pt;width:352.6pt;height:128.1pt;z-index:25280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" filled="f" stroked="f" strokeweight=".5pt">
                <v:textbox>
                  <w:txbxContent>
                    <w:p w:rsidR="005345A8" w:rsidRPr="002771A2" w:rsidRDefault="005345A8" w:rsidP="002771A2">
                      <w:pPr>
                        <w:bidi w:val="0"/>
                        <w:jc w:val="center"/>
                        <w:rPr>
                          <w:rFonts w:ascii="Adobe Arabic" w:hAnsi="Adobe Arabic" w:cs="Adobe Arabic"/>
                          <w:b/>
                          <w:bCs/>
                          <w:sz w:val="72"/>
                          <w:szCs w:val="96"/>
                          <w:rtl/>
                          <w:lang w:bidi="ar-SY"/>
                        </w:rPr>
                      </w:pPr>
                      <w:r w:rsidRPr="00C013A7">
                        <w:rPr>
                          <w:rFonts w:ascii="Adobe Arabic" w:hAnsi="Adobe Arabic" w:cs="Adobe Arabic" w:hint="cs"/>
                          <w:b/>
                          <w:bCs/>
                          <w:sz w:val="72"/>
                          <w:szCs w:val="96"/>
                          <w:rtl/>
                          <w:lang w:bidi="ar-SY"/>
                        </w:rPr>
                        <w:t>ا</w:t>
                      </w:r>
                      <w:r w:rsidRPr="00C013A7">
                        <w:rPr>
                          <w:rFonts w:ascii="Adobe Arabic" w:hAnsi="Adobe Arabic" w:cs="Adobe Arabic"/>
                          <w:b/>
                          <w:bCs/>
                          <w:sz w:val="72"/>
                          <w:szCs w:val="96"/>
                          <w:rtl/>
                          <w:lang w:bidi="ar-SY"/>
                        </w:rPr>
                        <w:t>لصحة النفسية والمهنية للموظف</w:t>
                      </w:r>
                    </w:p>
                  </w:txbxContent>
                </v:textbox>
              </v:shape>
            </w:pict>
          </mc:Fallback>
        </mc:AlternateContent>
      </w:r>
    </w:p>
    <w:p w:rsidR="00F53D08" w:rsidRPr="00F53D08" w:rsidRDefault="00F53D08" w:rsidP="00F53D08">
      <w:pPr>
        <w:rPr>
          <w:rtl/>
        </w:rPr>
      </w:pPr>
    </w:p>
    <w:p w:rsidR="00F53D08" w:rsidRPr="00F53D08" w:rsidRDefault="00F53D08" w:rsidP="00F53D08">
      <w:pPr>
        <w:rPr>
          <w:rtl/>
        </w:rPr>
      </w:pPr>
    </w:p>
    <w:p w:rsidR="00F53D08" w:rsidRPr="00F53D08" w:rsidRDefault="00F53D08" w:rsidP="00F53D08">
      <w:pPr>
        <w:rPr>
          <w:rtl/>
        </w:rPr>
      </w:pPr>
    </w:p>
    <w:p w:rsidR="00F53D08" w:rsidRPr="00F53D08" w:rsidRDefault="00F53D08" w:rsidP="002771A2">
      <w:pPr>
        <w:rPr>
          <w:rtl/>
        </w:rPr>
      </w:pPr>
    </w:p>
    <w:p w:rsidR="00F53D08" w:rsidRPr="00F53D08" w:rsidRDefault="002771A2" w:rsidP="00F53D08">
      <w:pPr>
        <w:rPr>
          <w:rtl/>
          <w:lang w:bidi="ar-SY"/>
        </w:rPr>
      </w:pPr>
      <w:r w:rsidRPr="002771A2">
        <w:rPr>
          <w:noProof/>
        </w:rPr>
        <mc:AlternateContent>
          <mc:Choice Requires="wpg">
            <w:drawing>
              <wp:anchor distT="0" distB="0" distL="114300" distR="114300" simplePos="0" relativeHeight="252803072" behindDoc="0" locked="0" layoutInCell="1" allowOverlap="1" wp14:anchorId="3072A666" wp14:editId="39667278">
                <wp:simplePos x="0" y="0"/>
                <wp:positionH relativeFrom="margin">
                  <wp:posOffset>2009523</wp:posOffset>
                </wp:positionH>
                <wp:positionV relativeFrom="paragraph">
                  <wp:posOffset>159300</wp:posOffset>
                </wp:positionV>
                <wp:extent cx="1701240" cy="125988"/>
                <wp:effectExtent l="0" t="0" r="0" b="7620"/>
                <wp:wrapNone/>
                <wp:docPr id="1608691359" name="Group 22"/>
                <wp:cNvGraphicFramePr/>
                <a:graphic xmlns:a="http://schemas.openxmlformats.org/drawingml/2006/main">
                  <a:graphicData uri="http://schemas.microsoft.com/office/word/2010/wordprocessingGroup">
                    <wpg:wgp>
                      <wpg:cNvGrpSpPr/>
                      <wpg:grpSpPr>
                        <a:xfrm>
                          <a:off x="0" y="0"/>
                          <a:ext cx="1701240" cy="125988"/>
                          <a:chOff x="0" y="0"/>
                          <a:chExt cx="2658430" cy="196896"/>
                        </a:xfrm>
                        <a:solidFill>
                          <a:schemeClr val="bg1">
                            <a:lumMod val="65000"/>
                          </a:schemeClr>
                        </a:solidFill>
                      </wpg:grpSpPr>
                      <wps:wsp>
                        <wps:cNvPr id="1608691360" name="Oval 1608691360"/>
                        <wps:cNvSpPr/>
                        <wps:spPr>
                          <a:xfrm>
                            <a:off x="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1" name="Oval 1608691361"/>
                        <wps:cNvSpPr/>
                        <wps:spPr>
                          <a:xfrm>
                            <a:off x="30713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2" name="Oval 1608691362"/>
                        <wps:cNvSpPr/>
                        <wps:spPr>
                          <a:xfrm>
                            <a:off x="61427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3" name="Oval 1608691363"/>
                        <wps:cNvSpPr/>
                        <wps:spPr>
                          <a:xfrm>
                            <a:off x="92585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4" name="Oval 1608691364"/>
                        <wps:cNvSpPr/>
                        <wps:spPr>
                          <a:xfrm>
                            <a:off x="123299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6" name="Oval 1608691366"/>
                        <wps:cNvSpPr/>
                        <wps:spPr>
                          <a:xfrm>
                            <a:off x="154012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7" name="Oval 1608691367"/>
                        <wps:cNvSpPr/>
                        <wps:spPr>
                          <a:xfrm>
                            <a:off x="184726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8" name="Oval 1608691368"/>
                        <wps:cNvSpPr/>
                        <wps:spPr>
                          <a:xfrm>
                            <a:off x="2154398"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9" name="Oval 1608691369"/>
                        <wps:cNvSpPr/>
                        <wps:spPr>
                          <a:xfrm>
                            <a:off x="246153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C4760CF" id="Group 22" o:spid="_x0000_s1026" style="position:absolute;margin-left:158.25pt;margin-top:12.55pt;width:133.95pt;height:9.9pt;z-index:252803072;mso-position-horizontal-relative:margin;mso-width-relative:margin;mso-height-relative:margin" coordsize="26584,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">
                <v:oval id="Oval 1608691360"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" filled="f" stroked="f" strokeweight="1pt">
                  <v:stroke joinstyle="miter"/>
                </v:oval>
                <v:oval id="Oval 1608691361"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" filled="f" stroked="f" strokeweight="1pt">
                  <v:stroke joinstyle="miter"/>
                </v:oval>
                <v:oval id="Oval 1608691362"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" filled="f" stroked="f" strokeweight="1pt">
                  <v:stroke joinstyle="miter"/>
                </v:oval>
                <v:oval id="Oval 1608691363" o:spid="_x0000_s1030" style="position:absolute;left:9258;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" filled="f" stroked="f" strokeweight="1pt">
                  <v:stroke joinstyle="miter"/>
                </v:oval>
                <v:oval id="Oval 1608691364" o:spid="_x0000_s1031" style="position:absolute;left:12329;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" filled="f" stroked="f" strokeweight="1pt">
                  <v:stroke joinstyle="miter"/>
                </v:oval>
                <v:oval id="Oval 1608691366" o:spid="_x0000_s1032" style="position:absolute;left:1540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" filled="f" stroked="f" strokeweight="1pt">
                  <v:stroke joinstyle="miter"/>
                </v:oval>
                <v:oval id="Oval 1608691367" o:spid="_x0000_s1033" style="position:absolute;left:1847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" filled="f" stroked="f" strokeweight="1pt">
                  <v:stroke joinstyle="miter"/>
                </v:oval>
                <v:oval id="Oval 1608691368" o:spid="_x0000_s1034" style="position:absolute;left:21543;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" filled="f" stroked="f" strokeweight="1pt">
                  <v:stroke joinstyle="miter"/>
                </v:oval>
                <v:oval id="Oval 1608691369" o:spid="_x0000_s1035" style="position:absolute;left:24615;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" filled="f" stroked="f" strokeweight="1pt">
                  <v:stroke joinstyle="miter"/>
                </v:oval>
                <w10:wrap anchorx="margin"/>
              </v:group>
            </w:pict>
          </mc:Fallback>
        </mc:AlternateContent>
      </w:r>
    </w:p>
    <w:p w:rsidR="00F53D08" w:rsidRPr="00F53D08" w:rsidRDefault="00F53D08" w:rsidP="00F53D08">
      <w:pPr>
        <w:rPr>
          <w:rtl/>
        </w:rPr>
      </w:pPr>
    </w:p>
    <w:p w:rsidR="00F53D08" w:rsidRPr="00F53D08" w:rsidRDefault="00636A52" w:rsidP="00636A52">
      <w:pPr>
        <w:tabs>
          <w:tab w:val="left" w:pos="3171"/>
        </w:tabs>
        <w:rPr>
          <w:rtl/>
          <w:lang w:bidi="ar-SY"/>
        </w:rPr>
      </w:pPr>
      <w:r>
        <w:tab/>
      </w:r>
    </w:p>
    <w:p w:rsidR="00F53D08" w:rsidRPr="00F53D08" w:rsidRDefault="00F53D08" w:rsidP="00F53D08">
      <w:pPr>
        <w:rPr>
          <w:rtl/>
        </w:rPr>
      </w:pPr>
    </w:p>
    <w:p w:rsidR="00F53D08" w:rsidRPr="00F53D08" w:rsidRDefault="002771A2" w:rsidP="00F53D08">
      <w:pPr>
        <w:rPr>
          <w:rtl/>
        </w:rPr>
      </w:pPr>
      <w:r w:rsidRPr="00F131A0">
        <w:rPr>
          <w:noProof/>
        </w:rPr>
        <mc:AlternateContent>
          <mc:Choice Requires="wpg">
            <w:drawing>
              <wp:anchor distT="0" distB="0" distL="114300" distR="114300" simplePos="0" relativeHeight="252793856" behindDoc="0" locked="0" layoutInCell="1" allowOverlap="1" wp14:anchorId="2A423026" wp14:editId="483DF161">
                <wp:simplePos x="0" y="0"/>
                <wp:positionH relativeFrom="column">
                  <wp:posOffset>-2413000</wp:posOffset>
                </wp:positionH>
                <wp:positionV relativeFrom="paragraph">
                  <wp:posOffset>352839</wp:posOffset>
                </wp:positionV>
                <wp:extent cx="10131490" cy="957943"/>
                <wp:effectExtent l="0" t="0" r="22225" b="13970"/>
                <wp:wrapNone/>
                <wp:docPr id="1608691342" name="Group 15"/>
                <wp:cNvGraphicFramePr/>
                <a:graphic xmlns:a="http://schemas.openxmlformats.org/drawingml/2006/main">
                  <a:graphicData uri="http://schemas.microsoft.com/office/word/2010/wordprocessingGroup">
                    <wpg:wgp>
                      <wpg:cNvGrpSpPr/>
                      <wpg:grpSpPr>
                        <a:xfrm>
                          <a:off x="0" y="0"/>
                          <a:ext cx="10131490" cy="957943"/>
                          <a:chOff x="-903768" y="0"/>
                          <a:chExt cx="10131490" cy="957943"/>
                        </a:xfrm>
                      </wpg:grpSpPr>
                      <wps:wsp>
                        <wps:cNvPr id="1608691343" name="Rectangle 1608691343"/>
                        <wps:cNvSpPr/>
                        <wps:spPr>
                          <a:xfrm>
                            <a:off x="4208941" y="0"/>
                            <a:ext cx="5018781"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4" name="Rectangle 1608691344"/>
                        <wps:cNvSpPr/>
                        <wps:spPr>
                          <a:xfrm>
                            <a:off x="-903768" y="0"/>
                            <a:ext cx="5847907"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4C196F4" id="Group 15" o:spid="_x0000_s1026" style="position:absolute;margin-left:-190pt;margin-top:27.8pt;width:797.75pt;height:75.45pt;z-index:252793856;mso-width-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">
                <v:rect id="Rectangle 1608691343" o:spid="_x0000_s1027" style="position:absolute;left:42089;width:5018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" fillcolor="#168489" strokecolor="#168489" strokeweight="1pt"/>
                <v:rect id="Rectangle 1608691344" o:spid="_x0000_s1028" style="position:absolute;left:-9037;width:5847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" fillcolor="#168489" strokecolor="#168489" strokeweight="1pt"/>
              </v:group>
            </w:pict>
          </mc:Fallback>
        </mc:AlternateContent>
      </w:r>
    </w:p>
    <w:p w:rsidR="00C46C39" w:rsidRDefault="002771A2" w:rsidP="005E591D">
      <w:pPr>
        <w:bidi w:val="0"/>
        <w:spacing w:after="160" w:line="259" w:lineRule="auto"/>
        <w:jc w:val="left"/>
        <w:rPr>
          <w:lang w:bidi="ar-SY"/>
        </w:rPr>
      </w:pPr>
      <w:r>
        <w:rPr>
          <w:noProof/>
        </w:rPr>
        <w:drawing>
          <wp:anchor distT="0" distB="0" distL="114300" distR="114300" simplePos="0" relativeHeight="252804096" behindDoc="1" locked="0" layoutInCell="1" allowOverlap="1" wp14:anchorId="0B61EC56" wp14:editId="00A29D03">
            <wp:simplePos x="0" y="0"/>
            <wp:positionH relativeFrom="margin">
              <wp:align>center</wp:align>
            </wp:positionH>
            <wp:positionV relativeFrom="paragraph">
              <wp:posOffset>964697</wp:posOffset>
            </wp:positionV>
            <wp:extent cx="7622984" cy="3662605"/>
            <wp:effectExtent l="0" t="0" r="0" b="0"/>
            <wp:wrapNone/>
            <wp:docPr id="1608691370" name="Picture 160869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691370" name="Picture 1608691370"/>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bwMode="auto">
                    <a:xfrm>
                      <a:off x="0" y="0"/>
                      <a:ext cx="7622984" cy="36626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45631">
        <w:rPr>
          <w:rtl/>
        </w:rPr>
        <w:br w:type="page"/>
      </w:r>
    </w:p>
    <w:p w:rsidR="00EB688D" w:rsidRPr="00EB688D" w:rsidRDefault="0090459D" w:rsidP="0090459D">
      <w:pPr>
        <w:spacing w:after="160" w:line="259" w:lineRule="auto"/>
        <w:jc w:val="center"/>
        <w:rPr>
          <w:rtl/>
          <w:lang w:bidi="ar-SY"/>
        </w:rPr>
      </w:pPr>
      <w:r w:rsidRPr="0090459D">
        <w:rPr>
          <w:noProof/>
        </w:rPr>
        <w:lastRenderedPageBreak/>
        <mc:AlternateContent>
          <mc:Choice Requires="wpg">
            <w:drawing>
              <wp:inline distT="0" distB="0" distL="0" distR="0" wp14:anchorId="0D24220C" wp14:editId="3E3AE1DA">
                <wp:extent cx="5633504" cy="593062"/>
                <wp:effectExtent l="0" t="0" r="5715" b="0"/>
                <wp:docPr id="9" name="Group 8">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3957B33-D9CD-4595-A282-9B962F50B169}"/>
                    </a:ext>
                  </a:extLst>
                </wp:docPr>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 name="Rectangle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9F0C139-8D2E-4815-85AA-8AD387D6644C}"/>
                            </a:ext>
                          </a:extLst>
                        </wps:cNvPr>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 name="Rectangle 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0DC3B81-ECDF-47BE-B7A5-3C9DEB746A2B}"/>
                            </a:ext>
                          </a:extLst>
                        </wps:cNvPr>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 name="TextBox 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30305C7-BF66-4334-A3C5-3F36DD88628D}"/>
                            </a:ext>
                          </a:extLst>
                        </wps:cNvPr>
                        <wps:cNvSpPr txBox="1"/>
                        <wps:spPr>
                          <a:xfrm>
                            <a:off x="1796583" y="0"/>
                            <a:ext cx="4386580" cy="536575"/>
                          </a:xfrm>
                          <a:prstGeom prst="rect">
                            <a:avLst/>
                          </a:prstGeom>
                          <a:noFill/>
                        </wps:spPr>
                        <wps:txbx>
                          <w:txbxContent>
                            <w:p w:rsidR="005345A8" w:rsidRDefault="005345A8" w:rsidP="0090459D">
                              <w:pPr>
                                <w:jc w:val="center"/>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الفهرس</w:t>
                              </w:r>
                            </w:p>
                          </w:txbxContent>
                        </wps:txbx>
                        <wps:bodyPr wrap="square" rtlCol="0">
                          <a:noAutofit/>
                        </wps:bodyPr>
                      </wps:wsp>
                    </wpg:wgp>
                  </a:graphicData>
                </a:graphic>
              </wp:inline>
            </w:drawing>
          </mc:Choice>
          <mc:Fallback>
            <w:pict>
              <v:group id="Group 8" o:spid="_x0000_s1028"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">
                <v:rect id="Rectangle 2" o:spid="_x0000_s1029" style="position:absolute;width:79798;height:52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P9gMQA&#10;AADaAAAADwAAAGRycy9kb3ducmV2LnhtbESPzWrDMBCE74W+g9hCbrVcQ03jWAklENpLDk1NILeN&#10;tbFNrJVryT95+6hQ6HGY+WaYfDObVozUu8aygpcoBkFcWt1wpaD43j2/gXAeWWNrmRTcyMFm/fiQ&#10;Y6btxF80HnwlQgm7DBXU3neZlK6syaCLbEccvIvtDfog+0rqHqdQblqZxHEqDTYcFmrsaFtTeT0M&#10;RkFSzK/JtN8tj6fi/BGnw882oVSpxdP8vgLhafb/4T/6UwcOfq+EGyD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Wj/YDEAAAA2gAAAA8AAAAAAAAAAAAAAAAAmAIAAGRycy9k&#10;b3ducmV2LnhtbFBLBQYAAAAABAAEAPUAAACJAwAAAAA=&#10;" fillcolor="#f2f2f2 [3052]" stroked="f" strokeweight="1pt"/>
                <v:rect id="Rectangle 3" o:spid="_x0000_s1030" style="position:absolute;top:4539;width:79798;height:13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nIAcMA&#10;AADaAAAADwAAAGRycy9kb3ducmV2LnhtbESPT2vCQBTE70K/w/IKvUjdmIJI6io2UOhJ/BM8P7LP&#10;bDT7NmS3mvTTuwXB4zAzv2EWq9424kqdrx0rmE4SEMSl0zVXCorD9/schA/IGhvHpGAgD6vly2iB&#10;mXY33tF1HyoRIewzVGBCaDMpfWnIop+4ljh6J9dZDFF2ldQd3iLcNjJNkpm0WHNcMNhSbqi87H+t&#10;gj+zTfN82FzCdLwezl+FPbpNqtTba7/+BBGoD8/wo/2jFXzA/5V4A+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wnIAcMAAADaAAAADwAAAAAAAAAAAAAAAACYAgAAZHJzL2Rv&#10;d25yZXYueG1sUEsFBgAAAAAEAAQA9QAAAIgDAAAAAA==&#10;" fillcolor="#168489" stroked="f" strokeweight="1pt"/>
                <v:shape id="TextBox 7" o:spid="_x0000_s1031" type="#_x0000_t202" style="position:absolute;left:17965;width:43866;height:5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aQx8EA&#10;AADaAAAADwAAAGRycy9kb3ducmV2LnhtbESPT4vCMBTE74LfITzBmyaKiluNIoqwJxf/7MLeHs2z&#10;LTYvpYm2++03guBxmJnfMMt1a0vxoNoXjjWMhgoEcepMwZmGy3k/mIPwAdlg6Zg0/JGH9arbWWJi&#10;XMNHepxCJiKEfYIa8hCqREqf5mTRD11FHL2rqy2GKOtMmhqbCLelHCs1kxYLjgs5VrTNKb2d7lbD&#10;9+H6+zNRX9nOTqvGtUqy/ZBa93vtZgEiUBve4Vf702iYwPNKvAFy9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2kMfBAAAA2gAAAA8AAAAAAAAAAAAAAAAAmAIAAGRycy9kb3du&#10;cmV2LnhtbFBLBQYAAAAABAAEAPUAAACGAwAAAAA=&#10;" filled="f" stroked="f">
                  <v:textbox>
                    <w:txbxContent>
                      <w:p w:rsidR="005345A8" w:rsidRDefault="005345A8" w:rsidP="0090459D">
                        <w:pPr>
                          <w:jc w:val="center"/>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الفهرس</w:t>
                        </w:r>
                      </w:p>
                    </w:txbxContent>
                  </v:textbox>
                </v:shape>
                <w10:wrap anchorx="page"/>
                <w10:anchorlock/>
              </v:group>
            </w:pict>
          </mc:Fallback>
        </mc:AlternateContent>
      </w:r>
    </w:p>
    <w:tbl>
      <w:tblPr>
        <w:tblStyle w:val="TableGrid"/>
        <w:bidiVisual/>
        <w:tblW w:w="10493" w:type="dxa"/>
        <w:tblInd w:w="-764" w:type="dxa"/>
        <w:tblLook w:val="04A0" w:firstRow="1" w:lastRow="0" w:firstColumn="1" w:lastColumn="0" w:noHBand="0" w:noVBand="1"/>
      </w:tblPr>
      <w:tblGrid>
        <w:gridCol w:w="288"/>
        <w:gridCol w:w="9355"/>
        <w:gridCol w:w="850"/>
      </w:tblGrid>
      <w:tr w:rsidR="0090459D" w:rsidRPr="00BB40FB" w:rsidTr="00C077E4">
        <w:trPr>
          <w:trHeight w:val="624"/>
        </w:trPr>
        <w:tc>
          <w:tcPr>
            <w:tcW w:w="288" w:type="dxa"/>
            <w:tcBorders>
              <w:top w:val="single" w:sz="4" w:space="0" w:color="168489"/>
              <w:left w:val="single" w:sz="8" w:space="0" w:color="1E3D6A"/>
              <w:bottom w:val="nil"/>
              <w:right w:val="single" w:sz="4" w:space="0" w:color="168489"/>
            </w:tcBorders>
            <w:shd w:val="clear" w:color="auto" w:fill="168489"/>
          </w:tcPr>
          <w:p w:rsidR="0090459D" w:rsidRPr="00C36316" w:rsidRDefault="0090459D" w:rsidP="005345A8">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4" w:space="0" w:color="168489"/>
              <w:bottom w:val="single" w:sz="8" w:space="0" w:color="1E3D6A"/>
              <w:right w:val="single" w:sz="8" w:space="0" w:color="1E3D6A"/>
            </w:tcBorders>
            <w:vAlign w:val="center"/>
          </w:tcPr>
          <w:p w:rsidR="0090459D" w:rsidRPr="00877434" w:rsidRDefault="0090459D" w:rsidP="005345A8">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التمهيد</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C077E4"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3</w:t>
            </w:r>
          </w:p>
        </w:tc>
      </w:tr>
      <w:tr w:rsidR="0090459D" w:rsidRPr="00BB40FB" w:rsidTr="00C077E4">
        <w:trPr>
          <w:trHeight w:val="624"/>
        </w:trPr>
        <w:tc>
          <w:tcPr>
            <w:tcW w:w="288" w:type="dxa"/>
            <w:tcBorders>
              <w:top w:val="nil"/>
              <w:left w:val="single" w:sz="8" w:space="0" w:color="1E3D6A"/>
              <w:bottom w:val="nil"/>
              <w:right w:val="single" w:sz="8" w:space="0" w:color="1E3D6A"/>
            </w:tcBorders>
            <w:shd w:val="clear" w:color="auto" w:fill="FFFFFF" w:themeFill="background1"/>
          </w:tcPr>
          <w:p w:rsidR="0090459D" w:rsidRPr="00C36316" w:rsidRDefault="0090459D" w:rsidP="005345A8">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877434" w:rsidRDefault="0090459D" w:rsidP="005345A8">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دليل ال</w:t>
            </w:r>
            <w:r w:rsidR="00C013A7">
              <w:rPr>
                <w:rFonts w:ascii="Adobe Arabic" w:eastAsia="GE Dinar One" w:hAnsi="Adobe Arabic" w:cs="Adobe Arabic"/>
                <w:b/>
                <w:bCs/>
                <w:color w:val="168489"/>
                <w:kern w:val="24"/>
                <w:sz w:val="36"/>
                <w:szCs w:val="36"/>
                <w:rtl/>
                <w:lang w:bidi="ar-SY"/>
              </w:rPr>
              <w:t>دورة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C077E4"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4</w:t>
            </w:r>
          </w:p>
        </w:tc>
      </w:tr>
      <w:tr w:rsidR="0090459D" w:rsidRPr="00BB40FB" w:rsidTr="00C077E4">
        <w:trPr>
          <w:trHeight w:val="624"/>
        </w:trPr>
        <w:tc>
          <w:tcPr>
            <w:tcW w:w="288" w:type="dxa"/>
            <w:tcBorders>
              <w:top w:val="nil"/>
              <w:left w:val="single" w:sz="8" w:space="0" w:color="1E3D6A"/>
              <w:bottom w:val="nil"/>
              <w:right w:val="single" w:sz="8" w:space="0" w:color="1E3D6A"/>
            </w:tcBorders>
            <w:shd w:val="clear" w:color="auto" w:fill="168489"/>
          </w:tcPr>
          <w:p w:rsidR="0090459D" w:rsidRPr="00C36316" w:rsidRDefault="0090459D" w:rsidP="005345A8">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877434" w:rsidRDefault="0090459D" w:rsidP="005345A8">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إرشادات الم</w:t>
            </w:r>
            <w:r w:rsidR="00D12968">
              <w:rPr>
                <w:rFonts w:ascii="Adobe Arabic" w:eastAsia="GE Dinar One" w:hAnsi="Adobe Arabic" w:cs="Adobe Arabic" w:hint="cs"/>
                <w:b/>
                <w:bCs/>
                <w:color w:val="168489"/>
                <w:kern w:val="24"/>
                <w:sz w:val="36"/>
                <w:szCs w:val="36"/>
                <w:rtl/>
                <w:lang w:bidi="ar-SY"/>
              </w:rPr>
              <w:t>ت</w:t>
            </w:r>
            <w:r w:rsidRPr="00877434">
              <w:rPr>
                <w:rFonts w:ascii="Adobe Arabic" w:eastAsia="GE Dinar One" w:hAnsi="Adobe Arabic" w:cs="Adobe Arabic"/>
                <w:b/>
                <w:bCs/>
                <w:color w:val="168489"/>
                <w:kern w:val="24"/>
                <w:sz w:val="36"/>
                <w:szCs w:val="36"/>
                <w:rtl/>
                <w:lang w:bidi="ar-SY"/>
              </w:rPr>
              <w:t>درب</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C077E4"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7</w:t>
            </w:r>
          </w:p>
        </w:tc>
      </w:tr>
      <w:tr w:rsidR="0090459D" w:rsidRPr="00BB40FB" w:rsidTr="00C077E4">
        <w:trPr>
          <w:trHeight w:val="624"/>
        </w:trPr>
        <w:tc>
          <w:tcPr>
            <w:tcW w:w="288" w:type="dxa"/>
            <w:tcBorders>
              <w:top w:val="nil"/>
              <w:left w:val="single" w:sz="8" w:space="0" w:color="1E3D6A"/>
              <w:bottom w:val="nil"/>
              <w:right w:val="single" w:sz="8" w:space="0" w:color="1E3D6A"/>
            </w:tcBorders>
            <w:shd w:val="clear" w:color="auto" w:fill="FFFFFF" w:themeFill="background1"/>
          </w:tcPr>
          <w:p w:rsidR="0090459D" w:rsidRPr="00C36316" w:rsidRDefault="0090459D" w:rsidP="005345A8">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877434" w:rsidRDefault="0090459D" w:rsidP="005345A8">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الرموز الدلالية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C077E4"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9</w:t>
            </w:r>
          </w:p>
        </w:tc>
      </w:tr>
      <w:tr w:rsidR="0090459D" w:rsidRPr="00BB40FB" w:rsidTr="00C077E4">
        <w:trPr>
          <w:trHeight w:val="624"/>
        </w:trPr>
        <w:tc>
          <w:tcPr>
            <w:tcW w:w="288" w:type="dxa"/>
            <w:tcBorders>
              <w:top w:val="nil"/>
              <w:left w:val="single" w:sz="8" w:space="0" w:color="1E3D6A"/>
              <w:bottom w:val="nil"/>
              <w:right w:val="single" w:sz="8" w:space="0" w:color="1E3D6A"/>
            </w:tcBorders>
            <w:shd w:val="clear" w:color="auto" w:fill="168489"/>
          </w:tcPr>
          <w:p w:rsidR="0090459D" w:rsidRPr="00C36316" w:rsidRDefault="0090459D" w:rsidP="005345A8">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5F30AC" w:rsidRDefault="0090459D" w:rsidP="005345A8">
            <w:pPr>
              <w:spacing w:line="240" w:lineRule="auto"/>
              <w:jc w:val="left"/>
              <w:rPr>
                <w:rFonts w:ascii="Adobe Arabic" w:eastAsia="GE Dinar One" w:hAnsi="Adobe Arabic" w:cs="Adobe Arabic" w:hint="cs"/>
                <w:b/>
                <w:bCs/>
                <w:color w:val="C00000"/>
                <w:kern w:val="24"/>
                <w:sz w:val="36"/>
                <w:szCs w:val="36"/>
                <w:rtl/>
                <w:lang w:bidi="ar-JO"/>
              </w:rPr>
            </w:pPr>
            <w:r w:rsidRPr="005F30AC">
              <w:rPr>
                <w:rFonts w:ascii="Adobe Arabic" w:eastAsia="GE Dinar One" w:hAnsi="Adobe Arabic" w:cs="Adobe Arabic"/>
                <w:b/>
                <w:bCs/>
                <w:color w:val="C00000"/>
                <w:kern w:val="24"/>
                <w:sz w:val="36"/>
                <w:szCs w:val="36"/>
                <w:rtl/>
                <w:lang w:bidi="ar-SY"/>
              </w:rPr>
              <w:t>اليوم الأول</w:t>
            </w:r>
            <w:r w:rsidR="005345A8">
              <w:rPr>
                <w:rFonts w:ascii="Adobe Arabic" w:eastAsia="GE Dinar One" w:hAnsi="Adobe Arabic" w:cs="Adobe Arabic" w:hint="cs"/>
                <w:b/>
                <w:bCs/>
                <w:color w:val="C00000"/>
                <w:kern w:val="24"/>
                <w:sz w:val="36"/>
                <w:szCs w:val="36"/>
                <w:rtl/>
                <w:lang w:bidi="ar-JO"/>
              </w:rPr>
              <w:t>:</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5345A8">
            <w:pPr>
              <w:spacing w:line="240" w:lineRule="auto"/>
              <w:jc w:val="center"/>
              <w:rPr>
                <w:rFonts w:ascii="Adobe Arabic" w:eastAsia="GE Dinar One" w:hAnsi="Adobe Arabic" w:cs="Adobe Arabic"/>
                <w:color w:val="1E3D6A"/>
                <w:kern w:val="24"/>
                <w:sz w:val="36"/>
                <w:szCs w:val="36"/>
                <w:rtl/>
                <w:lang w:bidi="ar-SY"/>
              </w:rPr>
            </w:pPr>
          </w:p>
        </w:tc>
      </w:tr>
      <w:tr w:rsidR="0090459D" w:rsidRPr="00BB40FB" w:rsidTr="00C077E4">
        <w:trPr>
          <w:trHeight w:val="624"/>
        </w:trPr>
        <w:tc>
          <w:tcPr>
            <w:tcW w:w="288" w:type="dxa"/>
            <w:tcBorders>
              <w:top w:val="nil"/>
              <w:left w:val="single" w:sz="8" w:space="0" w:color="1E3D6A"/>
              <w:bottom w:val="nil"/>
              <w:right w:val="single" w:sz="8" w:space="0" w:color="1E3D6A"/>
            </w:tcBorders>
            <w:shd w:val="clear" w:color="auto" w:fill="FFFFFF" w:themeFill="background1"/>
          </w:tcPr>
          <w:p w:rsidR="0090459D" w:rsidRPr="00877434" w:rsidRDefault="0090459D" w:rsidP="005345A8">
            <w:pPr>
              <w:spacing w:line="240" w:lineRule="auto"/>
              <w:jc w:val="left"/>
              <w:rPr>
                <w:rFonts w:ascii="Adobe Arabic" w:hAnsi="Adobe Arabic" w:cs="Adobe Arabic"/>
                <w:b/>
                <w:bCs/>
                <w:color w:val="168489"/>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077E4" w:rsidRDefault="005345A8" w:rsidP="00C077E4">
            <w:pPr>
              <w:spacing w:line="240" w:lineRule="auto"/>
              <w:jc w:val="left"/>
              <w:rPr>
                <w:rFonts w:ascii="Adobe Arabic" w:eastAsia="GE Dinar One" w:hAnsi="Adobe Arabic" w:cs="Adobe Arabic"/>
                <w:b/>
                <w:bCs/>
                <w:color w:val="168489"/>
                <w:kern w:val="24"/>
                <w:sz w:val="36"/>
                <w:szCs w:val="36"/>
                <w:rtl/>
                <w:lang w:bidi="ar-SY"/>
              </w:rPr>
            </w:pPr>
            <w:hyperlink r:id="rId10" w:history="1">
              <w:r w:rsidR="0090459D" w:rsidRPr="005345A8">
                <w:rPr>
                  <w:rStyle w:val="Hyperlink"/>
                  <w:rFonts w:ascii="Adobe Arabic" w:eastAsia="GE Dinar One" w:hAnsi="Adobe Arabic" w:cs="Adobe Arabic"/>
                  <w:b/>
                  <w:bCs/>
                  <w:kern w:val="24"/>
                  <w:sz w:val="36"/>
                  <w:szCs w:val="36"/>
                  <w:rtl/>
                  <w:lang w:bidi="ar-SY"/>
                </w:rPr>
                <w:t xml:space="preserve">الجلسة التدريبية الأولى: </w:t>
              </w:r>
              <w:r w:rsidR="00C077E4" w:rsidRPr="005345A8">
                <w:rPr>
                  <w:rStyle w:val="Hyperlink"/>
                  <w:rFonts w:ascii="Adobe Arabic" w:eastAsia="GE Dinar One" w:hAnsi="Adobe Arabic" w:cs="Adobe Arabic"/>
                  <w:b/>
                  <w:bCs/>
                  <w:kern w:val="24"/>
                  <w:sz w:val="36"/>
                  <w:szCs w:val="36"/>
                  <w:rtl/>
                  <w:lang w:bidi="ar-SY"/>
                </w:rPr>
                <w:t>مقد</w:t>
              </w:r>
              <w:r w:rsidR="00C077E4" w:rsidRPr="005345A8">
                <w:rPr>
                  <w:rStyle w:val="Hyperlink"/>
                  <w:rFonts w:ascii="Adobe Arabic" w:eastAsia="GE Dinar One" w:hAnsi="Adobe Arabic" w:cs="Adobe Arabic" w:hint="cs"/>
                  <w:b/>
                  <w:bCs/>
                  <w:kern w:val="24"/>
                  <w:sz w:val="36"/>
                  <w:szCs w:val="36"/>
                  <w:rtl/>
                  <w:lang w:bidi="ar-SY"/>
                </w:rPr>
                <w:t>ّ</w:t>
              </w:r>
              <w:r w:rsidR="00C077E4" w:rsidRPr="005345A8">
                <w:rPr>
                  <w:rStyle w:val="Hyperlink"/>
                  <w:rFonts w:ascii="Adobe Arabic" w:eastAsia="GE Dinar One" w:hAnsi="Adobe Arabic" w:cs="Adobe Arabic"/>
                  <w:b/>
                  <w:bCs/>
                  <w:kern w:val="24"/>
                  <w:sz w:val="36"/>
                  <w:szCs w:val="36"/>
                  <w:rtl/>
                  <w:lang w:bidi="ar-SY"/>
                </w:rPr>
                <w:t>مة في الصحة النفسية والمهنية</w:t>
              </w:r>
            </w:hyperlink>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5345A8">
            <w:pPr>
              <w:spacing w:line="240" w:lineRule="auto"/>
              <w:jc w:val="center"/>
              <w:rPr>
                <w:rFonts w:ascii="Adobe Arabic" w:eastAsia="GE Dinar One" w:hAnsi="Adobe Arabic" w:cs="Adobe Arabic"/>
                <w:color w:val="1E3D6A"/>
                <w:kern w:val="24"/>
                <w:sz w:val="36"/>
                <w:szCs w:val="36"/>
                <w:rtl/>
                <w:lang w:bidi="ar-SY"/>
              </w:rPr>
            </w:pPr>
            <w:r w:rsidRPr="00C36316">
              <w:rPr>
                <w:rFonts w:ascii="Adobe Arabic" w:eastAsia="GE Dinar One" w:hAnsi="Adobe Arabic" w:cs="Adobe Arabic"/>
                <w:color w:val="1E3D6A"/>
                <w:kern w:val="24"/>
                <w:sz w:val="36"/>
                <w:szCs w:val="36"/>
                <w:rtl/>
                <w:lang w:bidi="ar-SY"/>
              </w:rPr>
              <w:t>7</w:t>
            </w:r>
          </w:p>
        </w:tc>
      </w:tr>
      <w:tr w:rsidR="0090459D" w:rsidRPr="00BB40FB" w:rsidTr="00C077E4">
        <w:trPr>
          <w:trHeight w:val="624"/>
        </w:trPr>
        <w:tc>
          <w:tcPr>
            <w:tcW w:w="288" w:type="dxa"/>
            <w:tcBorders>
              <w:top w:val="nil"/>
              <w:left w:val="single" w:sz="8" w:space="0" w:color="1E3D6A"/>
              <w:bottom w:val="nil"/>
              <w:right w:val="single" w:sz="8" w:space="0" w:color="1E3D6A"/>
            </w:tcBorders>
            <w:shd w:val="clear" w:color="auto" w:fill="168489"/>
          </w:tcPr>
          <w:p w:rsidR="0090459D" w:rsidRPr="00C36316" w:rsidRDefault="0090459D" w:rsidP="005345A8">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077E4" w:rsidRDefault="0090459D" w:rsidP="005345A8">
            <w:pPr>
              <w:spacing w:line="240" w:lineRule="auto"/>
              <w:jc w:val="left"/>
              <w:rPr>
                <w:rFonts w:ascii="Adobe Arabic" w:eastAsia="GE Dinar One" w:hAnsi="Adobe Arabic" w:cs="Adobe Arabic"/>
                <w:kern w:val="24"/>
                <w:sz w:val="36"/>
                <w:szCs w:val="36"/>
                <w:rtl/>
                <w:lang w:bidi="ar-SY"/>
              </w:rPr>
            </w:pPr>
            <w:r w:rsidRPr="00C36316">
              <w:rPr>
                <w:rFonts w:ascii="Adobe Arabic" w:eastAsia="GE Dinar One" w:hAnsi="Adobe Arabic" w:cs="Adobe Arabic"/>
                <w:kern w:val="24"/>
                <w:sz w:val="36"/>
                <w:szCs w:val="36"/>
                <w:rtl/>
                <w:lang w:bidi="ar-SY"/>
              </w:rPr>
              <w:t>المقدمة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5345A8">
            <w:pPr>
              <w:spacing w:line="240" w:lineRule="auto"/>
              <w:jc w:val="center"/>
              <w:rPr>
                <w:rFonts w:ascii="Adobe Arabic" w:eastAsia="GE Dinar One" w:hAnsi="Adobe Arabic" w:cs="Adobe Arabic"/>
                <w:kern w:val="24"/>
                <w:sz w:val="36"/>
                <w:szCs w:val="36"/>
                <w:rtl/>
                <w:lang w:bidi="ar-SY"/>
              </w:rPr>
            </w:pPr>
            <w:r w:rsidRPr="00C36316">
              <w:rPr>
                <w:rFonts w:ascii="Adobe Arabic" w:eastAsia="GE Dinar One" w:hAnsi="Adobe Arabic" w:cs="Adobe Arabic"/>
                <w:kern w:val="24"/>
                <w:sz w:val="36"/>
                <w:szCs w:val="36"/>
                <w:rtl/>
                <w:lang w:bidi="ar-SY"/>
              </w:rPr>
              <w:t>9</w:t>
            </w:r>
          </w:p>
        </w:tc>
      </w:tr>
      <w:tr w:rsidR="0090459D" w:rsidRPr="00BB40FB" w:rsidTr="00C077E4">
        <w:trPr>
          <w:trHeight w:val="624"/>
        </w:trPr>
        <w:tc>
          <w:tcPr>
            <w:tcW w:w="288" w:type="dxa"/>
            <w:tcBorders>
              <w:top w:val="nil"/>
              <w:left w:val="single" w:sz="8" w:space="0" w:color="1E3D6A"/>
              <w:bottom w:val="nil"/>
              <w:right w:val="single" w:sz="8" w:space="0" w:color="1E3D6A"/>
            </w:tcBorders>
            <w:shd w:val="clear" w:color="auto" w:fill="FFFFFF" w:themeFill="background1"/>
          </w:tcPr>
          <w:p w:rsidR="0090459D" w:rsidRPr="00C36316" w:rsidRDefault="0090459D" w:rsidP="005345A8">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077E4" w:rsidRDefault="00C077E4" w:rsidP="00C077E4">
            <w:pPr>
              <w:spacing w:line="240" w:lineRule="auto"/>
              <w:jc w:val="left"/>
              <w:rPr>
                <w:rFonts w:ascii="Adobe Arabic" w:eastAsia="GE Dinar One" w:hAnsi="Adobe Arabic" w:cs="Adobe Arabic"/>
                <w:kern w:val="24"/>
                <w:sz w:val="36"/>
                <w:szCs w:val="36"/>
                <w:rtl/>
                <w:lang w:bidi="ar-SY"/>
              </w:rPr>
            </w:pPr>
            <w:r w:rsidRPr="00C077E4">
              <w:rPr>
                <w:rFonts w:ascii="Adobe Arabic" w:eastAsia="GE Dinar One" w:hAnsi="Adobe Arabic" w:cs="Adobe Arabic"/>
                <w:kern w:val="24"/>
                <w:sz w:val="36"/>
                <w:szCs w:val="36"/>
                <w:rtl/>
                <w:lang w:bidi="ar-SY"/>
              </w:rPr>
              <w:t>مفهوم الصحة النفسية والمهنية وأهميت</w:t>
            </w:r>
            <w:r w:rsidRPr="00C077E4">
              <w:rPr>
                <w:rFonts w:ascii="Adobe Arabic" w:eastAsia="GE Dinar One" w:hAnsi="Adobe Arabic" w:cs="Adobe Arabic" w:hint="cs"/>
                <w:kern w:val="24"/>
                <w:sz w:val="36"/>
                <w:szCs w:val="36"/>
                <w:rtl/>
                <w:lang w:bidi="ar-SY"/>
              </w:rPr>
              <w:t>ها</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C077E4" w:rsidP="005345A8">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12</w:t>
            </w:r>
          </w:p>
        </w:tc>
      </w:tr>
      <w:tr w:rsidR="0090459D" w:rsidRPr="00BB40FB" w:rsidTr="00C077E4">
        <w:trPr>
          <w:trHeight w:val="624"/>
        </w:trPr>
        <w:tc>
          <w:tcPr>
            <w:tcW w:w="288" w:type="dxa"/>
            <w:tcBorders>
              <w:top w:val="nil"/>
              <w:left w:val="single" w:sz="8" w:space="0" w:color="1E3D6A"/>
              <w:bottom w:val="nil"/>
              <w:right w:val="single" w:sz="8" w:space="0" w:color="1E3D6A"/>
            </w:tcBorders>
            <w:shd w:val="clear" w:color="auto" w:fill="168489"/>
          </w:tcPr>
          <w:p w:rsidR="0090459D" w:rsidRPr="00C36316" w:rsidRDefault="0090459D" w:rsidP="005345A8">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077E4" w:rsidRDefault="00C077E4" w:rsidP="00C077E4">
            <w:pPr>
              <w:spacing w:line="240" w:lineRule="auto"/>
              <w:jc w:val="left"/>
              <w:rPr>
                <w:rFonts w:ascii="Adobe Arabic" w:eastAsia="GE Dinar One" w:hAnsi="Adobe Arabic" w:cs="Adobe Arabic"/>
                <w:kern w:val="24"/>
                <w:sz w:val="36"/>
                <w:szCs w:val="36"/>
                <w:rtl/>
                <w:lang w:bidi="ar-SY"/>
              </w:rPr>
            </w:pPr>
            <w:r w:rsidRPr="00C077E4">
              <w:rPr>
                <w:rFonts w:ascii="Adobe Arabic" w:eastAsia="GE Dinar One" w:hAnsi="Adobe Arabic" w:cs="Adobe Arabic"/>
                <w:kern w:val="24"/>
                <w:sz w:val="36"/>
                <w:szCs w:val="36"/>
                <w:rtl/>
                <w:lang w:bidi="ar-SY"/>
              </w:rPr>
              <w:t>العلاقة بين الصحة النفسية والإنتاجية في العمل</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C077E4" w:rsidP="005345A8">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14</w:t>
            </w:r>
          </w:p>
        </w:tc>
      </w:tr>
      <w:tr w:rsidR="0090459D" w:rsidRPr="00BB40FB" w:rsidTr="00C077E4">
        <w:trPr>
          <w:trHeight w:val="624"/>
        </w:trPr>
        <w:tc>
          <w:tcPr>
            <w:tcW w:w="288" w:type="dxa"/>
            <w:tcBorders>
              <w:top w:val="nil"/>
              <w:left w:val="single" w:sz="8" w:space="0" w:color="1E3D6A"/>
              <w:bottom w:val="nil"/>
              <w:right w:val="single" w:sz="8" w:space="0" w:color="1E3D6A"/>
            </w:tcBorders>
            <w:shd w:val="clear" w:color="auto" w:fill="FFFFFF" w:themeFill="background1"/>
          </w:tcPr>
          <w:p w:rsidR="0090459D" w:rsidRPr="00C36316" w:rsidRDefault="0090459D" w:rsidP="005345A8">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077E4" w:rsidRDefault="00C077E4" w:rsidP="00C077E4">
            <w:pPr>
              <w:spacing w:line="240" w:lineRule="auto"/>
              <w:jc w:val="left"/>
              <w:rPr>
                <w:rFonts w:ascii="Adobe Arabic" w:eastAsia="GE Dinar One" w:hAnsi="Adobe Arabic" w:cs="Adobe Arabic"/>
                <w:kern w:val="24"/>
                <w:sz w:val="36"/>
                <w:szCs w:val="36"/>
                <w:rtl/>
                <w:lang w:bidi="ar-SY"/>
              </w:rPr>
            </w:pPr>
            <w:r w:rsidRPr="00C077E4">
              <w:rPr>
                <w:rFonts w:ascii="Adobe Arabic" w:eastAsia="GE Dinar One" w:hAnsi="Adobe Arabic" w:cs="Adobe Arabic"/>
                <w:kern w:val="24"/>
                <w:sz w:val="36"/>
                <w:szCs w:val="36"/>
                <w:rtl/>
                <w:lang w:bidi="ar-SY"/>
              </w:rPr>
              <w:t>علامات الصحة النفسية السليمة في بيئة العمل</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C077E4" w:rsidP="005345A8">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17</w:t>
            </w:r>
          </w:p>
        </w:tc>
      </w:tr>
      <w:tr w:rsidR="0090459D" w:rsidRPr="00BB40FB" w:rsidTr="00C077E4">
        <w:trPr>
          <w:trHeight w:val="624"/>
        </w:trPr>
        <w:tc>
          <w:tcPr>
            <w:tcW w:w="288" w:type="dxa"/>
            <w:tcBorders>
              <w:top w:val="nil"/>
              <w:left w:val="single" w:sz="8" w:space="0" w:color="1E3D6A"/>
              <w:bottom w:val="nil"/>
              <w:right w:val="single" w:sz="8" w:space="0" w:color="1E3D6A"/>
            </w:tcBorders>
            <w:shd w:val="clear" w:color="auto" w:fill="168489"/>
          </w:tcPr>
          <w:p w:rsidR="0090459D" w:rsidRPr="00C36316" w:rsidRDefault="0090459D" w:rsidP="005345A8">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077E4" w:rsidRDefault="005345A8" w:rsidP="00C077E4">
            <w:pPr>
              <w:spacing w:line="240" w:lineRule="auto"/>
              <w:jc w:val="left"/>
              <w:rPr>
                <w:rFonts w:ascii="Adobe Arabic" w:eastAsia="GE Dinar One" w:hAnsi="Adobe Arabic" w:cs="Adobe Arabic"/>
                <w:b/>
                <w:bCs/>
                <w:color w:val="168489"/>
                <w:kern w:val="24"/>
                <w:sz w:val="36"/>
                <w:szCs w:val="36"/>
                <w:rtl/>
                <w:lang w:bidi="ar-SY"/>
              </w:rPr>
            </w:pPr>
            <w:hyperlink r:id="rId11" w:history="1">
              <w:r w:rsidR="0090459D" w:rsidRPr="005345A8">
                <w:rPr>
                  <w:rStyle w:val="Hyperlink"/>
                  <w:rFonts w:ascii="Adobe Arabic" w:eastAsia="GE Dinar One" w:hAnsi="Adobe Arabic" w:cs="Adobe Arabic"/>
                  <w:b/>
                  <w:bCs/>
                  <w:kern w:val="24"/>
                  <w:sz w:val="36"/>
                  <w:szCs w:val="36"/>
                  <w:rtl/>
                  <w:lang w:bidi="ar-SY"/>
                </w:rPr>
                <w:t xml:space="preserve">الجلسة التدريبية الثانية: </w:t>
              </w:r>
              <w:r w:rsidR="00C077E4" w:rsidRPr="005345A8">
                <w:rPr>
                  <w:rStyle w:val="Hyperlink"/>
                  <w:rFonts w:ascii="Adobe Arabic" w:eastAsia="GE Dinar One" w:hAnsi="Adobe Arabic" w:cs="Adobe Arabic"/>
                  <w:b/>
                  <w:bCs/>
                  <w:kern w:val="24"/>
                  <w:sz w:val="36"/>
                  <w:szCs w:val="36"/>
                  <w:rtl/>
                  <w:lang w:bidi="ar-SY"/>
                </w:rPr>
                <w:t>العوامل المؤثرة على الصحة النفسية في العمل</w:t>
              </w:r>
            </w:hyperlink>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C077E4" w:rsidP="005345A8">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hint="cs"/>
                <w:color w:val="1E3D6A"/>
                <w:kern w:val="24"/>
                <w:sz w:val="36"/>
                <w:szCs w:val="36"/>
                <w:rtl/>
                <w:lang w:bidi="ar-SY"/>
              </w:rPr>
              <w:t>25</w:t>
            </w:r>
          </w:p>
        </w:tc>
      </w:tr>
      <w:tr w:rsidR="0090459D" w:rsidRPr="009A36D0" w:rsidTr="00C077E4">
        <w:trPr>
          <w:trHeight w:val="624"/>
        </w:trPr>
        <w:tc>
          <w:tcPr>
            <w:tcW w:w="288" w:type="dxa"/>
            <w:tcBorders>
              <w:top w:val="nil"/>
              <w:left w:val="single" w:sz="8" w:space="0" w:color="1E3D6A"/>
              <w:bottom w:val="nil"/>
              <w:right w:val="single" w:sz="8" w:space="0" w:color="1E3D6A"/>
            </w:tcBorders>
            <w:shd w:val="clear" w:color="auto" w:fill="auto"/>
          </w:tcPr>
          <w:p w:rsidR="0090459D" w:rsidRPr="00C36316" w:rsidRDefault="0090459D" w:rsidP="005345A8">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077E4" w:rsidRDefault="00C077E4" w:rsidP="00C077E4">
            <w:pPr>
              <w:spacing w:line="240" w:lineRule="auto"/>
              <w:jc w:val="left"/>
              <w:rPr>
                <w:rFonts w:ascii="Adobe Arabic" w:eastAsia="GE Dinar One" w:hAnsi="Adobe Arabic" w:cs="Adobe Arabic"/>
                <w:kern w:val="24"/>
                <w:sz w:val="36"/>
                <w:szCs w:val="36"/>
                <w:rtl/>
                <w:lang w:bidi="ar-SY"/>
              </w:rPr>
            </w:pPr>
            <w:r w:rsidRPr="00C077E4">
              <w:rPr>
                <w:rFonts w:ascii="Adobe Arabic" w:eastAsia="GE Dinar One" w:hAnsi="Adobe Arabic" w:cs="Adobe Arabic"/>
                <w:kern w:val="24"/>
                <w:sz w:val="36"/>
                <w:szCs w:val="36"/>
                <w:rtl/>
                <w:lang w:bidi="ar-SY"/>
              </w:rPr>
              <w:t>الضغوط المهنية وتأثيرها على الصحة النفسية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C077E4" w:rsidP="005345A8">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26</w:t>
            </w:r>
          </w:p>
        </w:tc>
      </w:tr>
      <w:tr w:rsidR="0090459D" w:rsidRPr="009A36D0" w:rsidTr="00C077E4">
        <w:trPr>
          <w:trHeight w:val="624"/>
        </w:trPr>
        <w:tc>
          <w:tcPr>
            <w:tcW w:w="288" w:type="dxa"/>
            <w:tcBorders>
              <w:top w:val="nil"/>
              <w:left w:val="single" w:sz="8" w:space="0" w:color="1E3D6A"/>
              <w:bottom w:val="nil"/>
              <w:right w:val="single" w:sz="8" w:space="0" w:color="1E3D6A"/>
            </w:tcBorders>
            <w:shd w:val="clear" w:color="auto" w:fill="168489"/>
          </w:tcPr>
          <w:p w:rsidR="0090459D" w:rsidRPr="00C36316" w:rsidRDefault="0090459D" w:rsidP="005345A8">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077E4" w:rsidRDefault="00C077E4" w:rsidP="00C077E4">
            <w:pPr>
              <w:spacing w:line="240" w:lineRule="auto"/>
              <w:jc w:val="left"/>
              <w:rPr>
                <w:rFonts w:ascii="Adobe Arabic" w:eastAsia="GE Dinar One" w:hAnsi="Adobe Arabic" w:cs="Adobe Arabic"/>
                <w:kern w:val="24"/>
                <w:sz w:val="36"/>
                <w:szCs w:val="36"/>
                <w:rtl/>
                <w:lang w:bidi="ar-SY"/>
              </w:rPr>
            </w:pPr>
            <w:r w:rsidRPr="00C077E4">
              <w:rPr>
                <w:rFonts w:ascii="Adobe Arabic" w:eastAsia="GE Dinar One" w:hAnsi="Adobe Arabic" w:cs="Adobe Arabic"/>
                <w:kern w:val="24"/>
                <w:sz w:val="36"/>
                <w:szCs w:val="36"/>
                <w:rtl/>
                <w:lang w:bidi="ar-SY"/>
              </w:rPr>
              <w:t>بيئة العمل السلبية وأثرها على الموظفين</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C077E4" w:rsidP="005345A8">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30</w:t>
            </w:r>
          </w:p>
        </w:tc>
      </w:tr>
      <w:tr w:rsidR="0090459D" w:rsidRPr="009A36D0" w:rsidTr="00C077E4">
        <w:trPr>
          <w:trHeight w:val="624"/>
        </w:trPr>
        <w:tc>
          <w:tcPr>
            <w:tcW w:w="288" w:type="dxa"/>
            <w:tcBorders>
              <w:top w:val="nil"/>
              <w:left w:val="single" w:sz="8" w:space="0" w:color="1E3D6A"/>
              <w:bottom w:val="nil"/>
              <w:right w:val="single" w:sz="8" w:space="0" w:color="1E3D6A"/>
            </w:tcBorders>
            <w:shd w:val="clear" w:color="auto" w:fill="auto"/>
          </w:tcPr>
          <w:p w:rsidR="0090459D" w:rsidRPr="00C36316" w:rsidRDefault="0090459D" w:rsidP="005345A8">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077E4" w:rsidRDefault="00C077E4" w:rsidP="00C077E4">
            <w:pPr>
              <w:spacing w:line="240" w:lineRule="auto"/>
              <w:jc w:val="left"/>
              <w:rPr>
                <w:rFonts w:ascii="Adobe Arabic" w:eastAsia="GE Dinar One" w:hAnsi="Adobe Arabic" w:cs="Adobe Arabic"/>
                <w:kern w:val="24"/>
                <w:sz w:val="36"/>
                <w:szCs w:val="36"/>
                <w:rtl/>
                <w:lang w:bidi="ar-SY"/>
              </w:rPr>
            </w:pPr>
            <w:r w:rsidRPr="00C077E4">
              <w:rPr>
                <w:rFonts w:ascii="Adobe Arabic" w:eastAsia="GE Dinar One" w:hAnsi="Adobe Arabic" w:cs="Adobe Arabic"/>
                <w:kern w:val="24"/>
                <w:sz w:val="36"/>
                <w:szCs w:val="36"/>
                <w:rtl/>
                <w:lang w:bidi="ar-SY"/>
              </w:rPr>
              <w:t>أهمية الدعم النفسي والاجتماعي في العمل</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C077E4" w:rsidP="005345A8">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36</w:t>
            </w:r>
          </w:p>
        </w:tc>
      </w:tr>
      <w:tr w:rsidR="0090459D" w:rsidRPr="00BB40FB" w:rsidTr="00C077E4">
        <w:trPr>
          <w:trHeight w:val="624"/>
        </w:trPr>
        <w:tc>
          <w:tcPr>
            <w:tcW w:w="288" w:type="dxa"/>
            <w:tcBorders>
              <w:top w:val="nil"/>
              <w:left w:val="single" w:sz="8" w:space="0" w:color="1E3D6A"/>
              <w:bottom w:val="nil"/>
              <w:right w:val="single" w:sz="8" w:space="0" w:color="1E3D6A"/>
            </w:tcBorders>
            <w:shd w:val="clear" w:color="auto" w:fill="168489"/>
          </w:tcPr>
          <w:p w:rsidR="0090459D" w:rsidRPr="00C36316" w:rsidRDefault="0090459D" w:rsidP="005345A8">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5F30AC" w:rsidRDefault="0090459D" w:rsidP="005345A8">
            <w:pPr>
              <w:spacing w:line="240" w:lineRule="auto"/>
              <w:jc w:val="left"/>
              <w:rPr>
                <w:rFonts w:ascii="Adobe Arabic" w:eastAsia="GE Dinar One" w:hAnsi="Adobe Arabic" w:cs="Adobe Arabic"/>
                <w:b/>
                <w:bCs/>
                <w:color w:val="C00000"/>
                <w:kern w:val="24"/>
                <w:sz w:val="36"/>
                <w:szCs w:val="36"/>
                <w:rtl/>
                <w:lang w:bidi="ar-SY"/>
              </w:rPr>
            </w:pPr>
            <w:r w:rsidRPr="005F30AC">
              <w:rPr>
                <w:rFonts w:ascii="Adobe Arabic" w:eastAsia="GE Dinar One" w:hAnsi="Adobe Arabic" w:cs="Adobe Arabic"/>
                <w:b/>
                <w:bCs/>
                <w:color w:val="C00000"/>
                <w:kern w:val="24"/>
                <w:sz w:val="36"/>
                <w:szCs w:val="36"/>
                <w:rtl/>
                <w:lang w:bidi="ar-SY"/>
              </w:rPr>
              <w:t>اليوم الثاني</w:t>
            </w:r>
            <w:r w:rsidR="005345A8">
              <w:rPr>
                <w:rFonts w:ascii="Adobe Arabic" w:eastAsia="GE Dinar One" w:hAnsi="Adobe Arabic" w:cs="Adobe Arabic" w:hint="cs"/>
                <w:b/>
                <w:bCs/>
                <w:color w:val="C00000"/>
                <w:kern w:val="24"/>
                <w:sz w:val="36"/>
                <w:szCs w:val="36"/>
                <w:rtl/>
                <w:lang w:bidi="ar-SY"/>
              </w:rPr>
              <w:t>:</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5345A8">
            <w:pPr>
              <w:spacing w:line="240" w:lineRule="auto"/>
              <w:jc w:val="center"/>
              <w:rPr>
                <w:rFonts w:ascii="Adobe Arabic" w:eastAsia="GE Dinar One" w:hAnsi="Adobe Arabic" w:cs="Adobe Arabic"/>
                <w:color w:val="1E3D6A"/>
                <w:kern w:val="24"/>
                <w:sz w:val="36"/>
                <w:szCs w:val="36"/>
                <w:rtl/>
                <w:lang w:bidi="ar-SY"/>
              </w:rPr>
            </w:pPr>
          </w:p>
        </w:tc>
      </w:tr>
      <w:tr w:rsidR="0090459D" w:rsidRPr="00BB40FB" w:rsidTr="00C077E4">
        <w:trPr>
          <w:trHeight w:val="624"/>
        </w:trPr>
        <w:tc>
          <w:tcPr>
            <w:tcW w:w="288" w:type="dxa"/>
            <w:tcBorders>
              <w:top w:val="nil"/>
              <w:left w:val="single" w:sz="8" w:space="0" w:color="1E3D6A"/>
              <w:bottom w:val="nil"/>
              <w:right w:val="single" w:sz="8" w:space="0" w:color="1E3D6A"/>
            </w:tcBorders>
            <w:shd w:val="clear" w:color="auto" w:fill="auto"/>
          </w:tcPr>
          <w:p w:rsidR="0090459D" w:rsidRPr="00C36316" w:rsidRDefault="0090459D" w:rsidP="005345A8">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077E4" w:rsidRDefault="005345A8" w:rsidP="00C077E4">
            <w:pPr>
              <w:spacing w:line="240" w:lineRule="auto"/>
              <w:jc w:val="left"/>
              <w:rPr>
                <w:rFonts w:ascii="Adobe Arabic" w:eastAsia="GE Dinar One" w:hAnsi="Adobe Arabic" w:cs="Adobe Arabic"/>
                <w:b/>
                <w:bCs/>
                <w:color w:val="168489"/>
                <w:kern w:val="24"/>
                <w:sz w:val="36"/>
                <w:szCs w:val="36"/>
                <w:rtl/>
                <w:lang w:bidi="ar-SY"/>
              </w:rPr>
            </w:pPr>
            <w:hyperlink r:id="rId12" w:history="1">
              <w:r w:rsidR="0090459D" w:rsidRPr="005345A8">
                <w:rPr>
                  <w:rStyle w:val="Hyperlink"/>
                  <w:rFonts w:ascii="Adobe Arabic" w:eastAsia="GE Dinar One" w:hAnsi="Adobe Arabic" w:cs="Adobe Arabic"/>
                  <w:b/>
                  <w:bCs/>
                  <w:kern w:val="24"/>
                  <w:sz w:val="36"/>
                  <w:szCs w:val="36"/>
                  <w:rtl/>
                  <w:lang w:bidi="ar-SY"/>
                </w:rPr>
                <w:t xml:space="preserve">الجلسة التدريبية الأولى: </w:t>
              </w:r>
              <w:r w:rsidR="00C077E4" w:rsidRPr="005345A8">
                <w:rPr>
                  <w:rStyle w:val="Hyperlink"/>
                  <w:rFonts w:ascii="Adobe Arabic" w:eastAsia="GE Dinar One" w:hAnsi="Adobe Arabic" w:cs="Adobe Arabic"/>
                  <w:b/>
                  <w:bCs/>
                  <w:kern w:val="24"/>
                  <w:sz w:val="36"/>
                  <w:szCs w:val="36"/>
                  <w:rtl/>
                  <w:lang w:bidi="ar-SY"/>
                </w:rPr>
                <w:t>إدارة الضغوط النفسية والمهنية</w:t>
              </w:r>
            </w:hyperlink>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C077E4" w:rsidP="005345A8">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hint="cs"/>
                <w:color w:val="1E3D6A"/>
                <w:kern w:val="24"/>
                <w:sz w:val="36"/>
                <w:szCs w:val="36"/>
                <w:rtl/>
                <w:lang w:bidi="ar-SY"/>
              </w:rPr>
              <w:t>45</w:t>
            </w:r>
          </w:p>
        </w:tc>
      </w:tr>
      <w:tr w:rsidR="0090459D" w:rsidRPr="009A36D0" w:rsidTr="00C077E4">
        <w:trPr>
          <w:trHeight w:val="624"/>
        </w:trPr>
        <w:tc>
          <w:tcPr>
            <w:tcW w:w="288" w:type="dxa"/>
            <w:tcBorders>
              <w:top w:val="nil"/>
              <w:left w:val="single" w:sz="8" w:space="0" w:color="1E3D6A"/>
              <w:bottom w:val="single" w:sz="4" w:space="0" w:color="auto"/>
              <w:right w:val="single" w:sz="8" w:space="0" w:color="1E3D6A"/>
            </w:tcBorders>
            <w:shd w:val="clear" w:color="auto" w:fill="168489"/>
          </w:tcPr>
          <w:p w:rsidR="0090459D" w:rsidRPr="00C36316" w:rsidRDefault="0090459D" w:rsidP="005345A8">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077E4" w:rsidRDefault="00C077E4" w:rsidP="00C077E4">
            <w:pPr>
              <w:spacing w:line="240" w:lineRule="auto"/>
              <w:jc w:val="left"/>
              <w:rPr>
                <w:rFonts w:ascii="Adobe Arabic" w:eastAsia="GE Dinar One" w:hAnsi="Adobe Arabic" w:cs="Adobe Arabic"/>
                <w:kern w:val="24"/>
                <w:sz w:val="36"/>
                <w:szCs w:val="36"/>
                <w:rtl/>
                <w:lang w:bidi="ar-SY"/>
              </w:rPr>
            </w:pPr>
            <w:r w:rsidRPr="00C077E4">
              <w:rPr>
                <w:rFonts w:ascii="Adobe Arabic" w:eastAsia="GE Dinar One" w:hAnsi="Adobe Arabic" w:cs="Adobe Arabic"/>
                <w:kern w:val="24"/>
                <w:sz w:val="36"/>
                <w:szCs w:val="36"/>
                <w:rtl/>
                <w:lang w:bidi="ar-SY"/>
              </w:rPr>
              <w:t>مصادر الضغوط المهنية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C077E4" w:rsidP="005345A8">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46</w:t>
            </w:r>
          </w:p>
        </w:tc>
      </w:tr>
      <w:tr w:rsidR="0090459D" w:rsidRPr="009A36D0" w:rsidTr="00C077E4">
        <w:trPr>
          <w:trHeight w:val="624"/>
        </w:trPr>
        <w:tc>
          <w:tcPr>
            <w:tcW w:w="288" w:type="dxa"/>
            <w:tcBorders>
              <w:top w:val="single" w:sz="4" w:space="0" w:color="auto"/>
              <w:left w:val="single" w:sz="8" w:space="0" w:color="1E3D6A"/>
              <w:bottom w:val="nil"/>
              <w:right w:val="single" w:sz="8" w:space="0" w:color="1E3D6A"/>
            </w:tcBorders>
            <w:shd w:val="clear" w:color="auto" w:fill="auto"/>
          </w:tcPr>
          <w:p w:rsidR="0090459D" w:rsidRPr="00C36316" w:rsidRDefault="0090459D" w:rsidP="005345A8">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077E4" w:rsidRDefault="00C077E4" w:rsidP="00C077E4">
            <w:pPr>
              <w:spacing w:line="240" w:lineRule="auto"/>
              <w:jc w:val="left"/>
              <w:rPr>
                <w:rFonts w:ascii="Adobe Arabic" w:eastAsia="GE Dinar One" w:hAnsi="Adobe Arabic" w:cs="Adobe Arabic"/>
                <w:kern w:val="24"/>
                <w:sz w:val="36"/>
                <w:szCs w:val="36"/>
                <w:rtl/>
                <w:lang w:bidi="ar-SY"/>
              </w:rPr>
            </w:pPr>
            <w:r w:rsidRPr="00C077E4">
              <w:rPr>
                <w:rFonts w:ascii="Adobe Arabic" w:eastAsia="GE Dinar One" w:hAnsi="Adobe Arabic" w:cs="Adobe Arabic" w:hint="cs"/>
                <w:kern w:val="24"/>
                <w:sz w:val="36"/>
                <w:szCs w:val="36"/>
                <w:rtl/>
                <w:lang w:bidi="ar-SY"/>
              </w:rPr>
              <w:t>ال</w:t>
            </w:r>
            <w:r w:rsidRPr="00C077E4">
              <w:rPr>
                <w:rFonts w:ascii="Adobe Arabic" w:eastAsia="GE Dinar One" w:hAnsi="Adobe Arabic" w:cs="Adobe Arabic"/>
                <w:kern w:val="24"/>
                <w:sz w:val="36"/>
                <w:szCs w:val="36"/>
                <w:rtl/>
                <w:lang w:bidi="ar-SY"/>
              </w:rPr>
              <w:t xml:space="preserve">استراتيجيات </w:t>
            </w:r>
            <w:r w:rsidRPr="00C077E4">
              <w:rPr>
                <w:rFonts w:ascii="Adobe Arabic" w:eastAsia="GE Dinar One" w:hAnsi="Adobe Arabic" w:cs="Adobe Arabic" w:hint="cs"/>
                <w:kern w:val="24"/>
                <w:sz w:val="36"/>
                <w:szCs w:val="36"/>
                <w:rtl/>
                <w:lang w:bidi="ar-SY"/>
              </w:rPr>
              <w:t>ال</w:t>
            </w:r>
            <w:r w:rsidRPr="00C077E4">
              <w:rPr>
                <w:rFonts w:ascii="Adobe Arabic" w:eastAsia="GE Dinar One" w:hAnsi="Adobe Arabic" w:cs="Adobe Arabic"/>
                <w:kern w:val="24"/>
                <w:sz w:val="36"/>
                <w:szCs w:val="36"/>
                <w:rtl/>
                <w:lang w:bidi="ar-SY"/>
              </w:rPr>
              <w:t>فعّالة للتعامل مع الضغوط</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C077E4" w:rsidP="005345A8">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49</w:t>
            </w:r>
          </w:p>
        </w:tc>
      </w:tr>
      <w:tr w:rsidR="0090459D" w:rsidRPr="009A36D0" w:rsidTr="00C077E4">
        <w:trPr>
          <w:trHeight w:val="624"/>
        </w:trPr>
        <w:tc>
          <w:tcPr>
            <w:tcW w:w="288" w:type="dxa"/>
            <w:tcBorders>
              <w:top w:val="nil"/>
              <w:left w:val="single" w:sz="8" w:space="0" w:color="1E3D6A"/>
              <w:bottom w:val="nil"/>
              <w:right w:val="single" w:sz="8" w:space="0" w:color="1E3D6A"/>
            </w:tcBorders>
            <w:shd w:val="clear" w:color="auto" w:fill="168489"/>
          </w:tcPr>
          <w:p w:rsidR="0090459D" w:rsidRPr="00C36316" w:rsidRDefault="0090459D" w:rsidP="005345A8">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077E4" w:rsidRDefault="00C077E4" w:rsidP="00C077E4">
            <w:pPr>
              <w:spacing w:line="240" w:lineRule="auto"/>
              <w:jc w:val="left"/>
              <w:rPr>
                <w:rFonts w:ascii="Adobe Arabic" w:eastAsia="GE Dinar One" w:hAnsi="Adobe Arabic" w:cs="Adobe Arabic"/>
                <w:kern w:val="24"/>
                <w:sz w:val="36"/>
                <w:szCs w:val="36"/>
                <w:rtl/>
                <w:lang w:bidi="ar-SY"/>
              </w:rPr>
            </w:pPr>
            <w:r w:rsidRPr="00C077E4">
              <w:rPr>
                <w:rFonts w:ascii="Adobe Arabic" w:eastAsia="GE Dinar One" w:hAnsi="Adobe Arabic" w:cs="Adobe Arabic"/>
                <w:kern w:val="24"/>
                <w:sz w:val="36"/>
                <w:szCs w:val="36"/>
                <w:rtl/>
                <w:lang w:bidi="ar-SY"/>
              </w:rPr>
              <w:t>أهمية الاسترخاء والتنفس العميق في تخفيف الضغوط</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C077E4" w:rsidP="005345A8">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53</w:t>
            </w:r>
          </w:p>
        </w:tc>
      </w:tr>
      <w:tr w:rsidR="0090459D" w:rsidRPr="00BB40FB" w:rsidTr="00C077E4">
        <w:trPr>
          <w:trHeight w:val="624"/>
        </w:trPr>
        <w:tc>
          <w:tcPr>
            <w:tcW w:w="288" w:type="dxa"/>
            <w:tcBorders>
              <w:top w:val="nil"/>
              <w:left w:val="single" w:sz="8" w:space="0" w:color="1E3D6A"/>
              <w:bottom w:val="single" w:sz="4" w:space="0" w:color="1E3D6A"/>
              <w:right w:val="single" w:sz="8" w:space="0" w:color="1E3D6A"/>
            </w:tcBorders>
            <w:shd w:val="clear" w:color="auto" w:fill="168489"/>
          </w:tcPr>
          <w:p w:rsidR="0090459D" w:rsidRPr="00C36316" w:rsidRDefault="0090459D" w:rsidP="005345A8">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077E4" w:rsidRDefault="005345A8" w:rsidP="00C077E4">
            <w:pPr>
              <w:spacing w:line="240" w:lineRule="auto"/>
              <w:jc w:val="left"/>
              <w:rPr>
                <w:rFonts w:ascii="Adobe Arabic" w:eastAsia="GE Dinar One" w:hAnsi="Adobe Arabic" w:cs="Adobe Arabic"/>
                <w:b/>
                <w:bCs/>
                <w:color w:val="168489"/>
                <w:kern w:val="24"/>
                <w:sz w:val="36"/>
                <w:szCs w:val="36"/>
                <w:rtl/>
                <w:lang w:bidi="ar-SY"/>
              </w:rPr>
            </w:pPr>
            <w:hyperlink r:id="rId13" w:history="1">
              <w:r w:rsidR="0090459D" w:rsidRPr="005345A8">
                <w:rPr>
                  <w:rStyle w:val="Hyperlink"/>
                  <w:rFonts w:ascii="Adobe Arabic" w:eastAsia="GE Dinar One" w:hAnsi="Adobe Arabic" w:cs="Adobe Arabic"/>
                  <w:b/>
                  <w:bCs/>
                  <w:kern w:val="24"/>
                  <w:sz w:val="36"/>
                  <w:szCs w:val="36"/>
                  <w:rtl/>
                  <w:lang w:bidi="ar-SY"/>
                </w:rPr>
                <w:t xml:space="preserve">الجلسة التدريبية الثانية: </w:t>
              </w:r>
              <w:r w:rsidR="00C077E4" w:rsidRPr="005345A8">
                <w:rPr>
                  <w:rStyle w:val="Hyperlink"/>
                  <w:rFonts w:ascii="Adobe Arabic" w:eastAsia="GE Dinar One" w:hAnsi="Adobe Arabic" w:cs="Adobe Arabic"/>
                  <w:b/>
                  <w:bCs/>
                  <w:kern w:val="24"/>
                  <w:sz w:val="36"/>
                  <w:szCs w:val="36"/>
                  <w:rtl/>
                  <w:lang w:bidi="ar-SY"/>
                </w:rPr>
                <w:t>تحقيق التوازن بين العمل والحياة الشخصية</w:t>
              </w:r>
            </w:hyperlink>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C077E4" w:rsidP="005345A8">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hint="cs"/>
                <w:color w:val="1E3D6A"/>
                <w:kern w:val="24"/>
                <w:sz w:val="36"/>
                <w:szCs w:val="36"/>
                <w:rtl/>
                <w:lang w:bidi="ar-SY"/>
              </w:rPr>
              <w:t>61</w:t>
            </w:r>
          </w:p>
        </w:tc>
      </w:tr>
      <w:tr w:rsidR="0090459D" w:rsidRPr="009A36D0" w:rsidTr="00C077E4">
        <w:trPr>
          <w:trHeight w:val="624"/>
        </w:trPr>
        <w:tc>
          <w:tcPr>
            <w:tcW w:w="288" w:type="dxa"/>
            <w:tcBorders>
              <w:top w:val="nil"/>
              <w:left w:val="single" w:sz="8" w:space="0" w:color="1E3D6A"/>
              <w:bottom w:val="single" w:sz="4" w:space="0" w:color="1E3D6A"/>
              <w:right w:val="single" w:sz="8" w:space="0" w:color="1E3D6A"/>
            </w:tcBorders>
            <w:shd w:val="clear" w:color="auto" w:fill="auto"/>
          </w:tcPr>
          <w:p w:rsidR="0090459D" w:rsidRPr="00C36316" w:rsidRDefault="0090459D" w:rsidP="005345A8">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077E4" w:rsidRDefault="00C077E4" w:rsidP="00C077E4">
            <w:pPr>
              <w:spacing w:line="240" w:lineRule="auto"/>
              <w:jc w:val="left"/>
              <w:rPr>
                <w:rFonts w:ascii="Adobe Arabic" w:eastAsia="GE Dinar One" w:hAnsi="Adobe Arabic" w:cs="Adobe Arabic"/>
                <w:kern w:val="24"/>
                <w:sz w:val="36"/>
                <w:szCs w:val="36"/>
                <w:rtl/>
                <w:lang w:bidi="ar-SY"/>
              </w:rPr>
            </w:pPr>
            <w:r w:rsidRPr="00C077E4">
              <w:rPr>
                <w:rFonts w:ascii="Adobe Arabic" w:eastAsia="GE Dinar One" w:hAnsi="Adobe Arabic" w:cs="Adobe Arabic"/>
                <w:kern w:val="24"/>
                <w:sz w:val="36"/>
                <w:szCs w:val="36"/>
                <w:rtl/>
                <w:lang w:bidi="ar-SY"/>
              </w:rPr>
              <w:t>أهمية التوازن بين الحياة المهنية والشخصية للصحة النفسية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C077E4" w:rsidP="005345A8">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62</w:t>
            </w:r>
          </w:p>
        </w:tc>
      </w:tr>
      <w:tr w:rsidR="0090459D" w:rsidRPr="009A36D0" w:rsidTr="00C077E4">
        <w:trPr>
          <w:trHeight w:val="624"/>
        </w:trPr>
        <w:tc>
          <w:tcPr>
            <w:tcW w:w="288" w:type="dxa"/>
            <w:tcBorders>
              <w:top w:val="nil"/>
              <w:left w:val="single" w:sz="8" w:space="0" w:color="1E3D6A"/>
              <w:bottom w:val="single" w:sz="4" w:space="0" w:color="1E3D6A"/>
              <w:right w:val="single" w:sz="8" w:space="0" w:color="1E3D6A"/>
            </w:tcBorders>
            <w:shd w:val="clear" w:color="auto" w:fill="168489"/>
          </w:tcPr>
          <w:p w:rsidR="0090459D" w:rsidRPr="00C36316" w:rsidRDefault="0090459D" w:rsidP="005345A8">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077E4" w:rsidRDefault="00C077E4" w:rsidP="00C077E4">
            <w:pPr>
              <w:spacing w:line="240" w:lineRule="auto"/>
              <w:jc w:val="left"/>
              <w:rPr>
                <w:rFonts w:ascii="Adobe Arabic" w:eastAsia="GE Dinar One" w:hAnsi="Adobe Arabic" w:cs="Adobe Arabic"/>
                <w:kern w:val="24"/>
                <w:sz w:val="36"/>
                <w:szCs w:val="36"/>
                <w:rtl/>
                <w:lang w:bidi="ar-SY"/>
              </w:rPr>
            </w:pPr>
            <w:r w:rsidRPr="00C077E4">
              <w:rPr>
                <w:rFonts w:ascii="Adobe Arabic" w:eastAsia="GE Dinar One" w:hAnsi="Adobe Arabic" w:cs="Adobe Arabic"/>
                <w:kern w:val="24"/>
                <w:sz w:val="36"/>
                <w:szCs w:val="36"/>
                <w:rtl/>
                <w:lang w:bidi="ar-SY"/>
              </w:rPr>
              <w:t>كيفية إدارة الوقت بشكل فعّال لتحقيق التوازن</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C077E4" w:rsidP="005345A8">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66</w:t>
            </w:r>
          </w:p>
        </w:tc>
      </w:tr>
      <w:tr w:rsidR="0090459D" w:rsidRPr="009A36D0" w:rsidTr="00C077E4">
        <w:trPr>
          <w:trHeight w:val="624"/>
        </w:trPr>
        <w:tc>
          <w:tcPr>
            <w:tcW w:w="288" w:type="dxa"/>
            <w:tcBorders>
              <w:top w:val="nil"/>
              <w:left w:val="single" w:sz="8" w:space="0" w:color="1E3D6A"/>
              <w:bottom w:val="single" w:sz="4" w:space="0" w:color="1E3D6A"/>
              <w:right w:val="single" w:sz="8" w:space="0" w:color="1E3D6A"/>
            </w:tcBorders>
            <w:shd w:val="clear" w:color="auto" w:fill="auto"/>
          </w:tcPr>
          <w:p w:rsidR="0090459D" w:rsidRPr="00C36316" w:rsidRDefault="0090459D" w:rsidP="005345A8">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077E4" w:rsidRDefault="00C077E4" w:rsidP="00C077E4">
            <w:pPr>
              <w:spacing w:line="240" w:lineRule="auto"/>
              <w:jc w:val="left"/>
              <w:rPr>
                <w:rFonts w:ascii="Adobe Arabic" w:eastAsia="GE Dinar One" w:hAnsi="Adobe Arabic" w:cs="Adobe Arabic"/>
                <w:kern w:val="24"/>
                <w:sz w:val="36"/>
                <w:szCs w:val="36"/>
                <w:rtl/>
                <w:lang w:bidi="ar-SY"/>
              </w:rPr>
            </w:pPr>
            <w:r w:rsidRPr="00C077E4">
              <w:rPr>
                <w:rFonts w:ascii="Adobe Arabic" w:eastAsia="GE Dinar One" w:hAnsi="Adobe Arabic" w:cs="Adobe Arabic"/>
                <w:kern w:val="24"/>
                <w:sz w:val="36"/>
                <w:szCs w:val="36"/>
                <w:rtl/>
                <w:lang w:bidi="ar-SY"/>
              </w:rPr>
              <w:t>وضع حدود بين العمل والحياة الشخصية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C077E4" w:rsidP="005345A8">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69</w:t>
            </w:r>
          </w:p>
        </w:tc>
      </w:tr>
      <w:tr w:rsidR="0090459D" w:rsidRPr="00BB40FB" w:rsidTr="00C077E4">
        <w:trPr>
          <w:trHeight w:val="624"/>
        </w:trPr>
        <w:tc>
          <w:tcPr>
            <w:tcW w:w="288" w:type="dxa"/>
            <w:tcBorders>
              <w:top w:val="nil"/>
              <w:left w:val="single" w:sz="8" w:space="0" w:color="1E3D6A"/>
              <w:bottom w:val="single" w:sz="4" w:space="0" w:color="1E3D6A"/>
              <w:right w:val="single" w:sz="8" w:space="0" w:color="1E3D6A"/>
            </w:tcBorders>
            <w:shd w:val="clear" w:color="auto" w:fill="168489"/>
          </w:tcPr>
          <w:p w:rsidR="0090459D" w:rsidRPr="00C36316" w:rsidRDefault="0090459D" w:rsidP="005345A8">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5F30AC" w:rsidRDefault="0090459D" w:rsidP="005345A8">
            <w:pPr>
              <w:spacing w:line="240" w:lineRule="auto"/>
              <w:jc w:val="left"/>
              <w:rPr>
                <w:rFonts w:ascii="Adobe Arabic" w:eastAsia="GE Dinar One" w:hAnsi="Adobe Arabic" w:cs="Adobe Arabic"/>
                <w:b/>
                <w:bCs/>
                <w:color w:val="C00000"/>
                <w:kern w:val="24"/>
                <w:sz w:val="36"/>
                <w:szCs w:val="36"/>
                <w:rtl/>
                <w:lang w:bidi="ar-SY"/>
              </w:rPr>
            </w:pPr>
            <w:r w:rsidRPr="005F30AC">
              <w:rPr>
                <w:rFonts w:ascii="Adobe Arabic" w:eastAsia="GE Dinar One" w:hAnsi="Adobe Arabic" w:cs="Adobe Arabic"/>
                <w:b/>
                <w:bCs/>
                <w:color w:val="C00000"/>
                <w:kern w:val="24"/>
                <w:sz w:val="36"/>
                <w:szCs w:val="36"/>
                <w:rtl/>
                <w:lang w:bidi="ar-SY"/>
              </w:rPr>
              <w:t>اليوم الثالث</w:t>
            </w:r>
            <w:r w:rsidR="005345A8">
              <w:rPr>
                <w:rFonts w:ascii="Adobe Arabic" w:eastAsia="GE Dinar One" w:hAnsi="Adobe Arabic" w:cs="Adobe Arabic" w:hint="cs"/>
                <w:b/>
                <w:bCs/>
                <w:color w:val="C00000"/>
                <w:kern w:val="24"/>
                <w:sz w:val="36"/>
                <w:szCs w:val="36"/>
                <w:rtl/>
                <w:lang w:bidi="ar-SY"/>
              </w:rPr>
              <w:t>:</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5345A8">
            <w:pPr>
              <w:spacing w:line="240" w:lineRule="auto"/>
              <w:jc w:val="center"/>
              <w:rPr>
                <w:rFonts w:ascii="Adobe Arabic" w:eastAsia="GE Dinar One" w:hAnsi="Adobe Arabic" w:cs="Adobe Arabic"/>
                <w:color w:val="1E3D6A"/>
                <w:kern w:val="24"/>
                <w:sz w:val="36"/>
                <w:szCs w:val="36"/>
                <w:rtl/>
                <w:lang w:bidi="ar-SY"/>
              </w:rPr>
            </w:pPr>
          </w:p>
        </w:tc>
      </w:tr>
      <w:tr w:rsidR="0090459D" w:rsidRPr="00BB40FB" w:rsidTr="00C077E4">
        <w:trPr>
          <w:trHeight w:val="624"/>
        </w:trPr>
        <w:tc>
          <w:tcPr>
            <w:tcW w:w="288" w:type="dxa"/>
            <w:tcBorders>
              <w:top w:val="nil"/>
              <w:left w:val="single" w:sz="8" w:space="0" w:color="1E3D6A"/>
              <w:bottom w:val="single" w:sz="4" w:space="0" w:color="1E3D6A"/>
              <w:right w:val="single" w:sz="8" w:space="0" w:color="1E3D6A"/>
            </w:tcBorders>
            <w:shd w:val="clear" w:color="auto" w:fill="auto"/>
          </w:tcPr>
          <w:p w:rsidR="0090459D" w:rsidRPr="00C36316" w:rsidRDefault="0090459D" w:rsidP="005345A8">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077E4" w:rsidRDefault="005345A8" w:rsidP="00C077E4">
            <w:pPr>
              <w:spacing w:line="240" w:lineRule="auto"/>
              <w:jc w:val="left"/>
              <w:rPr>
                <w:rFonts w:ascii="Adobe Arabic" w:eastAsia="GE Dinar One" w:hAnsi="Adobe Arabic" w:cs="Adobe Arabic"/>
                <w:b/>
                <w:bCs/>
                <w:color w:val="168489"/>
                <w:kern w:val="24"/>
                <w:sz w:val="36"/>
                <w:szCs w:val="36"/>
                <w:rtl/>
                <w:lang w:bidi="ar-SY"/>
              </w:rPr>
            </w:pPr>
            <w:hyperlink r:id="rId14" w:history="1">
              <w:r w:rsidR="0090459D" w:rsidRPr="005345A8">
                <w:rPr>
                  <w:rStyle w:val="Hyperlink"/>
                  <w:rFonts w:ascii="Adobe Arabic" w:eastAsia="GE Dinar One" w:hAnsi="Adobe Arabic" w:cs="Adobe Arabic"/>
                  <w:b/>
                  <w:bCs/>
                  <w:kern w:val="24"/>
                  <w:sz w:val="36"/>
                  <w:szCs w:val="36"/>
                  <w:rtl/>
                  <w:lang w:bidi="ar-SY"/>
                </w:rPr>
                <w:t xml:space="preserve">الجلسة التدريبية الأولى: </w:t>
              </w:r>
              <w:r w:rsidR="00C077E4" w:rsidRPr="005345A8">
                <w:rPr>
                  <w:rStyle w:val="Hyperlink"/>
                  <w:rFonts w:ascii="Adobe Arabic" w:eastAsia="GE Dinar One" w:hAnsi="Adobe Arabic" w:cs="Adobe Arabic"/>
                  <w:b/>
                  <w:bCs/>
                  <w:kern w:val="24"/>
                  <w:sz w:val="36"/>
                  <w:szCs w:val="36"/>
                  <w:rtl/>
                  <w:lang w:bidi="ar-SY"/>
                </w:rPr>
                <w:t>بناء بيئة عمل إيجابية وصحية</w:t>
              </w:r>
            </w:hyperlink>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C077E4" w:rsidP="005345A8">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hint="cs"/>
                <w:color w:val="1E3D6A"/>
                <w:kern w:val="24"/>
                <w:sz w:val="36"/>
                <w:szCs w:val="36"/>
                <w:rtl/>
                <w:lang w:bidi="ar-SY"/>
              </w:rPr>
              <w:t>79</w:t>
            </w:r>
          </w:p>
        </w:tc>
      </w:tr>
      <w:tr w:rsidR="0090459D" w:rsidRPr="00BB40FB" w:rsidTr="00C077E4">
        <w:trPr>
          <w:trHeight w:val="624"/>
        </w:trPr>
        <w:tc>
          <w:tcPr>
            <w:tcW w:w="288" w:type="dxa"/>
            <w:tcBorders>
              <w:top w:val="nil"/>
              <w:left w:val="single" w:sz="8" w:space="0" w:color="1E3D6A"/>
              <w:bottom w:val="single" w:sz="4" w:space="0" w:color="1E3D6A"/>
              <w:right w:val="single" w:sz="8" w:space="0" w:color="1E3D6A"/>
            </w:tcBorders>
            <w:shd w:val="clear" w:color="auto" w:fill="168489"/>
          </w:tcPr>
          <w:p w:rsidR="0090459D" w:rsidRPr="00C36316" w:rsidRDefault="0090459D" w:rsidP="005345A8">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077E4" w:rsidRDefault="00C077E4" w:rsidP="00C077E4">
            <w:pPr>
              <w:spacing w:line="240" w:lineRule="auto"/>
              <w:jc w:val="left"/>
              <w:rPr>
                <w:rFonts w:ascii="Adobe Arabic" w:eastAsia="GE Dinar One" w:hAnsi="Adobe Arabic" w:cs="Adobe Arabic"/>
                <w:kern w:val="24"/>
                <w:sz w:val="36"/>
                <w:szCs w:val="36"/>
                <w:rtl/>
                <w:lang w:bidi="ar-SY"/>
              </w:rPr>
            </w:pPr>
            <w:r w:rsidRPr="00C077E4">
              <w:rPr>
                <w:rFonts w:ascii="Adobe Arabic" w:eastAsia="GE Dinar One" w:hAnsi="Adobe Arabic" w:cs="Adobe Arabic"/>
                <w:kern w:val="24"/>
                <w:sz w:val="36"/>
                <w:szCs w:val="36"/>
                <w:rtl/>
                <w:lang w:bidi="ar-SY"/>
              </w:rPr>
              <w:t>خصائص بيئة العمل الداعمة للصحة النفسية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C077E4" w:rsidP="005345A8">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80</w:t>
            </w:r>
          </w:p>
        </w:tc>
      </w:tr>
      <w:tr w:rsidR="0090459D" w:rsidRPr="00BB40FB" w:rsidTr="00C077E4">
        <w:trPr>
          <w:trHeight w:val="624"/>
        </w:trPr>
        <w:tc>
          <w:tcPr>
            <w:tcW w:w="288" w:type="dxa"/>
            <w:tcBorders>
              <w:top w:val="nil"/>
              <w:left w:val="single" w:sz="8" w:space="0" w:color="1E3D6A"/>
              <w:bottom w:val="single" w:sz="4" w:space="0" w:color="1E3D6A"/>
              <w:right w:val="single" w:sz="8" w:space="0" w:color="1E3D6A"/>
            </w:tcBorders>
            <w:shd w:val="clear" w:color="auto" w:fill="auto"/>
          </w:tcPr>
          <w:p w:rsidR="0090459D" w:rsidRPr="00C36316" w:rsidRDefault="0090459D" w:rsidP="005345A8">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077E4" w:rsidRDefault="00C077E4" w:rsidP="00C077E4">
            <w:pPr>
              <w:spacing w:line="240" w:lineRule="auto"/>
              <w:jc w:val="left"/>
              <w:rPr>
                <w:rFonts w:ascii="Adobe Arabic" w:eastAsia="GE Dinar One" w:hAnsi="Adobe Arabic" w:cs="Adobe Arabic"/>
                <w:kern w:val="24"/>
                <w:sz w:val="36"/>
                <w:szCs w:val="36"/>
                <w:rtl/>
                <w:lang w:bidi="ar-SY"/>
              </w:rPr>
            </w:pPr>
            <w:r w:rsidRPr="00C077E4">
              <w:rPr>
                <w:rFonts w:ascii="Adobe Arabic" w:eastAsia="GE Dinar One" w:hAnsi="Adobe Arabic" w:cs="Adobe Arabic"/>
                <w:kern w:val="24"/>
                <w:sz w:val="36"/>
                <w:szCs w:val="36"/>
                <w:rtl/>
                <w:lang w:bidi="ar-SY"/>
              </w:rPr>
              <w:t>دور القيادة في تعزيز الصحة النفسية للموظفين</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C077E4" w:rsidP="005345A8">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84</w:t>
            </w:r>
          </w:p>
        </w:tc>
      </w:tr>
      <w:tr w:rsidR="0090459D" w:rsidRPr="00BB40FB" w:rsidTr="00C077E4">
        <w:trPr>
          <w:trHeight w:val="624"/>
        </w:trPr>
        <w:tc>
          <w:tcPr>
            <w:tcW w:w="288" w:type="dxa"/>
            <w:tcBorders>
              <w:top w:val="nil"/>
              <w:left w:val="single" w:sz="8" w:space="0" w:color="1E3D6A"/>
              <w:bottom w:val="single" w:sz="4" w:space="0" w:color="1E3D6A"/>
              <w:right w:val="single" w:sz="8" w:space="0" w:color="1E3D6A"/>
            </w:tcBorders>
            <w:shd w:val="clear" w:color="auto" w:fill="168489"/>
          </w:tcPr>
          <w:p w:rsidR="0090459D" w:rsidRPr="00C36316" w:rsidRDefault="0090459D" w:rsidP="005345A8">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077E4" w:rsidRDefault="00C077E4" w:rsidP="00C077E4">
            <w:pPr>
              <w:spacing w:line="240" w:lineRule="auto"/>
              <w:jc w:val="left"/>
              <w:rPr>
                <w:rFonts w:ascii="Adobe Arabic" w:eastAsia="GE Dinar One" w:hAnsi="Adobe Arabic" w:cs="Adobe Arabic"/>
                <w:kern w:val="24"/>
                <w:sz w:val="36"/>
                <w:szCs w:val="36"/>
                <w:rtl/>
                <w:lang w:bidi="ar-SY"/>
              </w:rPr>
            </w:pPr>
            <w:r w:rsidRPr="00C077E4">
              <w:rPr>
                <w:rFonts w:ascii="Adobe Arabic" w:eastAsia="GE Dinar One" w:hAnsi="Adobe Arabic" w:cs="Adobe Arabic"/>
                <w:kern w:val="24"/>
                <w:sz w:val="36"/>
                <w:szCs w:val="36"/>
                <w:rtl/>
                <w:lang w:bidi="ar-SY"/>
              </w:rPr>
              <w:t>أهمية التواصل الإيجابي داخل الفريق</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C077E4" w:rsidP="005345A8">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89</w:t>
            </w:r>
          </w:p>
        </w:tc>
      </w:tr>
      <w:tr w:rsidR="0090459D" w:rsidRPr="00BB40FB" w:rsidTr="00C077E4">
        <w:trPr>
          <w:trHeight w:val="624"/>
        </w:trPr>
        <w:tc>
          <w:tcPr>
            <w:tcW w:w="288" w:type="dxa"/>
            <w:tcBorders>
              <w:top w:val="nil"/>
              <w:left w:val="single" w:sz="8" w:space="0" w:color="1E3D6A"/>
              <w:bottom w:val="single" w:sz="4" w:space="0" w:color="1E3D6A"/>
              <w:right w:val="single" w:sz="8" w:space="0" w:color="1E3D6A"/>
            </w:tcBorders>
            <w:shd w:val="clear" w:color="auto" w:fill="auto"/>
          </w:tcPr>
          <w:p w:rsidR="0090459D" w:rsidRPr="00C36316" w:rsidRDefault="0090459D" w:rsidP="005345A8">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077E4" w:rsidRDefault="005345A8" w:rsidP="00C077E4">
            <w:pPr>
              <w:spacing w:line="240" w:lineRule="auto"/>
              <w:jc w:val="left"/>
              <w:rPr>
                <w:rFonts w:ascii="Adobe Arabic" w:eastAsia="GE Dinar One" w:hAnsi="Adobe Arabic" w:cs="Adobe Arabic"/>
                <w:b/>
                <w:bCs/>
                <w:color w:val="168489"/>
                <w:kern w:val="24"/>
                <w:sz w:val="36"/>
                <w:szCs w:val="36"/>
                <w:rtl/>
                <w:lang w:bidi="ar-SY"/>
              </w:rPr>
            </w:pPr>
            <w:hyperlink r:id="rId15" w:history="1">
              <w:r w:rsidR="0090459D" w:rsidRPr="005345A8">
                <w:rPr>
                  <w:rStyle w:val="Hyperlink"/>
                  <w:rFonts w:ascii="Adobe Arabic" w:eastAsia="GE Dinar One" w:hAnsi="Adobe Arabic" w:cs="Adobe Arabic"/>
                  <w:b/>
                  <w:bCs/>
                  <w:kern w:val="24"/>
                  <w:sz w:val="36"/>
                  <w:szCs w:val="36"/>
                  <w:rtl/>
                  <w:lang w:bidi="ar-SY"/>
                </w:rPr>
                <w:t xml:space="preserve">الجلسة التدريبية الثانية: </w:t>
              </w:r>
              <w:r w:rsidR="00C077E4" w:rsidRPr="005345A8">
                <w:rPr>
                  <w:rStyle w:val="Hyperlink"/>
                  <w:rFonts w:ascii="Adobe Arabic" w:eastAsia="GE Dinar One" w:hAnsi="Adobe Arabic" w:cs="Adobe Arabic"/>
                  <w:b/>
                  <w:bCs/>
                  <w:kern w:val="24"/>
                  <w:sz w:val="36"/>
                  <w:szCs w:val="36"/>
                  <w:rtl/>
                  <w:lang w:bidi="ar-SY"/>
                </w:rPr>
                <w:t>استراتيجيات تحفيز الموظفين وتعزيز الصحة النفسية</w:t>
              </w:r>
            </w:hyperlink>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C077E4" w:rsidP="005345A8">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color w:val="1E3D6A"/>
                <w:kern w:val="24"/>
                <w:sz w:val="36"/>
                <w:szCs w:val="36"/>
                <w:rtl/>
                <w:lang w:bidi="ar-SY"/>
              </w:rPr>
              <w:t>100</w:t>
            </w:r>
          </w:p>
        </w:tc>
      </w:tr>
      <w:tr w:rsidR="0090459D" w:rsidRPr="00BB40FB" w:rsidTr="00C077E4">
        <w:trPr>
          <w:trHeight w:val="624"/>
        </w:trPr>
        <w:tc>
          <w:tcPr>
            <w:tcW w:w="288" w:type="dxa"/>
            <w:tcBorders>
              <w:top w:val="nil"/>
              <w:left w:val="single" w:sz="8" w:space="0" w:color="1E3D6A"/>
              <w:bottom w:val="nil"/>
              <w:right w:val="single" w:sz="8" w:space="0" w:color="1E3D6A"/>
            </w:tcBorders>
            <w:shd w:val="clear" w:color="auto" w:fill="168489"/>
          </w:tcPr>
          <w:p w:rsidR="0090459D" w:rsidRPr="00C36316" w:rsidRDefault="0090459D" w:rsidP="005345A8">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C077E4" w:rsidP="005345A8">
            <w:pPr>
              <w:spacing w:line="240" w:lineRule="auto"/>
              <w:jc w:val="left"/>
              <w:rPr>
                <w:rFonts w:ascii="Adobe Arabic" w:eastAsia="GE Dinar One" w:hAnsi="Adobe Arabic" w:cs="Adobe Arabic"/>
                <w:kern w:val="24"/>
                <w:sz w:val="36"/>
                <w:szCs w:val="36"/>
                <w:rtl/>
                <w:lang w:bidi="ar-SY"/>
              </w:rPr>
            </w:pPr>
            <w:r w:rsidRPr="00C077E4">
              <w:rPr>
                <w:rFonts w:ascii="Adobe Arabic" w:eastAsia="GE Dinar One" w:hAnsi="Adobe Arabic" w:cs="Adobe Arabic"/>
                <w:kern w:val="24"/>
                <w:sz w:val="36"/>
                <w:szCs w:val="36"/>
                <w:rtl/>
                <w:lang w:bidi="ar-SY"/>
              </w:rPr>
              <w:t>أهمية التحفيز في تحسين الصحة النفسية والمهنية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C077E4" w:rsidP="005345A8">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101</w:t>
            </w:r>
          </w:p>
        </w:tc>
      </w:tr>
      <w:tr w:rsidR="0090459D" w:rsidRPr="00BB40FB" w:rsidTr="00C077E4">
        <w:trPr>
          <w:trHeight w:val="624"/>
        </w:trPr>
        <w:tc>
          <w:tcPr>
            <w:tcW w:w="288" w:type="dxa"/>
            <w:tcBorders>
              <w:top w:val="nil"/>
              <w:left w:val="single" w:sz="8" w:space="0" w:color="1E3D6A"/>
              <w:bottom w:val="nil"/>
              <w:right w:val="single" w:sz="8" w:space="0" w:color="1E3D6A"/>
            </w:tcBorders>
            <w:shd w:val="clear" w:color="auto" w:fill="auto"/>
          </w:tcPr>
          <w:p w:rsidR="0090459D" w:rsidRPr="00C36316" w:rsidRDefault="0090459D" w:rsidP="005345A8">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077E4" w:rsidRDefault="00C077E4" w:rsidP="00C077E4">
            <w:pPr>
              <w:spacing w:line="240" w:lineRule="auto"/>
              <w:jc w:val="left"/>
              <w:rPr>
                <w:rFonts w:ascii="Adobe Arabic" w:eastAsia="GE Dinar One" w:hAnsi="Adobe Arabic" w:cs="Adobe Arabic"/>
                <w:kern w:val="24"/>
                <w:sz w:val="36"/>
                <w:szCs w:val="36"/>
                <w:rtl/>
                <w:lang w:bidi="ar-SY"/>
              </w:rPr>
            </w:pPr>
            <w:r w:rsidRPr="00C077E4">
              <w:rPr>
                <w:rFonts w:ascii="Adobe Arabic" w:eastAsia="GE Dinar One" w:hAnsi="Adobe Arabic" w:cs="Adobe Arabic" w:hint="cs"/>
                <w:kern w:val="24"/>
                <w:sz w:val="36"/>
                <w:szCs w:val="36"/>
                <w:rtl/>
                <w:lang w:bidi="ar-SY"/>
              </w:rPr>
              <w:t>ال</w:t>
            </w:r>
            <w:r w:rsidRPr="00C077E4">
              <w:rPr>
                <w:rFonts w:ascii="Adobe Arabic" w:eastAsia="GE Dinar One" w:hAnsi="Adobe Arabic" w:cs="Adobe Arabic"/>
                <w:kern w:val="24"/>
                <w:sz w:val="36"/>
                <w:szCs w:val="36"/>
                <w:rtl/>
                <w:lang w:bidi="ar-SY"/>
              </w:rPr>
              <w:t xml:space="preserve">استراتيجيات </w:t>
            </w:r>
            <w:r w:rsidRPr="00C077E4">
              <w:rPr>
                <w:rFonts w:ascii="Adobe Arabic" w:eastAsia="GE Dinar One" w:hAnsi="Adobe Arabic" w:cs="Adobe Arabic" w:hint="cs"/>
                <w:kern w:val="24"/>
                <w:sz w:val="36"/>
                <w:szCs w:val="36"/>
                <w:rtl/>
                <w:lang w:bidi="ar-SY"/>
              </w:rPr>
              <w:t>ال</w:t>
            </w:r>
            <w:r w:rsidRPr="00C077E4">
              <w:rPr>
                <w:rFonts w:ascii="Adobe Arabic" w:eastAsia="GE Dinar One" w:hAnsi="Adobe Arabic" w:cs="Adobe Arabic"/>
                <w:kern w:val="24"/>
                <w:sz w:val="36"/>
                <w:szCs w:val="36"/>
                <w:rtl/>
                <w:lang w:bidi="ar-SY"/>
              </w:rPr>
              <w:t>فعّالة لتحفيز الموظفين</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C077E4" w:rsidP="005345A8">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104</w:t>
            </w:r>
          </w:p>
        </w:tc>
      </w:tr>
      <w:tr w:rsidR="0090459D" w:rsidRPr="00BB40FB" w:rsidTr="00C077E4">
        <w:trPr>
          <w:trHeight w:val="624"/>
        </w:trPr>
        <w:tc>
          <w:tcPr>
            <w:tcW w:w="288" w:type="dxa"/>
            <w:tcBorders>
              <w:top w:val="nil"/>
              <w:left w:val="single" w:sz="8" w:space="0" w:color="1E3D6A"/>
              <w:bottom w:val="nil"/>
              <w:right w:val="single" w:sz="8" w:space="0" w:color="1E3D6A"/>
            </w:tcBorders>
            <w:shd w:val="clear" w:color="auto" w:fill="168489"/>
          </w:tcPr>
          <w:p w:rsidR="0090459D" w:rsidRPr="00C36316" w:rsidRDefault="0090459D" w:rsidP="005345A8">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077E4" w:rsidRDefault="00C077E4" w:rsidP="00C077E4">
            <w:pPr>
              <w:spacing w:line="240" w:lineRule="auto"/>
              <w:jc w:val="left"/>
              <w:rPr>
                <w:rFonts w:ascii="Adobe Arabic" w:eastAsia="GE Dinar One" w:hAnsi="Adobe Arabic" w:cs="Adobe Arabic"/>
                <w:kern w:val="24"/>
                <w:sz w:val="36"/>
                <w:szCs w:val="36"/>
                <w:rtl/>
                <w:lang w:bidi="ar-SY"/>
              </w:rPr>
            </w:pPr>
            <w:r w:rsidRPr="00C077E4">
              <w:rPr>
                <w:rFonts w:ascii="Adobe Arabic" w:eastAsia="GE Dinar One" w:hAnsi="Adobe Arabic" w:cs="Adobe Arabic"/>
                <w:kern w:val="24"/>
                <w:sz w:val="36"/>
                <w:szCs w:val="36"/>
                <w:rtl/>
                <w:lang w:bidi="ar-SY"/>
              </w:rPr>
              <w:t>كيفية قياس وتحسين الصحة النفسية بشكل مستمر</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C077E4" w:rsidP="005345A8">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107</w:t>
            </w:r>
          </w:p>
        </w:tc>
      </w:tr>
      <w:tr w:rsidR="0090459D" w:rsidRPr="00BB40FB" w:rsidTr="00C077E4">
        <w:trPr>
          <w:trHeight w:val="624"/>
        </w:trPr>
        <w:tc>
          <w:tcPr>
            <w:tcW w:w="288" w:type="dxa"/>
            <w:tcBorders>
              <w:top w:val="nil"/>
              <w:left w:val="single" w:sz="8" w:space="0" w:color="1E3D6A"/>
              <w:bottom w:val="single" w:sz="4" w:space="0" w:color="auto"/>
              <w:right w:val="single" w:sz="8" w:space="0" w:color="1E3D6A"/>
            </w:tcBorders>
            <w:shd w:val="clear" w:color="auto" w:fill="auto"/>
          </w:tcPr>
          <w:p w:rsidR="0090459D" w:rsidRPr="00C36316" w:rsidRDefault="0090459D" w:rsidP="005345A8">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C077E4" w:rsidP="005345A8">
            <w:pPr>
              <w:spacing w:line="240" w:lineRule="auto"/>
              <w:jc w:val="left"/>
              <w:rPr>
                <w:rFonts w:ascii="Adobe Arabic" w:eastAsia="GE Dinar One" w:hAnsi="Adobe Arabic" w:cs="Adobe Arabic"/>
                <w:kern w:val="24"/>
                <w:sz w:val="36"/>
                <w:szCs w:val="36"/>
                <w:rtl/>
                <w:lang w:bidi="ar-SY"/>
              </w:rPr>
            </w:pPr>
            <w:r w:rsidRPr="00877434">
              <w:rPr>
                <w:rFonts w:ascii="Adobe Arabic" w:eastAsia="GE Dinar One" w:hAnsi="Adobe Arabic" w:cs="Adobe Arabic"/>
                <w:b/>
                <w:bCs/>
                <w:color w:val="168489"/>
                <w:kern w:val="24"/>
                <w:sz w:val="36"/>
                <w:szCs w:val="36"/>
                <w:rtl/>
                <w:lang w:bidi="ar-SY"/>
              </w:rPr>
              <w:t>الخاتمة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C077E4" w:rsidP="005345A8">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119</w:t>
            </w:r>
          </w:p>
        </w:tc>
      </w:tr>
      <w:tr w:rsidR="0090459D" w:rsidRPr="00BB40FB" w:rsidTr="00C077E4">
        <w:trPr>
          <w:trHeight w:val="624"/>
        </w:trPr>
        <w:tc>
          <w:tcPr>
            <w:tcW w:w="288" w:type="dxa"/>
            <w:tcBorders>
              <w:top w:val="nil"/>
              <w:left w:val="single" w:sz="8" w:space="0" w:color="1E3D6A"/>
              <w:bottom w:val="single" w:sz="4" w:space="0" w:color="1E3D6A"/>
              <w:right w:val="single" w:sz="8" w:space="0" w:color="1E3D6A"/>
            </w:tcBorders>
            <w:shd w:val="clear" w:color="auto" w:fill="168489"/>
          </w:tcPr>
          <w:p w:rsidR="0090459D" w:rsidRPr="00C36316" w:rsidRDefault="0090459D" w:rsidP="005345A8">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877434" w:rsidRDefault="00C077E4" w:rsidP="005345A8">
            <w:pPr>
              <w:spacing w:line="240" w:lineRule="auto"/>
              <w:jc w:val="left"/>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المراجع</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C077E4" w:rsidP="005345A8">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color w:val="1E3D6A"/>
                <w:kern w:val="24"/>
                <w:sz w:val="36"/>
                <w:szCs w:val="36"/>
                <w:rtl/>
                <w:lang w:bidi="ar-SY"/>
              </w:rPr>
              <w:t>121</w:t>
            </w:r>
          </w:p>
        </w:tc>
      </w:tr>
    </w:tbl>
    <w:p w:rsidR="000D082E" w:rsidRDefault="000D082E" w:rsidP="00C013A7">
      <w:pPr>
        <w:tabs>
          <w:tab w:val="left" w:pos="3516"/>
        </w:tabs>
        <w:bidi w:val="0"/>
        <w:spacing w:after="160" w:line="259" w:lineRule="auto"/>
        <w:jc w:val="left"/>
        <w:rPr>
          <w:b/>
          <w:bCs/>
          <w:sz w:val="44"/>
          <w:szCs w:val="48"/>
          <w14:glow w14:rad="228600">
            <w14:schemeClr w14:val="accent1">
              <w14:alpha w14:val="60000"/>
              <w14:satMod w14:val="175000"/>
            </w14:schemeClr>
          </w14:glow>
        </w:rPr>
      </w:pPr>
    </w:p>
    <w:p w:rsidR="00BE0014" w:rsidRDefault="000D082E" w:rsidP="00C013A7">
      <w:pPr>
        <w:bidi w:val="0"/>
        <w:spacing w:after="160" w:line="259" w:lineRule="auto"/>
        <w:jc w:val="left"/>
        <w:rPr>
          <w:rFonts w:ascii="Adobe Arabic" w:hAnsi="Adobe Arabic" w:cs="Adobe Arabic"/>
          <w:b/>
          <w:bCs/>
          <w:noProof/>
          <w:color w:val="002060"/>
          <w:sz w:val="40"/>
          <w:szCs w:val="40"/>
        </w:rPr>
      </w:pPr>
      <w:r>
        <w:rPr>
          <w:b/>
          <w:bCs/>
          <w:sz w:val="44"/>
          <w:szCs w:val="48"/>
          <w14:glow w14:rad="228600">
            <w14:schemeClr w14:val="accent1">
              <w14:alpha w14:val="60000"/>
              <w14:satMod w14:val="175000"/>
            </w14:schemeClr>
          </w14:glow>
        </w:rPr>
        <w:br w:type="page"/>
      </w:r>
      <w:r w:rsidR="00E47D5B" w:rsidRPr="0090459D">
        <w:rPr>
          <w:noProof/>
        </w:rPr>
        <w:lastRenderedPageBreak/>
        <mc:AlternateContent>
          <mc:Choice Requires="wpg">
            <w:drawing>
              <wp:inline distT="0" distB="0" distL="0" distR="0" wp14:anchorId="73F74A93" wp14:editId="70F4D632">
                <wp:extent cx="5633504" cy="593062"/>
                <wp:effectExtent l="0" t="0" r="5715" b="0"/>
                <wp:docPr id="21"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2" name="Rectangle 22"/>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5" name="Rectangle 25"/>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6" name="TextBox 7"/>
                        <wps:cNvSpPr txBox="1"/>
                        <wps:spPr>
                          <a:xfrm>
                            <a:off x="1796583" y="0"/>
                            <a:ext cx="4386580" cy="536575"/>
                          </a:xfrm>
                          <a:prstGeom prst="rect">
                            <a:avLst/>
                          </a:prstGeom>
                          <a:noFill/>
                        </wps:spPr>
                        <wps:txbx>
                          <w:txbxContent>
                            <w:p w:rsidR="005345A8" w:rsidRDefault="005345A8" w:rsidP="00E47D5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التمهيد</w:t>
                              </w:r>
                            </w:p>
                          </w:txbxContent>
                        </wps:txbx>
                        <wps:bodyPr wrap="square" rtlCol="0">
                          <a:noAutofit/>
                        </wps:bodyPr>
                      </wps:wsp>
                    </wpg:wgp>
                  </a:graphicData>
                </a:graphic>
              </wp:inline>
            </w:drawing>
          </mc:Choice>
          <mc:Fallback>
            <w:pict>
              <v:group id="_x0000_s1032"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">
                <v:rect id="Rectangle 22" o:spid="_x0000_s1033" style="position:absolute;width:79798;height:52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05mMMA&#10;AADbAAAADwAAAGRycy9kb3ducmV2LnhtbESPQWvCQBSE7wX/w/KE3uqmCw01dZUiiL30oA2Ct9fs&#10;Mwlm38bsauK/dwXB4zDzzTCzxWAbcaHO1441vE8SEMSFMzWXGvK/1dsnCB+QDTaOScOVPCzmo5cZ&#10;Zsb1vKHLNpQilrDPUEMVQptJ6YuKLPqJa4mjd3CdxRBlV0rTYR/LbSNVkqTSYs1xocKWlhUVx+3Z&#10;alD58KH639V0t8//10l6Pi0VpVq/jofvLxCBhvAMP+gfEzkF9y/xB8j5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N05mMMAAADbAAAADwAAAAAAAAAAAAAAAACYAgAAZHJzL2Rv&#10;d25yZXYueG1sUEsFBgAAAAAEAAQA9QAAAIgDAAAAAA==&#10;" fillcolor="#f2f2f2 [3052]" stroked="f" strokeweight="1pt"/>
                <v:rect id="Rectangle 25" o:spid="_x0000_s1034" style="position:absolute;top:4539;width:79798;height:13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7aKMMA&#10;AADbAAAADwAAAGRycy9kb3ducmV2LnhtbESPT4vCMBTE78J+h/AW9iJrasFFukZxC4In8R+eH82z&#10;qTYvpclqu5/eCMIeh5n5DTNbdLYWN2p95VjBeJSAIC6crrhUcDysPqcgfEDWWDsmBT15WMzfBjPM&#10;tLvzjm77UIoIYZ+hAhNCk0npC0MW/cg1xNE7u9ZiiLItpW7xHuG2lmmSfEmLFccFgw3lhorr/tcq&#10;+DPbNM/7zTWMh8v+8nO0J7dJlfp475bfIAJ14T/8aq+1gnQCzy/xB8j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e7aKMMAAADbAAAADwAAAAAAAAAAAAAAAACYAgAAZHJzL2Rv&#10;d25yZXYueG1sUEsFBgAAAAAEAAQA9QAAAIgDAAAAAA==&#10;" fillcolor="#168489" stroked="f" strokeweight="1pt"/>
                <v:shape id="TextBox 7" o:spid="_x0000_s1035" type="#_x0000_t202" style="position:absolute;left:17965;width:43866;height:5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kiq8MA&#10;AADbAAAADwAAAGRycy9kb3ducmV2LnhtbESPzWrDMBCE74W8g9hAb7WU0JrEsRJCSqGnluYPclus&#10;jW1irYyl2u7bV4VCjsPMfMPkm9E2oqfO1441zBIFgrhwpuZSw/Hw9rQA4QOywcYxafghD5v15CHH&#10;zLiBv6jfh1JECPsMNVQhtJmUvqjIok9cSxy9q+sshii7UpoOhwi3jZwrlUqLNceFClvaVVTc9t9W&#10;w+njejk/q8/y1b60gxuVZLuUWj9Ox+0KRKAx3MP/7XejYZ7C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kkiq8MAAADbAAAADwAAAAAAAAAAAAAAAACYAgAAZHJzL2Rv&#10;d25yZXYueG1sUEsFBgAAAAAEAAQA9QAAAIgDAAAAAA==&#10;" filled="f" stroked="f">
                  <v:textbox>
                    <w:txbxContent>
                      <w:p w:rsidR="005345A8" w:rsidRDefault="005345A8" w:rsidP="00E47D5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التمهيد</w:t>
                        </w:r>
                      </w:p>
                    </w:txbxContent>
                  </v:textbox>
                </v:shape>
                <w10:wrap anchorx="page"/>
                <w10:anchorlock/>
              </v:group>
            </w:pict>
          </mc:Fallback>
        </mc:AlternateContent>
      </w:r>
    </w:p>
    <w:p w:rsidR="00247375" w:rsidRPr="00247375" w:rsidRDefault="00247375" w:rsidP="00247375">
      <w:pPr>
        <w:jc w:val="center"/>
        <w:rPr>
          <w:color w:val="168489"/>
          <w:rtl/>
        </w:rPr>
      </w:pPr>
      <w:r w:rsidRPr="00247375">
        <w:rPr>
          <w:rFonts w:hint="cs"/>
          <w:color w:val="168489"/>
          <w:rtl/>
        </w:rPr>
        <w:t>بسم الله الرحمن الرحيم</w:t>
      </w:r>
    </w:p>
    <w:p w:rsidR="00247375" w:rsidRDefault="00247375" w:rsidP="00247375">
      <w:pPr>
        <w:rPr>
          <w:rtl/>
        </w:rPr>
      </w:pPr>
      <w:r>
        <w:rPr>
          <w:rFonts w:hint="cs"/>
          <w:rtl/>
        </w:rPr>
        <w:t>السلام عليكم ورحمة الله وبركاته.</w:t>
      </w:r>
    </w:p>
    <w:p w:rsidR="00247375" w:rsidRPr="00AC09F9" w:rsidRDefault="00247375" w:rsidP="00247375">
      <w:r w:rsidRPr="00AC09F9">
        <w:rPr>
          <w:rtl/>
        </w:rPr>
        <w:t>مرحبا</w:t>
      </w:r>
      <w:r>
        <w:rPr>
          <w:rFonts w:hint="cs"/>
          <w:rtl/>
        </w:rPr>
        <w:t>ً</w:t>
      </w:r>
      <w:r w:rsidRPr="00AC09F9">
        <w:rPr>
          <w:rtl/>
        </w:rPr>
        <w:t xml:space="preserve"> بكم جميعا</w:t>
      </w:r>
      <w:r>
        <w:rPr>
          <w:rFonts w:hint="cs"/>
          <w:rtl/>
        </w:rPr>
        <w:t>ً</w:t>
      </w:r>
      <w:r w:rsidRPr="00AC09F9">
        <w:rPr>
          <w:rtl/>
        </w:rPr>
        <w:t xml:space="preserve"> في هذه الدورة التدريبية التي تحمل عنوان "الصحة النفسية والمهنية للموظف".  </w:t>
      </w:r>
    </w:p>
    <w:p w:rsidR="00247375" w:rsidRPr="00AC09F9" w:rsidRDefault="00247375" w:rsidP="00247375">
      <w:r w:rsidRPr="00AC09F9">
        <w:rPr>
          <w:rtl/>
        </w:rPr>
        <w:t>في عالم اليوم، حيث تتسارع وتيرة العمل وتتزايد التحديات المهنية، أصبح الاهتمام بالصحة النفسية والمهنية للموظف ضرورة أساسية لضمان تحقيق التوازن بين متطلبات العمل والرفاهية الشخصية. الموظف ليس مجرد عنصر إنتاجي داخل المؤسسة، بل هو إنسان يحمل في داخله مشاعر وتطلعات وتحديات شخصية ومهنية تؤثر بشكل مباشر على أدائه في العمل وعلى حياته بشكل عام.</w:t>
      </w:r>
    </w:p>
    <w:p w:rsidR="00247375" w:rsidRPr="00AC09F9" w:rsidRDefault="00247375" w:rsidP="00247375">
      <w:r w:rsidRPr="00AC09F9">
        <w:rPr>
          <w:rtl/>
        </w:rPr>
        <w:t>تُظهر الدراسات أن المؤسسات التي تُولي اهتماما</w:t>
      </w:r>
      <w:r>
        <w:rPr>
          <w:rFonts w:hint="cs"/>
          <w:rtl/>
        </w:rPr>
        <w:t>ً</w:t>
      </w:r>
      <w:r w:rsidRPr="00AC09F9">
        <w:rPr>
          <w:rtl/>
        </w:rPr>
        <w:t xml:space="preserve"> بالصحة النفسية والمهنية لموظفيها تحقق معدلات أعلى من الإنتاجية والابتكار، وتُقلل من الغياب ودوران الموظفين، وتُعزز من رضاهم الوظيفي. في المقابل، بيئات العمل التي تفتقر إلى الدعم النفسي والاجتماعي تُعرض الموظفين لمخاطر التوتر والإرهاق المهني، مما يؤدي إلى تراجع الأداء وزيادة المشكلات الصحية.</w:t>
      </w:r>
    </w:p>
    <w:p w:rsidR="00247375" w:rsidRPr="00AC09F9" w:rsidRDefault="00247375" w:rsidP="00247375">
      <w:r w:rsidRPr="00AC09F9">
        <w:rPr>
          <w:rtl/>
        </w:rPr>
        <w:t>خلال هذه الدورة، سنسلط الضوء على أهمية الصحة النفسية والمهنية في بيئة العمل، وسنناقش الأسباب الشائعة التي تؤثر سلبا</w:t>
      </w:r>
      <w:r>
        <w:rPr>
          <w:rFonts w:hint="cs"/>
          <w:rtl/>
        </w:rPr>
        <w:t>ً</w:t>
      </w:r>
      <w:r w:rsidRPr="00AC09F9">
        <w:rPr>
          <w:rtl/>
        </w:rPr>
        <w:t xml:space="preserve"> على نفسية الموظف، مثل الضغوط المهنية، ضعف التواصل، أو غياب التقدير. كما سنتناول استراتيجيات فعّالة لتعزيز الصحة النفسية، سواء</w:t>
      </w:r>
      <w:r>
        <w:rPr>
          <w:rFonts w:hint="cs"/>
          <w:rtl/>
        </w:rPr>
        <w:t>ً</w:t>
      </w:r>
      <w:r w:rsidRPr="00AC09F9">
        <w:rPr>
          <w:rtl/>
        </w:rPr>
        <w:t xml:space="preserve"> على المستوى الفردي أو المؤسسي، وسنقدم أدوات عملية تساعد الموظفين والمديرين على خلق بيئة عمل إيجابية وداعمة.</w:t>
      </w:r>
    </w:p>
    <w:p w:rsidR="00247375" w:rsidRPr="00AC09F9" w:rsidRDefault="00247375" w:rsidP="00247375">
      <w:r w:rsidRPr="00AC09F9">
        <w:rPr>
          <w:rtl/>
        </w:rPr>
        <w:t>هدفنا من هذه الدورة هو أن نُمكّنكم من إدراك أهمية الصحة النفسية والمهنية، وأن نسعى معا</w:t>
      </w:r>
      <w:r>
        <w:rPr>
          <w:rFonts w:hint="cs"/>
          <w:rtl/>
        </w:rPr>
        <w:t>ً</w:t>
      </w:r>
      <w:r w:rsidRPr="00AC09F9">
        <w:rPr>
          <w:rtl/>
        </w:rPr>
        <w:t xml:space="preserve"> لتطوير أساليب لتحسين جودة الحياة العملية وتحقيق التوازن النفسي الذي ينعكس على الأداء الوظيفي والحياة الشخصية بشكل إيجابي.</w:t>
      </w:r>
    </w:p>
    <w:p w:rsidR="00247375" w:rsidRPr="00AC09F9" w:rsidRDefault="00247375" w:rsidP="00247375">
      <w:r w:rsidRPr="00AC09F9">
        <w:rPr>
          <w:rtl/>
        </w:rPr>
        <w:t>دعونا نبدأ هذه الرحلة معا</w:t>
      </w:r>
      <w:r>
        <w:rPr>
          <w:rFonts w:hint="cs"/>
          <w:rtl/>
        </w:rPr>
        <w:t>ً</w:t>
      </w:r>
      <w:r w:rsidRPr="00AC09F9">
        <w:rPr>
          <w:rtl/>
        </w:rPr>
        <w:t>، حيث سنتعلم، نتشارك الأفكار، ونبني خطوات عملية نحو بيئة عمل صحية ومثمرة.</w:t>
      </w:r>
      <w:r>
        <w:rPr>
          <w:rFonts w:hint="cs"/>
          <w:rtl/>
        </w:rPr>
        <w:t xml:space="preserve"> </w:t>
      </w:r>
      <w:r w:rsidRPr="00AC09F9">
        <w:rPr>
          <w:rtl/>
        </w:rPr>
        <w:t>مرحبا</w:t>
      </w:r>
      <w:r>
        <w:rPr>
          <w:rFonts w:hint="cs"/>
          <w:rtl/>
        </w:rPr>
        <w:t>ً</w:t>
      </w:r>
      <w:r w:rsidRPr="00AC09F9">
        <w:rPr>
          <w:rtl/>
        </w:rPr>
        <w:t xml:space="preserve"> بكم مرة أخرى، ونتمنى أن تكون هذه التجربة مفيدة ومُلهمة لكم جميعا</w:t>
      </w:r>
      <w:r>
        <w:rPr>
          <w:rFonts w:hint="cs"/>
          <w:rtl/>
        </w:rPr>
        <w:t>ً</w:t>
      </w:r>
      <w:r w:rsidRPr="00AC09F9">
        <w:rPr>
          <w:rtl/>
        </w:rPr>
        <w:t>.</w:t>
      </w:r>
    </w:p>
    <w:p w:rsidR="00BE0014" w:rsidRPr="005345A8" w:rsidRDefault="00BE0014" w:rsidP="005345A8">
      <w:pPr>
        <w:spacing w:line="240" w:lineRule="auto"/>
        <w:rPr>
          <w:b/>
          <w:bCs/>
          <w:szCs w:val="32"/>
          <w:rtl/>
          <w14:glow w14:rad="228600">
            <w14:schemeClr w14:val="accent1">
              <w14:alpha w14:val="60000"/>
              <w14:satMod w14:val="175000"/>
            </w14:schemeClr>
          </w14:glow>
        </w:rPr>
      </w:pPr>
    </w:p>
    <w:p w:rsidR="000D082E" w:rsidRDefault="00E72206" w:rsidP="00E72206">
      <w:pPr>
        <w:spacing w:after="160" w:line="259" w:lineRule="auto"/>
        <w:jc w:val="left"/>
        <w:rPr>
          <w:b/>
          <w:bCs/>
          <w:sz w:val="44"/>
          <w:szCs w:val="48"/>
          <w:rtl/>
          <w14:glow w14:rad="228600">
            <w14:schemeClr w14:val="accent1">
              <w14:alpha w14:val="60000"/>
              <w14:satMod w14:val="175000"/>
            </w14:schemeClr>
          </w14:glow>
        </w:rPr>
      </w:pPr>
      <w:r w:rsidRPr="0090459D">
        <w:rPr>
          <w:noProof/>
        </w:rPr>
        <w:lastRenderedPageBreak/>
        <mc:AlternateContent>
          <mc:Choice Requires="wpg">
            <w:drawing>
              <wp:inline distT="0" distB="0" distL="0" distR="0" wp14:anchorId="5A059F0E" wp14:editId="24B3C86F">
                <wp:extent cx="5633504" cy="593062"/>
                <wp:effectExtent l="0" t="0" r="5715" b="0"/>
                <wp:docPr id="31"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2" name="Rectangle 32"/>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3" name="Rectangle 33"/>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 name="TextBox 7"/>
                        <wps:cNvSpPr txBox="1"/>
                        <wps:spPr>
                          <a:xfrm>
                            <a:off x="1796583" y="0"/>
                            <a:ext cx="4386580" cy="536575"/>
                          </a:xfrm>
                          <a:prstGeom prst="rect">
                            <a:avLst/>
                          </a:prstGeom>
                          <a:noFill/>
                        </wps:spPr>
                        <wps:txbx>
                          <w:txbxContent>
                            <w:p w:rsidR="005345A8" w:rsidRDefault="005345A8" w:rsidP="00E72206">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دليل الدورة</w:t>
                              </w:r>
                            </w:p>
                          </w:txbxContent>
                        </wps:txbx>
                        <wps:bodyPr wrap="square" rtlCol="0">
                          <a:noAutofit/>
                        </wps:bodyPr>
                      </wps:wsp>
                    </wpg:wgp>
                  </a:graphicData>
                </a:graphic>
              </wp:inline>
            </w:drawing>
          </mc:Choice>
          <mc:Fallback>
            <w:pict>
              <v:group id="_x0000_s1036"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">
                <v:rect id="Rectangle 32" o:spid="_x0000_s1037" style="position:absolute;width:79798;height:52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SvRcUA&#10;AADbAAAADwAAAGRycy9kb3ducmV2LnhtbESPQWvCQBSE7wX/w/KE3pqNWwyaukoRpL30oIZCb8/s&#10;axLMvk2zq0n/vSsUehxm5htmtRltK67U+8axhlmSgiAunWm40lAcd08LED4gG2wdk4Zf8rBZTx5W&#10;mBs38J6uh1CJCGGfo4Y6hC6X0pc1WfSJ64ij9+16iyHKvpKmxyHCbStVmmbSYsNxocaOtjWV58PF&#10;alDFOFfDx275+VWc3tLs8rNVlGn9OB1fX0AEGsN/+K/9bjQ8K7h/iT9Ar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BK9FxQAAANsAAAAPAAAAAAAAAAAAAAAAAJgCAABkcnMv&#10;ZG93bnJldi54bWxQSwUGAAAAAAQABAD1AAAAigMAAAAA&#10;" fillcolor="#f2f2f2 [3052]" stroked="f" strokeweight="1pt"/>
                <v:rect id="Rectangle 33" o:spid="_x0000_s1038" style="position:absolute;top:4539;width:79798;height:13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JxGsMA&#10;AADbAAAADwAAAGRycy9kb3ducmV2LnhtbESPQWvCQBSE7wX/w/IEL0U3RigluooGBE/SWvH8yD6z&#10;0ezbkF018de7hUKPw8x8wyxWna3FnVpfOVYwnSQgiAunKy4VHH+2408QPiBrrB2Tgp48rJaDtwVm&#10;2j34m+6HUIoIYZ+hAhNCk0npC0MW/cQ1xNE7u9ZiiLItpW7xEeG2lmmSfEiLFccFgw3lhorr4WYV&#10;PM1Xmuf9/hqm7+v+sjnak9unSo2G3XoOIlAX/sN/7Z1WMJvB75f4A+Ty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JJxGsMAAADbAAAADwAAAAAAAAAAAAAAAACYAgAAZHJzL2Rv&#10;d25yZXYueG1sUEsFBgAAAAAEAAQA9QAAAIgDAAAAAA==&#10;" fillcolor="#168489" stroked="f" strokeweight="1pt"/>
                <v:shape id="TextBox 7" o:spid="_x0000_s1039" type="#_x0000_t202" style="position:absolute;left:17965;width:43866;height:5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IqAcMA&#10;AADbAAAADwAAAGRycy9kb3ducmV2LnhtbESPQWvCQBSE74L/YXlCb7prrUVTV5FKoSfFVAVvj+wz&#10;Cc2+DdmtSf+9Kwgeh5n5hlmsOluJKzW+dKxhPFIgiDNnSs41HH6+hjMQPiAbrByThn/ysFr2ewtM&#10;jGt5T9c05CJC2CeooQihTqT0WUEW/cjVxNG7uMZiiLLJpWmwjXBbyVel3qXFkuNCgTV9FpT9pn9W&#10;w3F7OZ/e1C7f2Gnduk5JtnOp9cugW3+ACNSFZ/jR/jYaJl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0IqAcMAAADbAAAADwAAAAAAAAAAAAAAAACYAgAAZHJzL2Rv&#10;d25yZXYueG1sUEsFBgAAAAAEAAQA9QAAAIgDAAAAAA==&#10;" filled="f" stroked="f">
                  <v:textbox>
                    <w:txbxContent>
                      <w:p w:rsidR="005345A8" w:rsidRDefault="005345A8" w:rsidP="00E72206">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دليل الدورة</w:t>
                        </w:r>
                      </w:p>
                    </w:txbxContent>
                  </v:textbox>
                </v:shape>
                <w10:wrap anchorx="page"/>
                <w10:anchorlock/>
              </v:group>
            </w:pict>
          </mc:Fallback>
        </mc:AlternateContent>
      </w:r>
    </w:p>
    <w:p w:rsidR="00E72206"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56992" behindDoc="0" locked="0" layoutInCell="1" allowOverlap="1" wp14:anchorId="201D16D4" wp14:editId="170187F4">
            <wp:simplePos x="0" y="0"/>
            <wp:positionH relativeFrom="margin">
              <wp:align>right</wp:align>
            </wp:positionH>
            <wp:positionV relativeFrom="paragraph">
              <wp:posOffset>5488</wp:posOffset>
            </wp:positionV>
            <wp:extent cx="646430" cy="448310"/>
            <wp:effectExtent l="0" t="0" r="1270" b="8890"/>
            <wp:wrapSquare wrapText="bothSides"/>
            <wp:docPr id="1028" name="Picture 4" descr="Username ">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1DE7D0C-8142-403F-882E-F8C1DFBD80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Username ">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1DE7D0C-8142-403F-882E-F8C1DFBD80D4}"/>
                        </a:ext>
                      </a:extLst>
                    </pic:cNvPr>
                    <pic:cNvPicPr>
                      <a:picLocks noChangeAspect="1" noChangeArrowheads="1"/>
                    </pic:cNvPicPr>
                  </pic:nvPicPr>
                  <pic:blipFill rotWithShape="1">
                    <a:blip r:embed="rId16">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l="7070" t="20037" r="4524" b="18702"/>
                    <a:stretch/>
                  </pic:blipFill>
                  <pic:spPr bwMode="auto">
                    <a:xfrm>
                      <a:off x="0" y="0"/>
                      <a:ext cx="646430" cy="4483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7D339B">
        <w:rPr>
          <w:rFonts w:ascii="Adobe Arabic" w:hAnsi="Adobe Arabic" w:cs="Adobe Arabic"/>
          <w:b/>
          <w:bCs/>
          <w:color w:val="168489"/>
          <w:sz w:val="44"/>
          <w:szCs w:val="48"/>
          <w:rtl/>
        </w:rPr>
        <w:t xml:space="preserve"> </w:t>
      </w:r>
      <w:r w:rsidR="00E72206" w:rsidRPr="00E72206">
        <w:rPr>
          <w:rFonts w:ascii="Adobe Arabic" w:hAnsi="Adobe Arabic" w:cs="Adobe Arabic"/>
          <w:b/>
          <w:bCs/>
          <w:color w:val="168489"/>
          <w:sz w:val="44"/>
          <w:szCs w:val="48"/>
          <w:rtl/>
        </w:rPr>
        <w:t>اسم ال</w:t>
      </w:r>
      <w:r w:rsidR="00C013A7">
        <w:rPr>
          <w:rFonts w:ascii="Adobe Arabic" w:hAnsi="Adobe Arabic" w:cs="Adobe Arabic"/>
          <w:b/>
          <w:bCs/>
          <w:color w:val="168489"/>
          <w:sz w:val="44"/>
          <w:szCs w:val="48"/>
          <w:rtl/>
        </w:rPr>
        <w:t>دورة</w:t>
      </w:r>
      <w:r w:rsidR="00E72206" w:rsidRPr="00E72206">
        <w:rPr>
          <w:rFonts w:ascii="Adobe Arabic" w:hAnsi="Adobe Arabic" w:cs="Adobe Arabic"/>
          <w:b/>
          <w:bCs/>
          <w:color w:val="168489"/>
          <w:sz w:val="44"/>
          <w:szCs w:val="48"/>
          <w:rtl/>
        </w:rPr>
        <w:t>:</w:t>
      </w:r>
    </w:p>
    <w:p w:rsidR="00C013A7" w:rsidRPr="005345A8" w:rsidRDefault="00C013A7" w:rsidP="005345A8">
      <w:pPr>
        <w:spacing w:line="240" w:lineRule="auto"/>
        <w:jc w:val="left"/>
        <w:rPr>
          <w:rFonts w:ascii="Adobe Arabic" w:hAnsi="Adobe Arabic" w:cs="Adobe Arabic"/>
          <w:b/>
          <w:bCs/>
          <w:color w:val="168489"/>
          <w:sz w:val="6"/>
          <w:szCs w:val="8"/>
          <w:rtl/>
        </w:rPr>
      </w:pPr>
    </w:p>
    <w:p w:rsidR="00E72206" w:rsidRDefault="00C013A7" w:rsidP="00C013A7">
      <w:pPr>
        <w:shd w:val="clear" w:color="auto" w:fill="F2F2F2" w:themeFill="background1" w:themeFillShade="F2"/>
        <w:spacing w:after="160" w:line="259" w:lineRule="auto"/>
        <w:jc w:val="center"/>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58016" behindDoc="0" locked="0" layoutInCell="1" allowOverlap="1" wp14:anchorId="30C95350" wp14:editId="5AF83F56">
            <wp:simplePos x="0" y="0"/>
            <wp:positionH relativeFrom="column">
              <wp:posOffset>5166360</wp:posOffset>
            </wp:positionH>
            <wp:positionV relativeFrom="paragraph">
              <wp:posOffset>356045</wp:posOffset>
            </wp:positionV>
            <wp:extent cx="457200" cy="457200"/>
            <wp:effectExtent l="0" t="0" r="0" b="0"/>
            <wp:wrapSquare wrapText="bothSides"/>
            <wp:docPr id="1030" name="Picture 6" descr="Product description ">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26F3D81-2889-468D-B165-EC01062835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Product description ">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26F3D81-2889-468D-B165-EC0106283571}"/>
                        </a:ext>
                      </a:extLst>
                    </pic:cNvPr>
                    <pic:cNvPicPr>
                      <a:picLocks noChangeAspect="1" noChangeArrowheads="1"/>
                    </pic:cNvPicPr>
                  </pic:nvPicPr>
                  <pic:blipFill>
                    <a:blip r:embed="rId17"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pic:spPr>
                </pic:pic>
              </a:graphicData>
            </a:graphic>
            <wp14:sizeRelH relativeFrom="margin">
              <wp14:pctWidth>0</wp14:pctWidth>
            </wp14:sizeRelH>
            <wp14:sizeRelV relativeFrom="margin">
              <wp14:pctHeight>0</wp14:pctHeight>
            </wp14:sizeRelV>
          </wp:anchor>
        </w:drawing>
      </w:r>
      <w:r w:rsidRPr="00C013A7">
        <w:rPr>
          <w:rFonts w:ascii="Adobe Arabic" w:hAnsi="Adobe Arabic" w:cs="Adobe Arabic" w:hint="cs"/>
          <w:b/>
          <w:bCs/>
          <w:color w:val="168489"/>
          <w:sz w:val="44"/>
          <w:szCs w:val="48"/>
          <w:rtl/>
        </w:rPr>
        <w:t>ا</w:t>
      </w:r>
      <w:r w:rsidRPr="00C013A7">
        <w:rPr>
          <w:rFonts w:ascii="Adobe Arabic" w:hAnsi="Adobe Arabic" w:cs="Adobe Arabic"/>
          <w:b/>
          <w:bCs/>
          <w:color w:val="168489"/>
          <w:sz w:val="44"/>
          <w:szCs w:val="48"/>
          <w:rtl/>
        </w:rPr>
        <w:t>لصحة النفسية والمهنية للموظف</w:t>
      </w:r>
      <w:r w:rsidRPr="007D339B">
        <w:rPr>
          <w:rFonts w:ascii="Adobe Arabic" w:hAnsi="Adobe Arabic" w:cs="Adobe Arabic"/>
          <w:b/>
          <w:bCs/>
          <w:color w:val="168489"/>
          <w:sz w:val="44"/>
          <w:szCs w:val="48"/>
        </w:rPr>
        <w:t xml:space="preserve"> </w:t>
      </w:r>
    </w:p>
    <w:p w:rsidR="00E72206"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sidR="00E72206" w:rsidRPr="00E72206">
        <w:rPr>
          <w:rFonts w:ascii="Adobe Arabic" w:hAnsi="Adobe Arabic" w:cs="Adobe Arabic" w:hint="cs"/>
          <w:b/>
          <w:bCs/>
          <w:color w:val="168489"/>
          <w:sz w:val="44"/>
          <w:szCs w:val="48"/>
          <w:rtl/>
        </w:rPr>
        <w:t>وصف ال</w:t>
      </w:r>
      <w:r w:rsidR="00C013A7">
        <w:rPr>
          <w:rFonts w:ascii="Adobe Arabic" w:hAnsi="Adobe Arabic" w:cs="Adobe Arabic" w:hint="cs"/>
          <w:b/>
          <w:bCs/>
          <w:color w:val="168489"/>
          <w:sz w:val="44"/>
          <w:szCs w:val="48"/>
          <w:rtl/>
        </w:rPr>
        <w:t>دورة</w:t>
      </w:r>
      <w:r w:rsidR="00E72206" w:rsidRPr="00E72206">
        <w:rPr>
          <w:rFonts w:ascii="Adobe Arabic" w:hAnsi="Adobe Arabic" w:cs="Adobe Arabic" w:hint="cs"/>
          <w:b/>
          <w:bCs/>
          <w:color w:val="168489"/>
          <w:sz w:val="44"/>
          <w:szCs w:val="48"/>
          <w:rtl/>
        </w:rPr>
        <w:t>:</w:t>
      </w:r>
    </w:p>
    <w:p w:rsidR="00C013A7" w:rsidRPr="00144F19" w:rsidRDefault="00C013A7" w:rsidP="00C013A7">
      <w:r w:rsidRPr="00144F19">
        <w:rPr>
          <w:rtl/>
        </w:rPr>
        <w:t>دورة تدريبية متخصصة تهدف إلى تعزيز الصحة النفسية والمهنية للموظفين في بيئة العمل، وتزويدهم بالمهارات والأدوات اللازمة لإدارة الضغوط النفسية وتحقيق التوازن المهني والشخصي.</w:t>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59040" behindDoc="0" locked="0" layoutInCell="1" allowOverlap="1" wp14:anchorId="0015FB4F" wp14:editId="1BA9C506">
            <wp:simplePos x="0" y="0"/>
            <wp:positionH relativeFrom="margin">
              <wp:align>right</wp:align>
            </wp:positionH>
            <wp:positionV relativeFrom="paragraph">
              <wp:posOffset>313750</wp:posOffset>
            </wp:positionV>
            <wp:extent cx="461814" cy="461814"/>
            <wp:effectExtent l="0" t="0" r="0" b="0"/>
            <wp:wrapSquare wrapText="bothSides"/>
            <wp:docPr id="36" name="Picture 8" descr="Import ">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322E969-E6AB-4FCD-8A78-1045E388D6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Import ">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322E969-E6AB-4FCD-8A78-1045E388D6F1}"/>
                        </a:ext>
                      </a:extLst>
                    </pic:cNvPr>
                    <pic:cNvPicPr>
                      <a:picLocks noChangeAspect="1" noChangeArrowheads="1"/>
                    </pic:cNvPicPr>
                  </pic:nvPicPr>
                  <pic:blipFill>
                    <a:blip r:embed="rId18"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61814" cy="461814"/>
                    </a:xfrm>
                    <a:prstGeom prst="rect">
                      <a:avLst/>
                    </a:prstGeom>
                    <a:noFill/>
                  </pic:spPr>
                </pic:pic>
              </a:graphicData>
            </a:graphic>
            <wp14:sizeRelH relativeFrom="margin">
              <wp14:pctWidth>0</wp14:pctWidth>
            </wp14:sizeRelH>
            <wp14:sizeRelV relativeFrom="margin">
              <wp14:pctHeight>0</wp14:pctHeight>
            </wp14:sizeRelV>
          </wp:anchor>
        </w:drawing>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أهمية ال</w:t>
      </w:r>
      <w:r w:rsidR="00C013A7">
        <w:rPr>
          <w:rFonts w:ascii="Adobe Arabic" w:hAnsi="Adobe Arabic" w:cs="Adobe Arabic" w:hint="cs"/>
          <w:b/>
          <w:bCs/>
          <w:color w:val="168489"/>
          <w:sz w:val="44"/>
          <w:szCs w:val="48"/>
          <w:rtl/>
        </w:rPr>
        <w:t>دورة</w:t>
      </w:r>
      <w:r>
        <w:rPr>
          <w:rFonts w:ascii="Adobe Arabic" w:hAnsi="Adobe Arabic" w:cs="Adobe Arabic" w:hint="cs"/>
          <w:b/>
          <w:bCs/>
          <w:color w:val="168489"/>
          <w:sz w:val="44"/>
          <w:szCs w:val="48"/>
          <w:rtl/>
        </w:rPr>
        <w:t>:</w:t>
      </w:r>
    </w:p>
    <w:p w:rsidR="00C013A7" w:rsidRPr="00144F19" w:rsidRDefault="00C013A7" w:rsidP="00C013A7">
      <w:r w:rsidRPr="00144F19">
        <w:rPr>
          <w:rtl/>
        </w:rPr>
        <w:t>- تعزيز إنتاجية الموظفين وكفاءتهم المهنية</w:t>
      </w:r>
    </w:p>
    <w:p w:rsidR="00C013A7" w:rsidRPr="00144F19" w:rsidRDefault="00C013A7" w:rsidP="00C013A7">
      <w:r w:rsidRPr="00144F19">
        <w:rPr>
          <w:rtl/>
        </w:rPr>
        <w:t>- خفض معدلات الإجهاد والاحتراق الوظيفي</w:t>
      </w:r>
    </w:p>
    <w:p w:rsidR="00C013A7" w:rsidRPr="00144F19" w:rsidRDefault="00C013A7" w:rsidP="00C013A7">
      <w:r w:rsidRPr="00144F19">
        <w:rPr>
          <w:rtl/>
        </w:rPr>
        <w:t>- تحسين جودة بيئة العمل وتعزيز الرضا الوظيفي</w:t>
      </w:r>
    </w:p>
    <w:p w:rsidR="00C013A7" w:rsidRPr="00144F19" w:rsidRDefault="00C013A7" w:rsidP="00C013A7">
      <w:r w:rsidRPr="00144F19">
        <w:rPr>
          <w:rtl/>
        </w:rPr>
        <w:t>- تقليل التكاليف المرتبطة بالغياب والدوران الوظيفي</w:t>
      </w:r>
    </w:p>
    <w:p w:rsidR="00C013A7" w:rsidRPr="00144F19" w:rsidRDefault="00C013A7" w:rsidP="00C013A7">
      <w:r w:rsidRPr="00144F19">
        <w:rPr>
          <w:rtl/>
        </w:rPr>
        <w:t>- تعزيز الولاء المؤسسي والانتماء التنظيمي</w:t>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60064" behindDoc="0" locked="0" layoutInCell="1" allowOverlap="1" wp14:anchorId="297214DB" wp14:editId="1896EC2E">
            <wp:simplePos x="0" y="0"/>
            <wp:positionH relativeFrom="margin">
              <wp:posOffset>5290185</wp:posOffset>
            </wp:positionH>
            <wp:positionV relativeFrom="paragraph">
              <wp:posOffset>429895</wp:posOffset>
            </wp:positionV>
            <wp:extent cx="361950" cy="361950"/>
            <wp:effectExtent l="0" t="0" r="0" b="0"/>
            <wp:wrapSquare wrapText="bothSides"/>
            <wp:docPr id="55" name="Picture 10" descr="Target ">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6B02BB8-44EB-4A70-A85A-D6E6F2612F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10" descr="Target ">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6B02BB8-44EB-4A70-A85A-D6E6F2612FE9}"/>
                        </a:ext>
                      </a:extLst>
                    </pic:cNvPr>
                    <pic:cNvPicPr>
                      <a:picLocks noChangeAspect="1" noChangeArrowheads="1"/>
                    </pic:cNvPicPr>
                  </pic:nvPicPr>
                  <pic:blipFill>
                    <a:blip r:embed="rId19"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pic:spPr>
                </pic:pic>
              </a:graphicData>
            </a:graphic>
            <wp14:sizeRelH relativeFrom="margin">
              <wp14:pctWidth>0</wp14:pctWidth>
            </wp14:sizeRelH>
            <wp14:sizeRelV relativeFrom="margin">
              <wp14:pctHeight>0</wp14:pctHeight>
            </wp14:sizeRelV>
          </wp:anchor>
        </w:drawing>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الهدف العام:</w:t>
      </w:r>
    </w:p>
    <w:p w:rsidR="00C013A7" w:rsidRPr="00144F19" w:rsidRDefault="00C013A7" w:rsidP="00C013A7">
      <w:r w:rsidRPr="00144F19">
        <w:rPr>
          <w:rtl/>
        </w:rPr>
        <w:t>تمكين الموظفين من فهم وإدارة صحتهم النفسية والمهنية بشكل فع</w:t>
      </w:r>
      <w:r>
        <w:rPr>
          <w:rFonts w:hint="cs"/>
          <w:rtl/>
        </w:rPr>
        <w:t>ّ</w:t>
      </w:r>
      <w:r w:rsidRPr="00144F19">
        <w:rPr>
          <w:rtl/>
        </w:rPr>
        <w:t>ال، وبناء بيئة عمل داعمة وإيجابية.</w:t>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61088" behindDoc="0" locked="0" layoutInCell="1" allowOverlap="1" wp14:anchorId="70EF5349" wp14:editId="285B08AA">
            <wp:simplePos x="0" y="0"/>
            <wp:positionH relativeFrom="column">
              <wp:posOffset>5321132</wp:posOffset>
            </wp:positionH>
            <wp:positionV relativeFrom="paragraph">
              <wp:posOffset>355600</wp:posOffset>
            </wp:positionV>
            <wp:extent cx="387067" cy="387067"/>
            <wp:effectExtent l="0" t="0" r="0" b="0"/>
            <wp:wrapSquare wrapText="bothSides"/>
            <wp:docPr id="1036" name="Picture 12" descr="Goal ">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AAC65D2-809B-40D1-8116-2840536173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Picture 12" descr="Goal ">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AAC65D2-809B-40D1-8116-284053617341}"/>
                        </a:ext>
                      </a:extLst>
                    </pic:cNvPr>
                    <pic:cNvPicPr>
                      <a:picLocks noChangeAspect="1" noChangeArrowheads="1"/>
                    </pic:cNvPicPr>
                  </pic:nvPicPr>
                  <pic:blipFill>
                    <a:blip r:embed="rId20"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87067" cy="387067"/>
                    </a:xfrm>
                    <a:prstGeom prst="rect">
                      <a:avLst/>
                    </a:prstGeom>
                    <a:noFill/>
                  </pic:spPr>
                </pic:pic>
              </a:graphicData>
            </a:graphic>
            <wp14:sizeRelH relativeFrom="margin">
              <wp14:pctWidth>0</wp14:pctWidth>
            </wp14:sizeRelH>
            <wp14:sizeRelV relativeFrom="margin">
              <wp14:pctHeight>0</wp14:pctHeight>
            </wp14:sizeRelV>
          </wp:anchor>
        </w:drawing>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الأهداف التفصيلية:</w:t>
      </w:r>
    </w:p>
    <w:p w:rsidR="00C013A7" w:rsidRPr="00144F19" w:rsidRDefault="00C013A7" w:rsidP="00C013A7">
      <w:r w:rsidRPr="00144F19">
        <w:rPr>
          <w:rtl/>
        </w:rPr>
        <w:t>1. فهم مفاهيم وأساسيات الصحة النفسية في بيئة العمل</w:t>
      </w:r>
    </w:p>
    <w:p w:rsidR="00C013A7" w:rsidRPr="00144F19" w:rsidRDefault="00C013A7" w:rsidP="00C013A7">
      <w:r w:rsidRPr="00144F19">
        <w:rPr>
          <w:rtl/>
        </w:rPr>
        <w:t>2. تحديد العوامل المؤثرة على الصحة النفسية المهنية</w:t>
      </w:r>
    </w:p>
    <w:p w:rsidR="00C013A7" w:rsidRPr="00144F19" w:rsidRDefault="00C013A7" w:rsidP="00C013A7">
      <w:r w:rsidRPr="00144F19">
        <w:rPr>
          <w:rtl/>
        </w:rPr>
        <w:lastRenderedPageBreak/>
        <w:t>3. اكتساب مهارات إدارة الضغوط النفسية</w:t>
      </w:r>
    </w:p>
    <w:p w:rsidR="00C013A7" w:rsidRPr="00144F19" w:rsidRDefault="00C013A7" w:rsidP="00C013A7">
      <w:r w:rsidRPr="00144F19">
        <w:rPr>
          <w:rtl/>
        </w:rPr>
        <w:t>4. تطوير استراتيجيات التوازن بين العمل والحياة</w:t>
      </w:r>
    </w:p>
    <w:p w:rsidR="00C013A7" w:rsidRPr="00144F19" w:rsidRDefault="00C013A7" w:rsidP="00C013A7">
      <w:r w:rsidRPr="00144F19">
        <w:rPr>
          <w:rtl/>
        </w:rPr>
        <w:t>5. تعزيز مهارات التواصل الإيجابي في بيئة العمل</w:t>
      </w:r>
    </w:p>
    <w:p w:rsidR="00C013A7" w:rsidRPr="00144F19" w:rsidRDefault="00C013A7" w:rsidP="00C013A7">
      <w:r w:rsidRPr="00144F19">
        <w:rPr>
          <w:rtl/>
        </w:rPr>
        <w:t>6. اكتساب أدوات عملية لبناء المرونة النفسية</w:t>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62112" behindDoc="0" locked="0" layoutInCell="1" allowOverlap="1" wp14:anchorId="47682006" wp14:editId="00A15DDA">
            <wp:simplePos x="0" y="0"/>
            <wp:positionH relativeFrom="margin">
              <wp:posOffset>5295097</wp:posOffset>
            </wp:positionH>
            <wp:positionV relativeFrom="paragraph">
              <wp:posOffset>367665</wp:posOffset>
            </wp:positionV>
            <wp:extent cx="431820" cy="431820"/>
            <wp:effectExtent l="0" t="0" r="6350" b="6350"/>
            <wp:wrapSquare wrapText="bothSides"/>
            <wp:docPr id="1038" name="Picture 14" descr="Potential customers ">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B70B8E1-B741-4ABC-BF9D-2EA395D15B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4" descr="Potential customers ">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B70B8E1-B741-4ABC-BF9D-2EA395D15BB3}"/>
                        </a:ext>
                      </a:extLst>
                    </pic:cNvPr>
                    <pic:cNvPicPr>
                      <a:picLocks noChangeAspect="1" noChangeArrowheads="1"/>
                    </pic:cNvPicPr>
                  </pic:nvPicPr>
                  <pic:blipFill>
                    <a:blip r:embed="rId21"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31820" cy="431820"/>
                    </a:xfrm>
                    <a:prstGeom prst="rect">
                      <a:avLst/>
                    </a:prstGeom>
                    <a:noFill/>
                  </pic:spPr>
                </pic:pic>
              </a:graphicData>
            </a:graphic>
            <wp14:sizeRelH relativeFrom="margin">
              <wp14:pctWidth>0</wp14:pctWidth>
            </wp14:sizeRelH>
            <wp14:sizeRelV relativeFrom="margin">
              <wp14:pctHeight>0</wp14:pctHeight>
            </wp14:sizeRelV>
          </wp:anchor>
        </w:drawing>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الفئة المستهدفة:</w:t>
      </w:r>
    </w:p>
    <w:p w:rsidR="00C013A7" w:rsidRPr="00144F19" w:rsidRDefault="00C013A7" w:rsidP="00C013A7">
      <w:r>
        <w:rPr>
          <w:rFonts w:ascii="Adobe Arabic" w:hAnsi="Adobe Arabic" w:cs="Adobe Arabic" w:hint="cs"/>
          <w:b/>
          <w:bCs/>
          <w:color w:val="168489"/>
          <w:sz w:val="44"/>
          <w:szCs w:val="48"/>
          <w:rtl/>
        </w:rPr>
        <w:t xml:space="preserve"> </w:t>
      </w:r>
      <w:r w:rsidRPr="00144F19">
        <w:rPr>
          <w:rtl/>
        </w:rPr>
        <w:t>- الموظفون في كافة المستويات الإدارية</w:t>
      </w:r>
    </w:p>
    <w:p w:rsidR="00C013A7" w:rsidRPr="00144F19" w:rsidRDefault="00C013A7" w:rsidP="00C013A7">
      <w:r w:rsidRPr="00144F19">
        <w:rPr>
          <w:rtl/>
        </w:rPr>
        <w:t>- المدراء وقادة الفرق</w:t>
      </w:r>
    </w:p>
    <w:p w:rsidR="00C013A7" w:rsidRPr="00144F19" w:rsidRDefault="00C013A7" w:rsidP="00C013A7">
      <w:r w:rsidRPr="00144F19">
        <w:rPr>
          <w:rtl/>
        </w:rPr>
        <w:t>- أخصائيو الموارد البشرية</w:t>
      </w:r>
    </w:p>
    <w:p w:rsidR="007D339B" w:rsidRPr="00C013A7" w:rsidRDefault="00C013A7" w:rsidP="00C013A7">
      <w:pPr>
        <w:rPr>
          <w:rtl/>
        </w:rPr>
      </w:pPr>
      <w:r w:rsidRPr="00144F19">
        <w:rPr>
          <w:rtl/>
        </w:rPr>
        <w:t>- المشرفون والمسؤولون عن فرق العمل</w:t>
      </w:r>
      <w:r>
        <w:rPr>
          <w:rFonts w:ascii="Adobe Arabic" w:hAnsi="Adobe Arabic" w:cs="Adobe Arabic"/>
          <w:b/>
          <w:bCs/>
          <w:color w:val="168489"/>
          <w:sz w:val="44"/>
          <w:szCs w:val="48"/>
          <w:rtl/>
        </w:rPr>
        <w:tab/>
      </w:r>
    </w:p>
    <w:p w:rsidR="00C013A7" w:rsidRDefault="00C013A7" w:rsidP="00C013A7">
      <w:pPr>
        <w:spacing w:after="160" w:line="259" w:lineRule="auto"/>
        <w:jc w:val="left"/>
        <w:rPr>
          <w:rFonts w:ascii="Adobe Arabic" w:hAnsi="Adobe Arabic" w:cs="Adobe Arabic"/>
          <w:b/>
          <w:bCs/>
          <w:color w:val="168489"/>
          <w:sz w:val="44"/>
          <w:szCs w:val="48"/>
          <w:rtl/>
        </w:rPr>
      </w:pPr>
      <w:r>
        <w:rPr>
          <w:noProof/>
        </w:rPr>
        <w:drawing>
          <wp:anchor distT="0" distB="0" distL="114300" distR="114300" simplePos="0" relativeHeight="252825600" behindDoc="0" locked="0" layoutInCell="1" allowOverlap="1" wp14:anchorId="4D7F19ED" wp14:editId="0CB5206E">
            <wp:simplePos x="0" y="0"/>
            <wp:positionH relativeFrom="column">
              <wp:posOffset>5092523</wp:posOffset>
            </wp:positionH>
            <wp:positionV relativeFrom="paragraph">
              <wp:posOffset>361034</wp:posOffset>
            </wp:positionV>
            <wp:extent cx="457200" cy="457200"/>
            <wp:effectExtent l="0" t="0" r="0" b="0"/>
            <wp:wrapSquare wrapText="bothSides"/>
            <wp:docPr id="1608693945" name="Picture 1608693945" descr="Iter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Iteration "/>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C013A7" w:rsidRPr="00735B07" w:rsidRDefault="00C013A7" w:rsidP="00C013A7">
      <w:pPr>
        <w:spacing w:after="160" w:line="259" w:lineRule="auto"/>
        <w:jc w:val="left"/>
        <w:rPr>
          <w:rFonts w:ascii="Adobe Arabic" w:hAnsi="Adobe Arabic" w:cs="Adobe Arabic"/>
          <w:b/>
          <w:bCs/>
          <w:color w:val="168489"/>
          <w:sz w:val="44"/>
          <w:szCs w:val="48"/>
          <w:rtl/>
        </w:rPr>
      </w:pPr>
      <w:r w:rsidRPr="00735B07">
        <w:rPr>
          <w:rFonts w:ascii="Adobe Arabic" w:hAnsi="Adobe Arabic" w:cs="Adobe Arabic"/>
          <w:b/>
          <w:bCs/>
          <w:color w:val="168489"/>
          <w:sz w:val="44"/>
          <w:szCs w:val="48"/>
          <w:rtl/>
        </w:rPr>
        <w:t>منهجية التدريب</w:t>
      </w:r>
      <w:r>
        <w:rPr>
          <w:rFonts w:ascii="Adobe Arabic" w:hAnsi="Adobe Arabic" w:cs="Adobe Arabic" w:hint="cs"/>
          <w:b/>
          <w:bCs/>
          <w:color w:val="168489"/>
          <w:sz w:val="44"/>
          <w:szCs w:val="48"/>
          <w:rtl/>
        </w:rPr>
        <w:t>:</w:t>
      </w:r>
    </w:p>
    <w:p w:rsidR="00C013A7" w:rsidRPr="00144F19" w:rsidRDefault="00C013A7" w:rsidP="00C013A7">
      <w:r w:rsidRPr="00144F19">
        <w:rPr>
          <w:rtl/>
        </w:rPr>
        <w:t>- محاضرات تفاعلية</w:t>
      </w:r>
    </w:p>
    <w:p w:rsidR="00C013A7" w:rsidRPr="00144F19" w:rsidRDefault="00C013A7" w:rsidP="00C013A7">
      <w:r w:rsidRPr="00144F19">
        <w:rPr>
          <w:rtl/>
        </w:rPr>
        <w:t>- ورش عمل تطبيقية</w:t>
      </w:r>
    </w:p>
    <w:p w:rsidR="00C013A7" w:rsidRPr="00144F19" w:rsidRDefault="00C013A7" w:rsidP="00C013A7">
      <w:r w:rsidRPr="00144F19">
        <w:rPr>
          <w:rtl/>
        </w:rPr>
        <w:t>- دراسات حالة</w:t>
      </w:r>
    </w:p>
    <w:p w:rsidR="00C013A7" w:rsidRPr="00144F19" w:rsidRDefault="00C013A7" w:rsidP="00C013A7">
      <w:r w:rsidRPr="00144F19">
        <w:rPr>
          <w:rtl/>
        </w:rPr>
        <w:t>- تمارين عملية فردية وجماعية</w:t>
      </w:r>
    </w:p>
    <w:p w:rsidR="00C013A7" w:rsidRPr="00144F19" w:rsidRDefault="00C013A7" w:rsidP="00C013A7">
      <w:r w:rsidRPr="00144F19">
        <w:rPr>
          <w:rtl/>
        </w:rPr>
        <w:t>- جلسات نقاش وعصف ذهني</w:t>
      </w:r>
    </w:p>
    <w:p w:rsidR="00C013A7" w:rsidRPr="00144F19" w:rsidRDefault="00C013A7" w:rsidP="00C013A7">
      <w:r w:rsidRPr="00144F19">
        <w:rPr>
          <w:rtl/>
        </w:rPr>
        <w:t>- تطبيقات ميدانية</w:t>
      </w:r>
    </w:p>
    <w:p w:rsidR="00C013A7" w:rsidRDefault="00C013A7" w:rsidP="00C013A7">
      <w:pPr>
        <w:spacing w:after="160" w:line="259" w:lineRule="auto"/>
        <w:jc w:val="left"/>
        <w:rPr>
          <w:rFonts w:ascii="Adobe Arabic" w:hAnsi="Adobe Arabic" w:cs="Adobe Arabic"/>
          <w:b/>
          <w:bCs/>
          <w:color w:val="168489"/>
          <w:sz w:val="44"/>
          <w:szCs w:val="48"/>
          <w:rtl/>
        </w:rPr>
      </w:pPr>
      <w:r w:rsidRPr="00735B07">
        <w:rPr>
          <w:rFonts w:ascii="Adobe Arabic" w:hAnsi="Adobe Arabic" w:cs="Adobe Arabic"/>
          <w:b/>
          <w:bCs/>
          <w:noProof/>
          <w:color w:val="168489"/>
          <w:sz w:val="44"/>
          <w:szCs w:val="48"/>
        </w:rPr>
        <w:drawing>
          <wp:anchor distT="0" distB="0" distL="114300" distR="114300" simplePos="0" relativeHeight="252826624" behindDoc="0" locked="0" layoutInCell="1" allowOverlap="1" wp14:anchorId="7F6B6BDF" wp14:editId="17E6CF8D">
            <wp:simplePos x="0" y="0"/>
            <wp:positionH relativeFrom="column">
              <wp:posOffset>5170805</wp:posOffset>
            </wp:positionH>
            <wp:positionV relativeFrom="paragraph">
              <wp:posOffset>281610</wp:posOffset>
            </wp:positionV>
            <wp:extent cx="510540" cy="510540"/>
            <wp:effectExtent l="0" t="0" r="3810" b="3810"/>
            <wp:wrapSquare wrapText="bothSides"/>
            <wp:docPr id="1608693946" name="Picture 1608693946" descr="Research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Research "/>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C013A7" w:rsidRPr="00735B07" w:rsidRDefault="00C013A7" w:rsidP="00C013A7">
      <w:pPr>
        <w:spacing w:after="160" w:line="259" w:lineRule="auto"/>
        <w:jc w:val="left"/>
        <w:rPr>
          <w:rFonts w:ascii="Adobe Arabic" w:hAnsi="Adobe Arabic" w:cs="Adobe Arabic"/>
          <w:b/>
          <w:bCs/>
          <w:color w:val="168489"/>
          <w:sz w:val="44"/>
          <w:szCs w:val="48"/>
          <w:rtl/>
        </w:rPr>
      </w:pPr>
      <w:r w:rsidRPr="00735B07">
        <w:rPr>
          <w:rFonts w:ascii="Adobe Arabic" w:hAnsi="Adobe Arabic" w:cs="Adobe Arabic"/>
          <w:b/>
          <w:bCs/>
          <w:color w:val="168489"/>
          <w:sz w:val="44"/>
          <w:szCs w:val="48"/>
          <w:rtl/>
        </w:rPr>
        <w:t xml:space="preserve"> إطار الكفاءات</w:t>
      </w:r>
      <w:r>
        <w:rPr>
          <w:rFonts w:ascii="Adobe Arabic" w:hAnsi="Adobe Arabic" w:cs="Adobe Arabic" w:hint="cs"/>
          <w:b/>
          <w:bCs/>
          <w:color w:val="168489"/>
          <w:sz w:val="44"/>
          <w:szCs w:val="48"/>
          <w:rtl/>
        </w:rPr>
        <w:t>:</w:t>
      </w:r>
    </w:p>
    <w:p w:rsidR="00C013A7" w:rsidRPr="00C013A7" w:rsidRDefault="00C013A7" w:rsidP="00C013A7">
      <w:pPr>
        <w:rPr>
          <w:color w:val="168489"/>
        </w:rPr>
      </w:pPr>
      <w:r w:rsidRPr="00C013A7">
        <w:rPr>
          <w:color w:val="168489"/>
          <w:rtl/>
        </w:rPr>
        <w:t>الكفاءات السلوكية:</w:t>
      </w:r>
    </w:p>
    <w:p w:rsidR="00C013A7" w:rsidRPr="00144F19" w:rsidRDefault="00C013A7" w:rsidP="00C013A7">
      <w:r w:rsidRPr="00144F19">
        <w:rPr>
          <w:rtl/>
        </w:rPr>
        <w:t>- المرونة والتكيف</w:t>
      </w:r>
    </w:p>
    <w:p w:rsidR="00C013A7" w:rsidRPr="00144F19" w:rsidRDefault="00C013A7" w:rsidP="00C013A7">
      <w:r w:rsidRPr="00144F19">
        <w:rPr>
          <w:rtl/>
        </w:rPr>
        <w:t>- الذكاء العاطفي</w:t>
      </w:r>
    </w:p>
    <w:p w:rsidR="00C013A7" w:rsidRPr="00144F19" w:rsidRDefault="00C013A7" w:rsidP="00C013A7">
      <w:r w:rsidRPr="00144F19">
        <w:rPr>
          <w:rtl/>
        </w:rPr>
        <w:lastRenderedPageBreak/>
        <w:t>- إدارة الذات</w:t>
      </w:r>
    </w:p>
    <w:p w:rsidR="00C013A7" w:rsidRPr="00144F19" w:rsidRDefault="00C013A7" w:rsidP="00C013A7">
      <w:r w:rsidRPr="00144F19">
        <w:rPr>
          <w:rtl/>
        </w:rPr>
        <w:t>- التواصل الفعال</w:t>
      </w:r>
    </w:p>
    <w:p w:rsidR="00C013A7" w:rsidRPr="00144F19" w:rsidRDefault="00C013A7" w:rsidP="00C013A7">
      <w:r w:rsidRPr="00144F19">
        <w:rPr>
          <w:rtl/>
        </w:rPr>
        <w:t>- العمل الجماعي</w:t>
      </w:r>
    </w:p>
    <w:p w:rsidR="00C013A7" w:rsidRPr="00C013A7" w:rsidRDefault="00C013A7" w:rsidP="00C013A7">
      <w:pPr>
        <w:rPr>
          <w:color w:val="168489"/>
        </w:rPr>
      </w:pPr>
      <w:r w:rsidRPr="00C013A7">
        <w:rPr>
          <w:color w:val="168489"/>
          <w:rtl/>
        </w:rPr>
        <w:t>الكفاءات التخصصية:</w:t>
      </w:r>
    </w:p>
    <w:p w:rsidR="00C013A7" w:rsidRPr="00144F19" w:rsidRDefault="00C013A7" w:rsidP="00C013A7">
      <w:r w:rsidRPr="00144F19">
        <w:rPr>
          <w:rtl/>
        </w:rPr>
        <w:t>- فهم ديناميكيات بيئة العمل</w:t>
      </w:r>
    </w:p>
    <w:p w:rsidR="00C013A7" w:rsidRPr="00144F19" w:rsidRDefault="00C013A7" w:rsidP="00C013A7">
      <w:r w:rsidRPr="00144F19">
        <w:rPr>
          <w:rtl/>
        </w:rPr>
        <w:t>- إدارة الضغوط</w:t>
      </w:r>
    </w:p>
    <w:p w:rsidR="00C013A7" w:rsidRPr="00144F19" w:rsidRDefault="00C013A7" w:rsidP="00C013A7">
      <w:r w:rsidRPr="00144F19">
        <w:rPr>
          <w:rtl/>
        </w:rPr>
        <w:t>- حل المشكلات</w:t>
      </w:r>
    </w:p>
    <w:p w:rsidR="00C013A7" w:rsidRPr="00144F19" w:rsidRDefault="00C013A7" w:rsidP="00C013A7">
      <w:r w:rsidRPr="00144F19">
        <w:rPr>
          <w:rtl/>
        </w:rPr>
        <w:t>- اتخاذ القرارات</w:t>
      </w:r>
    </w:p>
    <w:p w:rsidR="00C013A7" w:rsidRPr="00144F19" w:rsidRDefault="00C013A7" w:rsidP="00C013A7">
      <w:r w:rsidRPr="00144F19">
        <w:rPr>
          <w:rtl/>
        </w:rPr>
        <w:t>- التخطيط والتنظيم</w:t>
      </w:r>
    </w:p>
    <w:p w:rsidR="00C013A7" w:rsidRDefault="00C013A7" w:rsidP="00C013A7">
      <w:pPr>
        <w:spacing w:after="160" w:line="259" w:lineRule="auto"/>
        <w:jc w:val="left"/>
        <w:rPr>
          <w:rFonts w:ascii="Adobe Arabic" w:hAnsi="Adobe Arabic" w:cs="Adobe Arabic"/>
          <w:b/>
          <w:bCs/>
          <w:color w:val="168489"/>
          <w:sz w:val="44"/>
          <w:szCs w:val="48"/>
          <w:rtl/>
        </w:rPr>
      </w:pPr>
      <w:r>
        <w:rPr>
          <w:noProof/>
        </w:rPr>
        <w:drawing>
          <wp:anchor distT="0" distB="0" distL="114300" distR="114300" simplePos="0" relativeHeight="252827648" behindDoc="0" locked="0" layoutInCell="1" allowOverlap="1" wp14:anchorId="0E3DE551" wp14:editId="7793026E">
            <wp:simplePos x="0" y="0"/>
            <wp:positionH relativeFrom="margin">
              <wp:align>right</wp:align>
            </wp:positionH>
            <wp:positionV relativeFrom="paragraph">
              <wp:posOffset>227726</wp:posOffset>
            </wp:positionV>
            <wp:extent cx="593766" cy="593766"/>
            <wp:effectExtent l="0" t="0" r="0" b="0"/>
            <wp:wrapSquare wrapText="bothSides"/>
            <wp:docPr id="1608693947" name="Picture 1608693947" descr="Outpu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Output "/>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3766" cy="593766"/>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35B07">
        <w:rPr>
          <w:rFonts w:ascii="Adobe Arabic" w:hAnsi="Adobe Arabic" w:cs="Adobe Arabic"/>
          <w:b/>
          <w:bCs/>
          <w:color w:val="168489"/>
          <w:sz w:val="44"/>
          <w:szCs w:val="48"/>
          <w:rtl/>
        </w:rPr>
        <w:t xml:space="preserve"> </w:t>
      </w:r>
    </w:p>
    <w:p w:rsidR="00C013A7" w:rsidRPr="00735B07" w:rsidRDefault="00C013A7" w:rsidP="00C013A7">
      <w:pPr>
        <w:spacing w:after="160" w:line="259" w:lineRule="auto"/>
        <w:jc w:val="left"/>
        <w:rPr>
          <w:rFonts w:ascii="Adobe Arabic" w:hAnsi="Adobe Arabic" w:cs="Adobe Arabic"/>
          <w:b/>
          <w:bCs/>
          <w:color w:val="168489"/>
          <w:sz w:val="44"/>
          <w:szCs w:val="48"/>
          <w:rtl/>
        </w:rPr>
      </w:pPr>
      <w:r w:rsidRPr="00735B07">
        <w:rPr>
          <w:rFonts w:ascii="Adobe Arabic" w:hAnsi="Adobe Arabic" w:cs="Adobe Arabic"/>
          <w:b/>
          <w:bCs/>
          <w:color w:val="168489"/>
          <w:sz w:val="44"/>
          <w:szCs w:val="48"/>
          <w:rtl/>
        </w:rPr>
        <w:t>مخرجات الدورة</w:t>
      </w:r>
      <w:r>
        <w:rPr>
          <w:rFonts w:ascii="Adobe Arabic" w:hAnsi="Adobe Arabic" w:cs="Adobe Arabic" w:hint="cs"/>
          <w:b/>
          <w:bCs/>
          <w:color w:val="168489"/>
          <w:sz w:val="44"/>
          <w:szCs w:val="48"/>
          <w:rtl/>
        </w:rPr>
        <w:t>:</w:t>
      </w:r>
    </w:p>
    <w:p w:rsidR="00C013A7" w:rsidRPr="00144F19" w:rsidRDefault="00C013A7" w:rsidP="00C013A7">
      <w:r w:rsidRPr="00144F19">
        <w:rPr>
          <w:rtl/>
        </w:rPr>
        <w:t>سيكون المشاركون قادرين على:</w:t>
      </w:r>
    </w:p>
    <w:p w:rsidR="00C013A7" w:rsidRPr="00144F19" w:rsidRDefault="00C013A7" w:rsidP="00C013A7">
      <w:r w:rsidRPr="00144F19">
        <w:rPr>
          <w:rtl/>
        </w:rPr>
        <w:t>- تطبيق استراتيجيات فعالة لإدارة الضغوط</w:t>
      </w:r>
    </w:p>
    <w:p w:rsidR="00C013A7" w:rsidRPr="00144F19" w:rsidRDefault="00C013A7" w:rsidP="00C013A7">
      <w:r w:rsidRPr="00144F19">
        <w:rPr>
          <w:rtl/>
        </w:rPr>
        <w:t>- بناء علاقات مهنية إيجابية</w:t>
      </w:r>
    </w:p>
    <w:p w:rsidR="00C013A7" w:rsidRPr="00144F19" w:rsidRDefault="00C013A7" w:rsidP="00C013A7">
      <w:r w:rsidRPr="00144F19">
        <w:rPr>
          <w:rtl/>
        </w:rPr>
        <w:t>- تحقيق توازن أفضل بين العمل والحياة</w:t>
      </w:r>
    </w:p>
    <w:p w:rsidR="00C013A7" w:rsidRPr="00144F19" w:rsidRDefault="00C013A7" w:rsidP="00C013A7">
      <w:r w:rsidRPr="00144F19">
        <w:rPr>
          <w:rtl/>
        </w:rPr>
        <w:t>- المساهمة في خلق بيئة عمل صحية</w:t>
      </w:r>
    </w:p>
    <w:p w:rsidR="00C013A7" w:rsidRPr="00144F19" w:rsidRDefault="00C013A7" w:rsidP="00C013A7">
      <w:r w:rsidRPr="00144F19">
        <w:rPr>
          <w:rtl/>
        </w:rPr>
        <w:t>- تطبيق أساليب التحفيز الذاتي</w:t>
      </w:r>
    </w:p>
    <w:p w:rsidR="00C013A7" w:rsidRDefault="00C013A7" w:rsidP="00C013A7">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824576" behindDoc="0" locked="0" layoutInCell="1" allowOverlap="1" wp14:anchorId="5DD12407" wp14:editId="3B601A4D">
            <wp:simplePos x="0" y="0"/>
            <wp:positionH relativeFrom="margin">
              <wp:posOffset>5321132</wp:posOffset>
            </wp:positionH>
            <wp:positionV relativeFrom="paragraph">
              <wp:posOffset>362585</wp:posOffset>
            </wp:positionV>
            <wp:extent cx="362310" cy="362310"/>
            <wp:effectExtent l="0" t="0" r="0" b="0"/>
            <wp:wrapSquare wrapText="bothSides"/>
            <wp:docPr id="1040" name="Picture 16" descr="Back in time ">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1F7F293-3B7F-4C93-94FE-D9205BF27D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Picture 16" descr="Back in time ">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1F7F293-3B7F-4C93-94FE-D9205BF27D42}"/>
                        </a:ext>
                      </a:extLst>
                    </pic:cNvPr>
                    <pic:cNvPicPr>
                      <a:picLocks noChangeAspect="1" noChangeArrowheads="1"/>
                    </pic:cNvPicPr>
                  </pic:nvPicPr>
                  <pic:blipFill>
                    <a:blip r:embed="rId25"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2310" cy="362310"/>
                    </a:xfrm>
                    <a:prstGeom prst="rect">
                      <a:avLst/>
                    </a:prstGeom>
                    <a:noFill/>
                  </pic:spPr>
                </pic:pic>
              </a:graphicData>
            </a:graphic>
            <wp14:sizeRelH relativeFrom="margin">
              <wp14:pctWidth>0</wp14:pctWidth>
            </wp14:sizeRelH>
            <wp14:sizeRelV relativeFrom="margin">
              <wp14:pctHeight>0</wp14:pctHeight>
            </wp14:sizeRelV>
          </wp:anchor>
        </w:drawing>
      </w:r>
    </w:p>
    <w:p w:rsidR="00C013A7" w:rsidRDefault="00C013A7" w:rsidP="00C013A7">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مدة الدورة:</w:t>
      </w:r>
    </w:p>
    <w:p w:rsidR="00C013A7" w:rsidRDefault="00C013A7" w:rsidP="00C013A7">
      <w:pPr>
        <w:spacing w:after="160" w:line="259" w:lineRule="auto"/>
        <w:jc w:val="left"/>
        <w:rPr>
          <w:rFonts w:ascii="Adobe Arabic" w:hAnsi="Adobe Arabic" w:cs="Adobe Arabic"/>
          <w:b/>
          <w:bCs/>
          <w:color w:val="168489"/>
          <w:sz w:val="44"/>
          <w:szCs w:val="48"/>
          <w:rtl/>
        </w:rPr>
      </w:pPr>
    </w:p>
    <w:p w:rsidR="00C013A7" w:rsidRPr="00E72206" w:rsidRDefault="00C013A7" w:rsidP="00C013A7">
      <w:pPr>
        <w:shd w:val="clear" w:color="auto" w:fill="F2F2F2" w:themeFill="background1" w:themeFillShade="F2"/>
        <w:spacing w:after="160" w:line="259" w:lineRule="auto"/>
        <w:jc w:val="center"/>
        <w:rPr>
          <w:rFonts w:ascii="Adobe Arabic" w:hAnsi="Adobe Arabic" w:cs="Adobe Arabic"/>
          <w:b/>
          <w:bCs/>
          <w:color w:val="168489"/>
          <w:sz w:val="44"/>
          <w:szCs w:val="48"/>
        </w:rPr>
      </w:pPr>
      <w:r w:rsidRPr="00435FDB">
        <w:rPr>
          <w:rFonts w:ascii="Adobe Arabic" w:hAnsi="Adobe Arabic" w:cs="Adobe Arabic"/>
          <w:b/>
          <w:bCs/>
          <w:color w:val="168489"/>
          <w:sz w:val="44"/>
          <w:szCs w:val="48"/>
          <w:rtl/>
        </w:rPr>
        <w:t>3 أيام، 15 ساعة تدريبية</w:t>
      </w:r>
    </w:p>
    <w:p w:rsidR="00E72206" w:rsidRPr="00E72206" w:rsidRDefault="00E72206" w:rsidP="00E72206">
      <w:pPr>
        <w:spacing w:after="160" w:line="259" w:lineRule="auto"/>
        <w:jc w:val="left"/>
        <w:rPr>
          <w:rFonts w:ascii="Adobe Arabic" w:hAnsi="Adobe Arabic" w:cs="Adobe Arabic"/>
          <w:b/>
          <w:bCs/>
          <w:color w:val="168489"/>
          <w:sz w:val="44"/>
          <w:szCs w:val="48"/>
        </w:rPr>
      </w:pPr>
    </w:p>
    <w:p w:rsidR="00B4310C" w:rsidRDefault="007D339B" w:rsidP="00E72206">
      <w:pPr>
        <w:pageBreakBefore/>
        <w:rPr>
          <w:rtl/>
        </w:rPr>
      </w:pPr>
      <w:r w:rsidRPr="0090459D">
        <w:rPr>
          <w:noProof/>
        </w:rPr>
        <w:lastRenderedPageBreak/>
        <mc:AlternateContent>
          <mc:Choice Requires="wpg">
            <w:drawing>
              <wp:inline distT="0" distB="0" distL="0" distR="0" wp14:anchorId="6CD1F947" wp14:editId="4E551C4B">
                <wp:extent cx="5633504" cy="593062"/>
                <wp:effectExtent l="0" t="0" r="5715" b="0"/>
                <wp:docPr id="56"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57" name="Rectangle 57"/>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8" name="Rectangle 58"/>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 name="TextBox 7"/>
                        <wps:cNvSpPr txBox="1"/>
                        <wps:spPr>
                          <a:xfrm>
                            <a:off x="1796583" y="0"/>
                            <a:ext cx="4386580" cy="536575"/>
                          </a:xfrm>
                          <a:prstGeom prst="rect">
                            <a:avLst/>
                          </a:prstGeom>
                          <a:noFill/>
                        </wps:spPr>
                        <wps:txbx>
                          <w:txbxContent>
                            <w:p w:rsidR="005345A8" w:rsidRDefault="005345A8"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إرشادات عامة</w:t>
                              </w:r>
                            </w:p>
                          </w:txbxContent>
                        </wps:txbx>
                        <wps:bodyPr wrap="square" rtlCol="0">
                          <a:noAutofit/>
                        </wps:bodyPr>
                      </wps:wsp>
                    </wpg:wgp>
                  </a:graphicData>
                </a:graphic>
              </wp:inline>
            </w:drawing>
          </mc:Choice>
          <mc:Fallback>
            <w:pict>
              <v:group id="_x0000_s1040"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">
                <v:rect id="Rectangle 57" o:spid="_x0000_s1041" style="position:absolute;width:79798;height:52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zpfcUA&#10;AADbAAAADwAAAGRycy9kb3ducmV2LnhtbESPQWvCQBSE7wX/w/KE3nRjIFFTVxFB7KWHahC8vWZf&#10;k9Ds25hdk/TfdwuFHoeZ+YbZ7EbTiJ46V1tWsJhHIIgLq2suFeSX42wFwnlkjY1lUvBNDnbbydMG&#10;M20Hfqf+7EsRIOwyVFB532ZSuqIig25uW+LgfdrOoA+yK6XucAhw08g4ilJpsOawUGFLh4qKr/PD&#10;KIjzMYmHt+P6ess/TlH6uB9iSpV6no77FxCeRv8f/mu/agXJEn6/hB8gt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rOl9xQAAANsAAAAPAAAAAAAAAAAAAAAAAJgCAABkcnMv&#10;ZG93bnJldi54bWxQSwUGAAAAAAQABAD1AAAAigMAAAAA&#10;" fillcolor="#f2f2f2 [3052]" stroked="f" strokeweight="1pt"/>
                <v:rect id="Rectangle 58" o:spid="_x0000_s1042" style="position:absolute;top:4539;width:79798;height:13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Gy8IA&#10;AADbAAAADwAAAGRycy9kb3ducmV2LnhtbERPz2vCMBS+D/wfwht4GZq2sDE6o9TCwFPZOvH8aN6a&#10;zualNJm2/vXmMNjx4/u92U22FxcafedYQbpOQBA3TnfcKjh+va9eQfiArLF3TApm8rDbLh42mGt3&#10;5U+61KEVMYR9jgpMCEMupW8MWfRrNxBH7tuNFkOEYyv1iNcYbnuZJcmLtNhxbDA4UGmoOde/VsHN&#10;fGRlOVfnkD4V88/+aE+uypRaPk7FG4hAU/gX/7kPWsFzHBu/xB8gt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6QbLwgAAANsAAAAPAAAAAAAAAAAAAAAAAJgCAABkcnMvZG93&#10;bnJldi54bWxQSwUGAAAAAAQABAD1AAAAhwMAAAAA&#10;" fillcolor="#168489" stroked="f" strokeweight="1pt"/>
                <v:shape id="TextBox 7" o:spid="_x0000_s1043" type="#_x0000_t202" style="position:absolute;left:17965;width:43866;height:5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DFpMMA&#10;AADbAAAADwAAAGRycy9kb3ducmV2LnhtbESPzWrDMBCE74W8g9hAb7WUkpTYiWxCS6CnluYPclus&#10;jW1irYylxu7bV4VCjsPMfMOsi9G24ka9bxxrmCUKBHHpTMOVhsN++7QE4QOywdYxafghD0U+eVhj&#10;ZtzAX3TbhUpECPsMNdQhdJmUvqzJok9cRxy9i+sthij7Spoehwi3rXxW6kVabDgu1NjRa03ldfdt&#10;NRw/LufTXH1Wb3bRDW5Ukm0qtX6cjpsViEBjuIf/2+9GwyK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9DFpMMAAADbAAAADwAAAAAAAAAAAAAAAACYAgAAZHJzL2Rv&#10;d25yZXYueG1sUEsFBgAAAAAEAAQA9QAAAIgDAAAAAA==&#10;" filled="f" stroked="f">
                  <v:textbox>
                    <w:txbxContent>
                      <w:p w:rsidR="005345A8" w:rsidRDefault="005345A8"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إرشادات عامة</w:t>
                        </w:r>
                      </w:p>
                    </w:txbxContent>
                  </v:textbox>
                </v:shape>
                <w10:wrap anchorx="page"/>
                <w10:anchorlock/>
              </v:group>
            </w:pict>
          </mc:Fallback>
        </mc:AlternateContent>
      </w:r>
    </w:p>
    <w:p w:rsidR="007D339B" w:rsidRPr="006F3DEE" w:rsidRDefault="007D339B" w:rsidP="007D339B">
      <w:pPr>
        <w:rPr>
          <w:rFonts w:cs="GE Dinar Two Medium"/>
          <w:color w:val="C00000"/>
          <w:sz w:val="32"/>
          <w:szCs w:val="36"/>
          <w:rtl/>
        </w:rPr>
      </w:pPr>
      <w:r w:rsidRPr="006F3DEE">
        <w:rPr>
          <w:rFonts w:cs="GE Dinar Two Medium" w:hint="cs"/>
          <w:color w:val="C00000"/>
          <w:sz w:val="32"/>
          <w:szCs w:val="36"/>
          <w:rtl/>
        </w:rPr>
        <w:t>أخي الم</w:t>
      </w:r>
      <w:r w:rsidR="00D12968">
        <w:rPr>
          <w:rFonts w:cs="GE Dinar Two Medium" w:hint="cs"/>
          <w:color w:val="C00000"/>
          <w:sz w:val="32"/>
          <w:szCs w:val="36"/>
          <w:rtl/>
        </w:rPr>
        <w:t>ت</w:t>
      </w:r>
      <w:r w:rsidRPr="006F3DEE">
        <w:rPr>
          <w:rFonts w:cs="GE Dinar Two Medium" w:hint="cs"/>
          <w:color w:val="C00000"/>
          <w:sz w:val="32"/>
          <w:szCs w:val="36"/>
          <w:rtl/>
        </w:rPr>
        <w:t>درب:</w:t>
      </w:r>
    </w:p>
    <w:p w:rsidR="007D339B" w:rsidRPr="007D339B" w:rsidRDefault="00D12968" w:rsidP="007D339B">
      <w:pPr>
        <w:pStyle w:val="a1"/>
      </w:pPr>
      <w:r w:rsidRPr="00D12968">
        <w:rPr>
          <w:rtl/>
        </w:rPr>
        <w:t xml:space="preserve">نشكر لكم حضوركم في هذا البرنامج التدريبي الذي تسعى من خلاله إلى اكتساب مهارات ومعارف جديدة وحرصاً على تحقيق الهدف من التدريب </w:t>
      </w:r>
      <w:hyperlink r:id="rId26" w:history="1">
        <w:r w:rsidRPr="005345A8">
          <w:rPr>
            <w:rStyle w:val="Hyperlink"/>
            <w:rtl/>
          </w:rPr>
          <w:t>فإننا نذكركم أخي الكريم بما يلي</w:t>
        </w:r>
      </w:hyperlink>
      <w:r w:rsidR="007D339B" w:rsidRPr="007D339B">
        <w:rPr>
          <w:rtl/>
        </w:rPr>
        <w:t>:</w:t>
      </w:r>
    </w:p>
    <w:p w:rsidR="00D12968" w:rsidRPr="00D12968" w:rsidRDefault="00D12968" w:rsidP="00D12968">
      <w:pPr>
        <w:pStyle w:val="ListParagraph"/>
        <w:numPr>
          <w:ilvl w:val="0"/>
          <w:numId w:val="3"/>
        </w:numPr>
        <w:spacing w:line="360" w:lineRule="auto"/>
        <w:jc w:val="both"/>
        <w:rPr>
          <w:rFonts w:ascii="Adobe Arabic" w:hAnsi="Adobe Arabic" w:cs="Adobe Arabic"/>
          <w:color w:val="002060"/>
          <w:sz w:val="36"/>
          <w:szCs w:val="36"/>
          <w:rtl/>
        </w:rPr>
      </w:pPr>
      <w:r w:rsidRPr="00D12968">
        <w:rPr>
          <w:rFonts w:ascii="Adobe Arabic" w:hAnsi="Adobe Arabic" w:cs="Adobe Arabic"/>
          <w:color w:val="002060"/>
          <w:sz w:val="36"/>
          <w:szCs w:val="36"/>
          <w:rtl/>
        </w:rPr>
        <w:t xml:space="preserve">التدريب الفعال هو أن يشارك فيه جميع المتدربين بطرح الآراء والافكار والمناقشة الهادفة. </w:t>
      </w:r>
    </w:p>
    <w:p w:rsidR="00D12968" w:rsidRPr="00D12968" w:rsidRDefault="00D12968" w:rsidP="00D12968">
      <w:pPr>
        <w:pStyle w:val="ListParagraph"/>
        <w:numPr>
          <w:ilvl w:val="0"/>
          <w:numId w:val="3"/>
        </w:numPr>
        <w:spacing w:line="360" w:lineRule="auto"/>
        <w:jc w:val="both"/>
        <w:rPr>
          <w:rFonts w:ascii="Adobe Arabic" w:hAnsi="Adobe Arabic" w:cs="Adobe Arabic"/>
          <w:color w:val="002060"/>
          <w:sz w:val="36"/>
          <w:szCs w:val="36"/>
          <w:rtl/>
        </w:rPr>
      </w:pPr>
      <w:r w:rsidRPr="007D339B">
        <w:rPr>
          <w:noProof/>
        </w:rPr>
        <w:drawing>
          <wp:anchor distT="0" distB="0" distL="114300" distR="114300" simplePos="0" relativeHeight="252765184" behindDoc="0" locked="0" layoutInCell="1" allowOverlap="1" wp14:anchorId="322B3AB2" wp14:editId="7D7FBA2F">
            <wp:simplePos x="0" y="0"/>
            <wp:positionH relativeFrom="margin">
              <wp:align>left</wp:align>
            </wp:positionH>
            <wp:positionV relativeFrom="paragraph">
              <wp:posOffset>5715</wp:posOffset>
            </wp:positionV>
            <wp:extent cx="1861820" cy="1861820"/>
            <wp:effectExtent l="0" t="0" r="5080" b="5080"/>
            <wp:wrapSquare wrapText="bothSides"/>
            <wp:docPr id="35700756" name="Picture 35700756" descr="Instruc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nstruction "/>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61820" cy="18618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12968">
        <w:rPr>
          <w:rFonts w:ascii="Adobe Arabic" w:hAnsi="Adobe Arabic" w:cs="Adobe Arabic"/>
          <w:color w:val="002060"/>
          <w:sz w:val="36"/>
          <w:szCs w:val="36"/>
          <w:rtl/>
        </w:rPr>
        <w:t>العمل ضمن أفراد المجموعة في التمارين الجماعية.</w:t>
      </w:r>
    </w:p>
    <w:p w:rsidR="00D12968" w:rsidRPr="00D12968" w:rsidRDefault="00D12968" w:rsidP="00D12968">
      <w:pPr>
        <w:pStyle w:val="ListParagraph"/>
        <w:numPr>
          <w:ilvl w:val="0"/>
          <w:numId w:val="3"/>
        </w:numPr>
        <w:spacing w:line="360" w:lineRule="auto"/>
        <w:jc w:val="both"/>
        <w:rPr>
          <w:rFonts w:ascii="Adobe Arabic" w:hAnsi="Adobe Arabic" w:cs="Adobe Arabic"/>
          <w:color w:val="002060"/>
          <w:sz w:val="36"/>
          <w:szCs w:val="36"/>
          <w:rtl/>
        </w:rPr>
      </w:pPr>
      <w:r w:rsidRPr="00D12968">
        <w:rPr>
          <w:rFonts w:ascii="Adobe Arabic" w:hAnsi="Adobe Arabic" w:cs="Adobe Arabic"/>
          <w:color w:val="002060"/>
          <w:sz w:val="36"/>
          <w:szCs w:val="36"/>
          <w:rtl/>
        </w:rPr>
        <w:t>من حق أي متدرب أن يساهم بطرح فكرته أو رأيه.</w:t>
      </w:r>
    </w:p>
    <w:p w:rsidR="00D12968" w:rsidRPr="00D12968" w:rsidRDefault="00D12968" w:rsidP="00D12968">
      <w:pPr>
        <w:pStyle w:val="ListParagraph"/>
        <w:numPr>
          <w:ilvl w:val="0"/>
          <w:numId w:val="3"/>
        </w:numPr>
        <w:spacing w:line="360" w:lineRule="auto"/>
        <w:jc w:val="both"/>
        <w:rPr>
          <w:rFonts w:ascii="Adobe Arabic" w:hAnsi="Adobe Arabic" w:cs="Adobe Arabic"/>
          <w:color w:val="002060"/>
          <w:sz w:val="36"/>
          <w:szCs w:val="36"/>
          <w:rtl/>
        </w:rPr>
      </w:pPr>
      <w:r w:rsidRPr="00D12968">
        <w:rPr>
          <w:rFonts w:ascii="Adobe Arabic" w:hAnsi="Adobe Arabic" w:cs="Adobe Arabic"/>
          <w:color w:val="002060"/>
          <w:sz w:val="36"/>
          <w:szCs w:val="36"/>
          <w:rtl/>
        </w:rPr>
        <w:t>لا تقاطع أحد عند عرض فكرته أو رأيه.</w:t>
      </w:r>
    </w:p>
    <w:p w:rsidR="00D12968" w:rsidRPr="00D12968" w:rsidRDefault="00D12968" w:rsidP="00D12968">
      <w:pPr>
        <w:pStyle w:val="ListParagraph"/>
        <w:numPr>
          <w:ilvl w:val="0"/>
          <w:numId w:val="3"/>
        </w:numPr>
        <w:spacing w:line="360" w:lineRule="auto"/>
        <w:jc w:val="both"/>
        <w:rPr>
          <w:rFonts w:ascii="Adobe Arabic" w:hAnsi="Adobe Arabic" w:cs="Adobe Arabic"/>
          <w:color w:val="002060"/>
          <w:sz w:val="36"/>
          <w:szCs w:val="36"/>
          <w:rtl/>
        </w:rPr>
      </w:pPr>
      <w:r w:rsidRPr="00D12968">
        <w:rPr>
          <w:rFonts w:ascii="Adobe Arabic" w:hAnsi="Adobe Arabic" w:cs="Adobe Arabic"/>
          <w:color w:val="002060"/>
          <w:sz w:val="36"/>
          <w:szCs w:val="36"/>
          <w:rtl/>
        </w:rPr>
        <w:t>لا تنقد أحداً أو تخطئ أحداً عندما يطرح فكرة معينة لأن أنماط التفكير تختلف من شخص لأخر.</w:t>
      </w:r>
    </w:p>
    <w:p w:rsidR="00D12968" w:rsidRPr="00D12968" w:rsidRDefault="00D12968" w:rsidP="00D12968">
      <w:pPr>
        <w:pStyle w:val="ListParagraph"/>
        <w:numPr>
          <w:ilvl w:val="0"/>
          <w:numId w:val="3"/>
        </w:numPr>
        <w:spacing w:line="360" w:lineRule="auto"/>
        <w:jc w:val="both"/>
        <w:rPr>
          <w:rFonts w:ascii="Adobe Arabic" w:hAnsi="Adobe Arabic" w:cs="Adobe Arabic"/>
          <w:color w:val="002060"/>
          <w:sz w:val="36"/>
          <w:szCs w:val="36"/>
          <w:rtl/>
        </w:rPr>
      </w:pPr>
      <w:r w:rsidRPr="00D12968">
        <w:rPr>
          <w:rFonts w:ascii="Adobe Arabic" w:hAnsi="Adobe Arabic" w:cs="Adobe Arabic"/>
          <w:color w:val="002060"/>
          <w:sz w:val="36"/>
          <w:szCs w:val="36"/>
          <w:rtl/>
        </w:rPr>
        <w:t>الحضور في الوقت المحدد للبرنامج من عوامل نجاحه.</w:t>
      </w:r>
    </w:p>
    <w:p w:rsidR="00D12968" w:rsidRPr="00D12968" w:rsidRDefault="00D12968" w:rsidP="00D12968">
      <w:pPr>
        <w:pStyle w:val="ListParagraph"/>
        <w:numPr>
          <w:ilvl w:val="0"/>
          <w:numId w:val="3"/>
        </w:numPr>
        <w:spacing w:line="360" w:lineRule="auto"/>
        <w:jc w:val="both"/>
        <w:rPr>
          <w:rFonts w:ascii="Adobe Arabic" w:hAnsi="Adobe Arabic" w:cs="Adobe Arabic"/>
          <w:color w:val="002060"/>
          <w:sz w:val="36"/>
          <w:szCs w:val="36"/>
          <w:rtl/>
        </w:rPr>
      </w:pPr>
      <w:r w:rsidRPr="00D12968">
        <w:rPr>
          <w:rFonts w:ascii="Adobe Arabic" w:hAnsi="Adobe Arabic" w:cs="Adobe Arabic"/>
          <w:color w:val="002060"/>
          <w:sz w:val="36"/>
          <w:szCs w:val="36"/>
          <w:rtl/>
        </w:rPr>
        <w:t xml:space="preserve">التركيز على التدريب وتجنب معوقات التركيز كالجوال وغيره. </w:t>
      </w:r>
    </w:p>
    <w:p w:rsidR="007D339B" w:rsidRPr="00D12968" w:rsidRDefault="00D12968" w:rsidP="00D12968">
      <w:pPr>
        <w:pStyle w:val="ListParagraph"/>
        <w:numPr>
          <w:ilvl w:val="0"/>
          <w:numId w:val="3"/>
        </w:numPr>
        <w:spacing w:line="360" w:lineRule="auto"/>
        <w:jc w:val="both"/>
        <w:rPr>
          <w:rFonts w:ascii="Adobe Arabic" w:hAnsi="Adobe Arabic" w:cs="Adobe Arabic"/>
          <w:color w:val="002060"/>
          <w:sz w:val="36"/>
          <w:szCs w:val="36"/>
        </w:rPr>
      </w:pPr>
      <w:r w:rsidRPr="00D12968">
        <w:rPr>
          <w:rFonts w:ascii="Adobe Arabic" w:hAnsi="Adobe Arabic" w:cs="Adobe Arabic"/>
          <w:color w:val="002060"/>
          <w:sz w:val="36"/>
          <w:szCs w:val="36"/>
          <w:rtl/>
        </w:rPr>
        <w:t>إذا أردت الرد على مكالمة ضرورية أو اتصال نأمل منك القيام به خارج القاعة</w:t>
      </w:r>
      <w:r w:rsidR="007D339B" w:rsidRPr="00D12968">
        <w:rPr>
          <w:rFonts w:ascii="Adobe Arabic" w:hAnsi="Adobe Arabic" w:cs="Adobe Arabic"/>
          <w:color w:val="002060"/>
          <w:sz w:val="36"/>
          <w:szCs w:val="36"/>
          <w:rtl/>
        </w:rPr>
        <w:t>.</w:t>
      </w:r>
    </w:p>
    <w:p w:rsidR="00DD10BF" w:rsidRDefault="00B4310C" w:rsidP="00B4310C">
      <w:pPr>
        <w:bidi w:val="0"/>
        <w:spacing w:after="160" w:line="259" w:lineRule="auto"/>
        <w:jc w:val="right"/>
      </w:pPr>
      <w:r>
        <w:rPr>
          <w:rtl/>
        </w:rPr>
        <w:br w:type="page"/>
      </w:r>
    </w:p>
    <w:p w:rsidR="00B4310C" w:rsidRDefault="007D339B" w:rsidP="00DD10BF">
      <w:pPr>
        <w:spacing w:after="160" w:line="259" w:lineRule="auto"/>
        <w:jc w:val="center"/>
      </w:pPr>
      <w:r w:rsidRPr="0090459D">
        <w:rPr>
          <w:noProof/>
        </w:rPr>
        <w:lastRenderedPageBreak/>
        <mc:AlternateContent>
          <mc:Choice Requires="wpg">
            <w:drawing>
              <wp:inline distT="0" distB="0" distL="0" distR="0" wp14:anchorId="66EF2364" wp14:editId="7F2DA451">
                <wp:extent cx="5633504" cy="593062"/>
                <wp:effectExtent l="0" t="0" r="5715" b="0"/>
                <wp:docPr id="60"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61" name="Rectangle 61"/>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Rectangle 62"/>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TextBox 7"/>
                        <wps:cNvSpPr txBox="1"/>
                        <wps:spPr>
                          <a:xfrm>
                            <a:off x="1796583" y="0"/>
                            <a:ext cx="4386580" cy="536575"/>
                          </a:xfrm>
                          <a:prstGeom prst="rect">
                            <a:avLst/>
                          </a:prstGeom>
                          <a:noFill/>
                        </wps:spPr>
                        <wps:txbx>
                          <w:txbxContent>
                            <w:p w:rsidR="005345A8" w:rsidRDefault="005345A8"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الرموز الدلالية</w:t>
                              </w:r>
                            </w:p>
                          </w:txbxContent>
                        </wps:txbx>
                        <wps:bodyPr wrap="square" rtlCol="0">
                          <a:noAutofit/>
                        </wps:bodyPr>
                      </wps:wsp>
                    </wpg:wgp>
                  </a:graphicData>
                </a:graphic>
              </wp:inline>
            </w:drawing>
          </mc:Choice>
          <mc:Fallback>
            <w:pict>
              <v:group id="_x0000_s1044"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">
                <v:rect id="Rectangle 61" o:spid="_x0000_s1045" style="position:absolute;width:79798;height:52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UeL8MA&#10;AADbAAAADwAAAGRycy9kb3ducmV2LnhtbESPQYvCMBSE78L+h/AWvGlqwaLVKIsg68WDWoS9vW2e&#10;bdnmpdtEW/+9EQSPw8x8wyzXvanFjVpXWVYwGUcgiHOrKy4UZKftaAbCeWSNtWVScCcH69XHYImp&#10;th0f6Hb0hQgQdikqKL1vUildXpJBN7YNcfAutjXog2wLqVvsAtzUMo6iRBqsOCyU2NCmpPzveDUK&#10;4qyfxt1+Oz//ZL/fUXL938SUKDX87L8WIDz1/h1+tXdaQTKB55fwA+Tq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mUeL8MAAADbAAAADwAAAAAAAAAAAAAAAACYAgAAZHJzL2Rv&#10;d25yZXYueG1sUEsFBgAAAAAEAAQA9QAAAIgDAAAAAA==&#10;" fillcolor="#f2f2f2 [3052]" stroked="f" strokeweight="1pt"/>
                <v:rect id="Rectangle 62" o:spid="_x0000_s1046" style="position:absolute;top:4539;width:79798;height:13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37nMMA&#10;AADbAAAADwAAAGRycy9kb3ducmV2LnhtbESPQYvCMBSE7wv+h/AEL4um9iBLNYoWhD2J64rnR/Ns&#10;qs1LabLa+uvNguBxmJlvmMWqs7W4UesrxwqmkwQEceF0xaWC4+92/AXCB2SNtWNS0JOH1XLwscBM&#10;uzv/0O0QShEh7DNUYEJoMil9Yciin7iGOHpn11oMUbal1C3eI9zWMk2SmbRYcVww2FBuqLge/qyC&#10;h9mned7vrmH6ue4vm6M9uV2q1GjYrecgAnXhHX61v7WCWQr/X+IPkM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G37nMMAAADbAAAADwAAAAAAAAAAAAAAAACYAgAAZHJzL2Rv&#10;d25yZXYueG1sUEsFBgAAAAAEAAQA9QAAAIgDAAAAAA==&#10;" fillcolor="#168489" stroked="f" strokeweight="1pt"/>
                <v:shape id="TextBox 7" o:spid="_x0000_s1047" type="#_x0000_t202" style="position:absolute;left:17965;width:43866;height:5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Q488MA&#10;AADbAAAADwAAAGRycy9kb3ducmV2LnhtbESPQWvCQBSE74L/YXlCb7prraKpq0il0JPSVAVvj+wz&#10;Cc2+DdmtSf+9Kwgeh5n5hlmuO1uJKzW+dKxhPFIgiDNnSs41HH4+h3MQPiAbrByThn/ysF71e0tM&#10;jGv5m65pyEWEsE9QQxFCnUjps4Is+pGriaN3cY3FEGWTS9NgG+G2kq9KzaTFkuNCgTV9FJT9pn9W&#10;w3F3OZ/e1D7f2mnduk5Jtgup9cug27yDCNSFZ/jR/jIaZhO4f4k/QK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FQ488MAAADbAAAADwAAAAAAAAAAAAAAAACYAgAAZHJzL2Rv&#10;d25yZXYueG1sUEsFBgAAAAAEAAQA9QAAAIgDAAAAAA==&#10;" filled="f" stroked="f">
                  <v:textbox>
                    <w:txbxContent>
                      <w:p w:rsidR="005345A8" w:rsidRDefault="005345A8"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الرموز الدلالية</w:t>
                        </w:r>
                      </w:p>
                    </w:txbxContent>
                  </v:textbox>
                </v:shape>
                <w10:wrap anchorx="page"/>
                <w10:anchorlock/>
              </v:group>
            </w:pict>
          </mc:Fallback>
        </mc:AlternateContent>
      </w:r>
    </w:p>
    <w:p w:rsidR="00E42DAD" w:rsidRDefault="00E42DAD" w:rsidP="00DD10BF">
      <w:pPr>
        <w:spacing w:after="160" w:line="259" w:lineRule="auto"/>
        <w:jc w:val="center"/>
      </w:pPr>
    </w:p>
    <w:p w:rsidR="00E42DAD" w:rsidRDefault="00E42DAD" w:rsidP="00DD10BF">
      <w:pPr>
        <w:spacing w:after="160" w:line="259" w:lineRule="auto"/>
        <w:jc w:val="center"/>
        <w:rPr>
          <w:rtl/>
        </w:rPr>
      </w:pPr>
    </w:p>
    <w:tbl>
      <w:tblPr>
        <w:tblStyle w:val="TableGrid"/>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45"/>
        <w:gridCol w:w="1452"/>
        <w:gridCol w:w="3212"/>
        <w:gridCol w:w="1391"/>
      </w:tblGrid>
      <w:tr w:rsidR="00835331" w:rsidRPr="00E42DAD" w:rsidTr="00835331">
        <w:trPr>
          <w:trHeight w:val="1962"/>
          <w:jc w:val="right"/>
        </w:trPr>
        <w:tc>
          <w:tcPr>
            <w:tcW w:w="3145" w:type="dxa"/>
            <w:tcBorders>
              <w:bottom w:val="single" w:sz="18" w:space="0" w:color="168489"/>
            </w:tcBorders>
            <w:vAlign w:val="center"/>
          </w:tcPr>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نشاط</w:t>
            </w:r>
          </w:p>
          <w:p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فقرةٌ تهدفُ إلى تنميةِ المهاراتِ الحياتيّةِ.</w:t>
            </w:r>
          </w:p>
        </w:tc>
        <w:tc>
          <w:tcPr>
            <w:tcW w:w="1268" w:type="dxa"/>
            <w:tcBorders>
              <w:bottom w:val="single" w:sz="18" w:space="0" w:color="168489"/>
              <w:right w:val="single" w:sz="18" w:space="0" w:color="168489"/>
            </w:tcBorders>
            <w:vAlign w:val="center"/>
          </w:tcPr>
          <w:p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1505B456" wp14:editId="16E3F2EE">
                      <wp:extent cx="782320" cy="638175"/>
                      <wp:effectExtent l="0" t="0" r="0" b="28575"/>
                      <wp:docPr id="388507651" name="Group 8"/>
                      <wp:cNvGraphicFramePr/>
                      <a:graphic xmlns:a="http://schemas.openxmlformats.org/drawingml/2006/main">
                        <a:graphicData uri="http://schemas.microsoft.com/office/word/2010/wordprocessingGroup">
                          <wpg:wgp>
                            <wpg:cNvGrpSpPr/>
                            <wpg:grpSpPr>
                              <a:xfrm>
                                <a:off x="0" y="0"/>
                                <a:ext cx="782320" cy="638175"/>
                                <a:chOff x="0" y="0"/>
                                <a:chExt cx="1147928" cy="936104"/>
                              </a:xfrm>
                            </wpg:grpSpPr>
                            <pic:pic xmlns:pic="http://schemas.openxmlformats.org/drawingml/2006/picture">
                              <pic:nvPicPr>
                                <pic:cNvPr id="388507652" name="Picture 388507652" descr="Puzzle "/>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355840" y="53771"/>
                                  <a:ext cx="792088" cy="792088"/>
                                </a:xfrm>
                                <a:prstGeom prst="rect">
                                  <a:avLst/>
                                </a:prstGeom>
                                <a:noFill/>
                                <a:extLst>
                                  <a:ext uri="{909E8E84-426E-40DD-AFC4-6F175D3DCCD1}">
                                    <a14:hiddenFill xmlns:a14="http://schemas.microsoft.com/office/drawing/2010/main">
                                      <a:solidFill>
                                        <a:srgbClr val="FFFFFF"/>
                                      </a:solidFill>
                                    </a14:hiddenFill>
                                  </a:ext>
                                </a:extLst>
                              </pic:spPr>
                            </pic:pic>
                            <wps:wsp>
                              <wps:cNvPr id="388507653" name="Rectangle: Rounded Corners 388507653"/>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BBAD4C1" id="Group 8" o:spid="_x0000_s1026" style="width:61.6pt;height:50.25pt;mso-position-horizontal-relative:char;mso-position-vertical-relative:line" coordsize="11479,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">
                      <v:shape id="Picture 388507652" o:spid="_x0000_s1027" type="#_x0000_t75" alt="Puzzle " style="position:absolute;left:3558;top:537;width:7921;height:79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">
                        <v:imagedata r:id="rId29" o:title="Puzzle "/>
                      </v:shape>
                      <v:roundrect id="Rectangle: Rounded Corners 388507653"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left w:val="single" w:sz="18" w:space="0" w:color="168489"/>
              <w:bottom w:val="single" w:sz="18" w:space="0" w:color="168489"/>
            </w:tcBorders>
            <w:vAlign w:val="center"/>
          </w:tcPr>
          <w:p w:rsid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rtl/>
                <w:lang w:bidi="ar-SY"/>
              </w:rPr>
            </w:pPr>
          </w:p>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مقدمة</w:t>
            </w:r>
          </w:p>
          <w:p w:rsidR="00E42DAD" w:rsidRPr="00E42DAD" w:rsidRDefault="00E42DAD" w:rsidP="00E42DAD">
            <w:pPr>
              <w:spacing w:after="160" w:line="259" w:lineRule="auto"/>
              <w:rPr>
                <w:rFonts w:ascii="Adobe Arabic" w:hAnsi="Adobe Arabic" w:cs="Adobe Arabic"/>
                <w:sz w:val="36"/>
                <w:szCs w:val="36"/>
                <w:rtl/>
                <w:lang w:bidi="ar-EG"/>
              </w:rPr>
            </w:pPr>
            <w:r w:rsidRPr="00E42DAD">
              <w:rPr>
                <w:rFonts w:ascii="Adobe Arabic" w:hAnsi="Adobe Arabic" w:cs="Adobe Arabic"/>
                <w:sz w:val="36"/>
                <w:szCs w:val="36"/>
                <w:rtl/>
                <w:lang w:bidi="ar-EG"/>
              </w:rPr>
              <w:t>خطوةٌ تمهيديّةٌ للدّرسِ.</w:t>
            </w:r>
          </w:p>
          <w:p w:rsidR="00835331" w:rsidRPr="00E42DAD" w:rsidRDefault="00835331" w:rsidP="005345A8">
            <w:pPr>
              <w:spacing w:after="160" w:line="259" w:lineRule="auto"/>
              <w:jc w:val="left"/>
              <w:rPr>
                <w:rFonts w:ascii="Adobe Arabic" w:hAnsi="Adobe Arabic" w:cs="Adobe Arabic"/>
                <w:color w:val="1E3D6A"/>
                <w:sz w:val="36"/>
                <w:szCs w:val="36"/>
              </w:rPr>
            </w:pPr>
          </w:p>
        </w:tc>
        <w:tc>
          <w:tcPr>
            <w:tcW w:w="1391" w:type="dxa"/>
            <w:tcBorders>
              <w:bottom w:val="single" w:sz="18" w:space="0" w:color="168489"/>
            </w:tcBorders>
            <w:vAlign w:val="center"/>
          </w:tcPr>
          <w:p w:rsidR="00835331" w:rsidRPr="00E42DAD" w:rsidRDefault="00835331" w:rsidP="00835331">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41EB43F7" wp14:editId="799B3AB6">
                      <wp:extent cx="742315" cy="638175"/>
                      <wp:effectExtent l="0" t="0" r="0" b="28575"/>
                      <wp:docPr id="388507648" name="Group 11"/>
                      <wp:cNvGraphicFramePr/>
                      <a:graphic xmlns:a="http://schemas.openxmlformats.org/drawingml/2006/main">
                        <a:graphicData uri="http://schemas.microsoft.com/office/word/2010/wordprocessingGroup">
                          <wpg:wgp>
                            <wpg:cNvGrpSpPr/>
                            <wpg:grpSpPr>
                              <a:xfrm>
                                <a:off x="0" y="0"/>
                                <a:ext cx="742315" cy="638175"/>
                                <a:chOff x="0" y="0"/>
                                <a:chExt cx="1089850" cy="936104"/>
                              </a:xfrm>
                            </wpg:grpSpPr>
                            <pic:pic xmlns:pic="http://schemas.openxmlformats.org/drawingml/2006/picture">
                              <pic:nvPicPr>
                                <pic:cNvPr id="388507649" name="Picture 388507649" descr="Light bulb "/>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15374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50" name="Rectangle: Rounded Corners 388507650"/>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9420FF0" id="Group 11" o:spid="_x0000_s1026" style="width:58.45pt;height:50.25pt;mso-position-horizontal-relative:char;mso-position-vertical-relative:line" coordsize="10898,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">
                      <v:shape id="Picture 388507649" o:spid="_x0000_s1027" type="#_x0000_t75" alt="Light bulb " style="position:absolute;left:1537;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">
                        <v:imagedata r:id="rId31" o:title="Light bulb "/>
                      </v:shape>
                      <v:roundrect id="Rectangle: Rounded Corners 388507650"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rsidTr="00835331">
        <w:trPr>
          <w:trHeight w:val="2370"/>
          <w:jc w:val="right"/>
        </w:trPr>
        <w:tc>
          <w:tcPr>
            <w:tcW w:w="3145" w:type="dxa"/>
            <w:tcBorders>
              <w:top w:val="single" w:sz="18" w:space="0" w:color="168489"/>
              <w:bottom w:val="single" w:sz="18" w:space="0" w:color="168489"/>
            </w:tcBorders>
            <w:vAlign w:val="center"/>
          </w:tcPr>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أسئلة</w:t>
            </w:r>
          </w:p>
          <w:p w:rsidR="00835331" w:rsidRPr="00E42DAD" w:rsidRDefault="00E42DAD" w:rsidP="00E42DAD">
            <w:pPr>
              <w:spacing w:after="160" w:line="259" w:lineRule="auto"/>
              <w:rPr>
                <w:rFonts w:ascii="Adobe Arabic" w:hAnsi="Adobe Arabic" w:cs="Adobe Arabic"/>
                <w:sz w:val="36"/>
                <w:szCs w:val="36"/>
                <w:lang w:bidi="ar-EG"/>
              </w:rPr>
            </w:pPr>
            <w:r w:rsidRPr="00E42DAD">
              <w:rPr>
                <w:rFonts w:ascii="Adobe Arabic" w:hAnsi="Adobe Arabic" w:cs="Adobe Arabic"/>
                <w:sz w:val="36"/>
                <w:szCs w:val="36"/>
                <w:rtl/>
                <w:lang w:bidi="ar-EG"/>
              </w:rPr>
              <w:t>فقرة توضح تحليل الأسئلة إيجاد الأجوبة.</w:t>
            </w:r>
          </w:p>
        </w:tc>
        <w:tc>
          <w:tcPr>
            <w:tcW w:w="1268" w:type="dxa"/>
            <w:tcBorders>
              <w:top w:val="single" w:sz="18" w:space="0" w:color="168489"/>
              <w:bottom w:val="single" w:sz="18" w:space="0" w:color="168489"/>
              <w:right w:val="single" w:sz="18" w:space="0" w:color="168489"/>
            </w:tcBorders>
            <w:vAlign w:val="center"/>
          </w:tcPr>
          <w:p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53284C1B" wp14:editId="4BFC888A">
                      <wp:extent cx="777875" cy="640080"/>
                      <wp:effectExtent l="0" t="0" r="3175" b="7620"/>
                      <wp:docPr id="388507657" name="Group 17"/>
                      <wp:cNvGraphicFramePr/>
                      <a:graphic xmlns:a="http://schemas.openxmlformats.org/drawingml/2006/main">
                        <a:graphicData uri="http://schemas.microsoft.com/office/word/2010/wordprocessingGroup">
                          <wpg:wgp>
                            <wpg:cNvGrpSpPr/>
                            <wpg:grpSpPr>
                              <a:xfrm>
                                <a:off x="0" y="0"/>
                                <a:ext cx="777875" cy="640080"/>
                                <a:chOff x="0" y="0"/>
                                <a:chExt cx="1141398" cy="939018"/>
                              </a:xfrm>
                            </wpg:grpSpPr>
                            <pic:pic xmlns:pic="http://schemas.openxmlformats.org/drawingml/2006/picture">
                              <pic:nvPicPr>
                                <pic:cNvPr id="388507658" name="Picture 388507658" descr="Why "/>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205294" y="2914"/>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59" name="Rectangle: Rounded Corners 388507659"/>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3815A9A" id="Group 17" o:spid="_x0000_s1026" style="width:61.25pt;height:50.4pt;mso-position-horizontal-relative:char;mso-position-vertical-relative:line" coordsize="11413,93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">
                      <v:shape id="Picture 388507658" o:spid="_x0000_s1027" type="#_x0000_t75" alt="Why " style="position:absolute;left:2052;top:29;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">
                        <v:imagedata r:id="rId33" o:title="Why "/>
                      </v:shape>
                      <v:roundrect id="Rectangle: Rounded Corners 388507659"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bottom w:val="single" w:sz="18" w:space="0" w:color="168489"/>
            </w:tcBorders>
            <w:vAlign w:val="center"/>
          </w:tcPr>
          <w:p w:rsid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rtl/>
                <w:lang w:bidi="ar-SY"/>
              </w:rPr>
            </w:pPr>
          </w:p>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تقييم</w:t>
            </w:r>
          </w:p>
          <w:p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تقويمٌ يقيسُ به المتعلّمُ مدى انعكاس ما تعلَّمَه على سُلوكِه اليومي.</w:t>
            </w:r>
          </w:p>
        </w:tc>
        <w:tc>
          <w:tcPr>
            <w:tcW w:w="1391" w:type="dxa"/>
            <w:tcBorders>
              <w:top w:val="single" w:sz="18" w:space="0" w:color="168489"/>
              <w:bottom w:val="single" w:sz="18" w:space="0" w:color="168489"/>
            </w:tcBorders>
            <w:vAlign w:val="center"/>
          </w:tcPr>
          <w:p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320F0314" wp14:editId="04F5F428">
                      <wp:extent cx="746126" cy="638175"/>
                      <wp:effectExtent l="0" t="0" r="0" b="28575"/>
                      <wp:docPr id="388507654" name="Group 14"/>
                      <wp:cNvGraphicFramePr/>
                      <a:graphic xmlns:a="http://schemas.openxmlformats.org/drawingml/2006/main">
                        <a:graphicData uri="http://schemas.microsoft.com/office/word/2010/wordprocessingGroup">
                          <wpg:wgp>
                            <wpg:cNvGrpSpPr/>
                            <wpg:grpSpPr>
                              <a:xfrm>
                                <a:off x="0" y="0"/>
                                <a:ext cx="746126" cy="638175"/>
                                <a:chOff x="0" y="0"/>
                                <a:chExt cx="1095090" cy="936104"/>
                              </a:xfrm>
                            </wpg:grpSpPr>
                            <pic:pic xmlns:pic="http://schemas.openxmlformats.org/drawingml/2006/picture">
                              <pic:nvPicPr>
                                <pic:cNvPr id="388507655" name="Picture 388507655" descr="Assessment "/>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225754" y="66768"/>
                                  <a:ext cx="869336" cy="869336"/>
                                </a:xfrm>
                                <a:prstGeom prst="rect">
                                  <a:avLst/>
                                </a:prstGeom>
                                <a:noFill/>
                                <a:extLst>
                                  <a:ext uri="{909E8E84-426E-40DD-AFC4-6F175D3DCCD1}">
                                    <a14:hiddenFill xmlns:a14="http://schemas.microsoft.com/office/drawing/2010/main">
                                      <a:solidFill>
                                        <a:srgbClr val="FFFFFF"/>
                                      </a:solidFill>
                                    </a14:hiddenFill>
                                  </a:ext>
                                </a:extLst>
                              </pic:spPr>
                            </pic:pic>
                            <wps:wsp>
                              <wps:cNvPr id="388507656" name="Rectangle: Rounded Corners 388507656"/>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46230CD" id="Group 14" o:spid="_x0000_s1026" style="width:58.75pt;height:50.25pt;mso-position-horizontal-relative:char;mso-position-vertical-relative:line" coordsize="10950,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">
                      <v:shape id="Picture 388507655" o:spid="_x0000_s1027" type="#_x0000_t75" alt="Assessment " style="position:absolute;left:2257;top:667;width:8693;height:86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">
                        <v:imagedata r:id="rId35" o:title="Assessment "/>
                      </v:shape>
                      <v:roundrect id="Rectangle: Rounded Corners 388507656"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rsidTr="00835331">
        <w:trPr>
          <w:trHeight w:val="2199"/>
          <w:jc w:val="right"/>
        </w:trPr>
        <w:tc>
          <w:tcPr>
            <w:tcW w:w="3145" w:type="dxa"/>
            <w:tcBorders>
              <w:top w:val="single" w:sz="18" w:space="0" w:color="168489"/>
              <w:bottom w:val="single" w:sz="18" w:space="0" w:color="168489"/>
            </w:tcBorders>
            <w:vAlign w:val="center"/>
          </w:tcPr>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تمرين</w:t>
            </w:r>
          </w:p>
          <w:p w:rsidR="00835331" w:rsidRPr="00E42DAD" w:rsidRDefault="00E42DAD" w:rsidP="00E42DAD">
            <w:pPr>
              <w:spacing w:after="160" w:line="259" w:lineRule="auto"/>
              <w:rPr>
                <w:rFonts w:ascii="Adobe Arabic" w:hAnsi="Adobe Arabic" w:cs="Adobe Arabic"/>
                <w:color w:val="1E3D6A"/>
                <w:sz w:val="36"/>
                <w:szCs w:val="36"/>
                <w:lang w:bidi="ar-SY"/>
              </w:rPr>
            </w:pPr>
            <w:r w:rsidRPr="00E42DAD">
              <w:rPr>
                <w:rFonts w:ascii="Adobe Arabic" w:hAnsi="Adobe Arabic" w:cs="Adobe Arabic"/>
                <w:sz w:val="36"/>
                <w:szCs w:val="36"/>
                <w:rtl/>
                <w:lang w:bidi="ar-EG"/>
              </w:rPr>
              <w:t>إجراء تدريبي منصب على التطبيق.</w:t>
            </w:r>
          </w:p>
        </w:tc>
        <w:tc>
          <w:tcPr>
            <w:tcW w:w="1268" w:type="dxa"/>
            <w:tcBorders>
              <w:top w:val="single" w:sz="18" w:space="0" w:color="168489"/>
              <w:bottom w:val="single" w:sz="18" w:space="0" w:color="168489"/>
              <w:right w:val="single" w:sz="18" w:space="0" w:color="168489"/>
            </w:tcBorders>
            <w:vAlign w:val="center"/>
          </w:tcPr>
          <w:p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6AA4467F" wp14:editId="3B31572B">
                      <wp:extent cx="771525" cy="656590"/>
                      <wp:effectExtent l="0" t="0" r="9525" b="0"/>
                      <wp:docPr id="388507663" name="Group 23"/>
                      <wp:cNvGraphicFramePr/>
                      <a:graphic xmlns:a="http://schemas.openxmlformats.org/drawingml/2006/main">
                        <a:graphicData uri="http://schemas.microsoft.com/office/word/2010/wordprocessingGroup">
                          <wpg:wgp>
                            <wpg:cNvGrpSpPr/>
                            <wpg:grpSpPr>
                              <a:xfrm>
                                <a:off x="0" y="0"/>
                                <a:ext cx="771525" cy="656590"/>
                                <a:chOff x="0" y="0"/>
                                <a:chExt cx="1132282" cy="963715"/>
                              </a:xfrm>
                            </wpg:grpSpPr>
                            <pic:pic xmlns:pic="http://schemas.openxmlformats.org/drawingml/2006/picture">
                              <pic:nvPicPr>
                                <pic:cNvPr id="388507664" name="Picture 388507664" descr="Book "/>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196178" y="27611"/>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5" name="Rectangle: Rounded Corners 388507665"/>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ADC2AE8" id="Group 23" o:spid="_x0000_s1026" style="width:60.75pt;height:51.7pt;mso-position-horizontal-relative:char;mso-position-vertical-relative:line" coordsize="11322,96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">
                      <v:shape id="Picture 388507664" o:spid="_x0000_s1027" type="#_x0000_t75" alt="Book " style="position:absolute;left:1961;top:276;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">
                        <v:imagedata r:id="rId37" o:title="Book "/>
                      </v:shape>
                      <v:roundrect id="Rectangle: Rounded Corners 388507665"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bottom w:val="single" w:sz="18" w:space="0" w:color="168489"/>
            </w:tcBorders>
            <w:vAlign w:val="center"/>
          </w:tcPr>
          <w:p w:rsid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rtl/>
                <w:lang w:bidi="ar-SY"/>
              </w:rPr>
            </w:pPr>
          </w:p>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مثال</w:t>
            </w:r>
          </w:p>
          <w:p w:rsidR="00E42DAD" w:rsidRPr="00E42DAD" w:rsidRDefault="00E42DAD" w:rsidP="00E42DAD">
            <w:pPr>
              <w:spacing w:after="160" w:line="259" w:lineRule="auto"/>
              <w:rPr>
                <w:rFonts w:ascii="Adobe Arabic" w:hAnsi="Adobe Arabic" w:cs="Adobe Arabic"/>
                <w:sz w:val="36"/>
                <w:szCs w:val="36"/>
                <w:rtl/>
                <w:lang w:bidi="ar-EG"/>
              </w:rPr>
            </w:pPr>
            <w:r w:rsidRPr="00E42DAD">
              <w:rPr>
                <w:rFonts w:ascii="Adobe Arabic" w:hAnsi="Adobe Arabic" w:cs="Adobe Arabic"/>
                <w:sz w:val="36"/>
                <w:szCs w:val="36"/>
                <w:rtl/>
                <w:lang w:bidi="ar-EG"/>
              </w:rPr>
              <w:t>فقرةٌ لتوضيح المعلومة.</w:t>
            </w:r>
          </w:p>
          <w:p w:rsidR="00835331" w:rsidRPr="00E42DAD" w:rsidRDefault="00835331" w:rsidP="005345A8">
            <w:pPr>
              <w:spacing w:after="160" w:line="259" w:lineRule="auto"/>
              <w:jc w:val="left"/>
              <w:rPr>
                <w:rFonts w:ascii="Adobe Arabic" w:hAnsi="Adobe Arabic" w:cs="Adobe Arabic"/>
                <w:color w:val="1E3D6A"/>
                <w:sz w:val="36"/>
                <w:szCs w:val="36"/>
              </w:rPr>
            </w:pPr>
          </w:p>
        </w:tc>
        <w:tc>
          <w:tcPr>
            <w:tcW w:w="1391" w:type="dxa"/>
            <w:tcBorders>
              <w:top w:val="single" w:sz="18" w:space="0" w:color="168489"/>
              <w:bottom w:val="single" w:sz="18" w:space="0" w:color="168489"/>
            </w:tcBorders>
            <w:vAlign w:val="center"/>
          </w:tcPr>
          <w:p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6EE9EF13" wp14:editId="1F859FAB">
                      <wp:extent cx="735965" cy="661670"/>
                      <wp:effectExtent l="0" t="0" r="6985" b="5080"/>
                      <wp:docPr id="388507660"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388507661" name="Picture 388507661" descr="Reference "/>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2"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8806204" id="Group 20" o:spid="_x0000_s1026" style="width:57.95pt;height:52.1pt;mso-position-horizontal-relative:char;mso-position-vertical-relative:line"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">
                        <v:imagedata r:id="rId39"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rsidTr="00835331">
        <w:trPr>
          <w:trHeight w:val="2370"/>
          <w:jc w:val="right"/>
        </w:trPr>
        <w:tc>
          <w:tcPr>
            <w:tcW w:w="3145" w:type="dxa"/>
            <w:tcBorders>
              <w:top w:val="single" w:sz="18" w:space="0" w:color="168489"/>
            </w:tcBorders>
            <w:vAlign w:val="center"/>
          </w:tcPr>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تعريف</w:t>
            </w:r>
          </w:p>
          <w:p w:rsidR="00835331" w:rsidRPr="00E42DAD" w:rsidRDefault="00E42DAD" w:rsidP="00E42DAD">
            <w:pPr>
              <w:spacing w:after="160" w:line="259" w:lineRule="auto"/>
              <w:rPr>
                <w:rFonts w:ascii="Adobe Arabic" w:hAnsi="Adobe Arabic" w:cs="Adobe Arabic"/>
                <w:sz w:val="36"/>
                <w:szCs w:val="36"/>
                <w:lang w:bidi="ar-EG"/>
              </w:rPr>
            </w:pPr>
            <w:r w:rsidRPr="00E42DAD">
              <w:rPr>
                <w:rFonts w:ascii="Adobe Arabic" w:hAnsi="Adobe Arabic" w:cs="Adobe Arabic"/>
                <w:sz w:val="36"/>
                <w:szCs w:val="36"/>
                <w:rtl/>
                <w:lang w:bidi="ar-EG"/>
              </w:rPr>
              <w:t>توضح المعلومة بشكل كامل.</w:t>
            </w:r>
          </w:p>
        </w:tc>
        <w:tc>
          <w:tcPr>
            <w:tcW w:w="1268" w:type="dxa"/>
            <w:tcBorders>
              <w:top w:val="single" w:sz="18" w:space="0" w:color="168489"/>
              <w:right w:val="single" w:sz="18" w:space="0" w:color="168489"/>
            </w:tcBorders>
            <w:vAlign w:val="center"/>
          </w:tcPr>
          <w:p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644B2F06" wp14:editId="3357D318">
                      <wp:extent cx="784860" cy="638175"/>
                      <wp:effectExtent l="0" t="0" r="0" b="28575"/>
                      <wp:docPr id="388507669" name="Group 29"/>
                      <wp:cNvGraphicFramePr/>
                      <a:graphic xmlns:a="http://schemas.openxmlformats.org/drawingml/2006/main">
                        <a:graphicData uri="http://schemas.microsoft.com/office/word/2010/wordprocessingGroup">
                          <wpg:wgp>
                            <wpg:cNvGrpSpPr/>
                            <wpg:grpSpPr>
                              <a:xfrm>
                                <a:off x="0" y="0"/>
                                <a:ext cx="784860" cy="638175"/>
                                <a:chOff x="0" y="0"/>
                                <a:chExt cx="1151248" cy="936104"/>
                              </a:xfrm>
                            </wpg:grpSpPr>
                            <pic:pic xmlns:pic="http://schemas.openxmlformats.org/drawingml/2006/picture">
                              <pic:nvPicPr>
                                <pic:cNvPr id="388507670" name="Picture 388507670" descr="Problem "/>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71" name="Rectangle: Rounded Corners 38850767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4A394C0" id="Group 29" o:spid="_x0000_s1026" style="width:61.8pt;height:50.25pt;mso-position-horizontal-relative:char;mso-position-vertical-relative:line"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">
                        <v:imagedata r:id="rId41"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tcBorders>
            <w:vAlign w:val="center"/>
          </w:tcPr>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تذكر</w:t>
            </w:r>
          </w:p>
          <w:p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فقرةٌ تختصُّ بتحليلِ المعلومة إلى فِكَرٍ.</w:t>
            </w:r>
          </w:p>
        </w:tc>
        <w:tc>
          <w:tcPr>
            <w:tcW w:w="1391" w:type="dxa"/>
            <w:tcBorders>
              <w:top w:val="single" w:sz="18" w:space="0" w:color="168489"/>
            </w:tcBorders>
            <w:vAlign w:val="center"/>
          </w:tcPr>
          <w:p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4B4A185C" wp14:editId="749556B0">
                      <wp:extent cx="735965" cy="638175"/>
                      <wp:effectExtent l="0" t="0" r="6985" b="28575"/>
                      <wp:docPr id="388507666" name="Group 26"/>
                      <wp:cNvGraphicFramePr/>
                      <a:graphic xmlns:a="http://schemas.openxmlformats.org/drawingml/2006/main">
                        <a:graphicData uri="http://schemas.microsoft.com/office/word/2010/wordprocessingGroup">
                          <wpg:wgp>
                            <wpg:cNvGrpSpPr/>
                            <wpg:grpSpPr>
                              <a:xfrm>
                                <a:off x="0" y="0"/>
                                <a:ext cx="735965" cy="638175"/>
                                <a:chOff x="0" y="0"/>
                                <a:chExt cx="1080120" cy="936104"/>
                              </a:xfrm>
                            </wpg:grpSpPr>
                            <pic:pic xmlns:pic="http://schemas.openxmlformats.org/drawingml/2006/picture">
                              <pic:nvPicPr>
                                <pic:cNvPr id="388507667" name="Picture 388507667" descr="Clock "/>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14401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8" name="Rectangle: Rounded Corners 388507668"/>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023439D" id="Group 26" o:spid="_x0000_s1026" style="width:57.95pt;height:50.25pt;mso-position-horizontal-relative:char;mso-position-vertical-relative:line" coordsize="10801,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">
                      <v:shape id="Picture 388507667" o:spid="_x0000_s1027" type="#_x0000_t75" alt="Clock " style="position:absolute;left:1440;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">
                        <v:imagedata r:id="rId43" o:title="Clock "/>
                      </v:shape>
                      <v:roundrect id="Rectangle: Rounded Corners 388507668"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" fillcolor="#168489" strokecolor="#168489" strokeweight="1pt">
                        <v:stroke joinstyle="miter"/>
                      </v:roundrect>
                      <w10:anchorlock/>
                    </v:group>
                  </w:pict>
                </mc:Fallback>
              </mc:AlternateContent>
            </w:r>
          </w:p>
        </w:tc>
      </w:tr>
    </w:tbl>
    <w:p w:rsidR="00DD10BF" w:rsidRDefault="00DD10BF" w:rsidP="00DD10BF">
      <w:pPr>
        <w:bidi w:val="0"/>
        <w:spacing w:after="160" w:line="259" w:lineRule="auto"/>
        <w:jc w:val="right"/>
        <w:rPr>
          <w:rtl/>
        </w:rPr>
      </w:pPr>
    </w:p>
    <w:p w:rsidR="00935C0E" w:rsidRDefault="00935C0E" w:rsidP="00935C0E">
      <w:pPr>
        <w:bidi w:val="0"/>
        <w:jc w:val="center"/>
      </w:pPr>
    </w:p>
    <w:p w:rsidR="00935C0E" w:rsidRPr="009F34C6" w:rsidRDefault="00935C0E" w:rsidP="009F34C6">
      <w:pPr>
        <w:bidi w:val="0"/>
        <w:spacing w:after="160" w:line="259" w:lineRule="auto"/>
        <w:jc w:val="left"/>
      </w:pPr>
      <w:r>
        <w:br w:type="page"/>
      </w:r>
    </w:p>
    <w:p w:rsidR="00781A2F" w:rsidRPr="00935C0E" w:rsidRDefault="00781A2F" w:rsidP="00781A2F">
      <w:pPr>
        <w:tabs>
          <w:tab w:val="center" w:pos="4513"/>
        </w:tabs>
        <w:bidi w:val="0"/>
        <w:rPr>
          <w:rtl/>
        </w:rPr>
        <w:sectPr w:rsidR="00781A2F" w:rsidRPr="00935C0E" w:rsidSect="00D45731">
          <w:headerReference w:type="even" r:id="rId44"/>
          <w:pgSz w:w="11906" w:h="16838" w:code="9"/>
          <w:pgMar w:top="1440" w:right="1440" w:bottom="1440" w:left="1440" w:header="113" w:footer="0" w:gutter="0"/>
          <w:pgNumType w:start="0"/>
          <w:cols w:space="720"/>
          <w:titlePg/>
          <w:docGrid w:linePitch="381"/>
        </w:sectPr>
      </w:pPr>
    </w:p>
    <w:p w:rsidR="00E52299" w:rsidRPr="00423539" w:rsidRDefault="00F01FA2" w:rsidP="00E42DAD">
      <w:pPr>
        <w:spacing w:line="240" w:lineRule="auto"/>
        <w:jc w:val="center"/>
        <w:rPr>
          <w:rFonts w:cs="PT Bold Heading"/>
          <w:sz w:val="52"/>
          <w:szCs w:val="56"/>
          <w:rtl/>
        </w:rPr>
      </w:pPr>
      <w:r>
        <w:rPr>
          <w:rFonts w:cs="PT Bold Heading"/>
          <w:noProof/>
          <w:sz w:val="52"/>
          <w:szCs w:val="56"/>
          <w:rtl/>
        </w:rPr>
        <w:lastRenderedPageBreak/>
        <mc:AlternateContent>
          <mc:Choice Requires="wpg">
            <w:drawing>
              <wp:anchor distT="0" distB="0" distL="114300" distR="114300" simplePos="0" relativeHeight="252771328" behindDoc="0" locked="0" layoutInCell="1" allowOverlap="1" wp14:anchorId="202B92E7" wp14:editId="521B4F0B">
                <wp:simplePos x="0" y="0"/>
                <wp:positionH relativeFrom="column">
                  <wp:posOffset>-380009</wp:posOffset>
                </wp:positionH>
                <wp:positionV relativeFrom="paragraph">
                  <wp:posOffset>-463138</wp:posOffset>
                </wp:positionV>
                <wp:extent cx="6851936" cy="7124768"/>
                <wp:effectExtent l="0" t="0" r="0" b="0"/>
                <wp:wrapNone/>
                <wp:docPr id="162" name="Group 162"/>
                <wp:cNvGraphicFramePr/>
                <a:graphic xmlns:a="http://schemas.openxmlformats.org/drawingml/2006/main">
                  <a:graphicData uri="http://schemas.microsoft.com/office/word/2010/wordprocessingGroup">
                    <wpg:wgp>
                      <wpg:cNvGrpSpPr/>
                      <wpg:grpSpPr>
                        <a:xfrm>
                          <a:off x="0" y="0"/>
                          <a:ext cx="6851936" cy="7124768"/>
                          <a:chOff x="-498762" y="0"/>
                          <a:chExt cx="6851936" cy="7124768"/>
                        </a:xfrm>
                      </wpg:grpSpPr>
                      <wpg:grpSp>
                        <wpg:cNvPr id="1279981941" name="Group 1279981941"/>
                        <wpg:cNvGrpSpPr/>
                        <wpg:grpSpPr>
                          <a:xfrm>
                            <a:off x="-498762" y="2571750"/>
                            <a:ext cx="6086014" cy="4553018"/>
                            <a:chOff x="-660699" y="0"/>
                            <a:chExt cx="6086096" cy="4553341"/>
                          </a:xfrm>
                        </wpg:grpSpPr>
                        <wpg:grpSp>
                          <wpg:cNvPr id="1279981942" name="Group 25"/>
                          <wpg:cNvGrpSpPr/>
                          <wpg:grpSpPr>
                            <a:xfrm>
                              <a:off x="3130302" y="0"/>
                              <a:ext cx="2262067" cy="515506"/>
                              <a:chOff x="3849928" y="0"/>
                              <a:chExt cx="2262067" cy="515506"/>
                            </a:xfrm>
                          </wpg:grpSpPr>
                          <wpg:grpSp>
                            <wpg:cNvPr id="1279981943" name="Group 1279981943"/>
                            <wpg:cNvGrpSpPr/>
                            <wpg:grpSpPr>
                              <a:xfrm>
                                <a:off x="5606227" y="0"/>
                                <a:ext cx="505768" cy="515506"/>
                                <a:chOff x="5606227" y="0"/>
                                <a:chExt cx="505768" cy="515506"/>
                              </a:xfrm>
                            </wpg:grpSpPr>
                            <wps:wsp>
                              <wps:cNvPr id="1279981944" name="Oval 1279981944"/>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279981945" name="Picture 1279981945" descr="Target "/>
                                <pic:cNvPicPr>
                                  <a:picLocks noChangeAspect="1" noChangeArrowheads="1"/>
                                </pic:cNvPicPr>
                              </pic:nvPicPr>
                              <pic:blipFill>
                                <a:blip r:embed="rId47"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46" name="TextBox 34"/>
                            <wps:cNvSpPr txBox="1"/>
                            <wps:spPr>
                              <a:xfrm>
                                <a:off x="3849928" y="69934"/>
                                <a:ext cx="1755152" cy="441349"/>
                              </a:xfrm>
                              <a:prstGeom prst="rect">
                                <a:avLst/>
                              </a:prstGeom>
                              <a:noFill/>
                            </wps:spPr>
                            <wps:txbx>
                              <w:txbxContent>
                                <w:p w:rsidR="005345A8" w:rsidRPr="00BC6FB1" w:rsidRDefault="005345A8" w:rsidP="005345A8">
                                  <w:pPr>
                                    <w:jc w:val="center"/>
                                    <w:rPr>
                                      <w:rFonts w:ascii="Adobe Arabic" w:eastAsia="GE Dinar One" w:hAnsi="Adobe Arabic" w:cs="Adobe Arabic"/>
                                      <w:b/>
                                      <w:bCs/>
                                      <w:color w:val="000000"/>
                                      <w:kern w:val="24"/>
                                      <w:sz w:val="44"/>
                                      <w:szCs w:val="44"/>
                                      <w:lang w:bidi="ar-SY"/>
                                    </w:rPr>
                                  </w:pPr>
                                  <w:hyperlink r:id="rId48" w:history="1">
                                    <w:r w:rsidRPr="005345A8">
                                      <w:rPr>
                                        <w:rStyle w:val="Hyperlink"/>
                                        <w:rFonts w:ascii="Adobe Arabic" w:eastAsia="GE Dinar One" w:hAnsi="Adobe Arabic" w:cs="Adobe Arabic"/>
                                        <w:b/>
                                        <w:bCs/>
                                        <w:kern w:val="24"/>
                                        <w:sz w:val="44"/>
                                        <w:szCs w:val="44"/>
                                        <w:rtl/>
                                        <w:lang w:bidi="ar-SY"/>
                                      </w:rPr>
                                      <w:t>أهداف الجلسة</w:t>
                                    </w:r>
                                  </w:hyperlink>
                                </w:p>
                              </w:txbxContent>
                            </wps:txbx>
                            <wps:bodyPr wrap="square" rtlCol="0">
                              <a:spAutoFit/>
                            </wps:bodyPr>
                          </wps:wsp>
                        </wpg:grpSp>
                        <wpg:grpSp>
                          <wpg:cNvPr id="1279981947" name="Group 26"/>
                          <wpg:cNvGrpSpPr/>
                          <wpg:grpSpPr>
                            <a:xfrm>
                              <a:off x="-2" y="9939"/>
                              <a:ext cx="2261237" cy="514985"/>
                              <a:chOff x="-2" y="0"/>
                              <a:chExt cx="2261545" cy="515506"/>
                            </a:xfrm>
                          </wpg:grpSpPr>
                          <wps:wsp>
                            <wps:cNvPr id="1279981948" name="Oval 1279981948"/>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9981949" name="TextBox 34"/>
                            <wps:cNvSpPr txBox="1"/>
                            <wps:spPr>
                              <a:xfrm>
                                <a:off x="-2" y="69936"/>
                                <a:ext cx="1756026" cy="441796"/>
                              </a:xfrm>
                              <a:prstGeom prst="rect">
                                <a:avLst/>
                              </a:prstGeom>
                              <a:noFill/>
                            </wps:spPr>
                            <wps:txbx>
                              <w:txbxContent>
                                <w:p w:rsidR="005345A8" w:rsidRPr="00BC6FB1" w:rsidRDefault="005345A8" w:rsidP="005345A8">
                                  <w:pPr>
                                    <w:jc w:val="center"/>
                                    <w:rPr>
                                      <w:rFonts w:ascii="Adobe Arabic" w:eastAsia="GE Dinar One" w:hAnsi="Adobe Arabic" w:cs="Adobe Arabic"/>
                                      <w:b/>
                                      <w:bCs/>
                                      <w:color w:val="000000"/>
                                      <w:kern w:val="24"/>
                                      <w:sz w:val="44"/>
                                      <w:szCs w:val="44"/>
                                      <w:lang w:bidi="ar-SY"/>
                                    </w:rPr>
                                  </w:pPr>
                                  <w:hyperlink r:id="rId49" w:history="1">
                                    <w:r w:rsidRPr="005345A8">
                                      <w:rPr>
                                        <w:rStyle w:val="Hyperlink"/>
                                        <w:rFonts w:ascii="Adobe Arabic" w:eastAsia="GE Dinar One" w:hAnsi="Adobe Arabic" w:cs="Adobe Arabic" w:hint="cs"/>
                                        <w:b/>
                                        <w:bCs/>
                                        <w:kern w:val="24"/>
                                        <w:sz w:val="44"/>
                                        <w:szCs w:val="44"/>
                                        <w:rtl/>
                                        <w:lang w:bidi="ar-SY"/>
                                      </w:rPr>
                                      <w:t>محاور الجلسة</w:t>
                                    </w:r>
                                  </w:hyperlink>
                                </w:p>
                              </w:txbxContent>
                            </wps:txbx>
                            <wps:bodyPr wrap="square" rtlCol="0">
                              <a:spAutoFit/>
                            </wps:bodyPr>
                          </wps:wsp>
                          <pic:pic xmlns:pic="http://schemas.openxmlformats.org/drawingml/2006/picture">
                            <pic:nvPicPr>
                              <pic:cNvPr id="1279981950" name="Picture 1279981950" descr="Note "/>
                              <pic:cNvPicPr>
                                <a:picLocks noChangeAspect="1" noChangeArrowheads="1"/>
                              </pic:cNvPicPr>
                            </pic:nvPicPr>
                            <pic:blipFill>
                              <a:blip r:embed="rId50"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51" name="Text Box 1279981951"/>
                          <wps:cNvSpPr txBox="1"/>
                          <wps:spPr>
                            <a:xfrm>
                              <a:off x="2961323" y="874304"/>
                              <a:ext cx="2464074" cy="3288056"/>
                            </a:xfrm>
                            <a:prstGeom prst="rect">
                              <a:avLst/>
                            </a:prstGeom>
                            <a:noFill/>
                            <a:ln w="6350">
                              <a:noFill/>
                            </a:ln>
                          </wps:spPr>
                          <wps:txbx>
                            <w:txbxContent>
                              <w:p w:rsidR="005345A8" w:rsidRPr="002C04B9" w:rsidRDefault="005345A8" w:rsidP="002C04B9">
                                <w:pPr>
                                  <w:pStyle w:val="a1"/>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rsidR="005345A8" w:rsidRPr="00247375" w:rsidRDefault="005345A8"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hint="cs"/>
                                    <w:color w:val="000000"/>
                                    <w:kern w:val="24"/>
                                    <w:sz w:val="36"/>
                                    <w:szCs w:val="36"/>
                                    <w:rtl/>
                                    <w:lang w:bidi="ar-SY"/>
                                  </w:rPr>
                                  <w:t xml:space="preserve">توضيح </w:t>
                                </w:r>
                                <w:r w:rsidRPr="00247375">
                                  <w:rPr>
                                    <w:rFonts w:ascii="Adobe Arabic" w:eastAsia="GE Dinar One" w:hAnsi="Adobe Arabic" w:cs="Adobe Arabic"/>
                                    <w:color w:val="000000"/>
                                    <w:kern w:val="24"/>
                                    <w:sz w:val="36"/>
                                    <w:szCs w:val="36"/>
                                    <w:rtl/>
                                    <w:lang w:bidi="ar-SY"/>
                                  </w:rPr>
                                  <w:t>مفهوم الصحة النفسية والمهنية و</w:t>
                                </w:r>
                                <w:r w:rsidRPr="00247375">
                                  <w:rPr>
                                    <w:rFonts w:ascii="Adobe Arabic" w:eastAsia="GE Dinar One" w:hAnsi="Adobe Arabic" w:cs="Adobe Arabic" w:hint="cs"/>
                                    <w:color w:val="000000"/>
                                    <w:kern w:val="24"/>
                                    <w:sz w:val="36"/>
                                    <w:szCs w:val="36"/>
                                    <w:rtl/>
                                    <w:lang w:bidi="ar-SY"/>
                                  </w:rPr>
                                  <w:t xml:space="preserve">تحديد </w:t>
                                </w:r>
                                <w:r w:rsidRPr="00247375">
                                  <w:rPr>
                                    <w:rFonts w:ascii="Adobe Arabic" w:eastAsia="GE Dinar One" w:hAnsi="Adobe Arabic" w:cs="Adobe Arabic"/>
                                    <w:color w:val="000000"/>
                                    <w:kern w:val="24"/>
                                    <w:sz w:val="36"/>
                                    <w:szCs w:val="36"/>
                                    <w:rtl/>
                                    <w:lang w:bidi="ar-SY"/>
                                  </w:rPr>
                                  <w:t xml:space="preserve">أهميتها.  </w:t>
                                </w:r>
                              </w:p>
                              <w:p w:rsidR="005345A8" w:rsidRPr="00247375" w:rsidRDefault="005345A8"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hint="cs"/>
                                    <w:color w:val="000000"/>
                                    <w:kern w:val="24"/>
                                    <w:sz w:val="36"/>
                                    <w:szCs w:val="36"/>
                                    <w:rtl/>
                                    <w:lang w:bidi="ar-SY"/>
                                  </w:rPr>
                                  <w:t xml:space="preserve">دراسة </w:t>
                                </w:r>
                                <w:r w:rsidRPr="00247375">
                                  <w:rPr>
                                    <w:rFonts w:ascii="Adobe Arabic" w:eastAsia="GE Dinar One" w:hAnsi="Adobe Arabic" w:cs="Adobe Arabic"/>
                                    <w:color w:val="000000"/>
                                    <w:kern w:val="24"/>
                                    <w:sz w:val="36"/>
                                    <w:szCs w:val="36"/>
                                    <w:rtl/>
                                    <w:lang w:bidi="ar-SY"/>
                                  </w:rPr>
                                  <w:t xml:space="preserve">العلاقة بين الصحة النفسية والإنتاجية في العمل.  </w:t>
                                </w:r>
                              </w:p>
                              <w:p w:rsidR="005345A8" w:rsidRPr="00247375" w:rsidRDefault="005345A8"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hint="cs"/>
                                    <w:color w:val="000000"/>
                                    <w:kern w:val="24"/>
                                    <w:sz w:val="36"/>
                                    <w:szCs w:val="36"/>
                                    <w:rtl/>
                                    <w:lang w:bidi="ar-SY"/>
                                  </w:rPr>
                                  <w:t xml:space="preserve">تحديد </w:t>
                                </w:r>
                                <w:r w:rsidRPr="00247375">
                                  <w:rPr>
                                    <w:rFonts w:ascii="Adobe Arabic" w:eastAsia="GE Dinar One" w:hAnsi="Adobe Arabic" w:cs="Adobe Arabic"/>
                                    <w:color w:val="000000"/>
                                    <w:kern w:val="24"/>
                                    <w:sz w:val="36"/>
                                    <w:szCs w:val="36"/>
                                    <w:rtl/>
                                    <w:lang w:bidi="ar-SY"/>
                                  </w:rPr>
                                  <w:t xml:space="preserve">علامات الصحة النفسية السليمة في بيئة العمل.  </w:t>
                                </w:r>
                              </w:p>
                              <w:p w:rsidR="005345A8" w:rsidRPr="00247375" w:rsidRDefault="005345A8" w:rsidP="00247375">
                                <w:pPr>
                                  <w:rPr>
                                    <w:rFonts w:ascii="Adobe Arabic" w:eastAsia="GE Dinar One" w:hAnsi="Adobe Arabic" w:cs="Adobe Arabic"/>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79856704" name="Text Box 1579856704"/>
                          <wps:cNvSpPr txBox="1"/>
                          <wps:spPr>
                            <a:xfrm>
                              <a:off x="-660699" y="874056"/>
                              <a:ext cx="2916297" cy="3679285"/>
                            </a:xfrm>
                            <a:prstGeom prst="rect">
                              <a:avLst/>
                            </a:prstGeom>
                            <a:noFill/>
                            <a:ln w="6350">
                              <a:noFill/>
                            </a:ln>
                          </wps:spPr>
                          <wps:txbx>
                            <w:txbxContent>
                              <w:p w:rsidR="005345A8" w:rsidRPr="00247375" w:rsidRDefault="005345A8" w:rsidP="00247375">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247375">
                                  <w:rPr>
                                    <w:rFonts w:ascii="Adobe Arabic" w:eastAsia="GE Dinar One" w:hAnsi="Adobe Arabic" w:cs="Adobe Arabic" w:hint="cs"/>
                                    <w:color w:val="000000"/>
                                    <w:kern w:val="24"/>
                                    <w:sz w:val="36"/>
                                    <w:szCs w:val="36"/>
                                    <w:rtl/>
                                    <w:lang w:bidi="ar-SY"/>
                                  </w:rPr>
                                  <w:t>تمهيد.</w:t>
                                </w:r>
                              </w:p>
                              <w:p w:rsidR="005345A8" w:rsidRPr="00247375" w:rsidRDefault="005345A8" w:rsidP="00247375">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247375">
                                  <w:rPr>
                                    <w:rFonts w:ascii="Adobe Arabic" w:eastAsia="GE Dinar One" w:hAnsi="Adobe Arabic" w:cs="Adobe Arabic" w:hint="cs"/>
                                    <w:color w:val="000000"/>
                                    <w:kern w:val="24"/>
                                    <w:sz w:val="36"/>
                                    <w:szCs w:val="36"/>
                                    <w:rtl/>
                                    <w:lang w:bidi="ar-SY"/>
                                  </w:rPr>
                                  <w:t>المقدّمة.</w:t>
                                </w:r>
                              </w:p>
                              <w:p w:rsidR="005345A8" w:rsidRPr="00247375" w:rsidRDefault="005345A8" w:rsidP="00247375">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247375">
                                  <w:rPr>
                                    <w:rFonts w:ascii="Adobe Arabic" w:eastAsia="GE Dinar One" w:hAnsi="Adobe Arabic" w:cs="Adobe Arabic" w:hint="cs"/>
                                    <w:color w:val="000000"/>
                                    <w:kern w:val="24"/>
                                    <w:sz w:val="36"/>
                                    <w:szCs w:val="36"/>
                                    <w:rtl/>
                                    <w:lang w:bidi="ar-SY"/>
                                  </w:rPr>
                                  <w:t>نشاط تعارف المشاركين.</w:t>
                                </w:r>
                              </w:p>
                              <w:p w:rsidR="005345A8" w:rsidRPr="00247375" w:rsidRDefault="005345A8" w:rsidP="00247375">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247375">
                                  <w:rPr>
                                    <w:rFonts w:ascii="Adobe Arabic" w:eastAsia="GE Dinar One" w:hAnsi="Adobe Arabic" w:cs="Adobe Arabic" w:hint="cs"/>
                                    <w:color w:val="000000"/>
                                    <w:kern w:val="24"/>
                                    <w:sz w:val="36"/>
                                    <w:szCs w:val="36"/>
                                    <w:rtl/>
                                    <w:lang w:bidi="ar-SY"/>
                                  </w:rPr>
                                  <w:t>مشاهدة فيديو تدريبي.</w:t>
                                </w:r>
                              </w:p>
                              <w:p w:rsidR="005345A8" w:rsidRPr="00247375" w:rsidRDefault="005345A8"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color w:val="000000"/>
                                    <w:kern w:val="24"/>
                                    <w:sz w:val="36"/>
                                    <w:szCs w:val="36"/>
                                    <w:rtl/>
                                    <w:lang w:bidi="ar-SY"/>
                                  </w:rPr>
                                  <w:t xml:space="preserve">مفهوم الصحة النفسية والمهنية وأهميتها.  </w:t>
                                </w:r>
                              </w:p>
                              <w:p w:rsidR="005345A8" w:rsidRPr="00247375" w:rsidRDefault="005345A8"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color w:val="000000"/>
                                    <w:kern w:val="24"/>
                                    <w:sz w:val="36"/>
                                    <w:szCs w:val="36"/>
                                    <w:rtl/>
                                    <w:lang w:bidi="ar-SY"/>
                                  </w:rPr>
                                  <w:t xml:space="preserve">العلاقة بين الصحة النفسية والإنتاجية في العمل.  </w:t>
                                </w:r>
                              </w:p>
                              <w:p w:rsidR="005345A8" w:rsidRPr="00247375" w:rsidRDefault="005345A8"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color w:val="000000"/>
                                    <w:kern w:val="24"/>
                                    <w:sz w:val="36"/>
                                    <w:szCs w:val="36"/>
                                    <w:rtl/>
                                    <w:lang w:bidi="ar-SY"/>
                                  </w:rPr>
                                  <w:t xml:space="preserve">علامات الصحة النفسية السليمة في بيئة العمل.  </w:t>
                                </w:r>
                              </w:p>
                              <w:p w:rsidR="005345A8" w:rsidRPr="00247375" w:rsidRDefault="005345A8"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color w:val="000000"/>
                                    <w:kern w:val="24"/>
                                    <w:sz w:val="36"/>
                                    <w:szCs w:val="36"/>
                                    <w:rtl/>
                                    <w:lang w:bidi="ar-SY"/>
                                  </w:rPr>
                                  <w:t>تمرين</w:t>
                                </w:r>
                                <w:r w:rsidRPr="00247375">
                                  <w:rPr>
                                    <w:rFonts w:ascii="Adobe Arabic" w:eastAsia="GE Dinar One" w:hAnsi="Adobe Arabic" w:cs="Adobe Arabic" w:hint="cs"/>
                                    <w:color w:val="000000"/>
                                    <w:kern w:val="24"/>
                                    <w:sz w:val="36"/>
                                    <w:szCs w:val="36"/>
                                    <w:rtl/>
                                    <w:lang w:bidi="ar-SY"/>
                                  </w:rPr>
                                  <w:t xml:space="preserve"> "</w:t>
                                </w:r>
                                <w:r w:rsidRPr="00247375">
                                  <w:rPr>
                                    <w:rFonts w:ascii="Adobe Arabic" w:eastAsia="GE Dinar One" w:hAnsi="Adobe Arabic" w:cs="Adobe Arabic"/>
                                    <w:color w:val="000000"/>
                                    <w:kern w:val="24"/>
                                    <w:sz w:val="36"/>
                                    <w:szCs w:val="36"/>
                                    <w:rtl/>
                                    <w:lang w:bidi="ar-SY"/>
                                  </w:rPr>
                                  <w:t>التعرف على الذات</w:t>
                                </w:r>
                                <w:r w:rsidRPr="00247375">
                                  <w:rPr>
                                    <w:rFonts w:ascii="Adobe Arabic" w:eastAsia="GE Dinar One" w:hAnsi="Adobe Arabic" w:cs="Adobe Arabic" w:hint="cs"/>
                                    <w:color w:val="000000"/>
                                    <w:kern w:val="24"/>
                                    <w:sz w:val="36"/>
                                    <w:szCs w:val="36"/>
                                    <w:rtl/>
                                    <w:lang w:bidi="ar-SY"/>
                                  </w:rPr>
                                  <w:t>".</w:t>
                                </w:r>
                              </w:p>
                              <w:p w:rsidR="005345A8" w:rsidRPr="00247375" w:rsidRDefault="005345A8"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color w:val="000000"/>
                                    <w:kern w:val="24"/>
                                    <w:sz w:val="36"/>
                                    <w:szCs w:val="36"/>
                                    <w:rtl/>
                                    <w:lang w:bidi="ar-SY"/>
                                  </w:rPr>
                                  <w:t>نشاط</w:t>
                                </w:r>
                                <w:r w:rsidRPr="00247375">
                                  <w:rPr>
                                    <w:rFonts w:ascii="Adobe Arabic" w:eastAsia="GE Dinar One" w:hAnsi="Adobe Arabic" w:cs="Adobe Arabic" w:hint="cs"/>
                                    <w:color w:val="000000"/>
                                    <w:kern w:val="24"/>
                                    <w:sz w:val="36"/>
                                    <w:szCs w:val="36"/>
                                    <w:rtl/>
                                    <w:lang w:bidi="ar-SY"/>
                                  </w:rPr>
                                  <w:t xml:space="preserve"> تدريبي "</w:t>
                                </w:r>
                                <w:r w:rsidRPr="00247375">
                                  <w:rPr>
                                    <w:rFonts w:ascii="Adobe Arabic" w:eastAsia="GE Dinar One" w:hAnsi="Adobe Arabic" w:cs="Adobe Arabic"/>
                                    <w:color w:val="000000"/>
                                    <w:kern w:val="24"/>
                                    <w:sz w:val="36"/>
                                    <w:szCs w:val="36"/>
                                    <w:rtl/>
                                    <w:lang w:bidi="ar-SY"/>
                                  </w:rPr>
                                  <w:t>قصة نجاح</w:t>
                                </w:r>
                                <w:r w:rsidRPr="00247375">
                                  <w:rPr>
                                    <w:rFonts w:ascii="Adobe Arabic" w:eastAsia="GE Dinar One" w:hAnsi="Adobe Arabic" w:cs="Adobe Arabic" w:hint="cs"/>
                                    <w:color w:val="000000"/>
                                    <w:kern w:val="24"/>
                                    <w:sz w:val="36"/>
                                    <w:szCs w:val="36"/>
                                    <w:rtl/>
                                    <w:lang w:bidi="ar-SY"/>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246116251" name="Group 1246116251"/>
                        <wpg:cNvGrpSpPr/>
                        <wpg:grpSpPr>
                          <a:xfrm>
                            <a:off x="0" y="0"/>
                            <a:ext cx="6353174" cy="2054088"/>
                            <a:chOff x="0" y="0"/>
                            <a:chExt cx="6353174" cy="2054088"/>
                          </a:xfrm>
                        </wpg:grpSpPr>
                        <pic:pic xmlns:pic="http://schemas.openxmlformats.org/drawingml/2006/picture">
                          <pic:nvPicPr>
                            <pic:cNvPr id="1246116252" name="Picture 1246116252" descr="Calendar "/>
                            <pic:cNvPicPr>
                              <a:picLocks noChangeAspect="1"/>
                            </pic:cNvPicPr>
                          </pic:nvPicPr>
                          <pic:blipFill>
                            <a:blip r:embed="rId51"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246116253" name="TextBox 34"/>
                          <wps:cNvSpPr txBox="1"/>
                          <wps:spPr>
                            <a:xfrm>
                              <a:off x="5220969" y="1072378"/>
                              <a:ext cx="1132205" cy="981710"/>
                            </a:xfrm>
                            <a:prstGeom prst="rect">
                              <a:avLst/>
                            </a:prstGeom>
                            <a:noFill/>
                          </wps:spPr>
                          <wps:txbx>
                            <w:txbxContent>
                              <w:p w:rsidR="005345A8" w:rsidRPr="00F01FA2" w:rsidRDefault="005345A8" w:rsidP="005345A8">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spAutoFit/>
                          </wps:bodyPr>
                        </wps:wsp>
                        <wps:wsp>
                          <wps:cNvPr id="1246116254" name="TextBox 34"/>
                          <wps:cNvSpPr txBox="1"/>
                          <wps:spPr>
                            <a:xfrm>
                              <a:off x="2494620" y="19867"/>
                              <a:ext cx="2430145" cy="536575"/>
                            </a:xfrm>
                            <a:prstGeom prst="rect">
                              <a:avLst/>
                            </a:prstGeom>
                            <a:noFill/>
                          </wps:spPr>
                          <wps:txbx>
                            <w:txbxContent>
                              <w:p w:rsidR="005345A8" w:rsidRPr="00F01FA2" w:rsidRDefault="005345A8" w:rsidP="005345A8">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246116255" name="TextBox 34"/>
                          <wps:cNvSpPr txBox="1"/>
                          <wps:spPr>
                            <a:xfrm>
                              <a:off x="0" y="1290861"/>
                              <a:ext cx="4566920" cy="536575"/>
                            </a:xfrm>
                            <a:prstGeom prst="rect">
                              <a:avLst/>
                            </a:prstGeom>
                            <a:noFill/>
                          </wps:spPr>
                          <wps:txbx>
                            <w:txbxContent>
                              <w:p w:rsidR="005345A8" w:rsidRPr="00F01FA2" w:rsidRDefault="005345A8" w:rsidP="005345A8">
                                <w:pPr>
                                  <w:jc w:val="center"/>
                                  <w:rPr>
                                    <w:rFonts w:ascii="Adobe Arabic" w:eastAsia="GE Dinar One" w:hAnsi="Adobe Arabic" w:cs="Adobe Arabic"/>
                                    <w:b/>
                                    <w:bCs/>
                                    <w:kern w:val="24"/>
                                    <w:sz w:val="56"/>
                                    <w:szCs w:val="56"/>
                                    <w:lang w:bidi="ar-SY"/>
                                  </w:rPr>
                                </w:pPr>
                                <w:r w:rsidRPr="00247375">
                                  <w:rPr>
                                    <w:rFonts w:ascii="Adobe Arabic" w:eastAsia="GE Dinar One" w:hAnsi="Adobe Arabic" w:cs="Adobe Arabic"/>
                                    <w:b/>
                                    <w:bCs/>
                                    <w:kern w:val="24"/>
                                    <w:sz w:val="56"/>
                                    <w:szCs w:val="56"/>
                                    <w:rtl/>
                                    <w:lang w:bidi="ar-SY"/>
                                  </w:rPr>
                                  <w:t>مقد</w:t>
                                </w:r>
                                <w:r w:rsidRPr="00247375">
                                  <w:rPr>
                                    <w:rFonts w:ascii="Adobe Arabic" w:eastAsia="GE Dinar One" w:hAnsi="Adobe Arabic" w:cs="Adobe Arabic" w:hint="cs"/>
                                    <w:b/>
                                    <w:bCs/>
                                    <w:kern w:val="24"/>
                                    <w:sz w:val="56"/>
                                    <w:szCs w:val="56"/>
                                    <w:rtl/>
                                    <w:lang w:bidi="ar-SY"/>
                                  </w:rPr>
                                  <w:t>ّ</w:t>
                                </w:r>
                                <w:r w:rsidRPr="00247375">
                                  <w:rPr>
                                    <w:rFonts w:ascii="Adobe Arabic" w:eastAsia="GE Dinar One" w:hAnsi="Adobe Arabic" w:cs="Adobe Arabic"/>
                                    <w:b/>
                                    <w:bCs/>
                                    <w:kern w:val="24"/>
                                    <w:sz w:val="56"/>
                                    <w:szCs w:val="56"/>
                                    <w:rtl/>
                                    <w:lang w:bidi="ar-SY"/>
                                  </w:rPr>
                                  <w:t>مة في الصحة النفسية والمهنية</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id="Group 162" o:spid="_x0000_s1048" style="position:absolute;left:0;text-align:left;margin-left:-29.9pt;margin-top:-36.45pt;width:539.5pt;height:561pt;z-index:252771328;mso-position-horizontal-relative:text;mso-position-vertical-relative:text;mso-width-relative:margin;mso-height-relative:margin" coordorigin="-4987" coordsize="68519,712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">
                <v:group id="Group 1279981941" o:spid="_x0000_s1049" style="position:absolute;left:-4987;top:25717;width:60859;height:45530" coordorigin="-6606" coordsize="60860,45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OcfGryQAA&#10;AOMAAAAPAAAAAAAAAAAAAAAAAKoCAABkcnMvZG93bnJldi54bWxQSwUGAAAAAAQABAD6AAAAoAMA&#10;AAAA&#10;">
                  <v:group id="Group 25" o:spid="_x0000_s1050" style="position:absolute;left:31303;width:22620;height:5155" coordorigin="38499" coordsize="22620,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o2/cyQAA&#10;AOMAAAAPAAAAAAAAAAAAAAAAAKoCAABkcnMvZG93bnJldi54bWxQSwUGAAAAAAQABAD6AAAAoAMA&#10;AAAA&#10;">
                    <v:group id="Group 1279981943" o:spid="_x0000_s1051" style="position:absolute;left:56062;width:5057;height:5155" coordorigin="56062" coordsize="5057,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R78pHyQAA&#10;AOMAAAAPAAAAAAAAAAAAAAAAAKoCAABkcnMvZG93bnJldi54bWxQSwUGAAAAAAQABAD6AAAAoAMA&#10;AAAA&#10;">
                      <v:oval id="Oval 1279981944" o:spid="_x0000_s1052" style="position:absolute;left:56062;width:5057;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6uP8gA&#10;AADjAAAADwAAAGRycy9kb3ducmV2LnhtbERPX2vCMBB/H/gdwgl7m6ld2Ww1igiyMdzDrPh8NGdb&#10;bC4lyWr99stgsMf7/b/VZjSdGMj51rKC+SwBQVxZ3XKt4FTunxYgfEDW2FkmBXfysFlPHlZYaHvj&#10;LxqOoRYxhH2BCpoQ+kJKXzVk0M9sTxy5i3UGQzxdLbXDWww3nUyT5EUabDk2NNjTrqHqevw2Cg7m&#10;uTwPmXu796fD+frhzOe+TJV6nI7bJYhAY/gX/7nfdZyfvub5Yp5nGfz+FAGQ6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Bjq4/yAAAAOMAAAAPAAAAAAAAAAAAAAAAAJgCAABk&#10;cnMvZG93bnJldi54bWxQSwUGAAAAAAQABAD1AAAAjQMAAAAA&#10;" fillcolor="#168489" stroked="f" strokeweight="1pt">
                        <v:fill opacity="49087f"/>
                        <v:stroke joinstyle="miter"/>
                      </v:oval>
                      <v:shape id="Picture 1279981945" o:spid="_x0000_s1053" type="#_x0000_t75" alt="Target " style="position:absolute;left:56923;top:814;width:3526;height:3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tqdHIAAAA4wAAAA8AAABkcnMvZG93bnJldi54bWxET09rwjAUvw/8DuEJu83U4jZbjSKCsIMw&#10;7Lzs9miebbfmpTQxZvv0y2Cw4/v9f+ttNL0INLrOsoL5LANBXFvdcaPg/HZ4WIJwHlljb5kUfJGD&#10;7WZyt8ZS2xufKFS+ESmEXYkKWu+HUkpXt2TQzexAnLiLHQ36dI6N1CPeUrjpZZ5lT9Jgx6mhxYH2&#10;LdWf1dUoeA14dlm10Pt4fI+7U/jIw/Fbqftp3K1AeIr+X/znftFpfv5cFMt5sXiE358SAHLz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nLanRyAAAAOMAAAAPAAAAAAAAAAAA&#10;AAAAAJ8CAABkcnMvZG93bnJldi54bWxQSwUGAAAAAAQABAD3AAAAlAMAAAAA&#10;">
                        <v:imagedata r:id="rId52" o:title="Target " gain="19661f" blacklevel="22938f"/>
                      </v:shape>
                    </v:group>
                    <v:shape id="TextBox 34" o:spid="_x0000_s1054" type="#_x0000_t202" style="position:absolute;left:38499;top:699;width:17551;height:4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tArsYA&#10;AADjAAAADwAAAGRycy9kb3ducmV2LnhtbERPzUrDQBC+C32HZQre7CZFaxO7LaUq9ODFGu9DdsyG&#10;ZmdDdmzSt3cFweN8/7PZTb5TFxpiG9hAvshAEdfBttwYqD5e79agoiBb7AKTgStF2G1nNxssbRj5&#10;nS4naVQK4ViiASfSl1rH2pHHuAg9ceK+wuBR0jk02g44pnDf6WWWrbTHllODw54Ojurz6dsbELH7&#10;/Fq9+Hj8nN6eR5fVD1gZczuf9k+ghCb5F/+5jzbNXz4WxTov7lfw+1MCQG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jtArsYAAADjAAAADwAAAAAAAAAAAAAAAACYAgAAZHJz&#10;L2Rvd25yZXYueG1sUEsFBgAAAAAEAAQA9QAAAIsDAAAAAA==&#10;" filled="f" stroked="f">
                      <v:textbox style="mso-fit-shape-to-text:t">
                        <w:txbxContent>
                          <w:p w:rsidR="005345A8" w:rsidRPr="00BC6FB1" w:rsidRDefault="005345A8" w:rsidP="005345A8">
                            <w:pPr>
                              <w:jc w:val="center"/>
                              <w:rPr>
                                <w:rFonts w:ascii="Adobe Arabic" w:eastAsia="GE Dinar One" w:hAnsi="Adobe Arabic" w:cs="Adobe Arabic"/>
                                <w:b/>
                                <w:bCs/>
                                <w:color w:val="000000"/>
                                <w:kern w:val="24"/>
                                <w:sz w:val="44"/>
                                <w:szCs w:val="44"/>
                                <w:lang w:bidi="ar-SY"/>
                              </w:rPr>
                            </w:pPr>
                            <w:hyperlink r:id="rId53" w:history="1">
                              <w:r w:rsidRPr="005345A8">
                                <w:rPr>
                                  <w:rStyle w:val="Hyperlink"/>
                                  <w:rFonts w:ascii="Adobe Arabic" w:eastAsia="GE Dinar One" w:hAnsi="Adobe Arabic" w:cs="Adobe Arabic"/>
                                  <w:b/>
                                  <w:bCs/>
                                  <w:kern w:val="24"/>
                                  <w:sz w:val="44"/>
                                  <w:szCs w:val="44"/>
                                  <w:rtl/>
                                  <w:lang w:bidi="ar-SY"/>
                                </w:rPr>
                                <w:t>أهداف الجلسة</w:t>
                              </w:r>
                            </w:hyperlink>
                          </w:p>
                        </w:txbxContent>
                      </v:textbox>
                    </v:shape>
                  </v:group>
                  <v:group id="Group 26" o:spid="_x0000_s1055" style="position:absolute;top:99;width:22612;height:5150" coordorigin="" coordsize="22615,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u1MxEyQAA&#10;AOMAAAAPAAAAAAAAAAAAAAAAAKoCAABkcnMvZG93bnJldi54bWxQSwUGAAAAAAQABAD6AAAAoAMA&#10;AAAA&#10;">
                    <v:oval id="Oval 1279981948" o:spid="_x0000_s1056" style="position:absolute;left:17557;width:5058;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OkOssA&#10;AADjAAAADwAAAGRycy9kb3ducmV2LnhtbESPQUvDQBCF74L/YRnBm900Fm1it0WEokh7sCk9D9kx&#10;Cc3Oht01Tf+9cxA8zrw3732z2kyuVyOF2Hk2MJ9loIhrbztuDByr7cMSVEzIFnvPZOBKETbr25sV&#10;ltZf+IvGQ2qUhHAs0UCb0lBqHeuWHMaZH4hF+/bBYZIxNNoGvEi463WeZU/aYcfS0OJAby3V58OP&#10;M7Bzj9VpXIT363Dcnc6fwe23VW7M/d30+gIq0ZT+zX/XH1bw8+eiWM6LhUDLT7IAvf4F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Aw6Q6ywAAAOMAAAAPAAAAAAAAAAAAAAAAAJgC&#10;AABkcnMvZG93bnJldi54bWxQSwUGAAAAAAQABAD1AAAAkAMAAAAA&#10;" fillcolor="#168489" stroked="f" strokeweight="1pt">
                      <v:fill opacity="49087f"/>
                      <v:stroke joinstyle="miter"/>
                    </v:oval>
                    <v:shape id="TextBox 34" o:spid="_x0000_s1057" type="#_x0000_t202" style="position:absolute;top:699;width:17560;height:4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TU3MYA&#10;AADjAAAADwAAAGRycy9kb3ducmV2LnhtbERPS0vDQBC+C/0PyxS82U2K2iZ2W4oP6MFL23gfsmM2&#10;mJ0N2bFJ/70rCB7ne89mN/lOXWiIbWAD+SIDRVwH23JjoDq/3a1BRUG22AUmA1eKsNvObjZY2jDy&#10;kS4naVQK4ViiASfSl1rH2pHHuAg9ceI+w+BR0jk02g44pnDf6WWWPWqPLacGhz09O6q/Tt/egIjd&#10;59fq1cfDx/T+MrqsfsDKmNv5tH8CJTTJv/jPfbBp/nJVFOu8uC/g96cEgN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6TU3MYAAADjAAAADwAAAAAAAAAAAAAAAACYAgAAZHJz&#10;L2Rvd25yZXYueG1sUEsFBgAAAAAEAAQA9QAAAIsDAAAAAA==&#10;" filled="f" stroked="f">
                      <v:textbox style="mso-fit-shape-to-text:t">
                        <w:txbxContent>
                          <w:p w:rsidR="005345A8" w:rsidRPr="00BC6FB1" w:rsidRDefault="005345A8" w:rsidP="005345A8">
                            <w:pPr>
                              <w:jc w:val="center"/>
                              <w:rPr>
                                <w:rFonts w:ascii="Adobe Arabic" w:eastAsia="GE Dinar One" w:hAnsi="Adobe Arabic" w:cs="Adobe Arabic"/>
                                <w:b/>
                                <w:bCs/>
                                <w:color w:val="000000"/>
                                <w:kern w:val="24"/>
                                <w:sz w:val="44"/>
                                <w:szCs w:val="44"/>
                                <w:lang w:bidi="ar-SY"/>
                              </w:rPr>
                            </w:pPr>
                            <w:hyperlink r:id="rId54" w:history="1">
                              <w:r w:rsidRPr="005345A8">
                                <w:rPr>
                                  <w:rStyle w:val="Hyperlink"/>
                                  <w:rFonts w:ascii="Adobe Arabic" w:eastAsia="GE Dinar One" w:hAnsi="Adobe Arabic" w:cs="Adobe Arabic" w:hint="cs"/>
                                  <w:b/>
                                  <w:bCs/>
                                  <w:kern w:val="24"/>
                                  <w:sz w:val="44"/>
                                  <w:szCs w:val="44"/>
                                  <w:rtl/>
                                  <w:lang w:bidi="ar-SY"/>
                                </w:rPr>
                                <w:t>محاور الجلسة</w:t>
                              </w:r>
                            </w:hyperlink>
                          </w:p>
                        </w:txbxContent>
                      </v:textbox>
                    </v:shape>
                    <v:shape id="Picture 1279981950" o:spid="_x0000_s1058" type="#_x0000_t75" alt="Note " style="position:absolute;left:18323;top:639;width:3816;height:38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ZNMuN8wAAADjAAAADwAAAAAA&#10;AAAAAAAAAACfAgAAZHJzL2Rvd25yZXYueG1sUEsFBgAAAAAEAAQA9wAAAJgDAAAAAA==&#10;">
                      <v:imagedata r:id="rId55" o:title="Note " gain="19661f" blacklevel="22938f"/>
                    </v:shape>
                  </v:group>
                  <v:shape id="Text Box 1279981951" o:spid="_x0000_s1059" type="#_x0000_t202" style="position:absolute;left:29613;top:8743;width:24640;height:32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CjYMkA&#10;AADjAAAADwAAAGRycy9kb3ducmV2LnhtbERPzWrCQBC+F3yHZYTe6iYB2yS6igTEUtqD1ou3MTsm&#10;wexszG417dN3C0KP8/3PfDmYVlypd41lBfEkAkFcWt1wpWD/uX5KQTiPrLG1TAq+ycFyMXqYY67t&#10;jbd03flKhBB2OSqove9yKV1Zk0E3sR1x4E62N+jD2VdS93gL4aaVSRQ9S4MNh4YaOypqKs+7L6Pg&#10;rVh/4PaYmPSnLTbvp1V32R+mSj2Oh9UMhKfB/4vv7lcd5icvWZbG2TSGv58CAHLxC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7bCjYMkAAADjAAAADwAAAAAAAAAAAAAAAACYAgAA&#10;ZHJzL2Rvd25yZXYueG1sUEsFBgAAAAAEAAQA9QAAAI4DAAAAAA==&#10;" filled="f" stroked="f" strokeweight=".5pt">
                    <v:textbox>
                      <w:txbxContent>
                        <w:p w:rsidR="005345A8" w:rsidRPr="002C04B9" w:rsidRDefault="005345A8" w:rsidP="002C04B9">
                          <w:pPr>
                            <w:pStyle w:val="a1"/>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rsidR="005345A8" w:rsidRPr="00247375" w:rsidRDefault="005345A8"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hint="cs"/>
                              <w:color w:val="000000"/>
                              <w:kern w:val="24"/>
                              <w:sz w:val="36"/>
                              <w:szCs w:val="36"/>
                              <w:rtl/>
                              <w:lang w:bidi="ar-SY"/>
                            </w:rPr>
                            <w:t xml:space="preserve">توضيح </w:t>
                          </w:r>
                          <w:r w:rsidRPr="00247375">
                            <w:rPr>
                              <w:rFonts w:ascii="Adobe Arabic" w:eastAsia="GE Dinar One" w:hAnsi="Adobe Arabic" w:cs="Adobe Arabic"/>
                              <w:color w:val="000000"/>
                              <w:kern w:val="24"/>
                              <w:sz w:val="36"/>
                              <w:szCs w:val="36"/>
                              <w:rtl/>
                              <w:lang w:bidi="ar-SY"/>
                            </w:rPr>
                            <w:t>مفهوم الصحة النفسية والمهنية و</w:t>
                          </w:r>
                          <w:r w:rsidRPr="00247375">
                            <w:rPr>
                              <w:rFonts w:ascii="Adobe Arabic" w:eastAsia="GE Dinar One" w:hAnsi="Adobe Arabic" w:cs="Adobe Arabic" w:hint="cs"/>
                              <w:color w:val="000000"/>
                              <w:kern w:val="24"/>
                              <w:sz w:val="36"/>
                              <w:szCs w:val="36"/>
                              <w:rtl/>
                              <w:lang w:bidi="ar-SY"/>
                            </w:rPr>
                            <w:t xml:space="preserve">تحديد </w:t>
                          </w:r>
                          <w:r w:rsidRPr="00247375">
                            <w:rPr>
                              <w:rFonts w:ascii="Adobe Arabic" w:eastAsia="GE Dinar One" w:hAnsi="Adobe Arabic" w:cs="Adobe Arabic"/>
                              <w:color w:val="000000"/>
                              <w:kern w:val="24"/>
                              <w:sz w:val="36"/>
                              <w:szCs w:val="36"/>
                              <w:rtl/>
                              <w:lang w:bidi="ar-SY"/>
                            </w:rPr>
                            <w:t xml:space="preserve">أهميتها.  </w:t>
                          </w:r>
                        </w:p>
                        <w:p w:rsidR="005345A8" w:rsidRPr="00247375" w:rsidRDefault="005345A8"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hint="cs"/>
                              <w:color w:val="000000"/>
                              <w:kern w:val="24"/>
                              <w:sz w:val="36"/>
                              <w:szCs w:val="36"/>
                              <w:rtl/>
                              <w:lang w:bidi="ar-SY"/>
                            </w:rPr>
                            <w:t xml:space="preserve">دراسة </w:t>
                          </w:r>
                          <w:r w:rsidRPr="00247375">
                            <w:rPr>
                              <w:rFonts w:ascii="Adobe Arabic" w:eastAsia="GE Dinar One" w:hAnsi="Adobe Arabic" w:cs="Adobe Arabic"/>
                              <w:color w:val="000000"/>
                              <w:kern w:val="24"/>
                              <w:sz w:val="36"/>
                              <w:szCs w:val="36"/>
                              <w:rtl/>
                              <w:lang w:bidi="ar-SY"/>
                            </w:rPr>
                            <w:t xml:space="preserve">العلاقة بين الصحة النفسية والإنتاجية في العمل.  </w:t>
                          </w:r>
                        </w:p>
                        <w:p w:rsidR="005345A8" w:rsidRPr="00247375" w:rsidRDefault="005345A8"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hint="cs"/>
                              <w:color w:val="000000"/>
                              <w:kern w:val="24"/>
                              <w:sz w:val="36"/>
                              <w:szCs w:val="36"/>
                              <w:rtl/>
                              <w:lang w:bidi="ar-SY"/>
                            </w:rPr>
                            <w:t xml:space="preserve">تحديد </w:t>
                          </w:r>
                          <w:r w:rsidRPr="00247375">
                            <w:rPr>
                              <w:rFonts w:ascii="Adobe Arabic" w:eastAsia="GE Dinar One" w:hAnsi="Adobe Arabic" w:cs="Adobe Arabic"/>
                              <w:color w:val="000000"/>
                              <w:kern w:val="24"/>
                              <w:sz w:val="36"/>
                              <w:szCs w:val="36"/>
                              <w:rtl/>
                              <w:lang w:bidi="ar-SY"/>
                            </w:rPr>
                            <w:t xml:space="preserve">علامات الصحة النفسية السليمة في بيئة العمل.  </w:t>
                          </w:r>
                        </w:p>
                        <w:p w:rsidR="005345A8" w:rsidRPr="00247375" w:rsidRDefault="005345A8" w:rsidP="00247375">
                          <w:pPr>
                            <w:rPr>
                              <w:rFonts w:ascii="Adobe Arabic" w:eastAsia="GE Dinar One" w:hAnsi="Adobe Arabic" w:cs="Adobe Arabic"/>
                              <w:color w:val="000000"/>
                              <w:kern w:val="24"/>
                              <w:sz w:val="36"/>
                              <w:szCs w:val="36"/>
                              <w:lang w:bidi="ar-SY"/>
                            </w:rPr>
                          </w:pPr>
                        </w:p>
                      </w:txbxContent>
                    </v:textbox>
                  </v:shape>
                  <v:shape id="Text Box 1579856704" o:spid="_x0000_s1060" type="#_x0000_t202" style="position:absolute;left:-6606;top:8740;width:29161;height:367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d2soA&#10;AADjAAAADwAAAGRycy9kb3ducmV2LnhtbERPzWrCQBC+C77DMkJvuqk0mqauIgFpKXoweultmh2T&#10;0Oxsmt1q2qd3C4LH+f5nsepNI87UudqygsdJBIK4sLrmUsHxsBknIJxH1thYJgW/5GC1HA4WmGp7&#10;4T2dc1+KEMIuRQWV920qpSsqMugmtiUO3Ml2Bn04u1LqDi8h3DRyGkUzabDm0FBhS1lFxVf+YxS8&#10;Z5sd7j+nJvlrstftad1+Hz9ipR5G/foFhKfe38U395sO8+P5cxLP5tET/P8UAJDLK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0BHdrKAAAA4wAAAA8AAAAAAAAAAAAAAAAAmAIA&#10;AGRycy9kb3ducmV2LnhtbFBLBQYAAAAABAAEAPUAAACPAwAAAAA=&#10;" filled="f" stroked="f" strokeweight=".5pt">
                    <v:textbox>
                      <w:txbxContent>
                        <w:p w:rsidR="005345A8" w:rsidRPr="00247375" w:rsidRDefault="005345A8" w:rsidP="00247375">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247375">
                            <w:rPr>
                              <w:rFonts w:ascii="Adobe Arabic" w:eastAsia="GE Dinar One" w:hAnsi="Adobe Arabic" w:cs="Adobe Arabic" w:hint="cs"/>
                              <w:color w:val="000000"/>
                              <w:kern w:val="24"/>
                              <w:sz w:val="36"/>
                              <w:szCs w:val="36"/>
                              <w:rtl/>
                              <w:lang w:bidi="ar-SY"/>
                            </w:rPr>
                            <w:t>تمهيد.</w:t>
                          </w:r>
                        </w:p>
                        <w:p w:rsidR="005345A8" w:rsidRPr="00247375" w:rsidRDefault="005345A8" w:rsidP="00247375">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247375">
                            <w:rPr>
                              <w:rFonts w:ascii="Adobe Arabic" w:eastAsia="GE Dinar One" w:hAnsi="Adobe Arabic" w:cs="Adobe Arabic" w:hint="cs"/>
                              <w:color w:val="000000"/>
                              <w:kern w:val="24"/>
                              <w:sz w:val="36"/>
                              <w:szCs w:val="36"/>
                              <w:rtl/>
                              <w:lang w:bidi="ar-SY"/>
                            </w:rPr>
                            <w:t>المقدّمة.</w:t>
                          </w:r>
                        </w:p>
                        <w:p w:rsidR="005345A8" w:rsidRPr="00247375" w:rsidRDefault="005345A8" w:rsidP="00247375">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247375">
                            <w:rPr>
                              <w:rFonts w:ascii="Adobe Arabic" w:eastAsia="GE Dinar One" w:hAnsi="Adobe Arabic" w:cs="Adobe Arabic" w:hint="cs"/>
                              <w:color w:val="000000"/>
                              <w:kern w:val="24"/>
                              <w:sz w:val="36"/>
                              <w:szCs w:val="36"/>
                              <w:rtl/>
                              <w:lang w:bidi="ar-SY"/>
                            </w:rPr>
                            <w:t>نشاط تعارف المشاركين.</w:t>
                          </w:r>
                        </w:p>
                        <w:p w:rsidR="005345A8" w:rsidRPr="00247375" w:rsidRDefault="005345A8" w:rsidP="00247375">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247375">
                            <w:rPr>
                              <w:rFonts w:ascii="Adobe Arabic" w:eastAsia="GE Dinar One" w:hAnsi="Adobe Arabic" w:cs="Adobe Arabic" w:hint="cs"/>
                              <w:color w:val="000000"/>
                              <w:kern w:val="24"/>
                              <w:sz w:val="36"/>
                              <w:szCs w:val="36"/>
                              <w:rtl/>
                              <w:lang w:bidi="ar-SY"/>
                            </w:rPr>
                            <w:t>مشاهدة فيديو تدريبي.</w:t>
                          </w:r>
                        </w:p>
                        <w:p w:rsidR="005345A8" w:rsidRPr="00247375" w:rsidRDefault="005345A8"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color w:val="000000"/>
                              <w:kern w:val="24"/>
                              <w:sz w:val="36"/>
                              <w:szCs w:val="36"/>
                              <w:rtl/>
                              <w:lang w:bidi="ar-SY"/>
                            </w:rPr>
                            <w:t xml:space="preserve">مفهوم الصحة النفسية والمهنية وأهميتها.  </w:t>
                          </w:r>
                        </w:p>
                        <w:p w:rsidR="005345A8" w:rsidRPr="00247375" w:rsidRDefault="005345A8"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color w:val="000000"/>
                              <w:kern w:val="24"/>
                              <w:sz w:val="36"/>
                              <w:szCs w:val="36"/>
                              <w:rtl/>
                              <w:lang w:bidi="ar-SY"/>
                            </w:rPr>
                            <w:t xml:space="preserve">العلاقة بين الصحة النفسية والإنتاجية في العمل.  </w:t>
                          </w:r>
                        </w:p>
                        <w:p w:rsidR="005345A8" w:rsidRPr="00247375" w:rsidRDefault="005345A8"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color w:val="000000"/>
                              <w:kern w:val="24"/>
                              <w:sz w:val="36"/>
                              <w:szCs w:val="36"/>
                              <w:rtl/>
                              <w:lang w:bidi="ar-SY"/>
                            </w:rPr>
                            <w:t xml:space="preserve">علامات الصحة النفسية السليمة في بيئة العمل.  </w:t>
                          </w:r>
                        </w:p>
                        <w:p w:rsidR="005345A8" w:rsidRPr="00247375" w:rsidRDefault="005345A8"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color w:val="000000"/>
                              <w:kern w:val="24"/>
                              <w:sz w:val="36"/>
                              <w:szCs w:val="36"/>
                              <w:rtl/>
                              <w:lang w:bidi="ar-SY"/>
                            </w:rPr>
                            <w:t>تمرين</w:t>
                          </w:r>
                          <w:r w:rsidRPr="00247375">
                            <w:rPr>
                              <w:rFonts w:ascii="Adobe Arabic" w:eastAsia="GE Dinar One" w:hAnsi="Adobe Arabic" w:cs="Adobe Arabic" w:hint="cs"/>
                              <w:color w:val="000000"/>
                              <w:kern w:val="24"/>
                              <w:sz w:val="36"/>
                              <w:szCs w:val="36"/>
                              <w:rtl/>
                              <w:lang w:bidi="ar-SY"/>
                            </w:rPr>
                            <w:t xml:space="preserve"> "</w:t>
                          </w:r>
                          <w:r w:rsidRPr="00247375">
                            <w:rPr>
                              <w:rFonts w:ascii="Adobe Arabic" w:eastAsia="GE Dinar One" w:hAnsi="Adobe Arabic" w:cs="Adobe Arabic"/>
                              <w:color w:val="000000"/>
                              <w:kern w:val="24"/>
                              <w:sz w:val="36"/>
                              <w:szCs w:val="36"/>
                              <w:rtl/>
                              <w:lang w:bidi="ar-SY"/>
                            </w:rPr>
                            <w:t>التعرف على الذات</w:t>
                          </w:r>
                          <w:r w:rsidRPr="00247375">
                            <w:rPr>
                              <w:rFonts w:ascii="Adobe Arabic" w:eastAsia="GE Dinar One" w:hAnsi="Adobe Arabic" w:cs="Adobe Arabic" w:hint="cs"/>
                              <w:color w:val="000000"/>
                              <w:kern w:val="24"/>
                              <w:sz w:val="36"/>
                              <w:szCs w:val="36"/>
                              <w:rtl/>
                              <w:lang w:bidi="ar-SY"/>
                            </w:rPr>
                            <w:t>".</w:t>
                          </w:r>
                        </w:p>
                        <w:p w:rsidR="005345A8" w:rsidRPr="00247375" w:rsidRDefault="005345A8"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color w:val="000000"/>
                              <w:kern w:val="24"/>
                              <w:sz w:val="36"/>
                              <w:szCs w:val="36"/>
                              <w:rtl/>
                              <w:lang w:bidi="ar-SY"/>
                            </w:rPr>
                            <w:t>نشاط</w:t>
                          </w:r>
                          <w:r w:rsidRPr="00247375">
                            <w:rPr>
                              <w:rFonts w:ascii="Adobe Arabic" w:eastAsia="GE Dinar One" w:hAnsi="Adobe Arabic" w:cs="Adobe Arabic" w:hint="cs"/>
                              <w:color w:val="000000"/>
                              <w:kern w:val="24"/>
                              <w:sz w:val="36"/>
                              <w:szCs w:val="36"/>
                              <w:rtl/>
                              <w:lang w:bidi="ar-SY"/>
                            </w:rPr>
                            <w:t xml:space="preserve"> تدريبي "</w:t>
                          </w:r>
                          <w:r w:rsidRPr="00247375">
                            <w:rPr>
                              <w:rFonts w:ascii="Adobe Arabic" w:eastAsia="GE Dinar One" w:hAnsi="Adobe Arabic" w:cs="Adobe Arabic"/>
                              <w:color w:val="000000"/>
                              <w:kern w:val="24"/>
                              <w:sz w:val="36"/>
                              <w:szCs w:val="36"/>
                              <w:rtl/>
                              <w:lang w:bidi="ar-SY"/>
                            </w:rPr>
                            <w:t>قصة نجاح</w:t>
                          </w:r>
                          <w:r w:rsidRPr="00247375">
                            <w:rPr>
                              <w:rFonts w:ascii="Adobe Arabic" w:eastAsia="GE Dinar One" w:hAnsi="Adobe Arabic" w:cs="Adobe Arabic" w:hint="cs"/>
                              <w:color w:val="000000"/>
                              <w:kern w:val="24"/>
                              <w:sz w:val="36"/>
                              <w:szCs w:val="36"/>
                              <w:rtl/>
                              <w:lang w:bidi="ar-SY"/>
                            </w:rPr>
                            <w:t>".</w:t>
                          </w:r>
                        </w:p>
                      </w:txbxContent>
                    </v:textbox>
                  </v:shape>
                </v:group>
                <v:group id="Group 1246116251" o:spid="_x0000_s1061" style="position:absolute;width:63531;height:20540" coordsize="63531,20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3/HMzIAAAA&#10;4wAAAA8AAAAAAAAAAAAAAAAAqgIAAGRycy9kb3ducmV2LnhtbFBLBQYAAAAABAAEAPoAAACfAwAA&#10;AAA=&#10;">
                  <v:shape id="Picture 1246116252" o:spid="_x0000_s1062" type="#_x0000_t75" alt="Calendar " style="position:absolute;left:55460;width:5264;height:5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ztOYPHAAAA4wAAAA8AAABkcnMvZG93bnJldi54bWxET19LwzAQfxf2HcIJvrm0Vcuoy8YoyERh&#10;sG4vezuaMy02l5LErn57Iwg+3u//rbezHcREPvSOFeTLDARx63TPRsH59HK/AhEissbBMSn4pgDb&#10;zeJmjZV2Vz7S1EQjUgiHChV0MY6VlKHtyGJYupE4cR/OW4zp9EZqj9cUbgdZZFkpLfacGjocqe6o&#10;/Wy+rIKHt708mGl12bt3c/RNqBt3qJW6u513zyAizfFf/Od+1Wl+8VjmeVk8FfD7UwJAbn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EztOYPHAAAA4wAAAA8AAAAAAAAAAAAA&#10;AAAAnwIAAGRycy9kb3ducmV2LnhtbFBLBQYAAAAABAAEAPcAAACTAwAAAAA=&#10;">
                    <v:imagedata r:id="rId56" o:title="Calendar " gain="19661f" blacklevel="22938f"/>
                    <v:path arrowok="t"/>
                  </v:shape>
                  <v:shape id="TextBox 34" o:spid="_x0000_s1063" type="#_x0000_t202" style="position:absolute;left:52209;top:10723;width:11322;height:9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IOUcUA&#10;AADjAAAADwAAAGRycy9kb3ducmV2LnhtbERPzUrDQBC+C77DMoI3u0m0QWK3pVSFHnqxxvuQHbPB&#10;7GzITpv07V2h4HG+/1ltZt+rM42xC2wgX2SgiJtgO24N1J/vD8+goiBb7AOTgQtF2Kxvb1ZY2TDx&#10;B52P0qoUwrFCA05kqLSOjSOPcREG4sR9h9GjpHNstR1xSuG+10WWldpjx6nB4UA7R83P8eQNiNht&#10;fqnffNx/zYfXyWXNEmtj7u/m7QsooVn+xVf33qb5xVOZ52WxfIS/nxIAe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wg5RxQAAAOMAAAAPAAAAAAAAAAAAAAAAAJgCAABkcnMv&#10;ZG93bnJldi54bWxQSwUGAAAAAAQABAD1AAAAigMAAAAA&#10;" filled="f" stroked="f">
                    <v:textbox style="mso-fit-shape-to-text:t">
                      <w:txbxContent>
                        <w:p w:rsidR="005345A8" w:rsidRPr="00F01FA2" w:rsidRDefault="005345A8" w:rsidP="005345A8">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TextBox 34" o:spid="_x0000_s1064" type="#_x0000_t202" style="position:absolute;left:24946;top:198;width:24301;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uWJcUA&#10;AADjAAAADwAAAGRycy9kb3ducmV2LnhtbERPzUrDQBC+C77DMkJvdpPQBondltJa6MGLNd6H7JgN&#10;ZmdDdmzSt3cFweN8/7PZzb5XVxpjF9hAvsxAETfBdtwaqN9Pj0+goiBb7AOTgRtF2G3v7zZY2TDx&#10;G10v0qoUwrFCA05kqLSOjSOPcRkG4sR9htGjpHNstR1xSuG+10WWldpjx6nB4UAHR83X5dsbELH7&#10;/Fa/+Hj+mF+Pk8uaNdbGLB7m/TMooVn+xX/us03zi1WZ52WxXsHvTwkAv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K5YlxQAAAOMAAAAPAAAAAAAAAAAAAAAAAJgCAABkcnMv&#10;ZG93bnJldi54bWxQSwUGAAAAAAQABAD1AAAAigMAAAAA&#10;" filled="f" stroked="f">
                    <v:textbox style="mso-fit-shape-to-text:t">
                      <w:txbxContent>
                        <w:p w:rsidR="005345A8" w:rsidRPr="00F01FA2" w:rsidRDefault="005345A8" w:rsidP="005345A8">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1065" type="#_x0000_t202" style="position:absolute;top:12908;width:45669;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czvsUA&#10;AADjAAAADwAAAGRycy9kb3ducmV2LnhtbERPS0vDQBC+C/6HZQre7CbBBIndluIDevBiG+9DdsyG&#10;ZmdDdmzSf+8Kgsf53rPZLX5QF5piH9hAvs5AEbfB9twZaE5v94+goiBbHAKTgStF2G1vbzZY2zDz&#10;B12O0qkUwrFGA05krLWOrSOPcR1G4sR9hcmjpHPqtJ1wTuF+0EWWVdpjz6nB4UjPjtrz8dsbELH7&#10;/Nq8+nj4XN5fZpe1JTbG3K2W/RMooUX+xX/ug03zi4cqz6uiLOH3pwSA3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ZzO+xQAAAOMAAAAPAAAAAAAAAAAAAAAAAJgCAABkcnMv&#10;ZG93bnJldi54bWxQSwUGAAAAAAQABAD1AAAAigMAAAAA&#10;" filled="f" stroked="f">
                    <v:textbox style="mso-fit-shape-to-text:t">
                      <w:txbxContent>
                        <w:p w:rsidR="005345A8" w:rsidRPr="00F01FA2" w:rsidRDefault="005345A8" w:rsidP="005345A8">
                          <w:pPr>
                            <w:jc w:val="center"/>
                            <w:rPr>
                              <w:rFonts w:ascii="Adobe Arabic" w:eastAsia="GE Dinar One" w:hAnsi="Adobe Arabic" w:cs="Adobe Arabic"/>
                              <w:b/>
                              <w:bCs/>
                              <w:kern w:val="24"/>
                              <w:sz w:val="56"/>
                              <w:szCs w:val="56"/>
                              <w:lang w:bidi="ar-SY"/>
                            </w:rPr>
                          </w:pPr>
                          <w:r w:rsidRPr="00247375">
                            <w:rPr>
                              <w:rFonts w:ascii="Adobe Arabic" w:eastAsia="GE Dinar One" w:hAnsi="Adobe Arabic" w:cs="Adobe Arabic"/>
                              <w:b/>
                              <w:bCs/>
                              <w:kern w:val="24"/>
                              <w:sz w:val="56"/>
                              <w:szCs w:val="56"/>
                              <w:rtl/>
                              <w:lang w:bidi="ar-SY"/>
                            </w:rPr>
                            <w:t>مقد</w:t>
                          </w:r>
                          <w:r w:rsidRPr="00247375">
                            <w:rPr>
                              <w:rFonts w:ascii="Adobe Arabic" w:eastAsia="GE Dinar One" w:hAnsi="Adobe Arabic" w:cs="Adobe Arabic" w:hint="cs"/>
                              <w:b/>
                              <w:bCs/>
                              <w:kern w:val="24"/>
                              <w:sz w:val="56"/>
                              <w:szCs w:val="56"/>
                              <w:rtl/>
                              <w:lang w:bidi="ar-SY"/>
                            </w:rPr>
                            <w:t>ّ</w:t>
                          </w:r>
                          <w:r w:rsidRPr="00247375">
                            <w:rPr>
                              <w:rFonts w:ascii="Adobe Arabic" w:eastAsia="GE Dinar One" w:hAnsi="Adobe Arabic" w:cs="Adobe Arabic"/>
                              <w:b/>
                              <w:bCs/>
                              <w:kern w:val="24"/>
                              <w:sz w:val="56"/>
                              <w:szCs w:val="56"/>
                              <w:rtl/>
                              <w:lang w:bidi="ar-SY"/>
                            </w:rPr>
                            <w:t>مة في الصحة النفسية والمهنية</w:t>
                          </w:r>
                        </w:p>
                      </w:txbxContent>
                    </v:textbox>
                  </v:shape>
                </v:group>
              </v:group>
            </w:pict>
          </mc:Fallback>
        </mc:AlternateContent>
      </w:r>
    </w:p>
    <w:p w:rsidR="00E52299" w:rsidRPr="001C11A3" w:rsidRDefault="00E52299" w:rsidP="00E52299">
      <w:pPr>
        <w:pStyle w:val="ListParagraph"/>
        <w:spacing w:line="360" w:lineRule="auto"/>
        <w:rPr>
          <w:rFonts w:ascii="Adobe Arabic" w:hAnsi="Adobe Arabic" w:cs="Adobe Arabic"/>
          <w:b/>
          <w:bCs/>
          <w:color w:val="002060"/>
          <w:sz w:val="48"/>
          <w:szCs w:val="36"/>
          <w:rtl/>
        </w:rPr>
      </w:pPr>
    </w:p>
    <w:tbl>
      <w:tblPr>
        <w:tblStyle w:val="TableGrid"/>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958"/>
        <w:gridCol w:w="3433"/>
        <w:gridCol w:w="1099"/>
      </w:tblGrid>
      <w:tr w:rsidR="00F01FA2" w:rsidRPr="00707A32" w:rsidTr="005345A8">
        <w:tc>
          <w:tcPr>
            <w:tcW w:w="5000" w:type="pct"/>
            <w:gridSpan w:val="3"/>
            <w:tcBorders>
              <w:left w:val="single" w:sz="4" w:space="0" w:color="168489"/>
              <w:right w:val="single" w:sz="4" w:space="0" w:color="168489"/>
            </w:tcBorders>
            <w:shd w:val="clear" w:color="auto" w:fill="F2F2F2" w:themeFill="background1" w:themeFillShade="F2"/>
          </w:tcPr>
          <w:p w:rsidR="00F01FA2" w:rsidRPr="00781A2F" w:rsidRDefault="00F01FA2" w:rsidP="005345A8">
            <w:pPr>
              <w:pStyle w:val="bold"/>
              <w:jc w:val="center"/>
              <w:rPr>
                <w:sz w:val="40"/>
                <w:szCs w:val="40"/>
                <w:rtl/>
                <w:lang w:bidi="ar-SY"/>
              </w:rPr>
            </w:pPr>
            <w:r w:rsidRPr="00F01FA2">
              <w:rPr>
                <w:rFonts w:hint="cs"/>
                <w:color w:val="000000" w:themeColor="text1"/>
                <w:sz w:val="40"/>
                <w:szCs w:val="40"/>
                <w:rtl/>
                <w:lang w:bidi="ar-SY"/>
              </w:rPr>
              <w:t>خطة عمل الجلسة التدريبية</w:t>
            </w:r>
          </w:p>
        </w:tc>
      </w:tr>
      <w:tr w:rsidR="00F01FA2" w:rsidRPr="00F01FA2" w:rsidTr="005345A8">
        <w:tc>
          <w:tcPr>
            <w:tcW w:w="2612" w:type="pct"/>
            <w:tcBorders>
              <w:left w:val="single" w:sz="4" w:space="0" w:color="168489"/>
              <w:right w:val="single" w:sz="4" w:space="0" w:color="168489"/>
            </w:tcBorders>
            <w:shd w:val="clear" w:color="auto" w:fill="auto"/>
          </w:tcPr>
          <w:p w:rsidR="00F01FA2" w:rsidRDefault="00F01FA2" w:rsidP="005345A8">
            <w:pPr>
              <w:pStyle w:val="bold"/>
              <w:jc w:val="center"/>
              <w:rPr>
                <w:color w:val="168489"/>
                <w:sz w:val="40"/>
                <w:szCs w:val="40"/>
                <w:rtl/>
                <w:lang w:bidi="ar-EG"/>
              </w:rPr>
            </w:pPr>
            <w:r>
              <w:rPr>
                <w:noProof/>
              </w:rPr>
              <w:drawing>
                <wp:inline distT="0" distB="0" distL="0" distR="0" wp14:anchorId="5F711F69" wp14:editId="11CEDDC8">
                  <wp:extent cx="417155" cy="417165"/>
                  <wp:effectExtent l="0" t="0" r="2540" b="2540"/>
                  <wp:docPr id="1465698210" name="Picture 1465698210"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57"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rsidR="00F01FA2" w:rsidRPr="00F01FA2" w:rsidRDefault="00F01FA2" w:rsidP="005345A8">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rsidR="00F01FA2" w:rsidRDefault="00F01FA2" w:rsidP="005345A8">
            <w:pPr>
              <w:pStyle w:val="bold"/>
              <w:jc w:val="center"/>
              <w:rPr>
                <w:color w:val="168489"/>
                <w:sz w:val="40"/>
                <w:szCs w:val="40"/>
                <w:rtl/>
                <w:lang w:bidi="ar-EG"/>
              </w:rPr>
            </w:pPr>
            <w:r>
              <w:rPr>
                <w:noProof/>
              </w:rPr>
              <w:drawing>
                <wp:inline distT="0" distB="0" distL="0" distR="0" wp14:anchorId="481F04F1" wp14:editId="690D6FBC">
                  <wp:extent cx="371475" cy="400050"/>
                  <wp:effectExtent l="0" t="0" r="9525" b="0"/>
                  <wp:docPr id="1465698211" name="Picture 1465698211"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8"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rsidR="00F01FA2" w:rsidRPr="00F01FA2" w:rsidRDefault="00162D45" w:rsidP="005345A8">
            <w:pPr>
              <w:pStyle w:val="bold"/>
              <w:jc w:val="center"/>
              <w:rPr>
                <w:color w:val="168489"/>
                <w:sz w:val="40"/>
                <w:szCs w:val="40"/>
                <w:rtl/>
                <w:lang w:bidi="ar-EG"/>
              </w:rPr>
            </w:pPr>
            <w:bookmarkStart w:id="0" w:name="_Hlk178353506"/>
            <w:r w:rsidRPr="00162D45">
              <w:rPr>
                <w:color w:val="168489"/>
                <w:sz w:val="40"/>
                <w:szCs w:val="40"/>
                <w:rtl/>
                <w:lang w:bidi="ar-EG"/>
              </w:rPr>
              <w:t>منهجيّات التدريب</w:t>
            </w:r>
            <w:bookmarkEnd w:id="0"/>
          </w:p>
        </w:tc>
        <w:tc>
          <w:tcPr>
            <w:tcW w:w="579" w:type="pct"/>
            <w:tcBorders>
              <w:left w:val="single" w:sz="4" w:space="0" w:color="168489"/>
              <w:right w:val="single" w:sz="4" w:space="0" w:color="168489"/>
            </w:tcBorders>
            <w:shd w:val="clear" w:color="auto" w:fill="auto"/>
          </w:tcPr>
          <w:p w:rsidR="00F01FA2" w:rsidRPr="00F01FA2" w:rsidRDefault="00F01FA2" w:rsidP="005345A8">
            <w:pPr>
              <w:pStyle w:val="bold"/>
              <w:bidi w:val="0"/>
              <w:jc w:val="center"/>
              <w:rPr>
                <w:color w:val="168489"/>
                <w:sz w:val="40"/>
                <w:szCs w:val="40"/>
                <w:rtl/>
                <w:lang w:bidi="ar-EG"/>
              </w:rPr>
            </w:pPr>
            <w:r w:rsidRPr="00595B2E">
              <w:rPr>
                <w:noProof/>
              </w:rPr>
              <w:drawing>
                <wp:inline distT="0" distB="0" distL="0" distR="0" wp14:anchorId="43846580" wp14:editId="4936B00C">
                  <wp:extent cx="286893" cy="286893"/>
                  <wp:effectExtent l="0" t="0" r="0" b="0"/>
                  <wp:docPr id="1465698212" name="Picture 1465698212"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9"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rsidTr="005345A8">
        <w:tc>
          <w:tcPr>
            <w:tcW w:w="2612" w:type="pct"/>
            <w:tcBorders>
              <w:left w:val="single" w:sz="4" w:space="0" w:color="168489"/>
              <w:right w:val="single" w:sz="4" w:space="0" w:color="168489"/>
            </w:tcBorders>
            <w:vAlign w:val="center"/>
          </w:tcPr>
          <w:p w:rsidR="00247375" w:rsidRPr="00247375" w:rsidRDefault="00247375" w:rsidP="00247375">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247375">
              <w:rPr>
                <w:rFonts w:ascii="Adobe Arabic" w:eastAsia="Calibri" w:hAnsi="Adobe Arabic" w:cs="Adobe Arabic" w:hint="cs"/>
                <w:color w:val="0D0D0D" w:themeColor="text1" w:themeTint="F2"/>
                <w:sz w:val="32"/>
                <w:szCs w:val="32"/>
                <w:rtl/>
                <w:lang w:bidi="ar-EG"/>
              </w:rPr>
              <w:t>المقدّمة.</w:t>
            </w:r>
          </w:p>
          <w:p w:rsidR="00247375" w:rsidRPr="00247375" w:rsidRDefault="00247375" w:rsidP="00247375">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247375">
              <w:rPr>
                <w:rFonts w:ascii="Adobe Arabic" w:eastAsia="Calibri" w:hAnsi="Adobe Arabic" w:cs="Adobe Arabic" w:hint="cs"/>
                <w:color w:val="0D0D0D" w:themeColor="text1" w:themeTint="F2"/>
                <w:sz w:val="32"/>
                <w:szCs w:val="32"/>
                <w:rtl/>
                <w:lang w:bidi="ar-EG"/>
              </w:rPr>
              <w:t>مشاهدة فيديو تدريبي.</w:t>
            </w:r>
          </w:p>
          <w:p w:rsidR="00247375" w:rsidRPr="00247375" w:rsidRDefault="00247375" w:rsidP="00247375">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sidRPr="00247375">
              <w:rPr>
                <w:rFonts w:ascii="Adobe Arabic" w:eastAsia="Calibri" w:hAnsi="Adobe Arabic" w:cs="Adobe Arabic"/>
                <w:color w:val="0D0D0D" w:themeColor="text1" w:themeTint="F2"/>
                <w:sz w:val="32"/>
                <w:szCs w:val="32"/>
                <w:rtl/>
                <w:lang w:bidi="ar-EG"/>
              </w:rPr>
              <w:t xml:space="preserve">مفهوم الصحة النفسية والمهنية وأهميتها.  </w:t>
            </w:r>
          </w:p>
          <w:p w:rsidR="00247375" w:rsidRPr="00247375" w:rsidRDefault="00247375" w:rsidP="00247375">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sidRPr="00247375">
              <w:rPr>
                <w:rFonts w:ascii="Adobe Arabic" w:eastAsia="Calibri" w:hAnsi="Adobe Arabic" w:cs="Adobe Arabic"/>
                <w:color w:val="0D0D0D" w:themeColor="text1" w:themeTint="F2"/>
                <w:sz w:val="32"/>
                <w:szCs w:val="32"/>
                <w:rtl/>
                <w:lang w:bidi="ar-EG"/>
              </w:rPr>
              <w:t xml:space="preserve">العلاقة بين الصحة النفسية والإنتاجية في العمل.  </w:t>
            </w:r>
          </w:p>
          <w:p w:rsidR="00F01FA2" w:rsidRPr="00247375" w:rsidRDefault="00247375" w:rsidP="00247375">
            <w:pPr>
              <w:pStyle w:val="ListParagraph"/>
              <w:numPr>
                <w:ilvl w:val="0"/>
                <w:numId w:val="8"/>
              </w:numPr>
              <w:spacing w:after="0" w:line="276" w:lineRule="auto"/>
              <w:jc w:val="lowKashida"/>
              <w:rPr>
                <w:rFonts w:ascii="Sakkal Majalla" w:hAnsi="Sakkal Majalla" w:cs="Sakkal Majalla"/>
                <w:sz w:val="32"/>
                <w:szCs w:val="32"/>
                <w:rtl/>
              </w:rPr>
            </w:pPr>
            <w:r w:rsidRPr="00247375">
              <w:rPr>
                <w:rFonts w:ascii="Adobe Arabic" w:eastAsia="Calibri" w:hAnsi="Adobe Arabic" w:cs="Adobe Arabic"/>
                <w:color w:val="0D0D0D" w:themeColor="text1" w:themeTint="F2"/>
                <w:sz w:val="32"/>
                <w:szCs w:val="32"/>
                <w:rtl/>
                <w:lang w:bidi="ar-EG"/>
              </w:rPr>
              <w:t>علامات الصحة النفسية السليمة في بيئة العمل.</w:t>
            </w:r>
            <w:r w:rsidRPr="00A16CF7">
              <w:rPr>
                <w:rFonts w:ascii="Sakkal Majalla" w:hAnsi="Sakkal Majalla" w:cs="Sakkal Majalla"/>
                <w:sz w:val="32"/>
                <w:szCs w:val="32"/>
                <w:rtl/>
              </w:rPr>
              <w:t xml:space="preserve"> </w:t>
            </w:r>
          </w:p>
        </w:tc>
        <w:tc>
          <w:tcPr>
            <w:tcW w:w="1809" w:type="pct"/>
            <w:tcBorders>
              <w:left w:val="single" w:sz="4" w:space="0" w:color="168489"/>
              <w:right w:val="single" w:sz="4" w:space="0" w:color="168489"/>
            </w:tcBorders>
            <w:vAlign w:val="center"/>
          </w:tcPr>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استخدام فيديوهات تدريبية.</w:t>
            </w:r>
          </w:p>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rsidR="00F01FA2" w:rsidRPr="00781A2F" w:rsidRDefault="00162D45" w:rsidP="00162D45">
            <w:pPr>
              <w:pStyle w:val="ListParagraph"/>
              <w:numPr>
                <w:ilvl w:val="0"/>
                <w:numId w:val="8"/>
              </w:numPr>
              <w:spacing w:after="0" w:line="240" w:lineRule="auto"/>
              <w:jc w:val="lowKashida"/>
              <w:rPr>
                <w:rFonts w:ascii="Adobe Arabic" w:eastAsia="Calibri" w:hAnsi="Adobe Arabic" w:cs="Adobe Arabic"/>
                <w:color w:val="0D0D0D" w:themeColor="text1" w:themeTint="F2"/>
                <w:sz w:val="36"/>
                <w:szCs w:val="36"/>
                <w:rtl/>
                <w:lang w:bidi="ar-EG"/>
              </w:rPr>
            </w:pPr>
            <w:r w:rsidRPr="00162D45">
              <w:rPr>
                <w:rFonts w:ascii="Adobe Arabic" w:eastAsia="Calibri" w:hAnsi="Adobe Arabic" w:cs="Adobe Arabic"/>
                <w:color w:val="0D0D0D" w:themeColor="text1" w:themeTint="F2"/>
                <w:sz w:val="32"/>
                <w:szCs w:val="32"/>
                <w:rtl/>
                <w:lang w:bidi="ar-EG"/>
              </w:rPr>
              <w:t>تنفيذ أنشطة تعاونيّة.</w:t>
            </w:r>
          </w:p>
        </w:tc>
        <w:tc>
          <w:tcPr>
            <w:tcW w:w="579" w:type="pct"/>
            <w:tcBorders>
              <w:left w:val="single" w:sz="4" w:space="0" w:color="168489"/>
              <w:right w:val="single" w:sz="4" w:space="0" w:color="168489"/>
            </w:tcBorders>
            <w:vAlign w:val="center"/>
          </w:tcPr>
          <w:p w:rsidR="00F01FA2" w:rsidRPr="00F01FA2" w:rsidRDefault="00F01FA2" w:rsidP="005345A8">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rsidR="00F01FA2" w:rsidRDefault="00F9007F" w:rsidP="00BD5495">
      <w:pPr>
        <w:spacing w:after="160" w:line="259" w:lineRule="auto"/>
        <w:jc w:val="left"/>
        <w:rPr>
          <w:rFonts w:cs="PT Bold Heading"/>
          <w:sz w:val="52"/>
          <w:szCs w:val="56"/>
          <w:rtl/>
        </w:rPr>
      </w:pPr>
      <w:r>
        <w:rPr>
          <w:rFonts w:cs="PT Bold Heading"/>
          <w:noProof/>
          <w:sz w:val="52"/>
          <w:szCs w:val="56"/>
          <w:rtl/>
        </w:rPr>
        <w:t xml:space="preserve"> </w:t>
      </w:r>
    </w:p>
    <w:p w:rsidR="00D6039A" w:rsidRDefault="00E52299" w:rsidP="00F01FA2">
      <w:pPr>
        <w:spacing w:after="160" w:line="259" w:lineRule="auto"/>
        <w:jc w:val="left"/>
        <w:rPr>
          <w:rFonts w:cs="PT Bold Heading"/>
          <w:sz w:val="52"/>
          <w:szCs w:val="56"/>
          <w:lang w:bidi="ar-EG"/>
        </w:rPr>
      </w:pPr>
      <w:r>
        <w:rPr>
          <w:rFonts w:cs="PT Bold Heading"/>
          <w:sz w:val="52"/>
          <w:szCs w:val="56"/>
          <w:rtl/>
        </w:rPr>
        <w:br w:type="page"/>
      </w:r>
    </w:p>
    <w:p w:rsidR="00986395" w:rsidRDefault="00A3722A" w:rsidP="00A25AD3">
      <w:pPr>
        <w:spacing w:after="160" w:line="259" w:lineRule="auto"/>
        <w:ind w:left="720"/>
        <w:rPr>
          <w:rFonts w:ascii="Adobe Arabic" w:hAnsi="Adobe Arabic" w:cs="Adobe Arabic"/>
          <w:sz w:val="48"/>
          <w:szCs w:val="52"/>
          <w:rtl/>
          <w:lang w:bidi="ar-SY"/>
        </w:rPr>
      </w:pPr>
      <w:bookmarkStart w:id="1" w:name="_Hlk139742074"/>
      <w:r w:rsidRPr="00A3722A">
        <w:rPr>
          <w:rFonts w:ascii="Adobe Arabic" w:hAnsi="Adobe Arabic" w:cs="Adobe Arabic"/>
          <w:noProof/>
          <w:sz w:val="48"/>
          <w:szCs w:val="52"/>
        </w:rPr>
        <w:lastRenderedPageBreak/>
        <mc:AlternateContent>
          <mc:Choice Requires="wpg">
            <w:drawing>
              <wp:inline distT="0" distB="0" distL="0" distR="0" wp14:anchorId="520CA050" wp14:editId="496F02BD">
                <wp:extent cx="5659911" cy="802560"/>
                <wp:effectExtent l="0" t="0" r="0" b="0"/>
                <wp:docPr id="388507675" name="Group 42"/>
                <wp:cNvGraphicFramePr/>
                <a:graphic xmlns:a="http://schemas.openxmlformats.org/drawingml/2006/main">
                  <a:graphicData uri="http://schemas.microsoft.com/office/word/2010/wordprocessingGroup">
                    <wpg:wgp>
                      <wpg:cNvGrpSpPr/>
                      <wpg:grpSpPr>
                        <a:xfrm>
                          <a:off x="0" y="0"/>
                          <a:ext cx="5659911" cy="802560"/>
                          <a:chOff x="0" y="0"/>
                          <a:chExt cx="5659911" cy="802560"/>
                        </a:xfrm>
                      </wpg:grpSpPr>
                      <pic:pic xmlns:pic="http://schemas.openxmlformats.org/drawingml/2006/picture">
                        <pic:nvPicPr>
                          <pic:cNvPr id="388507676" name="Picture 388507676" descr="Learning"/>
                          <pic:cNvPicPr>
                            <a:picLocks noChangeAspect="1" noChangeArrowheads="1"/>
                          </pic:cNvPicPr>
                        </pic:nvPicPr>
                        <pic:blipFill>
                          <a:blip r:embed="rId60">
                            <a:grayscl/>
                            <a:extLst>
                              <a:ext uri="{28A0092B-C50C-407E-A947-70E740481C1C}">
                                <a14:useLocalDpi xmlns:a14="http://schemas.microsoft.com/office/drawing/2010/main" val="0"/>
                              </a:ext>
                            </a:extLst>
                          </a:blip>
                          <a:srcRect/>
                          <a:stretch>
                            <a:fillRect/>
                          </a:stretch>
                        </pic:blipFill>
                        <pic:spPr bwMode="auto">
                          <a:xfrm>
                            <a:off x="4857351" y="0"/>
                            <a:ext cx="802560" cy="802560"/>
                          </a:xfrm>
                          <a:prstGeom prst="rect">
                            <a:avLst/>
                          </a:prstGeom>
                          <a:noFill/>
                          <a:extLst>
                            <a:ext uri="{909E8E84-426E-40DD-AFC4-6F175D3DCCD1}">
                              <a14:hiddenFill xmlns:a14="http://schemas.microsoft.com/office/drawing/2010/main">
                                <a:solidFill>
                                  <a:srgbClr val="FFFFFF"/>
                                </a:solidFill>
                              </a14:hiddenFill>
                            </a:ext>
                          </a:extLst>
                        </pic:spPr>
                      </pic:pic>
                      <wps:wsp>
                        <wps:cNvPr id="388507677" name="TextBox 32"/>
                        <wps:cNvSpPr txBox="1"/>
                        <wps:spPr>
                          <a:xfrm>
                            <a:off x="0" y="239457"/>
                            <a:ext cx="4518025" cy="428814"/>
                          </a:xfrm>
                          <a:prstGeom prst="rect">
                            <a:avLst/>
                          </a:prstGeom>
                          <a:noFill/>
                        </wps:spPr>
                        <wps:txbx>
                          <w:txbxContent>
                            <w:p w:rsidR="005345A8" w:rsidRDefault="005345A8" w:rsidP="00A3722A">
                              <w:pPr>
                                <w:rPr>
                                  <w:rFonts w:ascii="Adobe Arabic" w:eastAsia="Times New Roman" w:hAnsi="Adobe Arabic" w:cs="Adobe Arabic"/>
                                  <w:b/>
                                  <w:bCs/>
                                  <w:color w:val="168489"/>
                                  <w:kern w:val="24"/>
                                  <w:sz w:val="48"/>
                                  <w:szCs w:val="48"/>
                                  <w:lang w:bidi="ar-SY"/>
                                </w:rPr>
                              </w:pPr>
                              <w:hyperlink r:id="rId61" w:history="1">
                                <w:r w:rsidRPr="005345A8">
                                  <w:rPr>
                                    <w:rStyle w:val="Hyperlink"/>
                                    <w:rFonts w:ascii="Adobe Arabic" w:eastAsia="Times New Roman" w:hAnsi="Adobe Arabic" w:cs="Adobe Arabic"/>
                                    <w:b/>
                                    <w:bCs/>
                                    <w:kern w:val="24"/>
                                    <w:sz w:val="48"/>
                                    <w:szCs w:val="48"/>
                                    <w:rtl/>
                                    <w:lang w:bidi="ar-SY"/>
                                  </w:rPr>
                                  <w:t>ما</w:t>
                                </w:r>
                                <w:r w:rsidRPr="005345A8">
                                  <w:rPr>
                                    <w:rStyle w:val="Hyperlink"/>
                                    <w:rFonts w:ascii="Adobe Arabic" w:eastAsia="Times New Roman" w:hAnsi="Adobe Arabic" w:cs="Adobe Arabic" w:hint="cs"/>
                                    <w:b/>
                                    <w:bCs/>
                                    <w:kern w:val="24"/>
                                    <w:sz w:val="48"/>
                                    <w:szCs w:val="48"/>
                                    <w:rtl/>
                                    <w:lang w:bidi="ar-SY"/>
                                  </w:rPr>
                                  <w:t xml:space="preserve"> </w:t>
                                </w:r>
                                <w:r w:rsidRPr="005345A8">
                                  <w:rPr>
                                    <w:rStyle w:val="Hyperlink"/>
                                    <w:rFonts w:ascii="Adobe Arabic" w:eastAsia="Times New Roman" w:hAnsi="Adobe Arabic" w:cs="Adobe Arabic"/>
                                    <w:b/>
                                    <w:bCs/>
                                    <w:kern w:val="24"/>
                                    <w:sz w:val="48"/>
                                    <w:szCs w:val="48"/>
                                    <w:rtl/>
                                    <w:lang w:bidi="ar-SY"/>
                                  </w:rPr>
                                  <w:t>هي توقعاتك من هذا الدورة التدريبي؟</w:t>
                                </w:r>
                              </w:hyperlink>
                              <w:r>
                                <w:rPr>
                                  <w:rFonts w:ascii="Adobe Arabic" w:eastAsia="Times New Roman" w:hAnsi="Adobe Arabic" w:cs="Adobe Arabic"/>
                                  <w:b/>
                                  <w:bCs/>
                                  <w:color w:val="168489"/>
                                  <w:kern w:val="24"/>
                                  <w:sz w:val="48"/>
                                  <w:szCs w:val="48"/>
                                  <w:rtl/>
                                  <w:lang w:bidi="ar-SY"/>
                                </w:rPr>
                                <w:t xml:space="preserve"> </w:t>
                              </w:r>
                            </w:p>
                          </w:txbxContent>
                        </wps:txbx>
                        <wps:bodyPr wrap="square">
                          <a:noAutofit/>
                        </wps:bodyPr>
                      </wps:wsp>
                    </wpg:wgp>
                  </a:graphicData>
                </a:graphic>
              </wp:inline>
            </w:drawing>
          </mc:Choice>
          <mc:Fallback>
            <w:pict>
              <v:group id="Group 42" o:spid="_x0000_s1066" style="width:445.65pt;height:63.2pt;mso-position-horizontal-relative:char;mso-position-vertical-relative:line" coordsize="56599,8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">
                <v:shape id="Picture 388507676" o:spid="_x0000_s1067" type="#_x0000_t75" alt="Learning" style="position:absolute;left:48573;width:8026;height:80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pu2iHKAAAA4gAAAA8AAABkcnMvZG93bnJldi54bWxEj09LAzEUxO9Cv0N4BW82scXtujYtpfgP&#10;3INWvT82r5vQzcuyie367Y0geBxm5jfMajP6TpxoiC6whuuZAkHcBOO41fDx/nBVgogJ2WAXmDR8&#10;U4TNenKxwsqEM7/RaZ9akSEcK9RgU+orKWNjyWOchZ44e4cweExZDq00A54z3HdyrlQhPTrOCxZ7&#10;2llqjvsvr+GzLtXR1Xhf3C6e7OHlsXbb10bry+m4vQORaEz/4b/2s9GwKMsbtSyWBfxeyndArn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Fpu2iHKAAAA4gAAAA8AAAAAAAAA&#10;AAAAAAAAnwIAAGRycy9kb3ducmV2LnhtbFBLBQYAAAAABAAEAPcAAACWAwAAAAA=&#10;">
                  <v:imagedata r:id="rId62" o:title="Learning" grayscale="t"/>
                </v:shape>
                <v:shape id="TextBox 32" o:spid="_x0000_s1068" type="#_x0000_t202" style="position:absolute;top:2394;width:45180;height:4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MIUckA&#10;AADiAAAADwAAAGRycy9kb3ducmV2LnhtbESPQWvCQBSE74X+h+UVvNXdajUxdRWxFDxVaqvg7ZF9&#10;JsHs25DdmvjvXaHQ4zAz3zDzZW9rcaHWV441vAwVCOLcmYoLDT/fH88pCB+QDdaOScOVPCwXjw9z&#10;zIzr+Isuu1CICGGfoYYyhCaT0uclWfRD1xBH7+RaiyHKtpCmxS7CbS1HSk2lxYrjQokNrUvKz7tf&#10;q2H/eToeXtW2eLeTpnO9kmxnUuvBU796AxGoD//hv/bGaBin6UQl0ySB+6V4B+TiB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MMIUckAAADiAAAADwAAAAAAAAAAAAAAAACYAgAA&#10;ZHJzL2Rvd25yZXYueG1sUEsFBgAAAAAEAAQA9QAAAI4DAAAAAA==&#10;" filled="f" stroked="f">
                  <v:textbox>
                    <w:txbxContent>
                      <w:p w:rsidR="005345A8" w:rsidRDefault="005345A8" w:rsidP="00A3722A">
                        <w:pPr>
                          <w:rPr>
                            <w:rFonts w:ascii="Adobe Arabic" w:eastAsia="Times New Roman" w:hAnsi="Adobe Arabic" w:cs="Adobe Arabic"/>
                            <w:b/>
                            <w:bCs/>
                            <w:color w:val="168489"/>
                            <w:kern w:val="24"/>
                            <w:sz w:val="48"/>
                            <w:szCs w:val="48"/>
                            <w:lang w:bidi="ar-SY"/>
                          </w:rPr>
                        </w:pPr>
                        <w:hyperlink r:id="rId63" w:history="1">
                          <w:r w:rsidRPr="005345A8">
                            <w:rPr>
                              <w:rStyle w:val="Hyperlink"/>
                              <w:rFonts w:ascii="Adobe Arabic" w:eastAsia="Times New Roman" w:hAnsi="Adobe Arabic" w:cs="Adobe Arabic"/>
                              <w:b/>
                              <w:bCs/>
                              <w:kern w:val="24"/>
                              <w:sz w:val="48"/>
                              <w:szCs w:val="48"/>
                              <w:rtl/>
                              <w:lang w:bidi="ar-SY"/>
                            </w:rPr>
                            <w:t>ما</w:t>
                          </w:r>
                          <w:r w:rsidRPr="005345A8">
                            <w:rPr>
                              <w:rStyle w:val="Hyperlink"/>
                              <w:rFonts w:ascii="Adobe Arabic" w:eastAsia="Times New Roman" w:hAnsi="Adobe Arabic" w:cs="Adobe Arabic" w:hint="cs"/>
                              <w:b/>
                              <w:bCs/>
                              <w:kern w:val="24"/>
                              <w:sz w:val="48"/>
                              <w:szCs w:val="48"/>
                              <w:rtl/>
                              <w:lang w:bidi="ar-SY"/>
                            </w:rPr>
                            <w:t xml:space="preserve"> </w:t>
                          </w:r>
                          <w:r w:rsidRPr="005345A8">
                            <w:rPr>
                              <w:rStyle w:val="Hyperlink"/>
                              <w:rFonts w:ascii="Adobe Arabic" w:eastAsia="Times New Roman" w:hAnsi="Adobe Arabic" w:cs="Adobe Arabic"/>
                              <w:b/>
                              <w:bCs/>
                              <w:kern w:val="24"/>
                              <w:sz w:val="48"/>
                              <w:szCs w:val="48"/>
                              <w:rtl/>
                              <w:lang w:bidi="ar-SY"/>
                            </w:rPr>
                            <w:t>هي توقعاتك من هذا الدورة التدريبي؟</w:t>
                          </w:r>
                        </w:hyperlink>
                        <w:r>
                          <w:rPr>
                            <w:rFonts w:ascii="Adobe Arabic" w:eastAsia="Times New Roman" w:hAnsi="Adobe Arabic" w:cs="Adobe Arabic"/>
                            <w:b/>
                            <w:bCs/>
                            <w:color w:val="168489"/>
                            <w:kern w:val="24"/>
                            <w:sz w:val="48"/>
                            <w:szCs w:val="48"/>
                            <w:rtl/>
                            <w:lang w:bidi="ar-SY"/>
                          </w:rPr>
                          <w:t xml:space="preserve"> </w:t>
                        </w:r>
                      </w:p>
                    </w:txbxContent>
                  </v:textbox>
                </v:shape>
                <w10:wrap anchorx="page"/>
                <w10:anchorlock/>
              </v:group>
            </w:pict>
          </mc:Fallback>
        </mc:AlternateContent>
      </w:r>
    </w:p>
    <w:p w:rsidR="00134CDB" w:rsidRDefault="00134CDB" w:rsidP="00F01FA2">
      <w:pPr>
        <w:spacing w:after="160" w:line="600" w:lineRule="auto"/>
        <w:jc w:val="center"/>
        <w:rPr>
          <w:rFonts w:ascii="Adobe Arabic" w:hAnsi="Adobe Arabic" w:cs="Adobe Arabic"/>
          <w:sz w:val="36"/>
          <w:szCs w:val="40"/>
          <w:lang w:bidi="ar-SY"/>
        </w:rPr>
      </w:pPr>
    </w:p>
    <w:p w:rsidR="00FD0BE5" w:rsidRDefault="00134CDB" w:rsidP="00F01FA2">
      <w:pPr>
        <w:spacing w:after="160" w:line="600" w:lineRule="auto"/>
        <w:jc w:val="center"/>
        <w:rPr>
          <w:rFonts w:ascii="Adobe Arabic" w:hAnsi="Adobe Arabic" w:cs="Adobe Arabic"/>
          <w:sz w:val="36"/>
          <w:szCs w:val="40"/>
          <w:lang w:bidi="ar-SY"/>
        </w:rPr>
      </w:pPr>
      <w:r w:rsidRPr="00134CDB">
        <w:rPr>
          <w:rFonts w:ascii="Adobe Arabic" w:hAnsi="Adobe Arabic" w:cs="Adobe Arabic"/>
          <w:sz w:val="36"/>
          <w:szCs w:val="40"/>
          <w:lang w:bidi="ar-SY"/>
        </w:rPr>
        <w:t>………………………………………………………………………………………………………………………………………………………………………………………………………………………………………………………………………………………………………………………………………………………………………………………………………………………………………………………………………………………………………………………………………………………………………………</w:t>
      </w:r>
    </w:p>
    <w:p w:rsidR="00F01FA2" w:rsidRPr="00134CDB" w:rsidRDefault="00F01FA2" w:rsidP="00F01FA2">
      <w:pPr>
        <w:spacing w:after="160" w:line="600" w:lineRule="auto"/>
        <w:jc w:val="center"/>
        <w:rPr>
          <w:rFonts w:ascii="Adobe Arabic" w:hAnsi="Adobe Arabic" w:cs="Adobe Arabic"/>
          <w:sz w:val="36"/>
          <w:szCs w:val="40"/>
          <w:rtl/>
          <w:lang w:bidi="ar-SY"/>
        </w:rPr>
      </w:pPr>
    </w:p>
    <w:bookmarkEnd w:id="1"/>
    <w:p w:rsidR="00986395" w:rsidRDefault="00C05F04" w:rsidP="00C05F04">
      <w:pPr>
        <w:spacing w:after="160" w:line="259" w:lineRule="auto"/>
        <w:jc w:val="center"/>
        <w:rPr>
          <w:rFonts w:cs="PT Bold Heading"/>
          <w:sz w:val="52"/>
          <w:szCs w:val="56"/>
          <w:rtl/>
          <w:lang w:bidi="ar-EG"/>
        </w:rPr>
      </w:pPr>
      <w:r>
        <w:rPr>
          <w:rFonts w:cs="PT Bold Heading"/>
          <w:noProof/>
          <w:sz w:val="52"/>
          <w:szCs w:val="56"/>
        </w:rPr>
        <w:drawing>
          <wp:inline distT="0" distB="0" distL="0" distR="0" wp14:anchorId="42C8F928" wp14:editId="330B4DF9">
            <wp:extent cx="3131185" cy="1586865"/>
            <wp:effectExtent l="0" t="0" r="0" b="0"/>
            <wp:docPr id="388507679" name="Picture 388507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64">
                      <a:extLst>
                        <a:ext uri="{28A0092B-C50C-407E-A947-70E740481C1C}">
                          <a14:useLocalDpi xmlns:a14="http://schemas.microsoft.com/office/drawing/2010/main" val="0"/>
                        </a:ext>
                      </a:extLst>
                    </a:blip>
                    <a:srcRect t="6161" b="56059"/>
                    <a:stretch/>
                  </pic:blipFill>
                  <pic:spPr bwMode="auto">
                    <a:xfrm>
                      <a:off x="0" y="0"/>
                      <a:ext cx="3131185" cy="1586865"/>
                    </a:xfrm>
                    <a:prstGeom prst="rect">
                      <a:avLst/>
                    </a:prstGeom>
                    <a:noFill/>
                    <a:ln>
                      <a:noFill/>
                    </a:ln>
                    <a:extLst>
                      <a:ext uri="{53640926-AAD7-44D8-BBD7-CCE9431645EC}">
                        <a14:shadowObscured xmlns:a14="http://schemas.microsoft.com/office/drawing/2010/main"/>
                      </a:ext>
                    </a:extLst>
                  </pic:spPr>
                </pic:pic>
              </a:graphicData>
            </a:graphic>
          </wp:inline>
        </w:drawing>
      </w:r>
      <w:r w:rsidR="00986395">
        <w:rPr>
          <w:rFonts w:cs="PT Bold Heading"/>
          <w:sz w:val="52"/>
          <w:szCs w:val="56"/>
          <w:rtl/>
          <w:lang w:bidi="ar-EG"/>
        </w:rPr>
        <w:br w:type="page"/>
      </w:r>
    </w:p>
    <w:p w:rsidR="00F01FA2" w:rsidRDefault="00247375" w:rsidP="00F01FA2">
      <w:pPr>
        <w:bidi w:val="0"/>
        <w:rPr>
          <w:rFonts w:ascii="Sakkal Majalla" w:hAnsi="Sakkal Majalla"/>
          <w:color w:val="002060"/>
          <w:sz w:val="34"/>
          <w:lang w:bidi="ar-SY"/>
        </w:rPr>
      </w:pPr>
      <w:r>
        <w:rPr>
          <w:noProof/>
        </w:rPr>
        <w:lastRenderedPageBreak/>
        <w:drawing>
          <wp:anchor distT="0" distB="0" distL="114300" distR="114300" simplePos="0" relativeHeight="252805120" behindDoc="0" locked="0" layoutInCell="1" allowOverlap="1" wp14:anchorId="6B12DBA7" wp14:editId="09DB15C9">
            <wp:simplePos x="0" y="0"/>
            <wp:positionH relativeFrom="margin">
              <wp:posOffset>3906421</wp:posOffset>
            </wp:positionH>
            <wp:positionV relativeFrom="paragraph">
              <wp:posOffset>47015</wp:posOffset>
            </wp:positionV>
            <wp:extent cx="1313889" cy="1313889"/>
            <wp:effectExtent l="0" t="0" r="635" b="635"/>
            <wp:wrapNone/>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13889" cy="131388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01FA2" w:rsidRPr="00F01FA2">
        <w:rPr>
          <w:rFonts w:ascii="Sakkal Majalla" w:hAnsi="Sakkal Majalla"/>
          <w:noProof/>
          <w:color w:val="002060"/>
          <w:sz w:val="34"/>
        </w:rPr>
        <mc:AlternateContent>
          <mc:Choice Requires="wpg">
            <w:drawing>
              <wp:inline distT="0" distB="0" distL="0" distR="0" wp14:anchorId="53BB0626" wp14:editId="48E7BE97">
                <wp:extent cx="5239055" cy="1388331"/>
                <wp:effectExtent l="19050" t="19050" r="19050" b="21590"/>
                <wp:docPr id="163" name="Group 10"/>
                <wp:cNvGraphicFramePr/>
                <a:graphic xmlns:a="http://schemas.openxmlformats.org/drawingml/2006/main">
                  <a:graphicData uri="http://schemas.microsoft.com/office/word/2010/wordprocessingGroup">
                    <wpg:wgp>
                      <wpg:cNvGrpSpPr/>
                      <wpg:grpSpPr>
                        <a:xfrm>
                          <a:off x="0" y="0"/>
                          <a:ext cx="5239055" cy="1388331"/>
                          <a:chOff x="973794" y="0"/>
                          <a:chExt cx="5647938" cy="1388331"/>
                        </a:xfrm>
                        <a:noFill/>
                      </wpg:grpSpPr>
                      <wps:wsp>
                        <wps:cNvPr id="164" name="Rectangle 164"/>
                        <wps:cNvSpPr/>
                        <wps:spPr>
                          <a:xfrm>
                            <a:off x="973794" y="0"/>
                            <a:ext cx="5647938" cy="1388331"/>
                          </a:xfrm>
                          <a:prstGeom prst="rect">
                            <a:avLst/>
                          </a:prstGeom>
                          <a:grpFill/>
                          <a:ln w="28575">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9" name="TextBox 36"/>
                        <wps:cNvSpPr txBox="1"/>
                        <wps:spPr>
                          <a:xfrm>
                            <a:off x="1305515" y="316344"/>
                            <a:ext cx="4178935" cy="377825"/>
                          </a:xfrm>
                          <a:prstGeom prst="rect">
                            <a:avLst/>
                          </a:prstGeom>
                          <a:grpFill/>
                        </wps:spPr>
                        <wps:txbx>
                          <w:txbxContent>
                            <w:p w:rsidR="005345A8" w:rsidRPr="00247375" w:rsidRDefault="005345A8" w:rsidP="00247375">
                              <w:pPr>
                                <w:jc w:val="center"/>
                                <w:rPr>
                                  <w:rFonts w:ascii="Adobe Arabic" w:eastAsia="Calibri" w:hAnsi="Adobe Arabic" w:cs="Adobe Arabic"/>
                                  <w:b/>
                                  <w:bCs/>
                                  <w:color w:val="168489"/>
                                  <w:kern w:val="24"/>
                                  <w:sz w:val="36"/>
                                  <w:szCs w:val="36"/>
                                  <w:rtl/>
                                  <w:lang w:bidi="ar-SY"/>
                                </w:rPr>
                              </w:pPr>
                              <w:r w:rsidRPr="00247375">
                                <w:rPr>
                                  <w:rFonts w:ascii="Adobe Arabic" w:eastAsia="Calibri" w:hAnsi="Adobe Arabic" w:cs="Adobe Arabic" w:hint="cs"/>
                                  <w:b/>
                                  <w:bCs/>
                                  <w:color w:val="168489"/>
                                  <w:kern w:val="24"/>
                                  <w:sz w:val="36"/>
                                  <w:szCs w:val="36"/>
                                  <w:rtl/>
                                  <w:lang w:bidi="ar-SY"/>
                                </w:rPr>
                                <w:t>الصحة النفسية في بيئة العمل</w:t>
                              </w:r>
                            </w:p>
                            <w:p w:rsidR="005345A8" w:rsidRDefault="005345A8" w:rsidP="00F01FA2">
                              <w:pPr>
                                <w:jc w:val="center"/>
                                <w:rPr>
                                  <w:rFonts w:ascii="Adobe Arabic" w:eastAsia="Calibri" w:hAnsi="Adobe Arabic" w:cs="Adobe Arabic"/>
                                  <w:b/>
                                  <w:bCs/>
                                  <w:color w:val="168489"/>
                                  <w:kern w:val="24"/>
                                  <w:sz w:val="36"/>
                                  <w:szCs w:val="36"/>
                                  <w:lang w:bidi="ar-SY"/>
                                </w:rPr>
                              </w:pPr>
                            </w:p>
                          </w:txbxContent>
                        </wps:txbx>
                        <wps:bodyPr wrap="square">
                          <a:noAutofit/>
                        </wps:bodyPr>
                      </wps:wsp>
                      <wps:wsp>
                        <wps:cNvPr id="174" name="TextBox 38"/>
                        <wps:cNvSpPr txBox="1"/>
                        <wps:spPr>
                          <a:xfrm>
                            <a:off x="973811" y="817161"/>
                            <a:ext cx="4833288" cy="417195"/>
                          </a:xfrm>
                          <a:prstGeom prst="rect">
                            <a:avLst/>
                          </a:prstGeom>
                          <a:grpFill/>
                        </wps:spPr>
                        <wps:txbx>
                          <w:txbxContent>
                            <w:p w:rsidR="005345A8" w:rsidRPr="00854AF2" w:rsidRDefault="005345A8" w:rsidP="00854AF2">
                              <w:pPr>
                                <w:jc w:val="center"/>
                                <w:rPr>
                                  <w:rStyle w:val="Hyperlink"/>
                                  <w:rFonts w:eastAsia="Calibri"/>
                                  <w:b/>
                                  <w:bCs/>
                                  <w:color w:val="000000"/>
                                  <w:kern w:val="24"/>
                                  <w:u w:val="none"/>
                                  <w:rtl/>
                                </w:rPr>
                              </w:pPr>
                              <w:r w:rsidRPr="00854AF2">
                                <w:rPr>
                                  <w:rStyle w:val="Hyperlink"/>
                                  <w:rFonts w:eastAsia="Calibri" w:hint="cs"/>
                                  <w:b/>
                                  <w:bCs/>
                                  <w:color w:val="000000"/>
                                  <w:kern w:val="24"/>
                                  <w:u w:val="none"/>
                                  <w:rtl/>
                                </w:rPr>
                                <w:t>مشاهدة فيديو تدريبي.</w:t>
                              </w:r>
                            </w:p>
                            <w:p w:rsidR="005345A8" w:rsidRDefault="005345A8" w:rsidP="00F01FA2">
                              <w:pPr>
                                <w:jc w:val="center"/>
                                <w:rPr>
                                  <w:rFonts w:ascii="Sakkal Majalla" w:eastAsia="Calibri" w:hAnsi="Sakkal Majalla"/>
                                  <w:b/>
                                  <w:bCs/>
                                  <w:color w:val="000000"/>
                                  <w:kern w:val="24"/>
                                  <w:sz w:val="32"/>
                                  <w:szCs w:val="32"/>
                                </w:rPr>
                              </w:pPr>
                            </w:p>
                          </w:txbxContent>
                        </wps:txbx>
                        <wps:bodyPr wrap="square">
                          <a:noAutofit/>
                        </wps:bodyPr>
                      </wps:wsp>
                    </wpg:wgp>
                  </a:graphicData>
                </a:graphic>
              </wp:inline>
            </w:drawing>
          </mc:Choice>
          <mc:Fallback>
            <w:pict>
              <v:group id="Group 10" o:spid="_x0000_s1069" style="width:412.5pt;height:109.3pt;mso-position-horizontal-relative:char;mso-position-vertical-relative:line" coordorigin="9737" coordsize="56479,13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">
                <v:rect id="Rectangle 164" o:spid="_x0000_s1070" style="position:absolute;left:9737;width:56480;height:138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v37MEA&#10;AADcAAAADwAAAGRycy9kb3ducmV2LnhtbERPTWsCMRC9F/wPYYReSs1aVGRrFBEETwWtCN6myXSz&#10;uJksO1G3/fVNodDbPN7nLFZ9aNSNOqkjGxiPClDENrqaKwPH9+3zHJQkZIdNZDLwRQKr5eBhgaWL&#10;d97T7ZAqlUNYSjTgU2pLrcV6Ciij2BJn7jN2AVOGXaVdh/ccHhr9UhQzHbDm3OCxpY0nezlcg4Hp&#10;9FSLnP3RWnzrP76fJPmLNeZx2K9fQSXq07/4z71zef5sAr/P5Av08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F79+zBAAAA3AAAAA8AAAAAAAAAAAAAAAAAmAIAAGRycy9kb3du&#10;cmV2LnhtbFBLBQYAAAAABAAEAPUAAACGAwAAAAA=&#10;" filled="f" strokecolor="#168489" strokeweight="2.25pt"/>
                <v:shape id="TextBox 36" o:spid="_x0000_s1071" type="#_x0000_t202" style="position:absolute;left:13055;top:3163;width:41789;height:3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VT3cAA&#10;AADcAAAADwAAAGRycy9kb3ducmV2LnhtbERPTYvCMBC9C/6HMII3TZRV1q5RRFnwpOjuCt6GZmzL&#10;NpPSRFv/vREEb/N4nzNftrYUN6p94VjDaKhAEKfOFJxp+P35HnyC8AHZYOmYNNzJw3LR7cwxMa7h&#10;A92OIRMxhH2CGvIQqkRKn+Zk0Q9dRRy5i6sthgjrTJoamxhuSzlWaiotFhwbcqxonVP6f7xaDX+7&#10;y/n0ofbZxk6qxrVKsp1Jrfu9dvUFIlAb3uKXe2vi/OkMns/EC+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VT3cAAAADcAAAADwAAAAAAAAAAAAAAAACYAgAAZHJzL2Rvd25y&#10;ZXYueG1sUEsFBgAAAAAEAAQA9QAAAIUDAAAAAA==&#10;" filled="f" stroked="f">
                  <v:textbox>
                    <w:txbxContent>
                      <w:p w:rsidR="005345A8" w:rsidRPr="00247375" w:rsidRDefault="005345A8" w:rsidP="00247375">
                        <w:pPr>
                          <w:jc w:val="center"/>
                          <w:rPr>
                            <w:rFonts w:ascii="Adobe Arabic" w:eastAsia="Calibri" w:hAnsi="Adobe Arabic" w:cs="Adobe Arabic"/>
                            <w:b/>
                            <w:bCs/>
                            <w:color w:val="168489"/>
                            <w:kern w:val="24"/>
                            <w:sz w:val="36"/>
                            <w:szCs w:val="36"/>
                            <w:rtl/>
                            <w:lang w:bidi="ar-SY"/>
                          </w:rPr>
                        </w:pPr>
                        <w:r w:rsidRPr="00247375">
                          <w:rPr>
                            <w:rFonts w:ascii="Adobe Arabic" w:eastAsia="Calibri" w:hAnsi="Adobe Arabic" w:cs="Adobe Arabic" w:hint="cs"/>
                            <w:b/>
                            <w:bCs/>
                            <w:color w:val="168489"/>
                            <w:kern w:val="24"/>
                            <w:sz w:val="36"/>
                            <w:szCs w:val="36"/>
                            <w:rtl/>
                            <w:lang w:bidi="ar-SY"/>
                          </w:rPr>
                          <w:t>الصحة النفسية في بيئة العمل</w:t>
                        </w:r>
                      </w:p>
                      <w:p w:rsidR="005345A8" w:rsidRDefault="005345A8" w:rsidP="00F01FA2">
                        <w:pPr>
                          <w:jc w:val="center"/>
                          <w:rPr>
                            <w:rFonts w:ascii="Adobe Arabic" w:eastAsia="Calibri" w:hAnsi="Adobe Arabic" w:cs="Adobe Arabic"/>
                            <w:b/>
                            <w:bCs/>
                            <w:color w:val="168489"/>
                            <w:kern w:val="24"/>
                            <w:sz w:val="36"/>
                            <w:szCs w:val="36"/>
                            <w:lang w:bidi="ar-SY"/>
                          </w:rPr>
                        </w:pPr>
                      </w:p>
                    </w:txbxContent>
                  </v:textbox>
                </v:shape>
                <v:shape id="TextBox 38" o:spid="_x0000_s1072" type="#_x0000_t202" style="position:absolute;left:9738;top:8171;width:48332;height:4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1qnsEA&#10;AADcAAAADwAAAGRycy9kb3ducmV2LnhtbERPS4vCMBC+C/sfwix402QXH7vVKMuK4ElRV2FvQzO2&#10;xWZSmmjrvzeC4G0+vudM560txZVqXzjW8NFXIIhTZwrONPztl70vED4gGywdk4YbeZjP3jpTTIxr&#10;eEvXXchEDGGfoIY8hCqR0qc5WfR9VxFH7uRqiyHCOpOmxiaG21J+KjWSFguODTlW9JtTet5drIbD&#10;+vR/HKhNtrDDqnGtkmy/pdbd9/ZnAiJQG17ip3tl4vzxAB7PxAvk7A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ttap7BAAAA3AAAAA8AAAAAAAAAAAAAAAAAmAIAAGRycy9kb3du&#10;cmV2LnhtbFBLBQYAAAAABAAEAPUAAACGAwAAAAA=&#10;" filled="f" stroked="f">
                  <v:textbox>
                    <w:txbxContent>
                      <w:p w:rsidR="005345A8" w:rsidRPr="00854AF2" w:rsidRDefault="005345A8" w:rsidP="00854AF2">
                        <w:pPr>
                          <w:jc w:val="center"/>
                          <w:rPr>
                            <w:rStyle w:val="Hyperlink"/>
                            <w:rFonts w:eastAsia="Calibri"/>
                            <w:b/>
                            <w:bCs/>
                            <w:color w:val="000000"/>
                            <w:kern w:val="24"/>
                            <w:u w:val="none"/>
                            <w:rtl/>
                          </w:rPr>
                        </w:pPr>
                        <w:r w:rsidRPr="00854AF2">
                          <w:rPr>
                            <w:rStyle w:val="Hyperlink"/>
                            <w:rFonts w:eastAsia="Calibri" w:hint="cs"/>
                            <w:b/>
                            <w:bCs/>
                            <w:color w:val="000000"/>
                            <w:kern w:val="24"/>
                            <w:u w:val="none"/>
                            <w:rtl/>
                          </w:rPr>
                          <w:t>مشاهدة فيديو تدريبي.</w:t>
                        </w:r>
                      </w:p>
                      <w:p w:rsidR="005345A8" w:rsidRDefault="005345A8" w:rsidP="00F01FA2">
                        <w:pPr>
                          <w:jc w:val="center"/>
                          <w:rPr>
                            <w:rFonts w:ascii="Sakkal Majalla" w:eastAsia="Calibri" w:hAnsi="Sakkal Majalla"/>
                            <w:b/>
                            <w:bCs/>
                            <w:color w:val="000000"/>
                            <w:kern w:val="24"/>
                            <w:sz w:val="32"/>
                            <w:szCs w:val="32"/>
                          </w:rPr>
                        </w:pPr>
                      </w:p>
                    </w:txbxContent>
                  </v:textbox>
                </v:shape>
                <w10:wrap anchorx="page"/>
                <w10:anchorlock/>
              </v:group>
            </w:pict>
          </mc:Fallback>
        </mc:AlternateContent>
      </w:r>
    </w:p>
    <w:p w:rsidR="00BD5495" w:rsidRDefault="002A078C" w:rsidP="002A078C">
      <w:pPr>
        <w:rPr>
          <w:rFonts w:ascii="Sakkal Majalla" w:hAnsi="Sakkal Majalla"/>
          <w:color w:val="002060"/>
          <w:sz w:val="34"/>
          <w:rtl/>
          <w:lang w:bidi="ar-SY"/>
        </w:rPr>
      </w:pPr>
      <w:r w:rsidRPr="002A078C">
        <w:rPr>
          <w:rFonts w:ascii="Sakkal Majalla" w:hAnsi="Sakkal Majalla"/>
          <w:noProof/>
          <w:color w:val="002060"/>
          <w:sz w:val="34"/>
        </w:rPr>
        <mc:AlternateContent>
          <mc:Choice Requires="wpg">
            <w:drawing>
              <wp:inline distT="0" distB="0" distL="0" distR="0" wp14:anchorId="7D877813" wp14:editId="728CA019">
                <wp:extent cx="5731510" cy="895350"/>
                <wp:effectExtent l="0" t="0" r="21590" b="19050"/>
                <wp:docPr id="38850768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388507681"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388507682" name="مجموعة 39"/>
                        <wpg:cNvGrpSpPr/>
                        <wpg:grpSpPr>
                          <a:xfrm>
                            <a:off x="0" y="0"/>
                            <a:ext cx="5731510" cy="895350"/>
                            <a:chOff x="0" y="0"/>
                            <a:chExt cx="5878196" cy="918845"/>
                          </a:xfrm>
                        </wpg:grpSpPr>
                        <wpg:grpSp>
                          <wpg:cNvPr id="388507683" name="مجموعة 40"/>
                          <wpg:cNvGrpSpPr/>
                          <wpg:grpSpPr>
                            <a:xfrm>
                              <a:off x="0" y="0"/>
                              <a:ext cx="5878196" cy="918845"/>
                              <a:chOff x="0" y="0"/>
                              <a:chExt cx="6240348" cy="919070"/>
                            </a:xfrm>
                          </wpg:grpSpPr>
                          <wpg:grpSp>
                            <wpg:cNvPr id="388507684" name="مجموعة 41"/>
                            <wpg:cNvGrpSpPr/>
                            <wpg:grpSpPr>
                              <a:xfrm>
                                <a:off x="0" y="169208"/>
                                <a:ext cx="5433072" cy="580613"/>
                                <a:chOff x="0" y="169208"/>
                                <a:chExt cx="5433072" cy="580613"/>
                              </a:xfrm>
                            </wpg:grpSpPr>
                            <wps:wsp>
                              <wps:cNvPr id="388507685"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86"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850768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8507688" name="مربع نص 41"/>
                          <wps:cNvSpPr txBox="1"/>
                          <wps:spPr>
                            <a:xfrm>
                              <a:off x="204484" y="256983"/>
                              <a:ext cx="4616071" cy="387740"/>
                            </a:xfrm>
                            <a:prstGeom prst="rect">
                              <a:avLst/>
                            </a:prstGeom>
                            <a:noFill/>
                          </wps:spPr>
                          <wps:txbx>
                            <w:txbxContent>
                              <w:p w:rsidR="005345A8" w:rsidRPr="00E9423C" w:rsidRDefault="005345A8" w:rsidP="00E9423C">
                                <w:pPr>
                                  <w:rPr>
                                    <w:rFonts w:eastAsia="Calibri" w:hAnsi="Adobe Arabic" w:cs="Adobe Arabic"/>
                                    <w:b/>
                                    <w:bCs/>
                                    <w:color w:val="FFFFFF"/>
                                    <w:kern w:val="24"/>
                                    <w:sz w:val="36"/>
                                    <w:szCs w:val="36"/>
                                    <w:lang w:bidi="ar-EG"/>
                                  </w:rPr>
                                </w:pPr>
                                <w:r w:rsidRPr="00E9423C">
                                  <w:rPr>
                                    <w:rFonts w:eastAsia="Calibri" w:hAnsi="Adobe Arabic" w:cs="Adobe Arabic" w:hint="cs"/>
                                    <w:b/>
                                    <w:bCs/>
                                    <w:color w:val="FFFFFF"/>
                                    <w:kern w:val="24"/>
                                    <w:sz w:val="36"/>
                                    <w:szCs w:val="36"/>
                                    <w:rtl/>
                                    <w:lang w:bidi="ar-EG"/>
                                  </w:rPr>
                                  <w:t>المقدّمة</w:t>
                                </w:r>
                              </w:p>
                            </w:txbxContent>
                          </wps:txbx>
                          <wps:bodyPr wrap="square" rtlCol="1">
                            <a:spAutoFit/>
                          </wps:bodyPr>
                        </wps:wsp>
                      </wpg:grpSp>
                    </wpg:wgp>
                  </a:graphicData>
                </a:graphic>
              </wp:inline>
            </w:drawing>
          </mc:Choice>
          <mc:Fallback>
            <w:pict>
              <v:group id="مجموعة 11" o:spid="_x0000_s107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">
                <v:shape id="صورة 38" o:spid="_x0000_s1074"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OBdOjJAAAA4gAAAA8AAABkcnMvZG93bnJldi54bWxEj0FrwkAUhO+C/2F5Qm+6sVINaTYiYqGX&#10;Uo1Cr4/sazY0+zbNbmP677sFweMw880w+Xa0rRio941jBctFAoK4crrhWsHl/DJPQfiArLF1TAp+&#10;ycO2mE5yzLS78omGMtQilrDPUIEJocuk9JUhi37hOuLofbreYoiyr6Xu8RrLbSsfk2QtLTYcFwx2&#10;tDdUfZU/VsHqMIyH1f79zX+Y7vxd2l3jT0elHmbj7hlEoDHcwzf6VUcuTZ+SzTpdwv+leAdk8Qc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g4F06MkAAADiAAAADwAAAAAAAAAA&#10;AAAAAACfAgAAZHJzL2Rvd25yZXYueG1sUEsFBgAAAAAEAAQA9wAAAJUDAAAAAA==&#10;">
                  <v:imagedata r:id="rId67" o:title=""/>
                </v:shape>
                <v:group id="مجموعة 39" o:spid="_x0000_s107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noCH2MoA&#10;AADiAAAADwAAAAAAAAAAAAAAAACqAgAAZHJzL2Rvd25yZXYueG1sUEsFBgAAAAAEAAQA+gAAAKED&#10;AAAAAA==&#10;">
                  <v:group id="مجموعة 40" o:spid="_x0000_s107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8cwiQ8oA&#10;AADiAAAADwAAAAAAAAAAAAAAAACqAgAAZHJzL2Rvd25yZXYueG1sUEsFBgAAAAAEAAQA+gAAAKED&#10;AAAAAA==&#10;">
                    <v:group id="مجموعة 41" o:spid="_x0000_s107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fiW6N8oA&#10;AADiAAAADwAAAAAAAAAAAAAAAACqAgAAZHJzL2Rvd25yZXYueG1sUEsFBgAAAAAEAAQA+gAAAKED&#10;AAAAAA==&#10;">
                      <v:shape id="شكل حر 42" o:spid="_x0000_s107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iY0ckA&#10;AADiAAAADwAAAGRycy9kb3ducmV2LnhtbESPzW7CMBCE75X6DtZW4lZsyk+igEEIUdEDl9I+wCre&#10;xoF4HWIX0rfHlZA4jmbmG81i1btGXKgLtWcNo6ECQVx6U3Ol4fvr/TUHESKywcYzafijAKvl89MC&#10;C+Ov/EmXQ6xEgnAoUIONsS2kDKUlh2HoW+Lk/fjOYUyyq6Tp8JrgrpFvSs2kw5rTgsWWNpbK0+HX&#10;aTBqsnWTbJfR5ry36jgy8TQ2Wg9e+vUcRKQ+PsL39ofRMM7zqcpm+RT+L6U7IJc3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miY0ckAAADiAAAADwAAAAAAAAAAAAAAAACYAgAA&#10;ZHJzL2Rvd25yZXYueG1sUEsFBgAAAAAEAAQA9QAAAI4D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07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mW6MsA&#10;AADiAAAADwAAAGRycy9kb3ducmV2LnhtbESPQUsDMRSE74L/ITyhN5tYcbusTUsVWqT2oK3o9bF5&#10;7i4mL8sm7W7/fVMQehxm5htmthicFUfqQuNZw8NYgSAuvWm40vC1X93nIEJENmg9k4YTBVjMb29m&#10;WBjf8ycdd7ESCcKhQA11jG0hZShrchjGviVO3q/vHMYku0qaDvsEd1ZOlMqkw4bTQo0tvdZU/u0O&#10;TsP0Y3Xowzrbb16+7bZR9mc5eWetR3fD8hlEpCFew//tN6PhMc+f1DTLM7hcSndAzs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tqZboywAAAOIAAAAPAAAAAAAAAAAAAAAAAJgC&#10;AABkcnMvZG93bnJldi54bWxQSwUGAAAAAAQABAD1AAAAkAMAAAAA&#10;" fillcolor="#168489" stroked="f" strokeweight="1pt">
                        <v:stroke joinstyle="miter"/>
                      </v:roundrect>
                    </v:group>
                    <v:oval id="شكل بيضاوي 44" o:spid="_x0000_s108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Ts6skA&#10;AADiAAAADwAAAGRycy9kb3ducmV2LnhtbESP0WoCMRRE34X+Q7gF3zRrRV22RikFUQqlGPsBt5vr&#10;ZnVzs92kuv59UxD6OMzMGWa57l0jLtSF2rOCyTgDQVx6U3Ol4POwGeUgQkQ22HgmBTcKsF49DJZY&#10;GH/lPV10rESCcChQgY2xLaQMpSWHYexb4uQdfecwJtlV0nR4TXDXyKcsm0uHNacFiy29WirP+scp&#10;0P1Bf2yPlfTv2r59TU7+2+13Sg0f+5dnEJH6+B++t3dGwTTPZ9lini/g71K6A3L1C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qTs6skAAADiAAAADwAAAAAAAAAAAAAAAACYAgAA&#10;ZHJzL2Rvd25yZXYueG1sUEsFBgAAAAAEAAQA9QAAAI4DAAAAAA==&#10;" filled="f" strokecolor="#a5a5a5 [2092]" strokeweight="1pt">
                      <v:stroke joinstyle="miter"/>
                    </v:oval>
                  </v:group>
                  <v:shape id="مربع نص 41" o:spid="_x0000_s1081" type="#_x0000_t202" style="position:absolute;left:2044;top:2569;width:46161;height:38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qWqsUA&#10;AADiAAAADwAAAGRycy9kb3ducmV2LnhtbERPPU/DMBDdkfofrENio3ZBLVGoW1WFSh1YaMN+io84&#10;Ij5H8dGk/74ekBif3vd6O4VOXWhIbWQLi7kBRVxH13JjoTofHgtQSZAddpHJwpUSbDezuzWWLo78&#10;SZeTNCqHcCrRghfpS61T7SlgmseeOHPfcQgoGQ6NdgOOOTx0+smYlQ7Ycm7w2NPeU/1z+g0WRNxu&#10;ca3eQzp+TR9vozf1EitrH+6n3SsooUn+xX/uo7PwXBRL87Iq8uZ8Kd8Bvb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apaqxQAAAOIAAAAPAAAAAAAAAAAAAAAAAJgCAABkcnMv&#10;ZG93bnJldi54bWxQSwUGAAAAAAQABAD1AAAAigMAAAAA&#10;" filled="f" stroked="f">
                    <v:textbox style="mso-fit-shape-to-text:t">
                      <w:txbxContent>
                        <w:p w:rsidR="005345A8" w:rsidRPr="00E9423C" w:rsidRDefault="005345A8" w:rsidP="00E9423C">
                          <w:pPr>
                            <w:rPr>
                              <w:rFonts w:eastAsia="Calibri" w:hAnsi="Adobe Arabic" w:cs="Adobe Arabic"/>
                              <w:b/>
                              <w:bCs/>
                              <w:color w:val="FFFFFF"/>
                              <w:kern w:val="24"/>
                              <w:sz w:val="36"/>
                              <w:szCs w:val="36"/>
                              <w:lang w:bidi="ar-EG"/>
                            </w:rPr>
                          </w:pPr>
                          <w:r w:rsidRPr="00E9423C">
                            <w:rPr>
                              <w:rFonts w:eastAsia="Calibri" w:hAnsi="Adobe Arabic" w:cs="Adobe Arabic" w:hint="cs"/>
                              <w:b/>
                              <w:bCs/>
                              <w:color w:val="FFFFFF"/>
                              <w:kern w:val="24"/>
                              <w:sz w:val="36"/>
                              <w:szCs w:val="36"/>
                              <w:rtl/>
                              <w:lang w:bidi="ar-EG"/>
                            </w:rPr>
                            <w:t>المقدّمة</w:t>
                          </w:r>
                        </w:p>
                      </w:txbxContent>
                    </v:textbox>
                  </v:shape>
                </v:group>
                <w10:wrap anchorx="page"/>
                <w10:anchorlock/>
              </v:group>
            </w:pict>
          </mc:Fallback>
        </mc:AlternateContent>
      </w:r>
    </w:p>
    <w:p w:rsidR="00247375" w:rsidRPr="00E9423C" w:rsidRDefault="00247375" w:rsidP="00E9423C">
      <w:pPr>
        <w:pStyle w:val="ListParagraph"/>
        <w:numPr>
          <w:ilvl w:val="0"/>
          <w:numId w:val="24"/>
        </w:numPr>
        <w:jc w:val="both"/>
        <w:rPr>
          <w:rFonts w:ascii="Sakkal Majalla" w:hAnsi="Sakkal Majalla" w:cs="Sakkal Majalla"/>
          <w:sz w:val="34"/>
          <w:szCs w:val="34"/>
        </w:rPr>
      </w:pPr>
      <w:r w:rsidRPr="00E9423C">
        <w:rPr>
          <w:rFonts w:ascii="Sakkal Majalla" w:hAnsi="Sakkal Majalla" w:cs="Sakkal Majalla"/>
          <w:sz w:val="34"/>
          <w:szCs w:val="34"/>
          <w:rtl/>
        </w:rPr>
        <w:t xml:space="preserve">الصحة النفسية والمهنية للموظف هي أحد الجوانب الأساسية التي تُؤثر بشكل مباشر على جودة الحياة العملية والإنتاجية داخل بيئة العمل. فالصحة النفسية لا تعني فقط غياب الأمراض النفسية، بل تشمل شعور الموظف بالرضا عن نفسه، وقدرته على التعامل مع التحديات اليومية بطريقة إيجابية، وإقامة علاقات مهنية واجتماعية متوازنة.  </w:t>
      </w:r>
    </w:p>
    <w:p w:rsidR="00247375" w:rsidRPr="00E9423C" w:rsidRDefault="00E9423C" w:rsidP="00E9423C">
      <w:pPr>
        <w:pStyle w:val="ListParagraph"/>
        <w:numPr>
          <w:ilvl w:val="0"/>
          <w:numId w:val="24"/>
        </w:numPr>
        <w:jc w:val="both"/>
        <w:rPr>
          <w:rFonts w:ascii="Sakkal Majalla" w:hAnsi="Sakkal Majalla" w:cs="Sakkal Majalla"/>
          <w:sz w:val="34"/>
          <w:szCs w:val="34"/>
        </w:rPr>
      </w:pPr>
      <w:r>
        <w:rPr>
          <w:noProof/>
        </w:rPr>
        <w:drawing>
          <wp:anchor distT="0" distB="0" distL="114300" distR="114300" simplePos="0" relativeHeight="252811264" behindDoc="0" locked="0" layoutInCell="1" allowOverlap="1" wp14:anchorId="4B80197D" wp14:editId="25C786D7">
            <wp:simplePos x="0" y="0"/>
            <wp:positionH relativeFrom="margin">
              <wp:align>left</wp:align>
            </wp:positionH>
            <wp:positionV relativeFrom="paragraph">
              <wp:posOffset>158618</wp:posOffset>
            </wp:positionV>
            <wp:extent cx="1571625" cy="1567180"/>
            <wp:effectExtent l="0" t="0" r="9525" b="0"/>
            <wp:wrapSquare wrapText="bothSides"/>
            <wp:docPr id="1608692619" name="Picture 1608692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68" cstate="print">
                      <a:extLst>
                        <a:ext uri="{28A0092B-C50C-407E-A947-70E740481C1C}">
                          <a14:useLocalDpi xmlns:a14="http://schemas.microsoft.com/office/drawing/2010/main" val="0"/>
                        </a:ext>
                      </a:extLst>
                    </a:blip>
                    <a:srcRect l="8660" t="5387" r="8419" b="11935"/>
                    <a:stretch/>
                  </pic:blipFill>
                  <pic:spPr bwMode="auto">
                    <a:xfrm>
                      <a:off x="0" y="0"/>
                      <a:ext cx="1571625" cy="15671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47375" w:rsidRPr="00E9423C">
        <w:rPr>
          <w:rFonts w:ascii="Sakkal Majalla" w:hAnsi="Sakkal Majalla" w:cs="Sakkal Majalla"/>
          <w:sz w:val="34"/>
          <w:szCs w:val="34"/>
          <w:rtl/>
        </w:rPr>
        <w:t>في الوقت الحاضر، أصبحت الصحة النفسية في العمل قضية ذات أهمية متزايدة نظراً للضغوط المتزايدة التي يواجهها الموظفون، مثل عبء العمل، ضيق المواعيد النهائية، الصراعات بين الزملاء، وعدم وضوح الأدوار. هذه العوامل، إذا لم يتم التعامل معها بشكل صحيح، قد تؤدي إلى مشكلات نفسية مثل القلق، الاكتئاب، أو الإرهاق المهني، مما يُؤثر على أداء الموظف وإنتاجيته.</w:t>
      </w:r>
    </w:p>
    <w:p w:rsidR="00247375" w:rsidRPr="00E9423C" w:rsidRDefault="00247375" w:rsidP="00E9423C">
      <w:pPr>
        <w:pStyle w:val="ListParagraph"/>
        <w:numPr>
          <w:ilvl w:val="0"/>
          <w:numId w:val="24"/>
        </w:numPr>
        <w:jc w:val="both"/>
        <w:rPr>
          <w:rFonts w:ascii="Sakkal Majalla" w:hAnsi="Sakkal Majalla" w:cs="Sakkal Majalla"/>
          <w:sz w:val="34"/>
          <w:szCs w:val="34"/>
        </w:rPr>
      </w:pPr>
      <w:r w:rsidRPr="00E9423C">
        <w:rPr>
          <w:rFonts w:ascii="Sakkal Majalla" w:hAnsi="Sakkal Majalla" w:cs="Sakkal Majalla"/>
          <w:sz w:val="34"/>
          <w:szCs w:val="34"/>
          <w:rtl/>
        </w:rPr>
        <w:t>من جهة أخرى، الصحة المهنية تشير إلى سلامة الموظف البدنية والنفسية في بيئة العمل، وهي تشمل تصميم بيئة عمل صحية وداعمة توفر الأمان النفسي والجسدي للموظفين. عندما يتم الاهتمام بالصحة النفسية والمهنية معاً، فإن ذلك يُعزز من مستويات الرضا الوظيفي، ويُحفز الابتكار، ويُقلل من مشكلات الغياب ودوران الموظفين.</w:t>
      </w:r>
    </w:p>
    <w:p w:rsidR="00247375" w:rsidRPr="00E9423C" w:rsidRDefault="00247375" w:rsidP="00E9423C">
      <w:pPr>
        <w:pStyle w:val="ListParagraph"/>
        <w:numPr>
          <w:ilvl w:val="0"/>
          <w:numId w:val="24"/>
        </w:numPr>
        <w:jc w:val="both"/>
        <w:rPr>
          <w:rFonts w:ascii="Sakkal Majalla" w:hAnsi="Sakkal Majalla" w:cs="Sakkal Majalla"/>
          <w:sz w:val="34"/>
          <w:szCs w:val="34"/>
        </w:rPr>
      </w:pPr>
      <w:r w:rsidRPr="00E9423C">
        <w:rPr>
          <w:rFonts w:ascii="Sakkal Majalla" w:hAnsi="Sakkal Majalla" w:cs="Sakkal Majalla"/>
          <w:sz w:val="34"/>
          <w:szCs w:val="34"/>
          <w:rtl/>
        </w:rPr>
        <w:t>في النهاية، الاهتمام بالصحة النفسية والمهنية للموظف ليس رفاهية، بل هو استثمار طويل الأمد في نجاح المؤسسات والأفراد على حد سواء. بيئة العمل التي تُعزز رفاهية الموظفين توفر مناخاً إيجابياً يساعد على تحقيق الأهداف الفردية والتنظيمية، وتجعل من مكان العمل مساحة للنمو المهني والشخصي.</w:t>
      </w:r>
    </w:p>
    <w:p w:rsidR="00247375" w:rsidRDefault="00995D31" w:rsidP="00995D31">
      <w:pPr>
        <w:rPr>
          <w:rtl/>
        </w:rPr>
      </w:pPr>
      <w:r w:rsidRPr="00F01FA2">
        <w:rPr>
          <w:noProof/>
        </w:rPr>
        <w:lastRenderedPageBreak/>
        <mc:AlternateContent>
          <mc:Choice Requires="wpg">
            <w:drawing>
              <wp:inline distT="0" distB="0" distL="0" distR="0" wp14:anchorId="42BD2903" wp14:editId="113B2A04">
                <wp:extent cx="5538027" cy="994452"/>
                <wp:effectExtent l="0" t="0" r="0" b="0"/>
                <wp:docPr id="352541842" name="Group 3"/>
                <wp:cNvGraphicFramePr/>
                <a:graphic xmlns:a="http://schemas.openxmlformats.org/drawingml/2006/main">
                  <a:graphicData uri="http://schemas.microsoft.com/office/word/2010/wordprocessingGroup">
                    <wpg:wgp>
                      <wpg:cNvGrpSpPr/>
                      <wpg:grpSpPr>
                        <a:xfrm>
                          <a:off x="0" y="0"/>
                          <a:ext cx="5538027" cy="994452"/>
                          <a:chOff x="1041989" y="0"/>
                          <a:chExt cx="5538027" cy="994452"/>
                        </a:xfrm>
                      </wpg:grpSpPr>
                      <wps:wsp>
                        <wps:cNvPr id="745445506" name="TextBox 4"/>
                        <wps:cNvSpPr txBox="1"/>
                        <wps:spPr>
                          <a:xfrm>
                            <a:off x="5730947" y="457877"/>
                            <a:ext cx="849069" cy="536575"/>
                          </a:xfrm>
                          <a:prstGeom prst="rect">
                            <a:avLst/>
                          </a:prstGeom>
                          <a:noFill/>
                        </wps:spPr>
                        <wps:txbx>
                          <w:txbxContent>
                            <w:p w:rsidR="005345A8" w:rsidRDefault="005345A8" w:rsidP="00995D31">
                              <w:pPr>
                                <w:jc w:val="left"/>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 xml:space="preserve">نشاط </w:t>
                              </w:r>
                            </w:p>
                          </w:txbxContent>
                        </wps:txbx>
                        <wps:bodyPr wrap="square" rtlCol="0">
                          <a:spAutoFit/>
                        </wps:bodyPr>
                      </wps:wsp>
                      <wps:wsp>
                        <wps:cNvPr id="1088653219" name="Rectangle: Rounded Corners 1088653219"/>
                        <wps:cNvSpPr/>
                        <wps:spPr>
                          <a:xfrm flipH="1">
                            <a:off x="5708498" y="1648"/>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01406005" name="Picture 801406005" descr="Puzzle "/>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6080581" y="0"/>
                            <a:ext cx="404333" cy="404333"/>
                          </a:xfrm>
                          <a:prstGeom prst="rect">
                            <a:avLst/>
                          </a:prstGeom>
                          <a:noFill/>
                          <a:extLst>
                            <a:ext uri="{909E8E84-426E-40DD-AFC4-6F175D3DCCD1}">
                              <a14:hiddenFill xmlns:a14="http://schemas.microsoft.com/office/drawing/2010/main">
                                <a:solidFill>
                                  <a:srgbClr val="FFFFFF"/>
                                </a:solidFill>
                              </a14:hiddenFill>
                            </a:ext>
                          </a:extLst>
                        </pic:spPr>
                      </pic:pic>
                      <wps:wsp>
                        <wps:cNvPr id="827658435" name="TextBox 7"/>
                        <wps:cNvSpPr txBox="1"/>
                        <wps:spPr>
                          <a:xfrm>
                            <a:off x="1041989" y="205692"/>
                            <a:ext cx="4493367" cy="536575"/>
                          </a:xfrm>
                          <a:prstGeom prst="rect">
                            <a:avLst/>
                          </a:prstGeom>
                          <a:noFill/>
                        </wps:spPr>
                        <wps:txbx>
                          <w:txbxContent>
                            <w:p w:rsidR="005345A8" w:rsidRDefault="005345A8" w:rsidP="00995D31">
                              <w:pPr>
                                <w:rPr>
                                  <w:rFonts w:ascii="Adobe Arabic" w:hAnsi="Adobe Arabic" w:cs="Adobe Arabic"/>
                                  <w:b/>
                                  <w:bCs/>
                                  <w:color w:val="2B5474"/>
                                  <w:kern w:val="24"/>
                                  <w:sz w:val="56"/>
                                  <w:szCs w:val="56"/>
                                  <w:rtl/>
                                </w:rPr>
                              </w:pPr>
                              <w:r>
                                <w:rPr>
                                  <w:rFonts w:ascii="Adobe Arabic" w:hAnsi="Adobe Arabic" w:cs="Adobe Arabic"/>
                                  <w:b/>
                                  <w:bCs/>
                                  <w:color w:val="2B5474"/>
                                  <w:kern w:val="24"/>
                                  <w:sz w:val="56"/>
                                  <w:szCs w:val="56"/>
                                  <w:rtl/>
                                  <w:lang w:bidi="ar-SY"/>
                                </w:rPr>
                                <w:t xml:space="preserve">نشاط </w:t>
                              </w:r>
                              <w:r>
                                <w:rPr>
                                  <w:rFonts w:ascii="Adobe Arabic" w:hAnsi="Adobe Arabic" w:cs="Adobe Arabic" w:hint="cs"/>
                                  <w:b/>
                                  <w:bCs/>
                                  <w:color w:val="2B5474"/>
                                  <w:kern w:val="24"/>
                                  <w:sz w:val="56"/>
                                  <w:szCs w:val="56"/>
                                  <w:rtl/>
                                </w:rPr>
                                <w:t>تعارف المشاركين</w:t>
                              </w:r>
                            </w:p>
                          </w:txbxContent>
                        </wps:txbx>
                        <wps:bodyPr wrap="square" rtlCol="0">
                          <a:spAutoFit/>
                        </wps:bodyPr>
                      </wps:wsp>
                    </wpg:wgp>
                  </a:graphicData>
                </a:graphic>
              </wp:inline>
            </w:drawing>
          </mc:Choice>
          <mc:Fallback>
            <w:pict>
              <v:group id="Group 3" o:spid="_x0000_s1082" style="width:436.05pt;height:78.3pt;mso-position-horizontal-relative:char;mso-position-vertical-relative:line" coordorigin="10419" coordsize="55380,99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">
                <v:shape id="TextBox 4" o:spid="_x0000_s1083" type="#_x0000_t202" style="position:absolute;left:57309;top:4578;width:8491;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1bw8gA&#10;AADiAAAADwAAAGRycy9kb3ducmV2LnhtbESPzWrDMBCE74W+g9hCb42UYqfFiRJCfyCHXpq698Xa&#10;WKbWyljb2Hn7qlDocZiZb5jNbg69OtOYusgWlgsDiriJruPWQv3xevcIKgmywz4yWbhQgt32+mqD&#10;lYsTv9P5KK3KEE4VWvAiQ6V1ajwFTIs4EGfvFMeAkuXYajfilOGh1/fGrHTAjvOCx4GePDVfx+9g&#10;QcTtl5f6JaTD5/z2PHnTlFhbe3sz79eghGb5D/+1D87CQ1EWRVmaFfxeyndAb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TTVvDyAAAAOIAAAAPAAAAAAAAAAAAAAAAAJgCAABk&#10;cnMvZG93bnJldi54bWxQSwUGAAAAAAQABAD1AAAAjQMAAAAA&#10;" filled="f" stroked="f">
                  <v:textbox style="mso-fit-shape-to-text:t">
                    <w:txbxContent>
                      <w:p w:rsidR="005345A8" w:rsidRDefault="005345A8" w:rsidP="00995D31">
                        <w:pPr>
                          <w:jc w:val="left"/>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 xml:space="preserve">نشاط </w:t>
                        </w:r>
                      </w:p>
                    </w:txbxContent>
                  </v:textbox>
                </v:shape>
                <v:roundrect id="Rectangle: Rounded Corners 1088653219" o:spid="_x0000_s1084" style="position:absolute;left:57084;top:16;width:769;height:9129;flip:x;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g6asYA&#10;AADjAAAADwAAAGRycy9kb3ducmV2LnhtbERPT2vCMBS/D/wO4QneZmJlJXZGGYOBR+c8eHw2z7au&#10;eSlNVuu3N4PBju/3/623o2vFQH1oPBtYzBUI4tLbhisDx6+PZw0iRGSLrWcycKcA283kaY2F9Tf+&#10;pOEQK5FCOBRooI6xK6QMZU0Ow9x3xIm7+N5hTGdfSdvjLYW7VmZK5dJhw6mhxo7eayq/Dz/OgLan&#10;5sg0XCnfn/VeZafV+bozZjYd315BRBrjv/jPvbNpvtI6f1lmixX8/pQAkJ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Xg6asYAAADjAAAADwAAAAAAAAAAAAAAAACYAgAAZHJz&#10;L2Rvd25yZXYueG1sUEsFBgAAAAAEAAQA9QAAAIsDAAAAAA==&#10;" fillcolor="#168489" stroked="f" strokeweight="1pt">
                  <v:stroke joinstyle="miter"/>
                </v:roundrect>
                <v:shape id="Picture 801406005" o:spid="_x0000_s1085" type="#_x0000_t75" alt="Puzzle " style="position:absolute;left:60805;width:4044;height:40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vAjzTJAAAA4gAAAA8AAABkcnMvZG93bnJldi54bWxEj0FrAjEUhO8F/0N4greaKHYrq1FUEHsQ&#10;SrfS8yN57m67eVk2cd3++6ZQ6HGYmW+Y9XZwjeipC7VnDbOpAkFsvK251HB5Pz4uQYSIbLHxTBq+&#10;KcB2M3pYY279nd+oL2IpEoRDjhqqGNtcymAqchimviVO3tV3DmOSXSlth/cEd42cK5VJhzWnhQpb&#10;OlRkvoqb04D40ReH13N22p8X/efuEszzYLSejIfdCkSkIf6H/9ovVsNSzRYqU+oJfi+lOyA3P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e8CPNMkAAADiAAAADwAAAAAAAAAA&#10;AAAAAACfAgAAZHJzL2Rvd25yZXYueG1sUEsFBgAAAAAEAAQA9wAAAJUDAAAAAA==&#10;">
                  <v:imagedata r:id="rId70" o:title="Puzzle "/>
                </v:shape>
                <v:shape id="TextBox 7" o:spid="_x0000_s1086" type="#_x0000_t202" style="position:absolute;left:10419;top:2056;width:44934;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HN9sgA&#10;AADiAAAADwAAAGRycy9kb3ducmV2LnhtbESPQUvDQBSE70L/w/IK3uym1dQQuy2lKvTgxRrvj+wz&#10;G5p9G7LPJv33riB4HGbmG2azm3ynLjTENrCB5SIDRVwH23JjoPp4vStARUG22AUmA1eKsNvObjZY&#10;2jDyO11O0qgE4ViiASfSl1rH2pHHuAg9cfK+wuBRkhwabQccE9x3epVla+2x5bTgsKeDo/p8+vYG&#10;ROx+ea1efDx+Tm/Po8vqHCtjbufT/gmU0CT/4b/20RooVo/rvHi4z+H3UroDevs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wcc32yAAAAOIAAAAPAAAAAAAAAAAAAAAAAJgCAABk&#10;cnMvZG93bnJldi54bWxQSwUGAAAAAAQABAD1AAAAjQMAAAAA&#10;" filled="f" stroked="f">
                  <v:textbox style="mso-fit-shape-to-text:t">
                    <w:txbxContent>
                      <w:p w:rsidR="005345A8" w:rsidRDefault="005345A8" w:rsidP="00995D31">
                        <w:pPr>
                          <w:rPr>
                            <w:rFonts w:ascii="Adobe Arabic" w:hAnsi="Adobe Arabic" w:cs="Adobe Arabic"/>
                            <w:b/>
                            <w:bCs/>
                            <w:color w:val="2B5474"/>
                            <w:kern w:val="24"/>
                            <w:sz w:val="56"/>
                            <w:szCs w:val="56"/>
                            <w:rtl/>
                          </w:rPr>
                        </w:pPr>
                        <w:r>
                          <w:rPr>
                            <w:rFonts w:ascii="Adobe Arabic" w:hAnsi="Adobe Arabic" w:cs="Adobe Arabic"/>
                            <w:b/>
                            <w:bCs/>
                            <w:color w:val="2B5474"/>
                            <w:kern w:val="24"/>
                            <w:sz w:val="56"/>
                            <w:szCs w:val="56"/>
                            <w:rtl/>
                            <w:lang w:bidi="ar-SY"/>
                          </w:rPr>
                          <w:t xml:space="preserve">نشاط </w:t>
                        </w:r>
                        <w:r>
                          <w:rPr>
                            <w:rFonts w:ascii="Adobe Arabic" w:hAnsi="Adobe Arabic" w:cs="Adobe Arabic" w:hint="cs"/>
                            <w:b/>
                            <w:bCs/>
                            <w:color w:val="2B5474"/>
                            <w:kern w:val="24"/>
                            <w:sz w:val="56"/>
                            <w:szCs w:val="56"/>
                            <w:rtl/>
                          </w:rPr>
                          <w:t>تعارف المشاركين</w:t>
                        </w:r>
                      </w:p>
                    </w:txbxContent>
                  </v:textbox>
                </v:shape>
                <w10:wrap anchorx="page"/>
                <w10:anchorlock/>
              </v:group>
            </w:pict>
          </mc:Fallback>
        </mc:AlternateContent>
      </w:r>
    </w:p>
    <w:p w:rsidR="00247375" w:rsidRPr="00AC09F9" w:rsidRDefault="00247375" w:rsidP="00995D31">
      <w:r w:rsidRPr="00995D31">
        <w:rPr>
          <w:rFonts w:hint="cs"/>
          <w:color w:val="168489"/>
          <w:rtl/>
        </w:rPr>
        <w:t>اسم ال</w:t>
      </w:r>
      <w:r w:rsidRPr="00995D31">
        <w:rPr>
          <w:color w:val="168489"/>
          <w:rtl/>
        </w:rPr>
        <w:t xml:space="preserve">نشاط: </w:t>
      </w:r>
      <w:r w:rsidRPr="00AC09F9">
        <w:rPr>
          <w:rtl/>
        </w:rPr>
        <w:t>"</w:t>
      </w:r>
      <w:r>
        <w:rPr>
          <w:rFonts w:hint="cs"/>
          <w:rtl/>
        </w:rPr>
        <w:t>هيا نتعارف</w:t>
      </w:r>
      <w:r w:rsidRPr="00AC09F9">
        <w:rPr>
          <w:rtl/>
        </w:rPr>
        <w:t>"</w:t>
      </w:r>
    </w:p>
    <w:p w:rsidR="00247375" w:rsidRPr="00995D31" w:rsidRDefault="00247375" w:rsidP="00995D31">
      <w:pPr>
        <w:rPr>
          <w:color w:val="168489"/>
        </w:rPr>
      </w:pPr>
      <w:r w:rsidRPr="00995D31">
        <w:rPr>
          <w:color w:val="168489"/>
          <w:rtl/>
        </w:rPr>
        <w:t xml:space="preserve">هدف النشاط  </w:t>
      </w:r>
    </w:p>
    <w:p w:rsidR="00247375" w:rsidRPr="00AC09F9" w:rsidRDefault="00247375" w:rsidP="00995D31">
      <w:r w:rsidRPr="00AC09F9">
        <w:rPr>
          <w:rtl/>
        </w:rPr>
        <w:t xml:space="preserve">- تعزيز التعارف بين المشاركين في الدورة بطريقة ممتعة وتفاعلية.  </w:t>
      </w:r>
    </w:p>
    <w:p w:rsidR="00247375" w:rsidRPr="00AC09F9" w:rsidRDefault="00247375" w:rsidP="00995D31">
      <w:r w:rsidRPr="00AC09F9">
        <w:rPr>
          <w:rtl/>
        </w:rPr>
        <w:t xml:space="preserve">- بناء الروابط الاجتماعية وزيادة الألفة بين المشاركين.  </w:t>
      </w:r>
    </w:p>
    <w:p w:rsidR="00247375" w:rsidRPr="00AC09F9" w:rsidRDefault="00247375" w:rsidP="00995D31">
      <w:r w:rsidRPr="00AC09F9">
        <w:rPr>
          <w:rtl/>
        </w:rPr>
        <w:t>- تحفيز التواصل الإيجابي بينهم من خلال مشاركة خبراتهم واهتماماتهم.</w:t>
      </w:r>
    </w:p>
    <w:p w:rsidR="00995D31" w:rsidRDefault="00995D31" w:rsidP="00995D31">
      <w:pPr>
        <w:rPr>
          <w:color w:val="168489"/>
          <w:rtl/>
        </w:rPr>
      </w:pPr>
    </w:p>
    <w:p w:rsidR="00D12968" w:rsidRDefault="00D12968" w:rsidP="00D12968">
      <w:pPr>
        <w:ind w:left="-897"/>
      </w:pPr>
      <w:r>
        <w:rPr>
          <w:noProof/>
        </w:rPr>
        <mc:AlternateContent>
          <mc:Choice Requires="wps">
            <w:drawing>
              <wp:inline distT="0" distB="0" distL="0" distR="0" wp14:anchorId="40E76CB0" wp14:editId="0422854E">
                <wp:extent cx="6766560" cy="5473700"/>
                <wp:effectExtent l="0" t="0" r="15240" b="12700"/>
                <wp:docPr id="3598"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66560" cy="5473700"/>
                        </a:xfrm>
                        <a:prstGeom prst="roundRect">
                          <a:avLst>
                            <a:gd name="adj" fmla="val 16667"/>
                          </a:avLst>
                        </a:prstGeom>
                        <a:solidFill>
                          <a:srgbClr val="EAF4E4"/>
                        </a:solidFill>
                        <a:ln w="12700">
                          <a:solidFill>
                            <a:schemeClr val="accent6"/>
                          </a:solidFill>
                          <a:miter lim="800000"/>
                          <a:headEnd/>
                          <a:tailEnd/>
                        </a:ln>
                      </wps:spPr>
                      <wps:txbx>
                        <w:txbxContent>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Rectangle: Rounded Corners 1815" o:spid="_x0000_s1087" style="width:532.8pt;height:431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" fillcolor="#eaf4e4" strokecolor="#70ad47 [3209]" strokeweight="1pt">
                <v:stroke joinstyle="miter"/>
                <v:textbox inset="0,3mm,0">
                  <w:txbxContent>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jc w:val="center"/>
                        <w:rPr>
                          <w:sz w:val="22"/>
                          <w:szCs w:val="28"/>
                          <w:rtl/>
                          <w:lang w:bidi="ar-SY"/>
                        </w:rPr>
                      </w:pPr>
                    </w:p>
                  </w:txbxContent>
                </v:textbox>
                <w10:wrap anchorx="page"/>
                <w10:anchorlock/>
              </v:roundrect>
            </w:pict>
          </mc:Fallback>
        </mc:AlternateContent>
      </w:r>
    </w:p>
    <w:p w:rsidR="00084372" w:rsidRDefault="00084372" w:rsidP="00084372">
      <w:r w:rsidRPr="002A078C">
        <w:rPr>
          <w:rFonts w:ascii="Sakkal Majalla" w:hAnsi="Sakkal Majalla"/>
          <w:noProof/>
          <w:color w:val="002060"/>
          <w:sz w:val="34"/>
        </w:rPr>
        <w:lastRenderedPageBreak/>
        <mc:AlternateContent>
          <mc:Choice Requires="wpg">
            <w:drawing>
              <wp:inline distT="0" distB="0" distL="0" distR="0" wp14:anchorId="35FA997A" wp14:editId="735EA70A">
                <wp:extent cx="5731510" cy="895350"/>
                <wp:effectExtent l="0" t="0" r="21590" b="19050"/>
                <wp:docPr id="18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82"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83" name="مجموعة 39"/>
                        <wpg:cNvGrpSpPr/>
                        <wpg:grpSpPr>
                          <a:xfrm>
                            <a:off x="0" y="0"/>
                            <a:ext cx="5731510" cy="895350"/>
                            <a:chOff x="0" y="0"/>
                            <a:chExt cx="5878196" cy="918845"/>
                          </a:xfrm>
                        </wpg:grpSpPr>
                        <wpg:grpSp>
                          <wpg:cNvPr id="184" name="مجموعة 40"/>
                          <wpg:cNvGrpSpPr/>
                          <wpg:grpSpPr>
                            <a:xfrm>
                              <a:off x="0" y="0"/>
                              <a:ext cx="5878196" cy="918845"/>
                              <a:chOff x="0" y="0"/>
                              <a:chExt cx="6240348" cy="919070"/>
                            </a:xfrm>
                          </wpg:grpSpPr>
                          <wpg:grpSp>
                            <wpg:cNvPr id="190" name="مجموعة 41"/>
                            <wpg:cNvGrpSpPr/>
                            <wpg:grpSpPr>
                              <a:xfrm>
                                <a:off x="0" y="169208"/>
                                <a:ext cx="5433072" cy="580613"/>
                                <a:chOff x="0" y="169208"/>
                                <a:chExt cx="5433072" cy="580613"/>
                              </a:xfrm>
                            </wpg:grpSpPr>
                            <wps:wsp>
                              <wps:cNvPr id="191"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65698207"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5698208"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5698209" name="مربع نص 41"/>
                          <wps:cNvSpPr txBox="1"/>
                          <wps:spPr>
                            <a:xfrm>
                              <a:off x="204484" y="256983"/>
                              <a:ext cx="4616071" cy="387740"/>
                            </a:xfrm>
                            <a:prstGeom prst="rect">
                              <a:avLst/>
                            </a:prstGeom>
                            <a:noFill/>
                          </wps:spPr>
                          <wps:txbx>
                            <w:txbxContent>
                              <w:p w:rsidR="005345A8" w:rsidRPr="00995D31" w:rsidRDefault="005345A8" w:rsidP="00995D31">
                                <w:pPr>
                                  <w:rPr>
                                    <w:rFonts w:eastAsia="Calibri" w:hAnsi="Adobe Arabic" w:cs="Adobe Arabic"/>
                                    <w:b/>
                                    <w:bCs/>
                                    <w:color w:val="FFFFFF"/>
                                    <w:kern w:val="24"/>
                                    <w:sz w:val="36"/>
                                    <w:szCs w:val="36"/>
                                    <w:lang w:bidi="ar-EG"/>
                                  </w:rPr>
                                </w:pPr>
                                <w:r w:rsidRPr="00995D31">
                                  <w:rPr>
                                    <w:rFonts w:eastAsia="Calibri" w:hAnsi="Adobe Arabic" w:cs="Adobe Arabic"/>
                                    <w:b/>
                                    <w:bCs/>
                                    <w:color w:val="FFFFFF"/>
                                    <w:kern w:val="24"/>
                                    <w:sz w:val="36"/>
                                    <w:szCs w:val="36"/>
                                    <w:rtl/>
                                    <w:lang w:bidi="ar-EG"/>
                                  </w:rPr>
                                  <w:t>مفهوم الصحة النفسية والمهنية وأهميت</w:t>
                                </w:r>
                                <w:r w:rsidRPr="00995D31">
                                  <w:rPr>
                                    <w:rFonts w:eastAsia="Calibri" w:hAnsi="Adobe Arabic" w:cs="Adobe Arabic" w:hint="cs"/>
                                    <w:b/>
                                    <w:bCs/>
                                    <w:color w:val="FFFFFF"/>
                                    <w:kern w:val="24"/>
                                    <w:sz w:val="36"/>
                                    <w:szCs w:val="36"/>
                                    <w:rtl/>
                                    <w:lang w:bidi="ar-EG"/>
                                  </w:rPr>
                                  <w:t>ها</w:t>
                                </w:r>
                              </w:p>
                            </w:txbxContent>
                          </wps:txbx>
                          <wps:bodyPr wrap="square" rtlCol="1">
                            <a:spAutoFit/>
                          </wps:bodyPr>
                        </wps:wsp>
                      </wpg:grpSp>
                    </wpg:wgp>
                  </a:graphicData>
                </a:graphic>
              </wp:inline>
            </w:drawing>
          </mc:Choice>
          <mc:Fallback>
            <w:pict>
              <v:group id="_x0000_s108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">
                <v:shape id="صورة 38" o:spid="_x0000_s1089"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WamszCAAAA3AAAAA8AAABkcnMvZG93bnJldi54bWxET01rwkAQvRf8D8sI3urGBIpEVxGJ0Iu0&#10;xkKvQ3bMBrOzMbtN0n/fLRR6m8f7nO1+sq0YqPeNYwWrZQKCuHK64VrBx/X0vAbhA7LG1jEp+CYP&#10;+93saYu5diNfaChDLWII+xwVmBC6XEpfGbLol64jjtzN9RZDhH0tdY9jDLetTJPkRVpsODYY7Oho&#10;qLqXX1ZBVgxTkR3fzv7TdNdHaQ+Nv7wrtZhPhw2IQFP4F/+5X3Wcv07h95l4gdz9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1mprMwgAAANwAAAAPAAAAAAAAAAAAAAAAAJ8C&#10;AABkcnMvZG93bnJldi54bWxQSwUGAAAAAAQABAD3AAAAjgMAAAAA&#10;">
                  <v:imagedata r:id="rId67" o:title=""/>
                </v:shape>
                <v:group id="مجموعة 39" o:spid="_x0000_s109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bFB3HCAAAA3AAAAA8A&#10;AAAAAAAAAAAAAAAAqgIAAGRycy9kb3ducmV2LnhtbFBLBQYAAAAABAAEAPoAAACZAwAAAAA=&#10;">
                  <v:group id="مجموعة 40" o:spid="_x0000_s109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SyfBcQAAADcAAAA&#10;DwAAAAAAAAAAAAAAAACqAgAAZHJzL2Rvd25yZXYueG1sUEsFBgAAAAAEAAQA+gAAAJsDAAAAAA==&#10;">
                    <v:group id="مجموعة 41" o:spid="_x0000_s109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zg/bxgAAANwA&#10;AAAPAAAAAAAAAAAAAAAAAKoCAABkcnMvZG93bnJldi54bWxQSwUGAAAAAAQABAD6AAAAnQMAAAAA&#10;">
                      <v:shape id="شكل حر 42" o:spid="_x0000_s109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VQkMIA&#10;AADcAAAADwAAAGRycy9kb3ducmV2LnhtbERPS27CMBDdV+IO1iB1V+y0qEDAiRBqRRfdlHKAUTzE&#10;gXgcYhfC7etKldjN0/vOqhxcKy7Uh8azhmyiQBBX3jRca9h/vz/NQYSIbLD1TBpuFKAsRg8rzI2/&#10;8hdddrEWKYRDjhpsjF0uZagsOQwT3xEn7uB7hzHBvpamx2sKd618VupVOmw4NVjsaGOpOu1+nAaj&#10;pm9uOtvOaHP+tOqYmXh6MVo/jof1EkSkId7F/+4Pk+YvMvh7Jl0gi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NVCQwgAAANwAAAAPAAAAAAAAAAAAAAAAAJgCAABkcnMvZG93&#10;bnJldi54bWxQSwUGAAAAAAQABAD1AAAAhwM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09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605ckA&#10;AADjAAAADwAAAGRycy9kb3ducmV2LnhtbERPX0vDMBB/F/Ydwgl7c4lldltdNqYwEeeDbkNfj+Zs&#10;y5JLabK1fnsjCD7e7/8t14Oz4kJdaDxruJ0oEMSlNw1XGo6H7c0cRIjIBq1n0vBNAdar0dUSC+N7&#10;fqfLPlYihXAoUEMdY1tIGcqaHIaJb4kT9+U7hzGdXSVNh30Kd1ZmSuXSYcOpocaWHmsqT/uz0zB7&#10;25778JQfXh4+7Guj7Ocm27HW4+thcw8i0hD/xX/uZ5PmT/O7fDHP1Ax+f0oAyNU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E605ckAAADjAAAADwAAAAAAAAAAAAAAAACYAgAA&#10;ZHJzL2Rvd25yZXYueG1sUEsFBgAAAAAEAAQA9QAAAI4DAAAAAA==&#10;" fillcolor="#168489" stroked="f" strokeweight="1pt">
                        <v:stroke joinstyle="miter"/>
                      </v:roundrect>
                    </v:group>
                    <v:oval id="شكل بيضاوي 44" o:spid="_x0000_s109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CyI8sA&#10;AADjAAAADwAAAGRycy9kb3ducmV2LnhtbESP0U7DMAxF35H2D5GReGPpJqhGWTZNSNMmJISW8QGm&#10;8ZpC45QmbOXv8QMSj/a9vvd4uR5Dp840pDaygdm0AEVcR9dyY+DtuL1dgEoZ2WEXmQz8UIL1anK1&#10;xMrFCx/obHOjJIRThQZ8zn2ldao9BUzT2BOLdopDwCzj0Gg34EXCQ6fnRVHqgC1Lg8eenjzVn/Y7&#10;GLDj0b7uTo2OL9Y/v88+4lc47I25uR43j6Ayjfnf/He9d4J/V96XD4t5IdDykyxAr34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XsLIjywAAAOMAAAAPAAAAAAAAAAAAAAAAAJgC&#10;AABkcnMvZG93bnJldi54bWxQSwUGAAAAAAQABAD1AAAAkAMAAAAA&#10;" filled="f" strokecolor="#a5a5a5 [2092]" strokeweight="1pt">
                      <v:stroke joinstyle="miter"/>
                    </v:oval>
                  </v:group>
                  <v:shape id="مربع نص 41" o:spid="_x0000_s1096" type="#_x0000_t202" style="position:absolute;left:2044;top:2569;width:46161;height:38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T1AsYA&#10;AADjAAAADwAAAGRycy9kb3ducmV2LnhtbERPS2vDMAy+D/YfjAq7rXbLGtqsbil7QA+7rMvuItbi&#10;0FgOsdak/34eDHbU99Z2P4VOXWhIbWQLi7kBRVxH13Jjofp4vV+DSoLssItMFq6UYL+7vdli6eLI&#10;73Q5SaNyCKcSLXiRvtQ61Z4CpnnsiTP3FYeAks+h0W7AMYeHTi+NKXTAlnODx56ePNXn03ewIOIO&#10;i2v1EtLxc3p7Hr2pV1hZezebDo+ghCb5F/+5jy7PfyhWxWa9NBv4/SkDoH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CT1AsYAAADjAAAADwAAAAAAAAAAAAAAAACYAgAAZHJz&#10;L2Rvd25yZXYueG1sUEsFBgAAAAAEAAQA9QAAAIsDAAAAAA==&#10;" filled="f" stroked="f">
                    <v:textbox style="mso-fit-shape-to-text:t">
                      <w:txbxContent>
                        <w:p w:rsidR="005345A8" w:rsidRPr="00995D31" w:rsidRDefault="005345A8" w:rsidP="00995D31">
                          <w:pPr>
                            <w:rPr>
                              <w:rFonts w:eastAsia="Calibri" w:hAnsi="Adobe Arabic" w:cs="Adobe Arabic"/>
                              <w:b/>
                              <w:bCs/>
                              <w:color w:val="FFFFFF"/>
                              <w:kern w:val="24"/>
                              <w:sz w:val="36"/>
                              <w:szCs w:val="36"/>
                              <w:lang w:bidi="ar-EG"/>
                            </w:rPr>
                          </w:pPr>
                          <w:r w:rsidRPr="00995D31">
                            <w:rPr>
                              <w:rFonts w:eastAsia="Calibri" w:hAnsi="Adobe Arabic" w:cs="Adobe Arabic"/>
                              <w:b/>
                              <w:bCs/>
                              <w:color w:val="FFFFFF"/>
                              <w:kern w:val="24"/>
                              <w:sz w:val="36"/>
                              <w:szCs w:val="36"/>
                              <w:rtl/>
                              <w:lang w:bidi="ar-EG"/>
                            </w:rPr>
                            <w:t>مفهوم الصحة النفسية والمهنية وأهميت</w:t>
                          </w:r>
                          <w:r w:rsidRPr="00995D31">
                            <w:rPr>
                              <w:rFonts w:eastAsia="Calibri" w:hAnsi="Adobe Arabic" w:cs="Adobe Arabic" w:hint="cs"/>
                              <w:b/>
                              <w:bCs/>
                              <w:color w:val="FFFFFF"/>
                              <w:kern w:val="24"/>
                              <w:sz w:val="36"/>
                              <w:szCs w:val="36"/>
                              <w:rtl/>
                              <w:lang w:bidi="ar-EG"/>
                            </w:rPr>
                            <w:t>ها</w:t>
                          </w:r>
                        </w:p>
                      </w:txbxContent>
                    </v:textbox>
                  </v:shape>
                </v:group>
                <w10:wrap anchorx="page"/>
                <w10:anchorlock/>
              </v:group>
            </w:pict>
          </mc:Fallback>
        </mc:AlternateContent>
      </w:r>
    </w:p>
    <w:p w:rsidR="00247375" w:rsidRPr="00D67CBA" w:rsidRDefault="00247375" w:rsidP="00084372">
      <w:r w:rsidRPr="00995D31">
        <w:rPr>
          <w:color w:val="C00000"/>
          <w:rtl/>
        </w:rPr>
        <w:t>أولا</w:t>
      </w:r>
      <w:r w:rsidRPr="00995D31">
        <w:rPr>
          <w:rFonts w:hint="cs"/>
          <w:color w:val="C00000"/>
          <w:rtl/>
        </w:rPr>
        <w:t>ً</w:t>
      </w:r>
      <w:r w:rsidRPr="00995D31">
        <w:rPr>
          <w:color w:val="C00000"/>
          <w:rtl/>
        </w:rPr>
        <w:t xml:space="preserve">: </w:t>
      </w:r>
      <w:r w:rsidRPr="00995D31">
        <w:rPr>
          <w:color w:val="168489"/>
          <w:rtl/>
        </w:rPr>
        <w:t>مفهوم الصحة النفسية</w:t>
      </w:r>
    </w:p>
    <w:p w:rsidR="00247375" w:rsidRPr="00AC09F9" w:rsidRDefault="00995D31" w:rsidP="00084372">
      <w:r>
        <w:rPr>
          <w:noProof/>
        </w:rPr>
        <w:drawing>
          <wp:anchor distT="0" distB="0" distL="114300" distR="114300" simplePos="0" relativeHeight="252812288" behindDoc="0" locked="0" layoutInCell="1" allowOverlap="1" wp14:anchorId="03C52A6A" wp14:editId="51318240">
            <wp:simplePos x="0" y="0"/>
            <wp:positionH relativeFrom="margin">
              <wp:align>left</wp:align>
            </wp:positionH>
            <wp:positionV relativeFrom="paragraph">
              <wp:posOffset>11158</wp:posOffset>
            </wp:positionV>
            <wp:extent cx="1833189" cy="1769424"/>
            <wp:effectExtent l="0" t="0" r="0" b="2540"/>
            <wp:wrapSquare wrapText="bothSides"/>
            <wp:docPr id="1608692625" name="Picture 1608692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rotWithShape="1">
                    <a:blip r:embed="rId71" cstate="print">
                      <a:extLst>
                        <a:ext uri="{28A0092B-C50C-407E-A947-70E740481C1C}">
                          <a14:useLocalDpi xmlns:a14="http://schemas.microsoft.com/office/drawing/2010/main" val="0"/>
                        </a:ext>
                      </a:extLst>
                    </a:blip>
                    <a:srcRect l="6217" t="8080" r="4898" b="6135"/>
                    <a:stretch/>
                  </pic:blipFill>
                  <pic:spPr bwMode="auto">
                    <a:xfrm>
                      <a:off x="0" y="0"/>
                      <a:ext cx="1833189" cy="1769424"/>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47375" w:rsidRPr="00D67CBA">
        <w:rPr>
          <w:rtl/>
        </w:rPr>
        <w:t>الصحة النفسية</w:t>
      </w:r>
      <w:r w:rsidR="00247375" w:rsidRPr="00AC09F9">
        <w:rPr>
          <w:rtl/>
        </w:rPr>
        <w:t xml:space="preserve"> تعني حالة من التوازن النفسي والعقلي والاجتماعي التي ت</w:t>
      </w:r>
      <w:r w:rsidR="00247375">
        <w:rPr>
          <w:rFonts w:hint="cs"/>
          <w:rtl/>
        </w:rPr>
        <w:t>ُ</w:t>
      </w:r>
      <w:r w:rsidR="00247375" w:rsidRPr="00AC09F9">
        <w:rPr>
          <w:rtl/>
        </w:rPr>
        <w:t>مك</w:t>
      </w:r>
      <w:r w:rsidR="00247375">
        <w:rPr>
          <w:rFonts w:hint="cs"/>
          <w:rtl/>
        </w:rPr>
        <w:t>ّ</w:t>
      </w:r>
      <w:r w:rsidR="00247375" w:rsidRPr="00AC09F9">
        <w:rPr>
          <w:rtl/>
        </w:rPr>
        <w:t>ن الفرد من التعامل بفعالية مع ضغوط الحياة اليومية، والعمل بشكل منتج، والمساهمة في المجتمع. يمكن تعريفها أيضا</w:t>
      </w:r>
      <w:r w:rsidR="00247375">
        <w:rPr>
          <w:rFonts w:hint="cs"/>
          <w:rtl/>
        </w:rPr>
        <w:t>ً</w:t>
      </w:r>
      <w:r w:rsidR="00247375" w:rsidRPr="00AC09F9">
        <w:rPr>
          <w:rtl/>
        </w:rPr>
        <w:t xml:space="preserve"> بأنها قدرة الشخص على التمتع بحياة ذات جودة عالية من حيث التوازن بين العاطفة، التفكير، والسلوك.</w:t>
      </w:r>
      <w:r w:rsidRPr="00995D31">
        <w:t xml:space="preserve"> </w:t>
      </w:r>
    </w:p>
    <w:p w:rsidR="00247375" w:rsidRPr="00995D31" w:rsidRDefault="00247375" w:rsidP="00084372">
      <w:pPr>
        <w:rPr>
          <w:color w:val="168489"/>
        </w:rPr>
      </w:pPr>
      <w:r w:rsidRPr="00995D31">
        <w:rPr>
          <w:color w:val="168489"/>
          <w:rtl/>
        </w:rPr>
        <w:t>تشمل الصحة النفسية الجوانب التالية:</w:t>
      </w:r>
    </w:p>
    <w:p w:rsidR="00247375" w:rsidRPr="00AC09F9" w:rsidRDefault="00247375" w:rsidP="00084372">
      <w:r w:rsidRPr="00AC09F9">
        <w:rPr>
          <w:rtl/>
        </w:rPr>
        <w:t>- الجانب العقلي: القدرة على التفكير بوضوح واتخاذ قرارات سليمة.</w:t>
      </w:r>
    </w:p>
    <w:p w:rsidR="00247375" w:rsidRPr="00AC09F9" w:rsidRDefault="00247375" w:rsidP="00084372">
      <w:r w:rsidRPr="00AC09F9">
        <w:rPr>
          <w:rtl/>
        </w:rPr>
        <w:t>- الجانب العاطفي: التحكم بالمشاعر والتعبير عنها بطريقة صحية.</w:t>
      </w:r>
    </w:p>
    <w:p w:rsidR="00247375" w:rsidRPr="00AC09F9" w:rsidRDefault="00247375" w:rsidP="00995D31">
      <w:r w:rsidRPr="00AC09F9">
        <w:rPr>
          <w:rtl/>
        </w:rPr>
        <w:t>- الجانب الاجتماعي: إقامة علاقات إيجابية مع الآخرين والتفاعل بشكل فعّال.</w:t>
      </w:r>
    </w:p>
    <w:p w:rsidR="00247375" w:rsidRPr="00D67CBA" w:rsidRDefault="00247375" w:rsidP="00084372">
      <w:r w:rsidRPr="00995D31">
        <w:rPr>
          <w:color w:val="C00000"/>
          <w:rtl/>
        </w:rPr>
        <w:t>ثانيا</w:t>
      </w:r>
      <w:r w:rsidRPr="00995D31">
        <w:rPr>
          <w:rFonts w:hint="cs"/>
          <w:color w:val="C00000"/>
          <w:rtl/>
        </w:rPr>
        <w:t>ً</w:t>
      </w:r>
      <w:r w:rsidRPr="00995D31">
        <w:rPr>
          <w:color w:val="C00000"/>
          <w:rtl/>
        </w:rPr>
        <w:t xml:space="preserve">: </w:t>
      </w:r>
      <w:r w:rsidRPr="00995D31">
        <w:rPr>
          <w:color w:val="168489"/>
          <w:rtl/>
        </w:rPr>
        <w:t>مفهوم الصحة المهنية</w:t>
      </w:r>
    </w:p>
    <w:p w:rsidR="00247375" w:rsidRPr="00AC09F9" w:rsidRDefault="00247375" w:rsidP="00084372">
      <w:r w:rsidRPr="00AC09F9">
        <w:rPr>
          <w:rtl/>
        </w:rPr>
        <w:t>ت</w:t>
      </w:r>
      <w:r>
        <w:rPr>
          <w:rFonts w:hint="cs"/>
          <w:rtl/>
        </w:rPr>
        <w:t>ُ</w:t>
      </w:r>
      <w:r w:rsidRPr="00AC09F9">
        <w:rPr>
          <w:rtl/>
        </w:rPr>
        <w:t xml:space="preserve">شير </w:t>
      </w:r>
      <w:r w:rsidRPr="00D67CBA">
        <w:rPr>
          <w:rtl/>
        </w:rPr>
        <w:t>الصحة المهنية</w:t>
      </w:r>
      <w:r w:rsidRPr="00AC09F9">
        <w:rPr>
          <w:rtl/>
        </w:rPr>
        <w:t xml:space="preserve"> إلى الاهتمام بصحة وسلامة العاملين في مكان العمل، وتشمل الوقاية من الإصابات الجسدية والنفسية الناتجة عن ظروف العمل. تهدف الصحة المهنية إلى تحسين جودة بيئة العمل بما يضمن الحفاظ على رفاهية الموظفين وزياد</w:t>
      </w:r>
      <w:r w:rsidR="00995D31" w:rsidRPr="00995D31">
        <w:rPr>
          <w:noProof/>
        </w:rPr>
        <w:t xml:space="preserve"> </w:t>
      </w:r>
      <w:r w:rsidRPr="00AC09F9">
        <w:rPr>
          <w:rtl/>
        </w:rPr>
        <w:t>ة إنتاجيتهم.</w:t>
      </w:r>
    </w:p>
    <w:p w:rsidR="00247375" w:rsidRPr="00995D31" w:rsidRDefault="00995D31" w:rsidP="00084372">
      <w:pPr>
        <w:rPr>
          <w:color w:val="168489"/>
        </w:rPr>
      </w:pPr>
      <w:r>
        <w:rPr>
          <w:noProof/>
        </w:rPr>
        <w:drawing>
          <wp:anchor distT="0" distB="0" distL="114300" distR="114300" simplePos="0" relativeHeight="252814336" behindDoc="0" locked="0" layoutInCell="1" allowOverlap="1" wp14:anchorId="5FCB60D6" wp14:editId="4843DBE2">
            <wp:simplePos x="0" y="0"/>
            <wp:positionH relativeFrom="column">
              <wp:posOffset>141968</wp:posOffset>
            </wp:positionH>
            <wp:positionV relativeFrom="paragraph">
              <wp:posOffset>80142</wp:posOffset>
            </wp:positionV>
            <wp:extent cx="1671089" cy="1591293"/>
            <wp:effectExtent l="0" t="0" r="0" b="9525"/>
            <wp:wrapSquare wrapText="bothSides"/>
            <wp:docPr id="1608692626" name="Picture 1608692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72" cstate="print">
                      <a:extLst>
                        <a:ext uri="{28A0092B-C50C-407E-A947-70E740481C1C}">
                          <a14:useLocalDpi xmlns:a14="http://schemas.microsoft.com/office/drawing/2010/main" val="0"/>
                        </a:ext>
                      </a:extLst>
                    </a:blip>
                    <a:srcRect t="4766"/>
                    <a:stretch/>
                  </pic:blipFill>
                  <pic:spPr bwMode="auto">
                    <a:xfrm>
                      <a:off x="0" y="0"/>
                      <a:ext cx="1671089" cy="1591293"/>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47375" w:rsidRPr="00995D31">
        <w:rPr>
          <w:color w:val="168489"/>
          <w:rtl/>
        </w:rPr>
        <w:t>تشمل الصحة المهنية:</w:t>
      </w:r>
    </w:p>
    <w:p w:rsidR="00247375" w:rsidRPr="00AC09F9" w:rsidRDefault="00247375" w:rsidP="00084372">
      <w:r w:rsidRPr="00AC09F9">
        <w:rPr>
          <w:rtl/>
        </w:rPr>
        <w:t>- توفير بيئة عمل آمنة وخالية من المخاطر.</w:t>
      </w:r>
      <w:r w:rsidR="00995D31" w:rsidRPr="00995D31">
        <w:t xml:space="preserve"> </w:t>
      </w:r>
    </w:p>
    <w:p w:rsidR="00247375" w:rsidRPr="00AC09F9" w:rsidRDefault="00247375" w:rsidP="00084372">
      <w:r w:rsidRPr="00AC09F9">
        <w:rPr>
          <w:rtl/>
        </w:rPr>
        <w:t>- تعزيز الصحة النفسية للعاملين من خلال تقليل التوتر وضغوط العمل.</w:t>
      </w:r>
    </w:p>
    <w:p w:rsidR="00247375" w:rsidRPr="00AC09F9" w:rsidRDefault="00247375" w:rsidP="00084372">
      <w:r w:rsidRPr="00AC09F9">
        <w:rPr>
          <w:rtl/>
        </w:rPr>
        <w:t>- تقديم الدعم والتدريب اللازمين للعاملين لتحسين صحتهم العامة.</w:t>
      </w:r>
    </w:p>
    <w:p w:rsidR="00247375" w:rsidRDefault="00247375" w:rsidP="00995D31">
      <w:pPr>
        <w:keepNext/>
        <w:rPr>
          <w:color w:val="168489"/>
        </w:rPr>
      </w:pPr>
      <w:r w:rsidRPr="00995D31">
        <w:rPr>
          <w:color w:val="168489"/>
          <w:rtl/>
        </w:rPr>
        <w:lastRenderedPageBreak/>
        <w:t>أهمية الصحة النفسية والمهنية</w:t>
      </w:r>
    </w:p>
    <w:p w:rsidR="00996856" w:rsidRPr="00995D31" w:rsidRDefault="00996856" w:rsidP="00996856">
      <w:pPr>
        <w:keepNext/>
        <w:bidi w:val="0"/>
        <w:rPr>
          <w:color w:val="168489"/>
          <w:rtl/>
        </w:rPr>
      </w:pPr>
      <w:r w:rsidRPr="00996856">
        <w:rPr>
          <w:noProof/>
          <w:color w:val="168489"/>
        </w:rPr>
        <mc:AlternateContent>
          <mc:Choice Requires="wpg">
            <w:drawing>
              <wp:inline distT="0" distB="0" distL="0" distR="0" wp14:anchorId="352DC48F" wp14:editId="23C37CBD">
                <wp:extent cx="5754248" cy="1529038"/>
                <wp:effectExtent l="0" t="0" r="0" b="14605"/>
                <wp:docPr id="1608692627" name="Group 6"/>
                <wp:cNvGraphicFramePr/>
                <a:graphic xmlns:a="http://schemas.openxmlformats.org/drawingml/2006/main">
                  <a:graphicData uri="http://schemas.microsoft.com/office/word/2010/wordprocessingGroup">
                    <wpg:wgp>
                      <wpg:cNvGrpSpPr/>
                      <wpg:grpSpPr>
                        <a:xfrm>
                          <a:off x="0" y="0"/>
                          <a:ext cx="5754248" cy="1529038"/>
                          <a:chOff x="0" y="0"/>
                          <a:chExt cx="5754248" cy="1529038"/>
                        </a:xfrm>
                      </wpg:grpSpPr>
                      <wpg:grpSp>
                        <wpg:cNvPr id="1608692628" name="مجموعة 88"/>
                        <wpg:cNvGrpSpPr/>
                        <wpg:grpSpPr>
                          <a:xfrm>
                            <a:off x="0" y="31793"/>
                            <a:ext cx="1115666" cy="1497245"/>
                            <a:chOff x="0" y="31793"/>
                            <a:chExt cx="1390650" cy="1866457"/>
                          </a:xfrm>
                        </wpg:grpSpPr>
                        <wpg:grpSp>
                          <wpg:cNvPr id="1608692629" name="مجموعة 89"/>
                          <wpg:cNvGrpSpPr/>
                          <wpg:grpSpPr>
                            <a:xfrm>
                              <a:off x="0" y="31793"/>
                              <a:ext cx="1390650" cy="1866457"/>
                              <a:chOff x="0" y="31793"/>
                              <a:chExt cx="1390650" cy="1866457"/>
                            </a:xfrm>
                          </wpg:grpSpPr>
                          <wps:wsp>
                            <wps:cNvPr id="1608692630" name="شكل بيضاوي 91"/>
                            <wps:cNvSpPr/>
                            <wps:spPr>
                              <a:xfrm>
                                <a:off x="311249" y="31793"/>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2631" name="شكل حر: شكل 92"/>
                            <wps:cNvSpPr/>
                            <wps:spPr>
                              <a:xfrm>
                                <a:off x="0" y="238193"/>
                                <a:ext cx="1390650" cy="1660057"/>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608692632" name="مربع نص 29"/>
                          <wps:cNvSpPr txBox="1"/>
                          <wps:spPr>
                            <a:xfrm>
                              <a:off x="78903" y="1012222"/>
                              <a:ext cx="1208638" cy="828002"/>
                            </a:xfrm>
                            <a:prstGeom prst="rect">
                              <a:avLst/>
                            </a:prstGeom>
                            <a:noFill/>
                          </wps:spPr>
                          <wps:txbx>
                            <w:txbxContent>
                              <w:p w:rsidR="005345A8" w:rsidRDefault="005345A8" w:rsidP="00996856">
                                <w:pPr>
                                  <w:bidi w:val="0"/>
                                  <w:jc w:val="center"/>
                                  <w:rPr>
                                    <w:rFonts w:hAnsi="Adobe Arabic" w:cs="Adobe Arabic"/>
                                    <w:b/>
                                    <w:bCs/>
                                    <w:kern w:val="24"/>
                                    <w:sz w:val="36"/>
                                    <w:szCs w:val="36"/>
                                    <w:lang w:bidi="ar-SY"/>
                                  </w:rPr>
                                </w:pPr>
                                <w:r w:rsidRPr="00996856">
                                  <w:rPr>
                                    <w:rFonts w:hAnsi="Adobe Arabic" w:cs="Adobe Arabic"/>
                                    <w:b/>
                                    <w:bCs/>
                                    <w:kern w:val="24"/>
                                    <w:sz w:val="36"/>
                                    <w:szCs w:val="36"/>
                                    <w:rtl/>
                                    <w:lang w:bidi="ar-SY"/>
                                  </w:rPr>
                                  <w:t>التكي</w:t>
                                </w:r>
                                <w:r w:rsidRPr="00996856">
                                  <w:rPr>
                                    <w:rFonts w:hAnsi="Adobe Arabic" w:cs="Adobe Arabic" w:hint="cs"/>
                                    <w:b/>
                                    <w:bCs/>
                                    <w:kern w:val="24"/>
                                    <w:sz w:val="36"/>
                                    <w:szCs w:val="36"/>
                                    <w:rtl/>
                                    <w:lang w:bidi="ar-SY"/>
                                  </w:rPr>
                                  <w:t>ّ</w:t>
                                </w:r>
                                <w:r w:rsidRPr="00996856">
                                  <w:rPr>
                                    <w:rFonts w:hAnsi="Adobe Arabic" w:cs="Adobe Arabic"/>
                                    <w:b/>
                                    <w:bCs/>
                                    <w:kern w:val="24"/>
                                    <w:sz w:val="36"/>
                                    <w:szCs w:val="36"/>
                                    <w:rtl/>
                                    <w:lang w:bidi="ar-SY"/>
                                  </w:rPr>
                                  <w:t>ف مع التحديات</w:t>
                                </w:r>
                              </w:p>
                            </w:txbxContent>
                          </wps:txbx>
                          <wps:bodyPr wrap="square" rtlCol="1">
                            <a:spAutoFit/>
                          </wps:bodyPr>
                        </wps:wsp>
                      </wpg:grpSp>
                      <wps:wsp>
                        <wps:cNvPr id="1608692633" name="TextBox 6"/>
                        <wps:cNvSpPr txBox="1"/>
                        <wps:spPr>
                          <a:xfrm>
                            <a:off x="260082" y="0"/>
                            <a:ext cx="594995" cy="661670"/>
                          </a:xfrm>
                          <a:prstGeom prst="rect">
                            <a:avLst/>
                          </a:prstGeom>
                          <a:noFill/>
                        </wps:spPr>
                        <wps:txbx>
                          <w:txbxContent>
                            <w:p w:rsidR="005345A8" w:rsidRDefault="005345A8" w:rsidP="00996856">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05</w:t>
                              </w:r>
                            </w:p>
                          </w:txbxContent>
                        </wps:txbx>
                        <wps:bodyPr wrap="none" rtlCol="0">
                          <a:spAutoFit/>
                        </wps:bodyPr>
                      </wps:wsp>
                      <wpg:grpSp>
                        <wpg:cNvPr id="1608692634" name="Group 1608692634"/>
                        <wpg:cNvGrpSpPr/>
                        <wpg:grpSpPr>
                          <a:xfrm>
                            <a:off x="1139928" y="12443"/>
                            <a:ext cx="4614320" cy="1516594"/>
                            <a:chOff x="1139928" y="12443"/>
                            <a:chExt cx="4614320" cy="1516594"/>
                          </a:xfrm>
                        </wpg:grpSpPr>
                        <wpg:grpSp>
                          <wpg:cNvPr id="1608692635" name="مجموعة 29"/>
                          <wpg:cNvGrpSpPr/>
                          <wpg:grpSpPr>
                            <a:xfrm>
                              <a:off x="4601852" y="31793"/>
                              <a:ext cx="1152396" cy="1497244"/>
                              <a:chOff x="4601752" y="31793"/>
                              <a:chExt cx="1436433" cy="1866457"/>
                            </a:xfrm>
                          </wpg:grpSpPr>
                          <wpg:grpSp>
                            <wpg:cNvPr id="1608692636" name="مجموعة 30"/>
                            <wpg:cNvGrpSpPr/>
                            <wpg:grpSpPr>
                              <a:xfrm>
                                <a:off x="4601752" y="31793"/>
                                <a:ext cx="1390650" cy="1866457"/>
                                <a:chOff x="4601752" y="31793"/>
                                <a:chExt cx="1390650" cy="1866457"/>
                              </a:xfrm>
                            </wpg:grpSpPr>
                            <wps:wsp>
                              <wps:cNvPr id="1608692637" name="شكل بيضاوي 64"/>
                              <wps:cNvSpPr/>
                              <wps:spPr>
                                <a:xfrm>
                                  <a:off x="4913514" y="31793"/>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2638" name="شكل حر: شكل 70"/>
                              <wps:cNvSpPr/>
                              <wps:spPr>
                                <a:xfrm>
                                  <a:off x="4601752" y="238194"/>
                                  <a:ext cx="1390650" cy="1660056"/>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608692639" name="مربع نص 25"/>
                            <wps:cNvSpPr txBox="1"/>
                            <wps:spPr>
                              <a:xfrm>
                                <a:off x="4608715" y="1020117"/>
                                <a:ext cx="1429470" cy="820085"/>
                              </a:xfrm>
                              <a:prstGeom prst="rect">
                                <a:avLst/>
                              </a:prstGeom>
                              <a:noFill/>
                            </wps:spPr>
                            <wps:txbx>
                              <w:txbxContent>
                                <w:p w:rsidR="005345A8" w:rsidRDefault="005345A8" w:rsidP="00996856">
                                  <w:pPr>
                                    <w:bidi w:val="0"/>
                                    <w:spacing w:line="273" w:lineRule="auto"/>
                                    <w:jc w:val="center"/>
                                    <w:rPr>
                                      <w:rFonts w:hAnsi="Adobe Arabic" w:cs="Adobe Arabic"/>
                                      <w:b/>
                                      <w:bCs/>
                                      <w:kern w:val="24"/>
                                      <w:sz w:val="36"/>
                                      <w:szCs w:val="36"/>
                                      <w:lang w:bidi="ar-SY"/>
                                    </w:rPr>
                                  </w:pPr>
                                  <w:r w:rsidRPr="00996856">
                                    <w:rPr>
                                      <w:rFonts w:hAnsi="Adobe Arabic" w:cs="Adobe Arabic"/>
                                      <w:b/>
                                      <w:bCs/>
                                      <w:kern w:val="24"/>
                                      <w:sz w:val="36"/>
                                      <w:szCs w:val="36"/>
                                      <w:rtl/>
                                      <w:lang w:bidi="ar-SY"/>
                                    </w:rPr>
                                    <w:t>تحسين جودة الحياة</w:t>
                                  </w:r>
                                </w:p>
                              </w:txbxContent>
                            </wps:txbx>
                            <wps:bodyPr wrap="square" rtlCol="1">
                              <a:spAutoFit/>
                            </wps:bodyPr>
                          </wps:wsp>
                        </wpg:grpSp>
                        <wpg:grpSp>
                          <wpg:cNvPr id="1608692640" name="مجموعة 7"/>
                          <wpg:cNvGrpSpPr/>
                          <wpg:grpSpPr>
                            <a:xfrm>
                              <a:off x="2300926" y="31793"/>
                              <a:ext cx="1115665" cy="1497242"/>
                              <a:chOff x="2300875" y="31793"/>
                              <a:chExt cx="1390650" cy="1866456"/>
                            </a:xfrm>
                          </wpg:grpSpPr>
                          <wpg:grpSp>
                            <wpg:cNvPr id="1608692641" name="مجموعة 20"/>
                            <wpg:cNvGrpSpPr/>
                            <wpg:grpSpPr>
                              <a:xfrm>
                                <a:off x="2300875" y="31793"/>
                                <a:ext cx="1390650" cy="1866456"/>
                                <a:chOff x="2300875" y="31793"/>
                                <a:chExt cx="1390650" cy="1866456"/>
                              </a:xfrm>
                            </wpg:grpSpPr>
                            <wps:wsp>
                              <wps:cNvPr id="1608692642" name="شكل بيضاوي 22"/>
                              <wps:cNvSpPr/>
                              <wps:spPr>
                                <a:xfrm>
                                  <a:off x="2612380" y="31793"/>
                                  <a:ext cx="768154" cy="768154"/>
                                </a:xfrm>
                                <a:prstGeom prst="ellipse">
                                  <a:avLst/>
                                </a:prstGeom>
                                <a:solidFill>
                                  <a:srgbClr val="FFD366"/>
                                </a:solidFill>
                                <a:ln w="57150">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2643" name="شكل حر: شكل 23"/>
                              <wps:cNvSpPr/>
                              <wps:spPr>
                                <a:xfrm>
                                  <a:off x="2300875" y="238193"/>
                                  <a:ext cx="1390650" cy="1660056"/>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608692644" name="مربع نص 29"/>
                            <wps:cNvSpPr txBox="1"/>
                            <wps:spPr>
                              <a:xfrm>
                                <a:off x="2309472" y="957248"/>
                                <a:ext cx="1351903" cy="828003"/>
                              </a:xfrm>
                              <a:prstGeom prst="rect">
                                <a:avLst/>
                              </a:prstGeom>
                              <a:noFill/>
                            </wps:spPr>
                            <wps:txbx>
                              <w:txbxContent>
                                <w:p w:rsidR="005345A8" w:rsidRDefault="005345A8" w:rsidP="00996856">
                                  <w:pPr>
                                    <w:bidi w:val="0"/>
                                    <w:jc w:val="center"/>
                                    <w:rPr>
                                      <w:rFonts w:hAnsi="Adobe Arabic" w:cs="Adobe Arabic"/>
                                      <w:b/>
                                      <w:bCs/>
                                      <w:kern w:val="24"/>
                                      <w:sz w:val="36"/>
                                      <w:szCs w:val="36"/>
                                      <w:lang w:bidi="ar-SY"/>
                                    </w:rPr>
                                  </w:pPr>
                                  <w:r w:rsidRPr="00996856">
                                    <w:rPr>
                                      <w:rFonts w:hAnsi="Adobe Arabic" w:cs="Adobe Arabic"/>
                                      <w:b/>
                                      <w:bCs/>
                                      <w:kern w:val="24"/>
                                      <w:sz w:val="36"/>
                                      <w:szCs w:val="36"/>
                                      <w:rtl/>
                                      <w:lang w:bidi="ar-SY"/>
                                    </w:rPr>
                                    <w:t>الوقاية من الأمراض</w:t>
                                  </w:r>
                                </w:p>
                              </w:txbxContent>
                            </wps:txbx>
                            <wps:bodyPr wrap="square" rtlCol="1">
                              <a:spAutoFit/>
                            </wps:bodyPr>
                          </wps:wsp>
                        </wpg:grpSp>
                        <wpg:grpSp>
                          <wpg:cNvPr id="1608692645" name="مجموعة 93"/>
                          <wpg:cNvGrpSpPr/>
                          <wpg:grpSpPr>
                            <a:xfrm>
                              <a:off x="1139928" y="31793"/>
                              <a:ext cx="1131236" cy="1497244"/>
                              <a:chOff x="1139878" y="31793"/>
                              <a:chExt cx="1410062" cy="1866457"/>
                            </a:xfrm>
                          </wpg:grpSpPr>
                          <wpg:grpSp>
                            <wpg:cNvPr id="1608692646" name="مجموعة 94"/>
                            <wpg:cNvGrpSpPr/>
                            <wpg:grpSpPr>
                              <a:xfrm>
                                <a:off x="1159290" y="31793"/>
                                <a:ext cx="1390650" cy="1866457"/>
                                <a:chOff x="1159290" y="31793"/>
                                <a:chExt cx="1390650" cy="1866457"/>
                              </a:xfrm>
                            </wpg:grpSpPr>
                            <wps:wsp>
                              <wps:cNvPr id="1608692647" name="شكل بيضاوي 96"/>
                              <wps:cNvSpPr/>
                              <wps:spPr>
                                <a:xfrm>
                                  <a:off x="1470666" y="31793"/>
                                  <a:ext cx="768154" cy="768154"/>
                                </a:xfrm>
                                <a:prstGeom prst="ellipse">
                                  <a:avLst/>
                                </a:prstGeom>
                                <a:solidFill>
                                  <a:srgbClr val="A0C9CA"/>
                                </a:solidFill>
                                <a:ln w="57150">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2648" name="شكل حر: شكل 97"/>
                              <wps:cNvSpPr/>
                              <wps:spPr>
                                <a:xfrm>
                                  <a:off x="1159290" y="238194"/>
                                  <a:ext cx="1390650" cy="1660056"/>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608692649" name="مربع نص 25"/>
                            <wps:cNvSpPr txBox="1"/>
                            <wps:spPr>
                              <a:xfrm>
                                <a:off x="1139878" y="1020137"/>
                                <a:ext cx="1378818" cy="828001"/>
                              </a:xfrm>
                              <a:prstGeom prst="rect">
                                <a:avLst/>
                              </a:prstGeom>
                              <a:noFill/>
                            </wps:spPr>
                            <wps:txbx>
                              <w:txbxContent>
                                <w:p w:rsidR="005345A8" w:rsidRDefault="005345A8" w:rsidP="00996856">
                                  <w:pPr>
                                    <w:bidi w:val="0"/>
                                    <w:jc w:val="center"/>
                                    <w:rPr>
                                      <w:rFonts w:hAnsi="Adobe Arabic" w:cs="Adobe Arabic"/>
                                      <w:b/>
                                      <w:bCs/>
                                      <w:kern w:val="24"/>
                                      <w:sz w:val="36"/>
                                      <w:szCs w:val="36"/>
                                      <w:lang w:bidi="ar-SY"/>
                                    </w:rPr>
                                  </w:pPr>
                                  <w:r w:rsidRPr="00996856">
                                    <w:rPr>
                                      <w:rFonts w:hAnsi="Adobe Arabic" w:cs="Adobe Arabic"/>
                                      <w:b/>
                                      <w:bCs/>
                                      <w:kern w:val="24"/>
                                      <w:sz w:val="36"/>
                                      <w:szCs w:val="36"/>
                                      <w:rtl/>
                                      <w:lang w:bidi="ar-SY"/>
                                    </w:rPr>
                                    <w:t>تعزيز العلاقات الاجتماعية</w:t>
                                  </w:r>
                                </w:p>
                              </w:txbxContent>
                            </wps:txbx>
                            <wps:bodyPr wrap="square" rtlCol="1">
                              <a:spAutoFit/>
                            </wps:bodyPr>
                          </wps:wsp>
                        </wpg:grpSp>
                        <wpg:grpSp>
                          <wpg:cNvPr id="1608692650" name="مجموعة 24"/>
                          <wpg:cNvGrpSpPr/>
                          <wpg:grpSpPr>
                            <a:xfrm>
                              <a:off x="3353879" y="31793"/>
                              <a:ext cx="1313180" cy="1497242"/>
                              <a:chOff x="3356659" y="31793"/>
                              <a:chExt cx="1636847" cy="1866456"/>
                            </a:xfrm>
                          </wpg:grpSpPr>
                          <wpg:grpSp>
                            <wpg:cNvPr id="1608692651" name="مجموعة 25"/>
                            <wpg:cNvGrpSpPr/>
                            <wpg:grpSpPr>
                              <a:xfrm>
                                <a:off x="3484488" y="31793"/>
                                <a:ext cx="1390650" cy="1866456"/>
                                <a:chOff x="3484488" y="31793"/>
                                <a:chExt cx="1390650" cy="1866456"/>
                              </a:xfrm>
                            </wpg:grpSpPr>
                            <wps:wsp>
                              <wps:cNvPr id="1608692652" name="شكل بيضاوي 27"/>
                              <wps:cNvSpPr/>
                              <wps:spPr>
                                <a:xfrm>
                                  <a:off x="3796121" y="31793"/>
                                  <a:ext cx="768154" cy="768154"/>
                                </a:xfrm>
                                <a:prstGeom prst="ellipse">
                                  <a:avLst/>
                                </a:prstGeom>
                                <a:solidFill>
                                  <a:srgbClr val="BFBFBF"/>
                                </a:solidFill>
                                <a:ln w="57150">
                                  <a:solidFill>
                                    <a:srgbClr val="BFBFBF"/>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2653" name="شكل حر: شكل 28"/>
                              <wps:cNvSpPr/>
                              <wps:spPr>
                                <a:xfrm>
                                  <a:off x="3484488" y="238193"/>
                                  <a:ext cx="1390650" cy="1660056"/>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BFBFBF"/>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608692654" name="مربع نص 25"/>
                            <wps:cNvSpPr txBox="1"/>
                            <wps:spPr>
                              <a:xfrm>
                                <a:off x="3356659" y="1150549"/>
                                <a:ext cx="1636847" cy="470995"/>
                              </a:xfrm>
                              <a:prstGeom prst="rect">
                                <a:avLst/>
                              </a:prstGeom>
                            </wps:spPr>
                            <wps:txbx>
                              <w:txbxContent>
                                <w:p w:rsidR="005345A8" w:rsidRDefault="005345A8" w:rsidP="00996856">
                                  <w:pPr>
                                    <w:bidi w:val="0"/>
                                    <w:jc w:val="center"/>
                                    <w:rPr>
                                      <w:rFonts w:hAnsi="Adobe Arabic" w:cs="Adobe Arabic"/>
                                      <w:b/>
                                      <w:bCs/>
                                      <w:kern w:val="24"/>
                                      <w:sz w:val="36"/>
                                      <w:szCs w:val="36"/>
                                      <w:lang w:bidi="ar-SY"/>
                                    </w:rPr>
                                  </w:pPr>
                                  <w:r w:rsidRPr="00996856">
                                    <w:rPr>
                                      <w:rFonts w:hAnsi="Adobe Arabic" w:cs="Adobe Arabic"/>
                                      <w:b/>
                                      <w:bCs/>
                                      <w:kern w:val="24"/>
                                      <w:sz w:val="36"/>
                                      <w:szCs w:val="36"/>
                                      <w:rtl/>
                                      <w:lang w:bidi="ar-SY"/>
                                    </w:rPr>
                                    <w:t>زيادة الإنتاجية</w:t>
                                  </w:r>
                                </w:p>
                              </w:txbxContent>
                            </wps:txbx>
                            <wps:bodyPr wrap="square" rtlCol="1">
                              <a:spAutoFit/>
                            </wps:bodyPr>
                          </wps:wsp>
                        </wpg:grpSp>
                        <wps:wsp>
                          <wps:cNvPr id="1608692655" name="TextBox 6"/>
                          <wps:cNvSpPr txBox="1"/>
                          <wps:spPr>
                            <a:xfrm>
                              <a:off x="1406708" y="12443"/>
                              <a:ext cx="594995" cy="661670"/>
                            </a:xfrm>
                            <a:prstGeom prst="rect">
                              <a:avLst/>
                            </a:prstGeom>
                            <a:noFill/>
                          </wps:spPr>
                          <wps:txbx>
                            <w:txbxContent>
                              <w:p w:rsidR="005345A8" w:rsidRDefault="005345A8" w:rsidP="00996856">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04</w:t>
                                </w:r>
                              </w:p>
                            </w:txbxContent>
                          </wps:txbx>
                          <wps:bodyPr wrap="none" rtlCol="0">
                            <a:spAutoFit/>
                          </wps:bodyPr>
                        </wps:wsp>
                        <wps:wsp>
                          <wps:cNvPr id="1608692656" name="TextBox 6"/>
                          <wps:cNvSpPr txBox="1"/>
                          <wps:spPr>
                            <a:xfrm>
                              <a:off x="2556409" y="12443"/>
                              <a:ext cx="594995" cy="661670"/>
                            </a:xfrm>
                            <a:prstGeom prst="rect">
                              <a:avLst/>
                            </a:prstGeom>
                            <a:noFill/>
                          </wps:spPr>
                          <wps:txbx>
                            <w:txbxContent>
                              <w:p w:rsidR="005345A8" w:rsidRDefault="005345A8" w:rsidP="00996856">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03</w:t>
                                </w:r>
                              </w:p>
                            </w:txbxContent>
                          </wps:txbx>
                          <wps:bodyPr wrap="none" rtlCol="0">
                            <a:spAutoFit/>
                          </wps:bodyPr>
                        </wps:wsp>
                        <wps:wsp>
                          <wps:cNvPr id="1608692657" name="TextBox 6"/>
                          <wps:cNvSpPr txBox="1"/>
                          <wps:spPr>
                            <a:xfrm>
                              <a:off x="3703971" y="12443"/>
                              <a:ext cx="594995" cy="661670"/>
                            </a:xfrm>
                            <a:prstGeom prst="rect">
                              <a:avLst/>
                            </a:prstGeom>
                            <a:noFill/>
                          </wps:spPr>
                          <wps:txbx>
                            <w:txbxContent>
                              <w:p w:rsidR="005345A8" w:rsidRDefault="005345A8" w:rsidP="00996856">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02</w:t>
                                </w:r>
                              </w:p>
                            </w:txbxContent>
                          </wps:txbx>
                          <wps:bodyPr wrap="none" rtlCol="0">
                            <a:spAutoFit/>
                          </wps:bodyPr>
                        </wps:wsp>
                        <wps:wsp>
                          <wps:cNvPr id="1608692658" name="TextBox 6"/>
                          <wps:cNvSpPr txBox="1"/>
                          <wps:spPr>
                            <a:xfrm>
                              <a:off x="4851168" y="12443"/>
                              <a:ext cx="594995" cy="661670"/>
                            </a:xfrm>
                            <a:prstGeom prst="rect">
                              <a:avLst/>
                            </a:prstGeom>
                            <a:noFill/>
                          </wps:spPr>
                          <wps:txbx>
                            <w:txbxContent>
                              <w:p w:rsidR="005345A8" w:rsidRDefault="005345A8" w:rsidP="00996856">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01</w:t>
                                </w:r>
                              </w:p>
                            </w:txbxContent>
                          </wps:txbx>
                          <wps:bodyPr wrap="none" rtlCol="0">
                            <a:spAutoFit/>
                          </wps:bodyPr>
                        </wps:wsp>
                      </wpg:grpSp>
                    </wpg:wgp>
                  </a:graphicData>
                </a:graphic>
              </wp:inline>
            </w:drawing>
          </mc:Choice>
          <mc:Fallback>
            <w:pict>
              <v:group id="Group 6" o:spid="_x0000_s1097" style="width:453.1pt;height:120.4pt;mso-position-horizontal-relative:char;mso-position-vertical-relative:line" coordsize="57542,15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">
                <v:group id="مجموعة 88" o:spid="_x0000_s1098" style="position:absolute;top:317;width:11156;height:14973" coordorigin=",317" coordsize="13906,186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6Pj9S&#10;zAAAAOMAAAAPAAAAAAAAAAAAAAAAAKoCAABkcnMvZG93bnJldi54bWxQSwUGAAAAAAQABAD6AAAA&#10;owMAAAAA&#10;">
                  <v:group id="مجموعة 89" o:spid="_x0000_s1099" style="position:absolute;top:317;width:13906;height:18665" coordorigin=",317" coordsize="13906,186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VymsnIAAAA&#10;4wAAAA8AAAAAAAAAAAAAAAAAqgIAAGRycy9kb3ducmV2LnhtbFBLBQYAAAAABAAEAPoAAACfAwAA&#10;AAA=&#10;">
                    <v:oval id="شكل بيضاوي 91" o:spid="_x0000_s1100" style="position:absolute;left:3112;top:317;width:7682;height:76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w9P8kA&#10;AADjAAAADwAAAGRycy9kb3ducmV2LnhtbESPQU/DMAyF70j8h8hI3FjSImVbt2wCJMRu0zoOHK3G&#10;tBWNUzVhK/8eH5A42n5+733b/RwGdaEp9ZEdFAsDiriJvufWwfv59WEFKmVkj0NkcvBDCfa725st&#10;Vj5e+USXOrdKTDhV6KDLeay0Tk1HAdMijsRy+4xTwCzj1Go/4VXMw6BLY6wO2LMkdDjSS0fNV/0d&#10;HNTJnN9mf1wWB/vRPBdlXJ6O0bn7u/lpAyrTnP/Ff98HL/WtWdl1aR+FQphkAXr3C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ow9P8kAAADjAAAADwAAAAAAAAAAAAAAAACYAgAA&#10;ZHJzL2Rvd25yZXYueG1sUEsFBgAAAAAEAAQA9QAAAI4DAAAAAA==&#10;" fillcolor="#168489" strokecolor="#168489" strokeweight="4.5pt">
                      <v:stroke joinstyle="miter"/>
                    </v:oval>
                    <v:shape id="شكل حر: شكل 92" o:spid="_x0000_s1101" style="position:absolute;top:2381;width:13906;height:16601;visibility:visible;mso-wrap-style:square;v-text-anchor:middle" coordsize="1390650,13877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6eq8gA&#10;AADjAAAADwAAAGRycy9kb3ducmV2LnhtbERPX0vDMBB/F/Ydwg18c+kqlFmXDRmIAx2b1Q9wNGdT&#10;bC5dErvaT28Ewcf7/b/1drSdGMiH1rGC5SIDQVw73XKj4P3t8WYFIkRkjZ1jUvBNAbab2dUaS+0u&#10;/EpDFRuRQjiUqMDE2JdShtqQxbBwPXHiPpy3GNPpG6k9XlK47WSeZYW02HJqMNjTzlD9WX1ZBdPB&#10;VmY45y/TNNWnoz48Px33Xqnr+fhwDyLSGP/Ff+69TvOLbFXc5cXtEn5/SgDIz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Ljp6ryAAAAOMAAAAPAAAAAAAAAAAAAAAAAJgCAABk&#10;cnMvZG93bnJldi54bWxQSwUGAAAAAAQABAD1AAAAjQM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64852;695325,660505;1193265,64852;1187800,0;1205582,2145;1390650,273775;1390650,1382793;1158870,1660057;231780,1660057;0,1382793;0,273775;185068,2145;202850,0" o:connectangles="0,0,0,0,0,0,0,0,0,0,0,0,0,0"/>
                    </v:shape>
                  </v:group>
                  <v:shape id="مربع نص 29" o:spid="_x0000_s1102" type="#_x0000_t202" style="position:absolute;left:789;top:10122;width:12086;height:82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y3FMUA&#10;AADjAAAADwAAAGRycy9kb3ducmV2LnhtbERPS0vDQBC+C/6HZQRvdrcRQ5t2W4oP6MGLNd6H7JgN&#10;ZmdDdmzSf+8Kgsf53rPdz6FXZxpTF9nCcmFAETfRddxaqN9f7lagkiA77COThQsl2O+ur7ZYuTjx&#10;G51P0qocwqlCC15kqLROjaeAaREH4sx9xjGg5HNstRtxyuGh14UxpQ7YcW7wONCjp+br9B0siLjD&#10;8lI/h3T8mF+fJm+aB6ytvb2ZDxtQQrP8i//cR5fnl2ZVrovyvoDfnz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rLcUxQAAAOMAAAAPAAAAAAAAAAAAAAAAAJgCAABkcnMv&#10;ZG93bnJldi54bWxQSwUGAAAAAAQABAD1AAAAigMAAAAA&#10;" filled="f" stroked="f">
                    <v:textbox style="mso-fit-shape-to-text:t">
                      <w:txbxContent>
                        <w:p w:rsidR="005345A8" w:rsidRDefault="005345A8" w:rsidP="00996856">
                          <w:pPr>
                            <w:bidi w:val="0"/>
                            <w:jc w:val="center"/>
                            <w:rPr>
                              <w:rFonts w:hAnsi="Adobe Arabic" w:cs="Adobe Arabic"/>
                              <w:b/>
                              <w:bCs/>
                              <w:kern w:val="24"/>
                              <w:sz w:val="36"/>
                              <w:szCs w:val="36"/>
                              <w:lang w:bidi="ar-SY"/>
                            </w:rPr>
                          </w:pPr>
                          <w:r w:rsidRPr="00996856">
                            <w:rPr>
                              <w:rFonts w:hAnsi="Adobe Arabic" w:cs="Adobe Arabic"/>
                              <w:b/>
                              <w:bCs/>
                              <w:kern w:val="24"/>
                              <w:sz w:val="36"/>
                              <w:szCs w:val="36"/>
                              <w:rtl/>
                              <w:lang w:bidi="ar-SY"/>
                            </w:rPr>
                            <w:t>التكي</w:t>
                          </w:r>
                          <w:r w:rsidRPr="00996856">
                            <w:rPr>
                              <w:rFonts w:hAnsi="Adobe Arabic" w:cs="Adobe Arabic" w:hint="cs"/>
                              <w:b/>
                              <w:bCs/>
                              <w:kern w:val="24"/>
                              <w:sz w:val="36"/>
                              <w:szCs w:val="36"/>
                              <w:rtl/>
                              <w:lang w:bidi="ar-SY"/>
                            </w:rPr>
                            <w:t>ّ</w:t>
                          </w:r>
                          <w:r w:rsidRPr="00996856">
                            <w:rPr>
                              <w:rFonts w:hAnsi="Adobe Arabic" w:cs="Adobe Arabic"/>
                              <w:b/>
                              <w:bCs/>
                              <w:kern w:val="24"/>
                              <w:sz w:val="36"/>
                              <w:szCs w:val="36"/>
                              <w:rtl/>
                              <w:lang w:bidi="ar-SY"/>
                            </w:rPr>
                            <w:t>ف مع التحديات</w:t>
                          </w:r>
                        </w:p>
                      </w:txbxContent>
                    </v:textbox>
                  </v:shape>
                </v:group>
                <v:shape id="TextBox 6" o:spid="_x0000_s1103" type="#_x0000_t202" style="position:absolute;left:2600;width:5950;height:661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anm8cA&#10;AADjAAAADwAAAGRycy9kb3ducmV2LnhtbERPX0/CMBB/N/E7NGfim7QMXcagEIKa8CaiH+CynuvY&#10;el3WAtNPb0lMfLzf/1uuR9eJMw2h8axhOlEgiCtvGq41fH68PhQgQkQ22HkmDd8UYL26vVliafyF&#10;3+l8iLVIIRxK1GBj7EspQ2XJYZj4njhxX35wGNM51NIMeEnhrpOZUrl02HBqsNjT1lLVHk5OQ6Hc&#10;W9vOs31wjz/TJ7t99i/9Uev7u3GzABFpjP/iP/fOpPm5KvJ5ls9mcP0pAS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Gp5vHAAAA4wAAAA8AAAAAAAAAAAAAAAAAmAIAAGRy&#10;cy9kb3ducmV2LnhtbFBLBQYAAAAABAAEAPUAAACMAwAAAAA=&#10;" filled="f" stroked="f">
                  <v:textbox style="mso-fit-shape-to-text:t">
                    <w:txbxContent>
                      <w:p w:rsidR="005345A8" w:rsidRDefault="005345A8" w:rsidP="00996856">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05</w:t>
                        </w:r>
                      </w:p>
                    </w:txbxContent>
                  </v:textbox>
                </v:shape>
                <v:group id="Group 1608692634" o:spid="_x0000_s1104" style="position:absolute;left:11399;top:124;width:46143;height:15166" coordorigin="11399,124" coordsize="46143,151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6qo4rIAAAA&#10;4wAAAA8AAAAAAAAAAAAAAAAAqgIAAGRycy9kb3ducmV2LnhtbFBLBQYAAAAABAAEAPoAAACfAwAA&#10;AAA=&#10;">
                  <v:group id="مجموعة 29" o:spid="_x0000_s1105" style="position:absolute;left:46018;top:317;width:11524;height:14973" coordorigin="46017,317" coordsize="14364,186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HmBhHIAAAA&#10;4wAAAA8AAAAAAAAAAAAAAAAAqgIAAGRycy9kb3ducmV2LnhtbFBLBQYAAAAABAAEAPoAAACfAwAA&#10;AAA=&#10;">
                    <v:group id="مجموعة 30" o:spid="_x0000_s1106" style="position:absolute;left:46017;top:317;width:13907;height:18665" coordorigin="46017,317" coordsize="13906,186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E0mGbIAAAA&#10;4wAAAA8AAAAAAAAAAAAAAAAAqgIAAGRycy9kb3ducmV2LnhtbFBLBQYAAAAABAAEAPoAAACfAwAA&#10;AAA=&#10;">
                      <v:oval id="شكل بيضاوي 64" o:spid="_x0000_s1107" style="position:absolute;left:49135;top:317;width:7681;height:76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WlS8YA&#10;AADjAAAADwAAAGRycy9kb3ducmV2LnhtbERPT2vCMBS/D/YdwhN2m0k7SLUzyibIvInVg8dH89YW&#10;m5fSZNp9+2Uw2PH9/r/VZnK9uNEYOs8GsrkCQVx723Fj4HzaPS9AhIhssfdMBr4pwGb9+LDC0vo7&#10;H+lWxUakEA4lGmhjHEopQ92SwzD3A3HiPv3oMKZzbKQd8Z7CXS9zpbR02HFqaHGgbUv1tfpyBqqg&#10;Th+TPRTZXl/q9yz3xfHgjXmaTW+vICJN8V/8597bNF+rhV7m+qWA358SAH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WWlS8YAAADjAAAADwAAAAAAAAAAAAAAAACYAgAAZHJz&#10;L2Rvd25yZXYueG1sUEsFBgAAAAAEAAQA9QAAAIsDAAAAAA==&#10;" fillcolor="#168489" strokecolor="#168489" strokeweight="4.5pt">
                        <v:stroke joinstyle="miter"/>
                      </v:oval>
                      <v:shape id="شكل حر: شكل 70" o:spid="_x0000_s1108" style="position:absolute;left:46017;top:2381;width:13907;height:16601;visibility:visible;mso-wrap-style:square;v-text-anchor:middle" coordsize="1390650,13877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Q3NswA&#10;AADjAAAADwAAAGRycy9kb3ducmV2LnhtbESP0UrDQBBF3wX/YZmCb3bTCKFNuy0iiAUtbaMfMGSn&#10;2WB2Nu6uaczXuw+CjzP3zr1nNrvRdmIgH1rHChbzDARx7XTLjYKP9+f7JYgQkTV2jknBDwXYbW9v&#10;Nlhqd+UzDVVsRArhUKICE2NfShlqQxbD3PXESbs4bzGm0TdSe7ymcNvJPMsKabHl1GCwpydD9Wf1&#10;bRVMB1uZ4St/m6apPh314fXluPdK3c3GxzWISGP8N/9d73XCL7JlscqLhwSdfkoLkNtf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WrQ3NswAAADjAAAADwAAAAAAAAAAAAAAAACY&#10;AgAAZHJzL2Rvd25yZXYueG1sUEsFBgAAAAAEAAQA9QAAAJEDA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64851;695325,660505;1193265,64851;1187800,0;1205582,2145;1390650,273775;1390650,1382793;1158870,1660056;231780,1660056;0,1382793;0,273775;185068,2145;202850,0" o:connectangles="0,0,0,0,0,0,0,0,0,0,0,0,0,0"/>
                      </v:shape>
                    </v:group>
                    <v:shape id="مربع نص 25" o:spid="_x0000_s1109" type="#_x0000_t202" style="position:absolute;left:46087;top:10201;width:14294;height:82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glZcUA&#10;AADjAAAADwAAAGRycy9kb3ducmV2LnhtbERPzUrDQBC+C77DMoI3u9uKoY3dlqIWevBiG+9DdswG&#10;s7MhOzbp23cFweN8/7PeTqFTZxpSG9nCfGZAEdfRtdxYqE77hyWoJMgOu8hk4UIJtpvbmzWWLo78&#10;QeejNCqHcCrRghfpS61T7SlgmsWeOHNfcQgo+Rwa7QYcc3jo9MKYQgdsOTd47OnFU/19/AkWRNxu&#10;fqneQjp8Tu+vozf1E1bW3t9Nu2dQQpP8i//cB5fnF2ZZrBbF4wp+f8oA6M0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CCVlxQAAAOMAAAAPAAAAAAAAAAAAAAAAAJgCAABkcnMv&#10;ZG93bnJldi54bWxQSwUGAAAAAAQABAD1AAAAigMAAAAA&#10;" filled="f" stroked="f">
                      <v:textbox style="mso-fit-shape-to-text:t">
                        <w:txbxContent>
                          <w:p w:rsidR="005345A8" w:rsidRDefault="005345A8" w:rsidP="00996856">
                            <w:pPr>
                              <w:bidi w:val="0"/>
                              <w:spacing w:line="273" w:lineRule="auto"/>
                              <w:jc w:val="center"/>
                              <w:rPr>
                                <w:rFonts w:hAnsi="Adobe Arabic" w:cs="Adobe Arabic"/>
                                <w:b/>
                                <w:bCs/>
                                <w:kern w:val="24"/>
                                <w:sz w:val="36"/>
                                <w:szCs w:val="36"/>
                                <w:lang w:bidi="ar-SY"/>
                              </w:rPr>
                            </w:pPr>
                            <w:r w:rsidRPr="00996856">
                              <w:rPr>
                                <w:rFonts w:hAnsi="Adobe Arabic" w:cs="Adobe Arabic"/>
                                <w:b/>
                                <w:bCs/>
                                <w:kern w:val="24"/>
                                <w:sz w:val="36"/>
                                <w:szCs w:val="36"/>
                                <w:rtl/>
                                <w:lang w:bidi="ar-SY"/>
                              </w:rPr>
                              <w:t>تحسين جودة الحياة</w:t>
                            </w:r>
                          </w:p>
                        </w:txbxContent>
                      </v:textbox>
                    </v:shape>
                  </v:group>
                  <v:group id="مجموعة 7" o:spid="_x0000_s1110" style="position:absolute;left:23009;top:317;width:11156;height:14973" coordorigin="23008,317" coordsize="13906,186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Zl9b0&#10;zAAAAOMAAAAPAAAAAAAAAAAAAAAAAKoCAABkcnMvZG93bnJldi54bWxQSwUGAAAAAAQABAD6AAAA&#10;owMAAAAA&#10;">
                    <v:group id="مجموعة 20" o:spid="_x0000_s1111" style="position:absolute;left:23008;top:317;width:13907;height:18665" coordorigin="23008,317" coordsize="13906,186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bbc2/IAAAA&#10;4wAAAA8AAAAAAAAAAAAAAAAAqgIAAGRycy9kb3ducmV2LnhtbFBLBQYAAAAABAAEAPoAAACfAwAA&#10;AAA=&#10;">
                      <v:oval id="شكل بيضاوي 22" o:spid="_x0000_s1112" style="position:absolute;left:26123;top:317;width:7682;height:76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v5HMsA&#10;AADjAAAADwAAAGRycy9kb3ducmV2LnhtbESPT2sCMRDF74V+hzAFL6UmXdvFbo0iiuChF7W012Ez&#10;+4duJmGTuuu3N0Khx5n33m/eLFaj7cSZ+tA61vA8VSCIS2darjV8nnZPcxAhIhvsHJOGCwVYLe/v&#10;FlgYN/CBzsdYiwThUKCGJkZfSBnKhiyGqfPESatcbzGmsa+l6XFIcNvJTKlcWmw5XWjQ06ah8uf4&#10;axNFrr/HbfjYOF9VahaH19PXo9d68jCu30FEGuO/+S+9N6l+rub5W5a/ZHD7KS1ALq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KG/kcywAAAOMAAAAPAAAAAAAAAAAAAAAAAJgC&#10;AABkcnMvZG93bnJldi54bWxQSwUGAAAAAAQABAD1AAAAkAMAAAAA&#10;" fillcolor="#ffd366" strokecolor="#ffd366" strokeweight="4.5pt">
                        <v:stroke joinstyle="miter"/>
                      </v:oval>
                      <v:shape id="شكل حر: شكل 23" o:spid="_x0000_s1113" style="position:absolute;left:23008;top:2381;width:13907;height:16601;visibility:visible;mso-wrap-style:square;v-text-anchor:middle" coordsize="1390650,13877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fSK8YA&#10;AADjAAAADwAAAGRycy9kb3ducmV2LnhtbERPzWoCMRC+C75DmEIvoolWF90axRZKexHR1vuwGTeL&#10;m8mySXV9e1MoeJzvf5brztXiQm2oPGsYjxQI4sKbiksNP98fwzmIEJEN1p5Jw40CrFf93hJz46+8&#10;p8shliKFcMhRg42xyaUMhSWHYeQb4sSdfOswprMtpWnxmsJdLSdKZdJhxanBYkPvlorz4ddpeDMU&#10;t+fZQtnBdEzHsN99FoOd1s9P3eYVRKQuPsT/7i+T5mdqni0m2fQF/n5KAMjV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4fSK8YAAADjAAAADwAAAAAAAAAAAAAAAACYAgAAZHJz&#10;L2Rvd25yZXYueG1sUEsFBgAAAAAEAAQA9QAAAIsDA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ffd366" strokeweight="1pt">
                        <v:stroke joinstyle="miter"/>
                        <v:path arrowok="t" o:connecttype="custom" o:connectlocs="202850,0;197385,64851;695325,660505;1193265,64851;1187800,0;1205582,2145;1390650,273775;1390650,1382793;1158870,1660056;231780,1660056;0,1382793;0,273775;185068,2145;202850,0" o:connectangles="0,0,0,0,0,0,0,0,0,0,0,0,0,0"/>
                      </v:shape>
                    </v:group>
                    <v:shape id="مربع نص 29" o:spid="_x0000_s1114" type="#_x0000_t202" style="position:absolute;left:23094;top:9572;width:13519;height:82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5hsYA&#10;AADjAAAADwAAAGRycy9kb3ducmV2LnhtbERPS2vDMAy+D/YfjAq7rXZLF7qsbil7QA+7rM3uItbi&#10;0FgOsdak/34eDHbU99ZmN4VOXWhIbWQLi7kBRVxH13JjoTq93a9BJUF22EUmC1dKsNve3mywdHHk&#10;D7ocpVE5hFOJFrxIX2qdak8B0zz2xJn7ikNAyefQaDfgmMNDp5fGFDpgy7nBY0/Pnurz8TtYEHH7&#10;xbV6DenwOb2/jN7UD1hZezeb9k+ghCb5F/+5Dy7PL8y6eFwWqxX8/pQB0N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Q/5hsYAAADjAAAADwAAAAAAAAAAAAAAAACYAgAAZHJz&#10;L2Rvd25yZXYueG1sUEsFBgAAAAAEAAQA9QAAAIsDAAAAAA==&#10;" filled="f" stroked="f">
                      <v:textbox style="mso-fit-shape-to-text:t">
                        <w:txbxContent>
                          <w:p w:rsidR="005345A8" w:rsidRDefault="005345A8" w:rsidP="00996856">
                            <w:pPr>
                              <w:bidi w:val="0"/>
                              <w:jc w:val="center"/>
                              <w:rPr>
                                <w:rFonts w:hAnsi="Adobe Arabic" w:cs="Adobe Arabic"/>
                                <w:b/>
                                <w:bCs/>
                                <w:kern w:val="24"/>
                                <w:sz w:val="36"/>
                                <w:szCs w:val="36"/>
                                <w:lang w:bidi="ar-SY"/>
                              </w:rPr>
                            </w:pPr>
                            <w:r w:rsidRPr="00996856">
                              <w:rPr>
                                <w:rFonts w:hAnsi="Adobe Arabic" w:cs="Adobe Arabic"/>
                                <w:b/>
                                <w:bCs/>
                                <w:kern w:val="24"/>
                                <w:sz w:val="36"/>
                                <w:szCs w:val="36"/>
                                <w:rtl/>
                                <w:lang w:bidi="ar-SY"/>
                              </w:rPr>
                              <w:t>الوقاية من الأمراض</w:t>
                            </w:r>
                          </w:p>
                        </w:txbxContent>
                      </v:textbox>
                    </v:shape>
                  </v:group>
                  <v:group id="مجموعة 93" o:spid="_x0000_s1115" style="position:absolute;left:11399;top:317;width:11312;height:14973" coordorigin="11398,317" coordsize="14100,186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ngdWzIAAAA&#10;4wAAAA8AAAAAAAAAAAAAAAAAqgIAAGRycy9kb3ducmV2LnhtbFBLBQYAAAAABAAEAPoAAACfAwAA&#10;AAA=&#10;">
                    <v:group id="مجموعة 94" o:spid="_x0000_s1116" style="position:absolute;left:11592;top:317;width:13907;height:18665" coordorigin="11592,317" coordsize="13906,186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5MusbyQAA&#10;AOMAAAAPAAAAAAAAAAAAAAAAAKoCAABkcnMvZG93bnJldi54bWxQSwUGAAAAAAQABAD6AAAAoAMA&#10;AAAA&#10;">
                      <v:oval id="شكل بيضاوي 96" o:spid="_x0000_s1117" style="position:absolute;left:14706;top:317;width:7682;height:76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VwascA&#10;AADjAAAADwAAAGRycy9kb3ducmV2LnhtbERPX2vCMBB/H/gdwgm+jJmuSNd1RhliYQgD58Tnozmb&#10;YnOpTVa7b78MBnu83/9brkfbioF63zhW8DhPQBBXTjdcKzh+lg85CB+QNbaOScE3eVivJndLLLS7&#10;8QcNh1CLGMK+QAUmhK6Q0leGLPq564gjd3a9xRDPvpa6x1sMt61MkySTFhuODQY72hiqLocvq2B/&#10;fV8Q27xt0m1pyt1g73l3Umo2HV9fQAQaw7/4z/2m4/wsybPnNFs8we9PEQC5+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s1cGrHAAAA4wAAAA8AAAAAAAAAAAAAAAAAmAIAAGRy&#10;cy9kb3ducmV2LnhtbFBLBQYAAAAABAAEAPUAAACMAwAAAAA=&#10;" fillcolor="#a0c9ca" strokecolor="#a0c9ca" strokeweight="4.5pt">
                        <v:stroke joinstyle="miter"/>
                      </v:oval>
                      <v:shape id="شكل حر: شكل 97" o:spid="_x0000_s1118" style="position:absolute;left:11592;top:2381;width:13907;height:16601;visibility:visible;mso-wrap-style:square;v-text-anchor:middle" coordsize="1390650,13877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a0c9ca" strokeweight="1pt">
                        <v:stroke joinstyle="miter"/>
                        <v:path arrowok="t" o:connecttype="custom" o:connectlocs="202850,0;197385,64851;695325,660505;1193265,64851;1187800,0;1205582,2145;1390650,273775;1390650,1382793;1158870,1660056;231780,1660056;0,1382793;0,273775;185068,2145;202850,0" o:connectangles="0,0,0,0,0,0,0,0,0,0,0,0,0,0"/>
                      </v:shape>
                    </v:group>
                    <v:shape id="مربع نص 25" o:spid="_x0000_s1119" type="#_x0000_t202" style="position:absolute;left:11398;top:10201;width:13788;height:82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5WGMUA&#10;AADjAAAADwAAAGRycy9kb3ducmV2LnhtbERPzUrDQBC+C77DMoI3u9uioY3dlqIWevBiG+9DdswG&#10;s7MhOzbp23cFweN8/7PeTqFTZxpSG9nCfGZAEdfRtdxYqE77hyWoJMgOu8hk4UIJtpvbmzWWLo78&#10;QeejNCqHcCrRghfpS61T7SlgmsWeOHNfcQgo+Rwa7QYcc3jo9MKYQgdsOTd47OnFU/19/AkWRNxu&#10;fqneQjp8Tu+vozf1E1bW3t9Nu2dQQpP8i//cB5fnF2ZZrBbF4wp+f8oA6M0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DlYYxQAAAOMAAAAPAAAAAAAAAAAAAAAAAJgCAABkcnMv&#10;ZG93bnJldi54bWxQSwUGAAAAAAQABAD1AAAAigMAAAAA&#10;" filled="f" stroked="f">
                      <v:textbox style="mso-fit-shape-to-text:t">
                        <w:txbxContent>
                          <w:p w:rsidR="005345A8" w:rsidRDefault="005345A8" w:rsidP="00996856">
                            <w:pPr>
                              <w:bidi w:val="0"/>
                              <w:jc w:val="center"/>
                              <w:rPr>
                                <w:rFonts w:hAnsi="Adobe Arabic" w:cs="Adobe Arabic"/>
                                <w:b/>
                                <w:bCs/>
                                <w:kern w:val="24"/>
                                <w:sz w:val="36"/>
                                <w:szCs w:val="36"/>
                                <w:lang w:bidi="ar-SY"/>
                              </w:rPr>
                            </w:pPr>
                            <w:r w:rsidRPr="00996856">
                              <w:rPr>
                                <w:rFonts w:hAnsi="Adobe Arabic" w:cs="Adobe Arabic"/>
                                <w:b/>
                                <w:bCs/>
                                <w:kern w:val="24"/>
                                <w:sz w:val="36"/>
                                <w:szCs w:val="36"/>
                                <w:rtl/>
                                <w:lang w:bidi="ar-SY"/>
                              </w:rPr>
                              <w:t>تعزيز العلاقات الاجتماعية</w:t>
                            </w:r>
                          </w:p>
                        </w:txbxContent>
                      </v:textbox>
                    </v:shape>
                  </v:group>
                  <v:group id="مجموعة 24" o:spid="_x0000_s1120" style="position:absolute;left:33538;top:317;width:13132;height:14973" coordorigin="33566,317" coordsize="16368,186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cTkAp&#10;zAAAAOMAAAAPAAAAAAAAAAAAAAAAAKoCAABkcnMvZG93bnJldi54bWxQSwUGAAAAAAQABAD6AAAA&#10;owMAAAAA&#10;">
                    <v:group id="مجموعة 25" o:spid="_x0000_s1121" style="position:absolute;left:34844;top:317;width:13907;height:18665" coordorigin="34844,317" coordsize="13906,186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MC5bLIAAAA&#10;4wAAAA8AAAAAAAAAAAAAAAAAqgIAAGRycy9kb3ducmV2LnhtbFBLBQYAAAAABAAEAPoAAACfAwAA&#10;AAA=&#10;">
                      <v:oval id="شكل بيضاوي 27" o:spid="_x0000_s1122" style="position:absolute;left:37961;top:317;width:7681;height:76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If7cYA&#10;AADjAAAADwAAAGRycy9kb3ducmV2LnhtbERPX2vCMBB/H/gdwg18m+kqFu2MIoKgCBtWH3w8mltb&#10;bC4liVq/vREGe7zf/5sve9OKGznfWFbwOUpAEJdWN1wpOB03H1MQPiBrbC2Tggd5WC4Gb3PMtb3z&#10;gW5FqEQMYZ+jgjqELpfSlzUZ9CPbEUfu1zqDIZ6uktrhPYabVqZJkkmDDceGGjta11ReiqtRUOzl&#10;ntPdrB2f3PW8uxT253ttlRq+96svEIH68C/+c291nJ8l02yWZpMUXj9FAOTi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xIf7cYAAADjAAAADwAAAAAAAAAAAAAAAACYAgAAZHJz&#10;L2Rvd25yZXYueG1sUEsFBgAAAAAEAAQA9QAAAIsDAAAAAA==&#10;" fillcolor="#bfbfbf" strokecolor="#bfbfbf" strokeweight="4.5pt">
                        <v:stroke joinstyle="miter"/>
                      </v:oval>
                      <v:shape id="شكل حر: شكل 28" o:spid="_x0000_s1123" style="position:absolute;left:34844;top:2381;width:13907;height:16601;visibility:visible;mso-wrap-style:square;v-text-anchor:middle" coordsize="1390650,13877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UHf8kA&#10;AADjAAAADwAAAGRycy9kb3ducmV2LnhtbERPX0vDMBB/F/wO4QRfxKVODGtdNkZBEGXCVsdej+bW&#10;1jWX0mRr9+3NQPDxfv9vvhxtK87U+8axhqdJAoK4dKbhSsN38fY4A+EDssHWMWm4kIfl4vZmjplx&#10;A2/ovA2ViCHsM9RQh9BlUvqyJot+4jriyB1cbzHEs6+k6XGI4baV0yRR0mLDsaHGjvKayuP2ZDXs&#10;Lw/px9d6d/rJVb5xaVsMn4dC6/u7cfUKItAY/sV/7ncT56tkptKpenmG608RALn4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BUHf8kAAADjAAAADwAAAAAAAAAAAAAAAACYAgAA&#10;ZHJzL2Rvd25yZXYueG1sUEsFBgAAAAAEAAQA9QAAAI4DA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bfbfbf" strokeweight="1pt">
                        <v:stroke joinstyle="miter"/>
                        <v:path arrowok="t" o:connecttype="custom" o:connectlocs="202850,0;197385,64851;695325,660505;1193265,64851;1187800,0;1205582,2145;1390650,273775;1390650,1382793;1158870,1660056;231780,1660056;0,1382793;0,273775;185068,2145;202850,0" o:connectangles="0,0,0,0,0,0,0,0,0,0,0,0,0,0"/>
                      </v:shape>
                    </v:group>
                    <v:shape id="مربع نص 25" o:spid="_x0000_s1124" type="#_x0000_t202" style="position:absolute;left:33566;top:11505;width:16369;height:47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ZvW8YA&#10;AADjAAAADwAAAGRycy9kb3ducmV2LnhtbERPS2vDMAy+D/YfjAq7rXbLGrqsbil7QA+7rM3uItbi&#10;0FgOsdak/34eDHbU99ZmN4VOXWhIbWQLi7kBRVxH13JjoTq93a9BJUF22EUmC1dKsNve3mywdHHk&#10;D7ocpVE5hFOJFrxIX2qdak8B0zz2xJn7ikNAyefQaDfgmMNDp5fGFDpgy7nBY0/Pnurz8TtYEHH7&#10;xbV6DenwOb2/jN7UK6ysvZtN+ydQQpP8i//cB5fnF2ZdPC6L1QP8/pQB0N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NZvW8YAAADjAAAADwAAAAAAAAAAAAAAAACYAgAAZHJz&#10;L2Rvd25yZXYueG1sUEsFBgAAAAAEAAQA9QAAAIsDAAAAAA==&#10;" filled="f" stroked="f">
                      <v:textbox style="mso-fit-shape-to-text:t">
                        <w:txbxContent>
                          <w:p w:rsidR="005345A8" w:rsidRDefault="005345A8" w:rsidP="00996856">
                            <w:pPr>
                              <w:bidi w:val="0"/>
                              <w:jc w:val="center"/>
                              <w:rPr>
                                <w:rFonts w:hAnsi="Adobe Arabic" w:cs="Adobe Arabic"/>
                                <w:b/>
                                <w:bCs/>
                                <w:kern w:val="24"/>
                                <w:sz w:val="36"/>
                                <w:szCs w:val="36"/>
                                <w:lang w:bidi="ar-SY"/>
                              </w:rPr>
                            </w:pPr>
                            <w:r w:rsidRPr="00996856">
                              <w:rPr>
                                <w:rFonts w:hAnsi="Adobe Arabic" w:cs="Adobe Arabic"/>
                                <w:b/>
                                <w:bCs/>
                                <w:kern w:val="24"/>
                                <w:sz w:val="36"/>
                                <w:szCs w:val="36"/>
                                <w:rtl/>
                                <w:lang w:bidi="ar-SY"/>
                              </w:rPr>
                              <w:t>زيادة الإنتاجية</w:t>
                            </w:r>
                          </w:p>
                        </w:txbxContent>
                      </v:textbox>
                    </v:shape>
                  </v:group>
                  <v:shape id="TextBox 6" o:spid="_x0000_s1125" type="#_x0000_t202" style="position:absolute;left:14067;top:124;width:5950;height:661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x/1McA&#10;AADjAAAADwAAAGRycy9kb3ducmV2LnhtbERPX0vDMBB/F/Ydwgm+uWRlLV23bIw5wTd1+gGO5tbU&#10;NpfSxK366Y0g+Hi//7fZTa4XFxpD61nDYq5AENfetNxoeH97vC9BhIhssPdMGr4owG47u9lgZfyV&#10;X+lyio1IIRwq1GBjHCopQ23JYZj7gThxZz86jOkcG2lGvKZw18tMqUI6bDk1WBzoYKnuTp9OQ6nc&#10;c9etspfglt+L3B4e/HH40PrudtqvQUSa4r/4z/1k0vxClcUqK/Icfn9KAMjt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L8f9THAAAA4wAAAA8AAAAAAAAAAAAAAAAAmAIAAGRy&#10;cy9kb3ducmV2LnhtbFBLBQYAAAAABAAEAPUAAACMAwAAAAA=&#10;" filled="f" stroked="f">
                    <v:textbox style="mso-fit-shape-to-text:t">
                      <w:txbxContent>
                        <w:p w:rsidR="005345A8" w:rsidRDefault="005345A8" w:rsidP="00996856">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04</w:t>
                          </w:r>
                        </w:p>
                      </w:txbxContent>
                    </v:textbox>
                  </v:shape>
                  <v:shape id="TextBox 6" o:spid="_x0000_s1126" type="#_x0000_t202" style="position:absolute;left:25564;top:124;width:5950;height:661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7ho8YA&#10;AADjAAAADwAAAGRycy9kb3ducmV2LnhtbERPX0vDMBB/F/wO4YS9uWRlC11dNmRu4Js6/QBHcza1&#10;zaU0cat+eiMIPt7v/212k+/FmcbYBjawmCsQxHWwLTcG3l6PtyWImJAt9oHJwBdF2G2vrzZY2XDh&#10;FzqfUiNyCMcKDbiUhkrKWDvyGOdhIM7cexg9pnyOjbQjXnK472WhlJYeW84NDgfaO6q706c3UCr/&#10;1HXr4jn65fdi5fYP4TB8GDO7me7vQCSa0r/4z/1o83ytSr0u9ErD708ZAL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i7ho8YAAADjAAAADwAAAAAAAAAAAAAAAACYAgAAZHJz&#10;L2Rvd25yZXYueG1sUEsFBgAAAAAEAAQA9QAAAIsDAAAAAA==&#10;" filled="f" stroked="f">
                    <v:textbox style="mso-fit-shape-to-text:t">
                      <w:txbxContent>
                        <w:p w:rsidR="005345A8" w:rsidRDefault="005345A8" w:rsidP="00996856">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03</w:t>
                          </w:r>
                        </w:p>
                      </w:txbxContent>
                    </v:textbox>
                  </v:shape>
                  <v:shape id="TextBox 6" o:spid="_x0000_s1127" type="#_x0000_t202" style="position:absolute;left:37039;top:124;width:5950;height:661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EOMcA&#10;AADjAAAADwAAAGRycy9kb3ducmV2LnhtbERPX0/CMBB/N/E7NEfim7QsMsegEIOS+CaiH+CyHuvY&#10;el3WCpNPb01MfLzf/1ttRteJMw2h8axhNlUgiCtvGq41fH7s7gsQISIb7DyThm8KsFnf3qywNP7C&#10;73Q+xFqkEA4larAx9qWUobLkMEx9T5y4ox8cxnQOtTQDXlK462SmVC4dNpwaLPa0tVS1hy+noVDu&#10;rW0X2T64h+tsbrfP/qU/aX03GZ+WICKN8V/85341aX6uinyR5fNH+P0pASD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1iRDjHAAAA4wAAAA8AAAAAAAAAAAAAAAAAmAIAAGRy&#10;cy9kb3ducmV2LnhtbFBLBQYAAAAABAAEAPUAAACMAwAAAAA=&#10;" filled="f" stroked="f">
                    <v:textbox style="mso-fit-shape-to-text:t">
                      <w:txbxContent>
                        <w:p w:rsidR="005345A8" w:rsidRDefault="005345A8" w:rsidP="00996856">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02</w:t>
                          </w:r>
                        </w:p>
                      </w:txbxContent>
                    </v:textbox>
                  </v:shape>
                  <v:shape id="TextBox 6" o:spid="_x0000_s1128" type="#_x0000_t202" style="position:absolute;left:48511;top:124;width:5950;height:661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3QSskA&#10;AADjAAAADwAAAGRycy9kb3ducmV2LnhtbESPQU/DMAyF70j8h8hI3FiyilVdWTahARI32OAHWI1p&#10;ShunasJW+PX4gMTRfs/vfd7s5jCoE02pi2xhuTCgiJvoOm4tvL893VSgUkZ2OEQmC9+UYLe9vNhg&#10;7eKZD3Q65lZJCKcaLficx1rr1HgKmBZxJBbtI04Bs4xTq92EZwkPgy6MKXXAjqXB40h7T01//AoW&#10;KhNe+n5dvKZw+7Nc+f1DfBw/rb2+mu/vQGWa87/57/rZCX5pqnJdlCuBlp9kAXr7C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P3QSskAAADjAAAADwAAAAAAAAAAAAAAAACYAgAA&#10;ZHJzL2Rvd25yZXYueG1sUEsFBgAAAAAEAAQA9QAAAI4DAAAAAA==&#10;" filled="f" stroked="f">
                    <v:textbox style="mso-fit-shape-to-text:t">
                      <w:txbxContent>
                        <w:p w:rsidR="005345A8" w:rsidRDefault="005345A8" w:rsidP="00996856">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01</w:t>
                          </w:r>
                        </w:p>
                      </w:txbxContent>
                    </v:textbox>
                  </v:shape>
                </v:group>
                <w10:wrap anchorx="page"/>
                <w10:anchorlock/>
              </v:group>
            </w:pict>
          </mc:Fallback>
        </mc:AlternateContent>
      </w:r>
    </w:p>
    <w:p w:rsidR="00084372" w:rsidRPr="00D67CBA" w:rsidRDefault="00084372" w:rsidP="00084372">
      <w:r w:rsidRPr="002A078C">
        <w:rPr>
          <w:rFonts w:ascii="Sakkal Majalla" w:hAnsi="Sakkal Majalla"/>
          <w:noProof/>
          <w:sz w:val="34"/>
        </w:rPr>
        <mc:AlternateContent>
          <mc:Choice Requires="wpg">
            <w:drawing>
              <wp:inline distT="0" distB="0" distL="0" distR="0" wp14:anchorId="438F7F41" wp14:editId="74A86C2A">
                <wp:extent cx="5731510" cy="892088"/>
                <wp:effectExtent l="0" t="0" r="2540" b="22860"/>
                <wp:docPr id="3570074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5700749" name="مجموعة 47"/>
                        <wpg:cNvGrpSpPr/>
                        <wpg:grpSpPr>
                          <a:xfrm>
                            <a:off x="0" y="0"/>
                            <a:ext cx="5731510" cy="895351"/>
                            <a:chOff x="0" y="0"/>
                            <a:chExt cx="5878196" cy="918845"/>
                          </a:xfrm>
                        </wpg:grpSpPr>
                        <wpg:grpSp>
                          <wpg:cNvPr id="35700750" name="مجموعة 48"/>
                          <wpg:cNvGrpSpPr/>
                          <wpg:grpSpPr>
                            <a:xfrm>
                              <a:off x="0" y="0"/>
                              <a:ext cx="5878196" cy="918845"/>
                              <a:chOff x="0" y="0"/>
                              <a:chExt cx="6240348" cy="919070"/>
                            </a:xfrm>
                          </wpg:grpSpPr>
                          <wpg:grpSp>
                            <wpg:cNvPr id="35700751" name="مجموعة 49"/>
                            <wpg:cNvGrpSpPr/>
                            <wpg:grpSpPr>
                              <a:xfrm>
                                <a:off x="0" y="169208"/>
                                <a:ext cx="5433072" cy="580613"/>
                                <a:chOff x="0" y="169208"/>
                                <a:chExt cx="5433072" cy="580613"/>
                              </a:xfrm>
                            </wpg:grpSpPr>
                            <wps:wsp>
                              <wps:cNvPr id="3570075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70075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5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55"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995D31">
                                  <w:rPr>
                                    <w:rFonts w:eastAsia="Calibri" w:hAnsi="Adobe Arabic" w:cs="Adobe Arabic"/>
                                    <w:b/>
                                    <w:bCs/>
                                    <w:color w:val="FFFFFF"/>
                                    <w:kern w:val="24"/>
                                    <w:sz w:val="36"/>
                                    <w:szCs w:val="36"/>
                                    <w:rtl/>
                                    <w:lang w:bidi="ar-EG"/>
                                  </w:rPr>
                                  <w:t>تحسين جودة الحياة:</w:t>
                                </w:r>
                              </w:p>
                            </w:txbxContent>
                          </wps:txbx>
                          <wps:bodyPr wrap="square" rtlCol="1">
                            <a:spAutoFit/>
                          </wps:bodyPr>
                        </wps:wsp>
                      </wpg:grpSp>
                      <pic:pic xmlns:pic="http://schemas.openxmlformats.org/drawingml/2006/picture">
                        <pic:nvPicPr>
                          <pic:cNvPr id="35700757"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مجموعة 22" o:spid="_x0000_s112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BW3Su03QAAAAUBAAAPAAAAZHJzL2Rvd25yZXYu&#10;eG1sTI9BS8NAEIXvgv9hGcGb3U21xcZsSinqqQhtBeltm50modnZkN0m6b939KKXB8N7vPdNthxd&#10;I3rsQu1JQzJRIJAKb2sqNXzu3x6eQYRoyJrGE2q4YoBlfnuTmdT6gbbY72IpuIRCajRUMbaplKGo&#10;0Jkw8S0SeyffORP57EppOzNwuWvkVKm5dKYmXqhMi+sKi/Pu4jS8D2ZYPSav/eZ8Wl8P+9nH1yZB&#10;re/vxtULiIhj/AvDDz6jQ85MR38hG0SjgR+Jv8reQk3nII4celIzkHkm/9Pn3wA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">
                <v:group id="مجموعة 47" o:spid="_x0000_s113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DNXIlXL&#10;AAAA4QAAAA8AAAAAAAAAAAAAAAAAqgIAAGRycy9kb3ducmV2LnhtbFBLBQYAAAAABAAEAPoAAACi&#10;AwAAAAA=&#10;">
                  <v:group id="مجموعة 48" o:spid="_x0000_s113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e0HRXIAAAA&#10;4QAAAA8AAAAAAAAAAAAAAAAAqgIAAGRycy9kb3ducmV2LnhtbFBLBQYAAAAABAAEAPoAAACfAwAA&#10;AAA=&#10;">
                    <v:group id="مجموعة 49" o:spid="_x0000_s113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SPi4jsoA&#10;AADhAAAADwAAAAAAAAAAAAAAAACqAgAAZHJzL2Rvd25yZXYueG1sUEsFBgAAAAAEAAQA+gAAAKED&#10;AAAAAA==&#10;">
                      <v:shape id="شكل حر 50" o:spid="_x0000_s113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0prscA&#10;AADhAAAADwAAAGRycy9kb3ducmV2LnhtbESPQYvCMBSE74L/ITzBmyYqValGkQVBZA/aXfH6aJ5t&#10;sXkpTVbrvzcLC3scZuYbZr3tbC0e1PrKsYbJWIEgzp2puNDw/bUfLUH4gGywdkwaXuRhu+n31pga&#10;9+QzPbJQiAhhn6KGMoQmldLnJVn0Y9cQR+/mWoshyraQpsVnhNtaTpWaS4sVx4USG/ooKb9nP1bD&#10;/JhcT6d8n5yzw+zTkzUX44LWw0G3W4EI1IX/8F/7YDTMkoVSi2QKv4/iG5Cb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6dKa7HAAAA4Q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3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aP28cA&#10;AADhAAAADwAAAGRycy9kb3ducmV2LnhtbESPQWsCMRSE7wX/Q3hCL6JJK6uyGqVYCj22Kp6fm2d2&#10;cfOybuK6/fdNoeBxmJlvmNWmd7XoqA2VZw0vEwWCuPCmYqvhsP8YL0CEiGyw9kwafijAZj14WmFu&#10;/J2/qdtFKxKEQ44ayhibXMpQlOQwTHxDnLyzbx3GJFsrTYv3BHe1fFVqJh1WnBZKbGhbUnHZ3ZwG&#10;vLqv48lHH7qTte+jrOlHJtP6edi/LUFE6uMj/N/+NBqm2VypeTaFv0fpDc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jGj9vHAAAA4QAAAA8AAAAAAAAAAAAAAAAAmAIAAGRy&#10;cy9kb3ducmV2LnhtbFBLBQYAAAAABAAEAPUAAACMAwAAAAA=&#10;" fillcolor="#a5a5a5 [2092]" stroked="f" strokeweight="1pt">
                        <v:stroke joinstyle="miter"/>
                      </v:roundrect>
                    </v:group>
                    <v:oval id="شكل بيضاوي 52" o:spid="_x0000_s113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MwPsoA&#10;AADhAAAADwAAAGRycy9kb3ducmV2LnhtbESP3WrCQBSE7wu+w3IE7+puU39K6iqlRVCw0Ma214fs&#10;MQlmz4bsauLbu4LQy2FmvmEWq97W4kytrxxreBorEMS5MxUXGn7268cXED4gG6wdk4YLeVgtBw8L&#10;TI3r+JvOWShEhLBPUUMZQpNK6fOSLPqxa4ijd3CtxRBlW0jTYhfhtpaJUjNpseK4UGJD7yXlx+xk&#10;NXwdD7+Xv+1OfRauy2ad/UgSs9d6NOzfXkEE6sN/+N7eGA3P07lS8+kEbo/iG5DLK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XjMD7KAAAA4QAAAA8AAAAAAAAAAAAAAAAAmAIA&#10;AGRycy9kb3ducmV2LnhtbFBLBQYAAAAABAAEAPUAAACPAwAAAAA=&#10;" filled="f" strokecolor="#168489" strokeweight="1pt">
                      <v:stroke joinstyle="miter"/>
                    </v:oval>
                  </v:group>
                  <v:shape id="مربع نص 41" o:spid="_x0000_s1136"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uceccA&#10;AADhAAAADwAAAGRycy9kb3ducmV2LnhtbESPQUvDQBSE70L/w/IEb3a3SqzEbkupFnrwYhvvj+wz&#10;G8y+Ddlnk/77riB4HGbmG2a1mUKnzjSkNrKFxdyAIq6ja7mxUJ3298+gkiA77CKThQsl2KxnNyss&#10;XRz5g85HaVSGcCrRghfpS61T7SlgmseeOHtfcQgoWQ6NdgOOGR46/WDMkw7Ycl7w2NPOU/19/AkW&#10;RNx2caneQjp8Tu+vozd1gZW1d7fT9gWU0CT/4b/2wVl4LJbGLIsCfh/lN6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U7nHnHAAAA4QAAAA8AAAAAAAAAAAAAAAAAmAIAAGRy&#10;cy9kb3ducmV2LnhtbFBLBQYAAAAABAAEAPUAAACMAw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995D31">
                            <w:rPr>
                              <w:rFonts w:eastAsia="Calibri" w:hAnsi="Adobe Arabic" w:cs="Adobe Arabic"/>
                              <w:b/>
                              <w:bCs/>
                              <w:color w:val="FFFFFF"/>
                              <w:kern w:val="24"/>
                              <w:sz w:val="36"/>
                              <w:szCs w:val="36"/>
                              <w:rtl/>
                              <w:lang w:bidi="ar-EG"/>
                            </w:rPr>
                            <w:t>تحسين جودة الحياة:</w:t>
                          </w:r>
                        </w:p>
                      </w:txbxContent>
                    </v:textbox>
                  </v:shape>
                </v:group>
                <v:shape id="صورة 54" o:spid="_x0000_s1137"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Iv8cnKAAAA4QAAAA8AAABkcnMvZG93bnJldi54bWxEj0FLAzEUhO+C/yE8wZtNtNSta9OiUkHo&#10;qV1bPD43z921ycuaxHb9940geBxm5htmthicFQcKsfOs4XqkQBDX3nTcaHitnq+mIGJCNmg9k4Yf&#10;irCYn5/NsDT+yGs6bFIjMoRjiRralPpSyli35DCOfE+cvQ8fHKYsQyNNwGOGOytvlLqVDjvOCy32&#10;9NRSvd98Ow2r8Pj+eVftbPW1fltO7bjY7pcrrS8vhod7EImG9B/+a78YDeNJoVQxKeD3UX4Dcn4C&#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IIv8cnKAAAA4QAAAA8AAAAAAAAA&#10;AAAAAAAAnwIAAGRycy9kb3ducmV2LnhtbFBLBQYAAAAABAAEAPcAAACWAwAAAAA=&#10;">
                  <v:imagedata r:id="rId74" o:title=""/>
                  <v:path arrowok="t"/>
                </v:shape>
                <w10:wrap anchorx="page"/>
                <w10:anchorlock/>
              </v:group>
            </w:pict>
          </mc:Fallback>
        </mc:AlternateContent>
      </w:r>
    </w:p>
    <w:p w:rsidR="00247375" w:rsidRPr="00AC09F9" w:rsidRDefault="00247375" w:rsidP="00084372">
      <w:r w:rsidRPr="00AC09F9">
        <w:rPr>
          <w:rtl/>
        </w:rPr>
        <w:t xml:space="preserve">   - الصحة النفسية تدعم التوازن النفسي والعاطفي، مما ينعكس إيجابا</w:t>
      </w:r>
      <w:r>
        <w:rPr>
          <w:rFonts w:hint="cs"/>
          <w:rtl/>
        </w:rPr>
        <w:t>ً</w:t>
      </w:r>
      <w:r w:rsidRPr="00AC09F9">
        <w:rPr>
          <w:rtl/>
        </w:rPr>
        <w:t xml:space="preserve"> على جودة حياة الفرد.</w:t>
      </w:r>
    </w:p>
    <w:p w:rsidR="00247375" w:rsidRPr="00AC09F9" w:rsidRDefault="00247375" w:rsidP="00084372">
      <w:r w:rsidRPr="00AC09F9">
        <w:rPr>
          <w:rtl/>
        </w:rPr>
        <w:t xml:space="preserve">   - الصحة المهنية توفر بيئة عمل مريحة وآمنة، مما يساعد على تحسين حياة الموظفين.</w:t>
      </w:r>
    </w:p>
    <w:p w:rsidR="00247375" w:rsidRPr="00AC09F9" w:rsidRDefault="00084372" w:rsidP="00084372">
      <w:r w:rsidRPr="002A078C">
        <w:rPr>
          <w:rFonts w:ascii="Sakkal Majalla" w:hAnsi="Sakkal Majalla"/>
          <w:noProof/>
          <w:sz w:val="34"/>
        </w:rPr>
        <mc:AlternateContent>
          <mc:Choice Requires="wpg">
            <w:drawing>
              <wp:inline distT="0" distB="0" distL="0" distR="0" wp14:anchorId="573D2CA3" wp14:editId="4E0A11F6">
                <wp:extent cx="5731510" cy="892088"/>
                <wp:effectExtent l="0" t="0" r="2540" b="22860"/>
                <wp:docPr id="3570073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5700740" name="مجموعة 47"/>
                        <wpg:cNvGrpSpPr/>
                        <wpg:grpSpPr>
                          <a:xfrm>
                            <a:off x="0" y="0"/>
                            <a:ext cx="5731510" cy="895351"/>
                            <a:chOff x="0" y="0"/>
                            <a:chExt cx="5878196" cy="918845"/>
                          </a:xfrm>
                        </wpg:grpSpPr>
                        <wpg:grpSp>
                          <wpg:cNvPr id="35700741" name="مجموعة 48"/>
                          <wpg:cNvGrpSpPr/>
                          <wpg:grpSpPr>
                            <a:xfrm>
                              <a:off x="0" y="0"/>
                              <a:ext cx="5878196" cy="918845"/>
                              <a:chOff x="0" y="0"/>
                              <a:chExt cx="6240348" cy="919070"/>
                            </a:xfrm>
                          </wpg:grpSpPr>
                          <wpg:grpSp>
                            <wpg:cNvPr id="35700742" name="مجموعة 49"/>
                            <wpg:cNvGrpSpPr/>
                            <wpg:grpSpPr>
                              <a:xfrm>
                                <a:off x="0" y="169208"/>
                                <a:ext cx="5433072" cy="580613"/>
                                <a:chOff x="0" y="169208"/>
                                <a:chExt cx="5433072" cy="580613"/>
                              </a:xfrm>
                            </wpg:grpSpPr>
                            <wps:wsp>
                              <wps:cNvPr id="3570074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70074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4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46"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995D31">
                                  <w:rPr>
                                    <w:rFonts w:eastAsia="Calibri" w:hAnsi="Adobe Arabic" w:cs="Adobe Arabic"/>
                                    <w:b/>
                                    <w:bCs/>
                                    <w:color w:val="FFFFFF"/>
                                    <w:kern w:val="24"/>
                                    <w:sz w:val="36"/>
                                    <w:szCs w:val="36"/>
                                    <w:rtl/>
                                    <w:lang w:bidi="ar-EG"/>
                                  </w:rPr>
                                  <w:t>زيادة الإنتاجية:</w:t>
                                </w:r>
                              </w:p>
                            </w:txbxContent>
                          </wps:txbx>
                          <wps:bodyPr wrap="square" rtlCol="1">
                            <a:spAutoFit/>
                          </wps:bodyPr>
                        </wps:wsp>
                      </wpg:grpSp>
                      <pic:pic xmlns:pic="http://schemas.openxmlformats.org/drawingml/2006/picture">
                        <pic:nvPicPr>
                          <pic:cNvPr id="35700747"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13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duIX3wcAANI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&#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">
                <v:group id="مجموعة 47" o:spid="_x0000_s113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Jti8jIAAAA&#10;4QAAAA8AAAAAAAAAAAAAAAAAqgIAAGRycy9kb3ducmV2LnhtbFBLBQYAAAAABAAEAPoAAACfAwAA&#10;AAA=&#10;">
                  <v:group id="مجموعة 48" o:spid="_x0000_s114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zSEuU8oA&#10;AADhAAAADwAAAAAAAAAAAAAAAACqAgAAZHJzL2Rvd25yZXYueG1sUEsFBgAAAAAEAAQA+gAAAKED&#10;AAAAAA==&#10;">
                    <v:group id="مجموعة 49" o:spid="_x0000_s114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PfOwJMoA&#10;AADhAAAADwAAAAAAAAAAAAAAAACqAgAAZHJzL2Rvd25yZXYueG1sUEsFBgAAAAAEAAQA+gAAAKED&#10;AAAAAA==&#10;">
                      <v:shape id="شكل حر 50" o:spid="_x0000_s114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ga6MgA&#10;AADhAAAADwAAAGRycy9kb3ducmV2LnhtbESPQWvCQBSE7wX/w/IEb3W3xqhEV5GCINKDporXR/aZ&#10;hGbfhuxW47/vFgo9DjPzDbPa9LYRd+p87VjD21iBIC6cqbnUcP7cvS5A+IBssHFMGp7kYbMevKww&#10;M+7BJ7rnoRQRwj5DDVUIbSalLyqy6MeuJY7ezXUWQ5RdKU2Hjwi3jZwoNZMWa44LFbb0XlHxlX9b&#10;DbNDej0ei116yvfJhydrLsYFrUfDfrsEEagP/+G/9t5oSNK5UvNpAr+P4huQ6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UCBroyAAAAOEAAAAPAAAAAAAAAAAAAAAAAJgCAABk&#10;cnMvZG93bnJldi54bWxQSwUGAAAAAAQABAD1AAAAjQ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4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aBcsgA&#10;AADhAAAADwAAAGRycy9kb3ducmV2LnhtbESPT2sCMRTE7wW/Q3iFXkQTq6tla5RSETzWP/T83Lxm&#10;l25etpt0Xb+9KRQ8DjPzG2a57l0tOmpD5VnDZKxAEBfeVGw1nI7b0QuIEJEN1p5Jw5UCrFeDhyXm&#10;xl94T90hWpEgHHLUUMbY5FKGoiSHYewb4uR9+dZhTLK10rR4SXBXy2el5tJhxWmhxIbeSyq+D79O&#10;A/64j8+zjz50Z2s3w6zphybT+umxf3sFEamP9/B/e2c0TLOFUovZDP4epTcgV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S9oFyyAAAAOEAAAAPAAAAAAAAAAAAAAAAAJgCAABk&#10;cnMvZG93bnJldi54bWxQSwUGAAAAAAQABAD1AAAAjQMAAAAA&#10;" fillcolor="#a5a5a5 [2092]" stroked="f" strokeweight="1pt">
                        <v:stroke joinstyle="miter"/>
                      </v:roundrect>
                    </v:group>
                    <v:oval id="شكل بيضاوي 52" o:spid="_x0000_s114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YDeMoA&#10;AADhAAAADwAAAGRycy9kb3ducmV2LnhtbESP3WrCQBSE7wu+w3IE7+puU39K6iqlRVCw0Ma214fs&#10;MQlmz4bsauLbu4LQy2FmvmEWq97W4kytrxxreBorEMS5MxUXGn7268cXED4gG6wdk4YLeVgtBw8L&#10;TI3r+JvOWShEhLBPUUMZQpNK6fOSLPqxa4ijd3CtxRBlW0jTYhfhtpaJUjNpseK4UGJD7yXlx+xk&#10;NXwdD7+Xv+1OfRauy2ad/UgSs9d6NOzfXkEE6sN/+N7eGA3P07lS88kUbo/iG5DLK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92A3jKAAAA4QAAAA8AAAAAAAAAAAAAAAAAmAIA&#10;AGRycy9kb3ducmV2LnhtbFBLBQYAAAAABAAEAPUAAACPAwAAAAA=&#10;" filled="f" strokecolor="#168489" strokeweight="1pt">
                      <v:stroke joinstyle="miter"/>
                    </v:oval>
                  </v:group>
                  <v:shape id="مربع نص 41" o:spid="_x0000_s1145"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CU08gA&#10;AADhAAAADwAAAGRycy9kb3ducmV2LnhtbESPzWrDMBCE74G+g9hCbomUpkmKGyWE/kAOvSR174u1&#10;tUytlbG2sfP2VaHQ4zAz3zDb/RhadaE+NZEtLOYGFHEVXcO1hfL9dfYAKgmywzYyWbhSgv3uZrLF&#10;wsWBT3Q5S60yhFOBFrxIV2idKk8B0zx2xNn7jH1AybKvtetxyPDQ6jtj1jpgw3nBY0dPnqqv83ew&#10;IOIOi2v5EtLxY3x7HrypVlhaO70dD4+ghEb5D/+1j87CcrUxZnO/ht9H+Q3o3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AMJTTyAAAAOEAAAAPAAAAAAAAAAAAAAAAAJgCAABk&#10;cnMvZG93bnJldi54bWxQSwUGAAAAAAQABAD1AAAAjQ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995D31">
                            <w:rPr>
                              <w:rFonts w:eastAsia="Calibri" w:hAnsi="Adobe Arabic" w:cs="Adobe Arabic"/>
                              <w:b/>
                              <w:bCs/>
                              <w:color w:val="FFFFFF"/>
                              <w:kern w:val="24"/>
                              <w:sz w:val="36"/>
                              <w:szCs w:val="36"/>
                              <w:rtl/>
                              <w:lang w:bidi="ar-EG"/>
                            </w:rPr>
                            <w:t>زيادة الإنتاجية:</w:t>
                          </w:r>
                        </w:p>
                      </w:txbxContent>
                    </v:textbox>
                  </v:shape>
                </v:group>
                <v:shape id="صورة 54" o:spid="_x0000_s1146"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f2ZxTKAAAA4QAAAA8AAABkcnMvZG93bnJldi54bWxEj0FLAzEUhO+C/yE8wZtNtOrWtWlRqSD0&#10;1G4rHp+b5+7a5GVNYrv++0YQPA4z8w0znQ/Oij2F2HnWcDlSIIhrbzpuNGyq54sJiJiQDVrPpOGH&#10;IsxnpydTLI0/8Ir269SIDOFYooY2pb6UMtYtOYwj3xNn78MHhynL0EgT8JDhzsorpW6lw47zQos9&#10;PbVU79bfTsMyPL5/3lWvtvpavS0mdlxsd4ul1udnw8M9iERD+g//tV+MhvFNoVRxXcDvo/wG5OwI&#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Af2ZxTKAAAA4QAAAA8AAAAAAAAA&#10;AAAAAAAAnwIAAGRycy9kb3ducmV2LnhtbFBLBQYAAAAABAAEAPcAAACWAwAAAAA=&#10;">
                  <v:imagedata r:id="rId74" o:title=""/>
                  <v:path arrowok="t"/>
                </v:shape>
                <w10:wrap anchorx="page"/>
                <w10:anchorlock/>
              </v:group>
            </w:pict>
          </mc:Fallback>
        </mc:AlternateContent>
      </w:r>
    </w:p>
    <w:p w:rsidR="00247375" w:rsidRPr="00AC09F9" w:rsidRDefault="00247375" w:rsidP="00084372">
      <w:r w:rsidRPr="00AC09F9">
        <w:rPr>
          <w:rtl/>
        </w:rPr>
        <w:t xml:space="preserve">   - الأفراد الذين يتمتعون بصحة نفسية جيدة يكونون أكثر قدرة على التركيز والإبداع.</w:t>
      </w:r>
    </w:p>
    <w:p w:rsidR="00247375" w:rsidRDefault="00247375" w:rsidP="00084372">
      <w:pPr>
        <w:rPr>
          <w:rtl/>
        </w:rPr>
      </w:pPr>
      <w:r w:rsidRPr="00AC09F9">
        <w:rPr>
          <w:rtl/>
        </w:rPr>
        <w:t xml:space="preserve">   - بيئة </w:t>
      </w:r>
      <w:r>
        <w:rPr>
          <w:rFonts w:hint="cs"/>
          <w:rtl/>
        </w:rPr>
        <w:t>ال</w:t>
      </w:r>
      <w:r w:rsidRPr="00AC09F9">
        <w:rPr>
          <w:rtl/>
        </w:rPr>
        <w:t xml:space="preserve">عمل </w:t>
      </w:r>
      <w:r>
        <w:rPr>
          <w:rFonts w:hint="cs"/>
          <w:rtl/>
        </w:rPr>
        <w:t>ال</w:t>
      </w:r>
      <w:r w:rsidRPr="00AC09F9">
        <w:rPr>
          <w:rtl/>
        </w:rPr>
        <w:t>صحية تقلل من معدلات الغياب والإرهاق، مما يرفع مستوى الأداء العام.</w:t>
      </w:r>
    </w:p>
    <w:p w:rsidR="00084372" w:rsidRPr="00AC09F9" w:rsidRDefault="00084372" w:rsidP="00084372">
      <w:r w:rsidRPr="002A078C">
        <w:rPr>
          <w:rFonts w:ascii="Sakkal Majalla" w:hAnsi="Sakkal Majalla"/>
          <w:noProof/>
          <w:sz w:val="34"/>
        </w:rPr>
        <mc:AlternateContent>
          <mc:Choice Requires="wpg">
            <w:drawing>
              <wp:inline distT="0" distB="0" distL="0" distR="0" wp14:anchorId="5A94F7EA" wp14:editId="768B9785">
                <wp:extent cx="5731510" cy="892088"/>
                <wp:effectExtent l="0" t="0" r="2540" b="22860"/>
                <wp:docPr id="415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88507678" name="مجموعة 47"/>
                        <wpg:cNvGrpSpPr/>
                        <wpg:grpSpPr>
                          <a:xfrm>
                            <a:off x="0" y="0"/>
                            <a:ext cx="5731510" cy="895351"/>
                            <a:chOff x="0" y="0"/>
                            <a:chExt cx="5878196" cy="918845"/>
                          </a:xfrm>
                        </wpg:grpSpPr>
                        <wpg:grpSp>
                          <wpg:cNvPr id="388507693" name="مجموعة 48"/>
                          <wpg:cNvGrpSpPr/>
                          <wpg:grpSpPr>
                            <a:xfrm>
                              <a:off x="0" y="0"/>
                              <a:ext cx="5878196" cy="918845"/>
                              <a:chOff x="0" y="0"/>
                              <a:chExt cx="6240348" cy="919070"/>
                            </a:xfrm>
                          </wpg:grpSpPr>
                          <wpg:grpSp>
                            <wpg:cNvPr id="388507703" name="مجموعة 49"/>
                            <wpg:cNvGrpSpPr/>
                            <wpg:grpSpPr>
                              <a:xfrm>
                                <a:off x="0" y="169208"/>
                                <a:ext cx="5433072" cy="580613"/>
                                <a:chOff x="0" y="169208"/>
                                <a:chExt cx="5433072" cy="580613"/>
                              </a:xfrm>
                            </wpg:grpSpPr>
                            <wps:wsp>
                              <wps:cNvPr id="38850770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70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3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37"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995D31">
                                  <w:rPr>
                                    <w:rFonts w:eastAsia="Calibri" w:hAnsi="Adobe Arabic" w:cs="Adobe Arabic"/>
                                    <w:b/>
                                    <w:bCs/>
                                    <w:color w:val="FFFFFF"/>
                                    <w:kern w:val="24"/>
                                    <w:sz w:val="36"/>
                                    <w:szCs w:val="36"/>
                                    <w:rtl/>
                                    <w:lang w:bidi="ar-EG"/>
                                  </w:rPr>
                                  <w:t>الوقاية من الأمراض:</w:t>
                                </w:r>
                              </w:p>
                            </w:txbxContent>
                          </wps:txbx>
                          <wps:bodyPr wrap="square" rtlCol="1">
                            <a:spAutoFit/>
                          </wps:bodyPr>
                        </wps:wsp>
                      </wpg:grpSp>
                      <pic:pic xmlns:pic="http://schemas.openxmlformats.org/drawingml/2006/picture">
                        <pic:nvPicPr>
                          <pic:cNvPr id="35700738"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14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">
                <v:group id="مجموعة 47" o:spid="_x0000_s114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r3AFccAAADi&#10;AAAADwAAAAAAAAAAAAAAAACqAgAAZHJzL2Rvd25yZXYueG1sUEsFBgAAAAAEAAQA+gAAAJ4DAAAA&#10;AA==&#10;">
                  <v:group id="مجموعة 48" o:spid="_x0000_s114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HQVtJ7L&#10;AAAA4gAAAA8AAAAAAAAAAAAAAAAAqgIAAGRycy9kb3ducmV2LnhtbFBLBQYAAAAABAAEAPoAAACi&#10;AwAAAAA=&#10;">
                    <v:group id="مجموعة 49" o:spid="_x0000_s115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Or+LoTL&#10;AAAA4gAAAA8AAAAAAAAAAAAAAAAAqgIAAGRycy9kb3ducmV2LnhtbFBLBQYAAAAABAAEAPoAAACi&#10;AwAAAAA=&#10;">
                      <v:shape id="شكل حر 50" o:spid="_x0000_s115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72CGckA&#10;AADiAAAADwAAAGRycy9kb3ducmV2LnhtbESPQWvCQBSE7wX/w/KE3upua6MhupFSEKT0oFHx+sg+&#10;k9Ds25DdxvTfdwsFj8PMfMOsN6NtxUC9bxxreJ4pEMSlMw1XGk7H7VMKwgdkg61j0vBDHjb55GGN&#10;mXE3PtBQhEpECPsMNdQhdJmUvqzJop+5jjh6V9dbDFH2lTQ93iLctvJFqYW02HBcqLGj95rKr+Lb&#10;alh8JJf9vtwmh2I3//Rkzdm4oPXjdHxbgQg0hnv4v70zGuZpmqjlUr3C36V4B2T+C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572CGckAAADi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5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vJjcgA&#10;AADiAAAADwAAAGRycy9kb3ducmV2LnhtbESPQWsCMRSE7wX/Q3iCF6lJldVla5TSUvBotfT83Lxm&#10;l25etpt03f57Iwgeh5n5hllvB9eInrpQe9bwNFMgiEtvarYaPo/vjzmIEJENNp5Jwz8F2G5GD2ss&#10;jD/zB/WHaEWCcChQQxVjW0gZyoochplviZP37TuHMcnOStPhOcFdI+dKLaXDmtNChS29VlT+HP6c&#10;Bvx1+6+Tjz70J2vfplk7TE2m9WQ8vDyDiDTEe/jW3hkNizzP1GqlMrheSndAbi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rC8mNyAAAAOIAAAAPAAAAAAAAAAAAAAAAAJgCAABk&#10;cnMvZG93bnJldi54bWxQSwUGAAAAAAQABAD1AAAAjQMAAAAA&#10;" fillcolor="#a5a5a5 [2092]" stroked="f" strokeweight="1pt">
                        <v:stroke joinstyle="miter"/>
                      </v:roundrect>
                    </v:group>
                    <v:oval id="شكل بيضاوي 52" o:spid="_x0000_s115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LucskA&#10;AADhAAAADwAAAGRycy9kb3ducmV2LnhtbESPQWvCQBSE74X+h+UVvOluI40lukppESxYsLH1/Mg+&#10;k2D2bciuJv57tyD0OMzMN8xiNdhGXKjztWMNzxMFgrhwpuZSw89+PX4F4QOywcYxabiSh9Xy8WGB&#10;mXE9f9MlD6WIEPYZaqhCaDMpfVGRRT9xLXH0jq6zGKLsSmk67CPcNjJRKpUWa44LFbb0XlFxys9W&#10;w+50/L0ePrfqq3R9nvb2I0nMXuvR0/A2BxFoCP/he3tjNExfZkrNpin8PYpvQC5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6LucskAAADhAAAADwAAAAAAAAAAAAAAAACYAgAA&#10;ZHJzL2Rvd25yZXYueG1sUEsFBgAAAAAEAAQA9QAAAI4DAAAAAA==&#10;" filled="f" strokecolor="#168489" strokeweight="1pt">
                      <v:stroke joinstyle="miter"/>
                    </v:oval>
                  </v:group>
                  <v:shape id="مربع نص 41" o:spid="_x0000_s1154"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pCNccA&#10;AADhAAAADwAAAGRycy9kb3ducmV2LnhtbESPzWrDMBCE74W8g9hAb42UhtTFjRJCfyCHXJq698Xa&#10;WqbWyljb2Hn7qlDIcZiZb5jNbgqdOtOQ2sgWlgsDiriOruXGQvXxdvcIKgmywy4yWbhQgt12drPB&#10;0sWR3+l8kkZlCKcSLXiRvtQ61Z4CpkXsibP3FYeAkuXQaDfgmOGh0/fGPOiALecFjz09e6q/Tz/B&#10;gojbLy/Va0iHz+n4MnpTr7Gy9nY+7Z9ACU1yDf+3D87Cal0YU6wK+HuU34De/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d6QjXHAAAA4QAAAA8AAAAAAAAAAAAAAAAAmAIAAGRy&#10;cy9kb3ducmV2LnhtbFBLBQYAAAAABAAEAPUAAACMAw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995D31">
                            <w:rPr>
                              <w:rFonts w:eastAsia="Calibri" w:hAnsi="Adobe Arabic" w:cs="Adobe Arabic"/>
                              <w:b/>
                              <w:bCs/>
                              <w:color w:val="FFFFFF"/>
                              <w:kern w:val="24"/>
                              <w:sz w:val="36"/>
                              <w:szCs w:val="36"/>
                              <w:rtl/>
                              <w:lang w:bidi="ar-EG"/>
                            </w:rPr>
                            <w:t>الوقاية من الأمراض:</w:t>
                          </w:r>
                        </w:p>
                      </w:txbxContent>
                    </v:textbox>
                  </v:shape>
                </v:group>
                <v:shape id="صورة 54" o:spid="_x0000_s1155"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5vgBvHAAAA4QAAAA8AAABkcnMvZG93bnJldi54bWxET89LwzAUvgv+D+EJ3lyiRbvVZUNlgrDT&#10;Vh0en82zrUteahK3+t8vB8Hjx/d7vhydFQcKsfes4XqiQBA33vTcanitn6+mIGJCNmg9k4ZfirBc&#10;nJ/NsTL+yBs6bFMrcgjHCjV0KQ2VlLHpyGGc+IE4c58+OEwZhlaagMcc7qy8UepOOuw5N3Q40FNH&#10;zX774zSsw+PH16ze2fp7876a2qJ826/WWl9ejA/3IBKN6V/8534xGorbUqmyyJPzo/wG5OIE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5vgBvHAAAA4QAAAA8AAAAAAAAAAAAA&#10;AAAAnwIAAGRycy9kb3ducmV2LnhtbFBLBQYAAAAABAAEAPcAAACTAwAAAAA=&#10;">
                  <v:imagedata r:id="rId74" o:title=""/>
                  <v:path arrowok="t"/>
                </v:shape>
                <w10:wrap anchorx="page"/>
                <w10:anchorlock/>
              </v:group>
            </w:pict>
          </mc:Fallback>
        </mc:AlternateContent>
      </w:r>
    </w:p>
    <w:p w:rsidR="00247375" w:rsidRPr="00AC09F9" w:rsidRDefault="00247375" w:rsidP="00084372">
      <w:r w:rsidRPr="00AC09F9">
        <w:rPr>
          <w:rtl/>
        </w:rPr>
        <w:t xml:space="preserve">   - الصحة النفسية تساعد على تقليل مخاطر الإصابة بالاكتئاب والقلق.</w:t>
      </w:r>
    </w:p>
    <w:p w:rsidR="00247375" w:rsidRDefault="00247375" w:rsidP="00084372">
      <w:pPr>
        <w:rPr>
          <w:rtl/>
        </w:rPr>
      </w:pPr>
      <w:r w:rsidRPr="00AC09F9">
        <w:rPr>
          <w:rtl/>
        </w:rPr>
        <w:t xml:space="preserve">   - الصحة المهنية تقلل من الإصابات المتعلقة بالعمل، مثل الإجهاد البدني أو الأمراض المهنية.</w:t>
      </w:r>
    </w:p>
    <w:p w:rsidR="00084372" w:rsidRPr="00AC09F9" w:rsidRDefault="00084372" w:rsidP="00084372">
      <w:r w:rsidRPr="002A078C">
        <w:rPr>
          <w:rFonts w:ascii="Sakkal Majalla" w:hAnsi="Sakkal Majalla"/>
          <w:noProof/>
          <w:sz w:val="34"/>
        </w:rPr>
        <mc:AlternateContent>
          <mc:Choice Requires="wpg">
            <w:drawing>
              <wp:inline distT="0" distB="0" distL="0" distR="0" wp14:anchorId="54F50705" wp14:editId="790C6CD7">
                <wp:extent cx="5731510" cy="892088"/>
                <wp:effectExtent l="0" t="0" r="2540" b="22860"/>
                <wp:docPr id="415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4151" name="مجموعة 47"/>
                        <wpg:cNvGrpSpPr/>
                        <wpg:grpSpPr>
                          <a:xfrm>
                            <a:off x="0" y="0"/>
                            <a:ext cx="5731510" cy="895351"/>
                            <a:chOff x="0" y="0"/>
                            <a:chExt cx="5878196" cy="918845"/>
                          </a:xfrm>
                        </wpg:grpSpPr>
                        <wpg:grpSp>
                          <wpg:cNvPr id="4152" name="مجموعة 48"/>
                          <wpg:cNvGrpSpPr/>
                          <wpg:grpSpPr>
                            <a:xfrm>
                              <a:off x="0" y="0"/>
                              <a:ext cx="5878196" cy="918845"/>
                              <a:chOff x="0" y="0"/>
                              <a:chExt cx="6240348" cy="919070"/>
                            </a:xfrm>
                          </wpg:grpSpPr>
                          <wpg:grpSp>
                            <wpg:cNvPr id="4153" name="مجموعة 49"/>
                            <wpg:cNvGrpSpPr/>
                            <wpg:grpSpPr>
                              <a:xfrm>
                                <a:off x="0" y="169208"/>
                                <a:ext cx="5433072" cy="580613"/>
                                <a:chOff x="0" y="169208"/>
                                <a:chExt cx="5433072" cy="580613"/>
                              </a:xfrm>
                            </wpg:grpSpPr>
                            <wps:wsp>
                              <wps:cNvPr id="415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15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5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57"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995D31">
                                  <w:rPr>
                                    <w:rFonts w:eastAsia="Calibri" w:hAnsi="Adobe Arabic" w:cs="Adobe Arabic"/>
                                    <w:b/>
                                    <w:bCs/>
                                    <w:color w:val="FFFFFF"/>
                                    <w:kern w:val="24"/>
                                    <w:sz w:val="36"/>
                                    <w:szCs w:val="36"/>
                                    <w:rtl/>
                                    <w:lang w:bidi="ar-EG"/>
                                  </w:rPr>
                                  <w:t>تعزيز العلاقات الاجتماعية:</w:t>
                                </w:r>
                              </w:p>
                            </w:txbxContent>
                          </wps:txbx>
                          <wps:bodyPr wrap="square" rtlCol="1">
                            <a:spAutoFit/>
                          </wps:bodyPr>
                        </wps:wsp>
                      </wpg:grpSp>
                      <pic:pic xmlns:pic="http://schemas.openxmlformats.org/drawingml/2006/picture">
                        <pic:nvPicPr>
                          <pic:cNvPr id="4158"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15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BW3Su03QAAAAUBAAAPAAAAZHJzL2Rvd25yZXYu&#10;eG1sTI9BS8NAEIXvgv9hGcGb3U21xcZsSinqqQhtBeltm50modnZkN0m6b939KKXB8N7vPdNthxd&#10;I3rsQu1JQzJRIJAKb2sqNXzu3x6eQYRoyJrGE2q4YoBlfnuTmdT6gbbY72IpuIRCajRUMbaplKGo&#10;0Jkw8S0SeyffORP57EppOzNwuWvkVKm5dKYmXqhMi+sKi/Pu4jS8D2ZYPSav/eZ8Wl8P+9nH1yZB&#10;re/vxtULiIhj/AvDDz6jQ85MR38hG0SjgR+Jv8reQk3nII4celIzkHkm/9Pn3wA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">
                <v:group id="مجموعة 47" o:spid="_x0000_s115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uOmtLxgAAAN0A&#10;AAAPAAAAAAAAAAAAAAAAAKoCAABkcnMvZG93bnJldi54bWxQSwUGAAAAAAQABAD6AAAAnQMAAAAA&#10;">
                  <v:group id="مجموعة 48" o:spid="_x0000_s115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uj1PMcAAADdAAAADwAAAGRycy9kb3ducmV2LnhtbESPQWvCQBSE7wX/w/KE&#10;3ppNbFMkZhURKx5CoSqU3h7ZZxLMvg3ZbRL/fbdQ6HGYmW+YfDOZVgzUu8aygiSKQRCXVjdcKbic&#10;356WIJxH1thaJgV3crBZzx5yzLQd+YOGk69EgLDLUEHtfZdJ6cqaDLrIdsTBu9reoA+yr6TucQxw&#10;08pFHL9Kgw2HhRo72tVU3k7fRsFhxHH7nOyH4nbd3b/O6ftnkZBSj/NpuwLhafL/4b/2USt4SdIF&#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uj1PMcAAADd&#10;AAAADwAAAAAAAAAAAAAAAACqAgAAZHJzL2Rvd25yZXYueG1sUEsFBgAAAAAEAAQA+gAAAJ4DAAAA&#10;AA==&#10;">
                    <v:group id="مجموعة 49" o:spid="_x0000_s115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aRQp8cAAADdAAAADwAAAGRycy9kb3ducmV2LnhtbESPT2vCQBTE7wW/w/IK&#10;3uomphZJXYNIFQ9SqAqlt0f2mYRk34bsNn++fbdQ6HGYmd8wm2w0jeipc5VlBfEiAkGcW11xoeB2&#10;PTytQTiPrLGxTAomcpBtZw8bTLUd+IP6iy9EgLBLUUHpfZtK6fKSDLqFbYmDd7edQR9kV0jd4RDg&#10;ppHLKHqRBisOCyW2tC8pry/fRsFxwGGXxG/9ub7vp6/r6v3zHJNS88dx9wrC0+j/w3/tk1bwHK8S&#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aRQp8cAAADd&#10;AAAADwAAAAAAAAAAAAAAAACqAgAAZHJzL2Rvd25yZXYueG1sUEsFBgAAAAAEAAQA+gAAAJ4DAAAA&#10;AA==&#10;">
                      <v:shape id="شكل حر 50" o:spid="_x0000_s116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rcMsQA&#10;AADdAAAADwAAAGRycy9kb3ducmV2LnhtbESPQYvCMBSE74L/IbyFvWmqa2WpTUUEQRYPWpW9Pppn&#10;W7Z5KU1W6783guBxmJlvmHTZm0ZcqXO1ZQWTcQSCuLC65lLB6bgZfYNwHlljY5kU3MnBMhsOUky0&#10;vfGBrrkvRYCwS1BB5X2bSOmKigy6sW2Jg3exnUEfZFdK3eEtwE0jp1E0lwZrDgsVtrSuqPjL/42C&#10;+U/8u98Xm/iQb792jow+a+uV+vzoVwsQnnr/Dr/aW61gNoln8HwTnoDM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LK3DLEAAAA3QAAAA8AAAAAAAAAAAAAAAAAmAIAAGRycy9k&#10;b3ducmV2LnhtbFBLBQYAAAAABAAEAPUAAACJ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6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EA68IA&#10;AADdAAAADwAAAGRycy9kb3ducmV2LnhtbESPT4vCMBTE78J+h/AW9iKaulhZqlFEEfboP/b8bJ5p&#10;sXmpTazdb28EweMwM79hZovOVqKlxpeOFYyGCQji3OmSjYLjYTP4AeEDssbKMSn4Jw+L+Udvhpl2&#10;d95Ruw9GRAj7DBUUIdSZlD4vyKIfupo4emfXWAxRNkbqBu8Rbiv5nSQTabHkuFBgTauC8sv+ZhXg&#10;1W7/Ti44356MWffTuuvrVKmvz245BRGoC+/wq/2rFYxHaQrPN/EJyP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4QDrwgAAAN0AAAAPAAAAAAAAAAAAAAAAAJgCAABkcnMvZG93&#10;bnJldi54bWxQSwUGAAAAAAQABAD1AAAAhwMAAAAA&#10;" fillcolor="#a5a5a5 [2092]" stroked="f" strokeweight="1pt">
                        <v:stroke joinstyle="miter"/>
                      </v:roundrect>
                    </v:group>
                    <v:oval id="شكل بيضاوي 52" o:spid="_x0000_s116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sX/cUA&#10;AADdAAAADwAAAGRycy9kb3ducmV2LnhtbESPQWvCQBSE70L/w/IK3nRjqKGkrlJahAoKmrQ9P7LP&#10;JJh9G7Krif/eFQSPw8x8wyxWg2nEhTpXW1Ywm0YgiAuray4V/ObryTsI55E1NpZJwZUcrJYvowWm&#10;2vZ8oEvmSxEg7FJUUHnfplK6oiKDbmpb4uAdbWfQB9mVUnfYB7hpZBxFiTRYc1iosKWviopTdjYK&#10;9qfj3/V/s412pe2zpDffcaxzpcavw+cHCE+Df4Yf7R+t4G02T+D+JjwBu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ixf9xQAAAN0AAAAPAAAAAAAAAAAAAAAAAJgCAABkcnMv&#10;ZG93bnJldi54bWxQSwUGAAAAAAQABAD1AAAAigMAAAAA&#10;" filled="f" strokecolor="#168489" strokeweight="1pt">
                      <v:stroke joinstyle="miter"/>
                    </v:oval>
                  </v:group>
                  <v:shape id="مربع نص 41" o:spid="_x0000_s1163"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FKUsQA&#10;AADdAAAADwAAAGRycy9kb3ducmV2LnhtbESPT2vCQBTE74V+h+UJvdVNSq0SXUX6Bzz0Uo33R/aZ&#10;DWbfhuyrid++Kwg9DjPzG2a1GX2rLtTHJrCBfJqBIq6Cbbg2UB6+nhegoiBbbAOTgStF2KwfH1ZY&#10;2DDwD132UqsE4VigASfSFVrHypHHOA0dcfJOofcoSfa1tj0OCe5b/ZJlb9pjw2nBYUfvjqrz/tcb&#10;ELHb/Fp++rg7jt8fg8uqGZbGPE3G7RKU0Cj/4Xt7Zw285rM53N6kJ6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RSlLEAAAA3QAAAA8AAAAAAAAAAAAAAAAAmAIAAGRycy9k&#10;b3ducmV2LnhtbFBLBQYAAAAABAAEAPUAAACJAw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995D31">
                            <w:rPr>
                              <w:rFonts w:eastAsia="Calibri" w:hAnsi="Adobe Arabic" w:cs="Adobe Arabic"/>
                              <w:b/>
                              <w:bCs/>
                              <w:color w:val="FFFFFF"/>
                              <w:kern w:val="24"/>
                              <w:sz w:val="36"/>
                              <w:szCs w:val="36"/>
                              <w:rtl/>
                              <w:lang w:bidi="ar-EG"/>
                            </w:rPr>
                            <w:t>تعزيز العلاقات الاجتماعية:</w:t>
                          </w:r>
                        </w:p>
                      </w:txbxContent>
                    </v:textbox>
                  </v:shape>
                </v:group>
                <v:shape id="صورة 54" o:spid="_x0000_s1164"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qo+PEAAAA3QAAAA8AAABkcnMvZG93bnJldi54bWxET01PAjEQvZv4H5ox4SZdRAFXClGDiQkn&#10;WCAcx+24u9JO17bC+u/pgYTjy/uezjtrxJF8aBwrGPQzEMSl0w1XCjbFx/0ERIjIGo1jUvBPAeaz&#10;25sp5tqdeEXHdaxECuGQo4I6xjaXMpQ1WQx91xIn7tt5izFBX0nt8ZTCrZEPWTaSFhtODTW29F5T&#10;eVj/WQVL//b181zsTPG72i8mZjjeHhZLpXp33esLiEhdvIov7k+t4HHwlOamN+kJyNkZ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qo+PEAAAA3QAAAA8AAAAAAAAAAAAAAAAA&#10;nwIAAGRycy9kb3ducmV2LnhtbFBLBQYAAAAABAAEAPcAAACQAwAAAAA=&#10;">
                  <v:imagedata r:id="rId74" o:title=""/>
                  <v:path arrowok="t"/>
                </v:shape>
                <w10:wrap anchorx="page"/>
                <w10:anchorlock/>
              </v:group>
            </w:pict>
          </mc:Fallback>
        </mc:AlternateContent>
      </w:r>
    </w:p>
    <w:p w:rsidR="00247375" w:rsidRPr="00AC09F9" w:rsidRDefault="00247375" w:rsidP="00084372">
      <w:r w:rsidRPr="00AC09F9">
        <w:rPr>
          <w:rtl/>
        </w:rPr>
        <w:t xml:space="preserve">   - الصحة النفسية الجيدة تساهم في بناء علاقات إيجابية مع الأسرة والزملاء.</w:t>
      </w:r>
    </w:p>
    <w:p w:rsidR="00247375" w:rsidRDefault="00247375" w:rsidP="00084372">
      <w:pPr>
        <w:rPr>
          <w:rtl/>
        </w:rPr>
      </w:pPr>
      <w:r w:rsidRPr="00AC09F9">
        <w:rPr>
          <w:rtl/>
        </w:rPr>
        <w:t xml:space="preserve">   - بيئة </w:t>
      </w:r>
      <w:r>
        <w:rPr>
          <w:rFonts w:hint="cs"/>
          <w:rtl/>
        </w:rPr>
        <w:t>ال</w:t>
      </w:r>
      <w:r w:rsidRPr="00AC09F9">
        <w:rPr>
          <w:rtl/>
        </w:rPr>
        <w:t>عم</w:t>
      </w:r>
      <w:r>
        <w:rPr>
          <w:rFonts w:hint="cs"/>
          <w:rtl/>
        </w:rPr>
        <w:t>ل</w:t>
      </w:r>
      <w:r w:rsidRPr="00AC09F9">
        <w:rPr>
          <w:rtl/>
        </w:rPr>
        <w:t xml:space="preserve"> </w:t>
      </w:r>
      <w:r>
        <w:rPr>
          <w:rFonts w:hint="cs"/>
          <w:rtl/>
        </w:rPr>
        <w:t>ال</w:t>
      </w:r>
      <w:r w:rsidRPr="00AC09F9">
        <w:rPr>
          <w:rtl/>
        </w:rPr>
        <w:t>صحية تعزز العمل الجماعي وتطوير روح الفريق.</w:t>
      </w:r>
    </w:p>
    <w:p w:rsidR="00084372" w:rsidRPr="00AC09F9" w:rsidRDefault="00084372" w:rsidP="00084372">
      <w:r w:rsidRPr="002A078C">
        <w:rPr>
          <w:rFonts w:ascii="Sakkal Majalla" w:hAnsi="Sakkal Majalla"/>
          <w:noProof/>
          <w:sz w:val="34"/>
        </w:rPr>
        <w:lastRenderedPageBreak/>
        <mc:AlternateContent>
          <mc:Choice Requires="wpg">
            <w:drawing>
              <wp:inline distT="0" distB="0" distL="0" distR="0" wp14:anchorId="3C377E75" wp14:editId="5BF4DF3D">
                <wp:extent cx="5731510" cy="892088"/>
                <wp:effectExtent l="0" t="0" r="2540" b="22860"/>
                <wp:docPr id="38850768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88507690" name="مجموعة 47"/>
                        <wpg:cNvGrpSpPr/>
                        <wpg:grpSpPr>
                          <a:xfrm>
                            <a:off x="0" y="0"/>
                            <a:ext cx="5731510" cy="895351"/>
                            <a:chOff x="0" y="0"/>
                            <a:chExt cx="5878196" cy="918845"/>
                          </a:xfrm>
                        </wpg:grpSpPr>
                        <wpg:grpSp>
                          <wpg:cNvPr id="388507691" name="مجموعة 48"/>
                          <wpg:cNvGrpSpPr/>
                          <wpg:grpSpPr>
                            <a:xfrm>
                              <a:off x="0" y="0"/>
                              <a:ext cx="5878196" cy="918845"/>
                              <a:chOff x="0" y="0"/>
                              <a:chExt cx="6240348" cy="919070"/>
                            </a:xfrm>
                          </wpg:grpSpPr>
                          <wpg:grpSp>
                            <wpg:cNvPr id="388507692" name="مجموعة 49"/>
                            <wpg:cNvGrpSpPr/>
                            <wpg:grpSpPr>
                              <a:xfrm>
                                <a:off x="0" y="169208"/>
                                <a:ext cx="5433072" cy="580613"/>
                                <a:chOff x="0" y="169208"/>
                                <a:chExt cx="5433072" cy="580613"/>
                              </a:xfrm>
                            </wpg:grpSpPr>
                            <wps:wsp>
                              <wps:cNvPr id="38850769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9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850769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8507697"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995D31">
                                  <w:rPr>
                                    <w:rFonts w:eastAsia="Calibri" w:hAnsi="Adobe Arabic" w:cs="Adobe Arabic"/>
                                    <w:b/>
                                    <w:bCs/>
                                    <w:color w:val="FFFFFF"/>
                                    <w:kern w:val="24"/>
                                    <w:sz w:val="36"/>
                                    <w:szCs w:val="36"/>
                                    <w:rtl/>
                                    <w:lang w:bidi="ar-EG"/>
                                  </w:rPr>
                                  <w:t>التكي</w:t>
                                </w:r>
                                <w:r w:rsidRPr="00995D31">
                                  <w:rPr>
                                    <w:rFonts w:eastAsia="Calibri" w:hAnsi="Adobe Arabic" w:cs="Adobe Arabic" w:hint="cs"/>
                                    <w:b/>
                                    <w:bCs/>
                                    <w:color w:val="FFFFFF"/>
                                    <w:kern w:val="24"/>
                                    <w:sz w:val="36"/>
                                    <w:szCs w:val="36"/>
                                    <w:rtl/>
                                    <w:lang w:bidi="ar-EG"/>
                                  </w:rPr>
                                  <w:t>ّ</w:t>
                                </w:r>
                                <w:r w:rsidRPr="00995D31">
                                  <w:rPr>
                                    <w:rFonts w:eastAsia="Calibri" w:hAnsi="Adobe Arabic" w:cs="Adobe Arabic"/>
                                    <w:b/>
                                    <w:bCs/>
                                    <w:color w:val="FFFFFF"/>
                                    <w:kern w:val="24"/>
                                    <w:sz w:val="36"/>
                                    <w:szCs w:val="36"/>
                                    <w:rtl/>
                                    <w:lang w:bidi="ar-EG"/>
                                  </w:rPr>
                                  <w:t>ف مع التحديات:</w:t>
                                </w:r>
                              </w:p>
                            </w:txbxContent>
                          </wps:txbx>
                          <wps:bodyPr wrap="square" rtlCol="1">
                            <a:spAutoFit/>
                          </wps:bodyPr>
                        </wps:wsp>
                      </wpg:grpSp>
                      <pic:pic xmlns:pic="http://schemas.openxmlformats.org/drawingml/2006/picture">
                        <pic:nvPicPr>
                          <pic:cNvPr id="388507698"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16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">
                <v:group id="مجموعة 47" o:spid="_x0000_s116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hMcq6coA&#10;AADiAAAADwAAAAAAAAAAAAAAAACqAgAAZHJzL2Rvd25yZXYueG1sUEsFBgAAAAAEAAQA+gAAAKED&#10;AAAAAA==&#10;">
                  <v:group id="مجموعة 48" o:spid="_x0000_s116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64uPcsoA&#10;AADiAAAADwAAAAAAAAAAAAAAAACqAgAAZHJzL2Rvd25yZXYueG1sUEsFBgAAAAAEAAQA+gAAAKED&#10;AAAAAA==&#10;">
                    <v:group id="مجموعة 49" o:spid="_x0000_s116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BtZEQXL&#10;AAAA4gAAAA8AAAAAAAAAAAAAAAAAqgIAAGRycy9kb3ducmV2LnhtbFBLBQYAAAAABAAEAPoAAACi&#10;AwAAAAA=&#10;">
                      <v:shape id="شكل حر 50" o:spid="_x0000_s116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YYA8kA&#10;AADiAAAADwAAAGRycy9kb3ducmV2LnhtbESPQWvCQBSE70L/w/IK3nTT2qQxdZVSEEQ8aKx4fWSf&#10;SWj2bciumv57VxA8DjPzDTNb9KYRF+pcbVnB2zgCQVxYXXOp4He/HKUgnEfW2FgmBf/kYDF/Gcww&#10;0/bKO7rkvhQBwi5DBZX3bSalKyoy6Ma2JQ7eyXYGfZBdKXWH1wA3jXyPokQarDksVNjST0XFX342&#10;CpJ1fNxui2W8y1eTjSOjD9p6pYav/fcXCE+9f4Yf7ZVWMEnTOPpMph9wvxTugJz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VYYA8kAAADi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7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BTl8gA&#10;AADiAAAADwAAAGRycy9kb3ducmV2LnhtbESPQWvCQBSE70L/w/IKXqRuqsSmqasURfCotvT8zL5u&#10;QrNv0+wa4793BcHjMDPfMPNlb2vRUesrxwpexwkI4sLpio2C76/NSwbCB2SNtWNScCEPy8XTYI65&#10;dmfeU3cIRkQI+xwVlCE0uZS+KMmiH7uGOHq/rrUYomyN1C2eI9zWcpIkM2mx4rhQYkOrkoq/w8kq&#10;wH+7+zm64Hx3NGY9Spt+pFOlhs/95weIQH14hO/trVYwzbI0eZu9p3C7FO+AXF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14FOXyAAAAOIAAAAPAAAAAAAAAAAAAAAAAJgCAABk&#10;cnMvZG93bnJldi54bWxQSwUGAAAAAAQABAD1AAAAjQMAAAAA&#10;" fillcolor="#a5a5a5 [2092]" stroked="f" strokeweight="1pt">
                        <v:stroke joinstyle="miter"/>
                      </v:roundrect>
                    </v:group>
                    <v:oval id="شكل بيضاوي 52" o:spid="_x0000_s117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bvs8oA&#10;AADiAAAADwAAAGRycy9kb3ducmV2LnhtbESP3UrDQBSE7wXfYTmCd+2ukcYYsy2iCBUsaKpeH7In&#10;PzR7NmTXJn17Vyh4OczMN0yxmW0vjjT6zrGGm6UCQVw503Gj4XP/sshA+IBssHdMGk7kYbO+vCgw&#10;N27iDzqWoRERwj5HDW0IQy6lr1qy6JduII5e7UaLIcqxkWbEKcJtLxOlUmmx47jQ4kBPLVWH8sdq&#10;eD/UX6fv1ze1a9xUppN9ThKz1/r6an58ABFoDv/hc3trNNxm2Urdpfcp/F2Kd0Cufw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mG77PKAAAA4gAAAA8AAAAAAAAAAAAAAAAAmAIA&#10;AGRycy9kb3ducmV2LnhtbFBLBQYAAAAABAAEAPUAAACPAwAAAAA=&#10;" filled="f" strokecolor="#168489" strokeweight="1pt">
                      <v:stroke joinstyle="miter"/>
                    </v:oval>
                  </v:group>
                  <v:shape id="مربع نص 41" o:spid="_x0000_s1172"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yUBckA&#10;AADiAAAADwAAAGRycy9kb3ducmV2LnhtbESPzU7DMBCE70i8g7VI3KhdUNs01K0qfqQeuFDS+ype&#10;4oh4HcVLk749RkLiOJqZbzSb3RQ6daYhtZEtzGcGFHEdXcuNherj9a4AlQTZYReZLFwowW57fbXB&#10;0sWR3+l8lEZlCKcSLXiRvtQ61Z4CplnsibP3GYeAkuXQaDfgmOGh0/fGLHXAlvOCx56ePNVfx+9g&#10;QcTt55fqJaTDaXp7Hr2pF1hZe3sz7R9BCU3yH/5rH5yFh6JYmNVyvYLfS/kO6O0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yyUBckAAADiAAAADwAAAAAAAAAAAAAAAACYAgAA&#10;ZHJzL2Rvd25yZXYueG1sUEsFBgAAAAAEAAQA9QAAAI4DA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995D31">
                            <w:rPr>
                              <w:rFonts w:eastAsia="Calibri" w:hAnsi="Adobe Arabic" w:cs="Adobe Arabic"/>
                              <w:b/>
                              <w:bCs/>
                              <w:color w:val="FFFFFF"/>
                              <w:kern w:val="24"/>
                              <w:sz w:val="36"/>
                              <w:szCs w:val="36"/>
                              <w:rtl/>
                              <w:lang w:bidi="ar-EG"/>
                            </w:rPr>
                            <w:t>التكي</w:t>
                          </w:r>
                          <w:r w:rsidRPr="00995D31">
                            <w:rPr>
                              <w:rFonts w:eastAsia="Calibri" w:hAnsi="Adobe Arabic" w:cs="Adobe Arabic" w:hint="cs"/>
                              <w:b/>
                              <w:bCs/>
                              <w:color w:val="FFFFFF"/>
                              <w:kern w:val="24"/>
                              <w:sz w:val="36"/>
                              <w:szCs w:val="36"/>
                              <w:rtl/>
                              <w:lang w:bidi="ar-EG"/>
                            </w:rPr>
                            <w:t>ّ</w:t>
                          </w:r>
                          <w:r w:rsidRPr="00995D31">
                            <w:rPr>
                              <w:rFonts w:eastAsia="Calibri" w:hAnsi="Adobe Arabic" w:cs="Adobe Arabic"/>
                              <w:b/>
                              <w:bCs/>
                              <w:color w:val="FFFFFF"/>
                              <w:kern w:val="24"/>
                              <w:sz w:val="36"/>
                              <w:szCs w:val="36"/>
                              <w:rtl/>
                              <w:lang w:bidi="ar-EG"/>
                            </w:rPr>
                            <w:t>ف مع التحديات:</w:t>
                          </w:r>
                        </w:p>
                      </w:txbxContent>
                    </v:textbox>
                  </v:shape>
                </v:group>
                <v:shape id="صورة 54" o:spid="_x0000_s1173"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4MNTTIAAAA4gAAAA8AAABkcnMvZG93bnJldi54bWxET89PwjAUvpvwPzSPxJt0SoAxKUQNJCac&#10;YEo4PtfnNmlfZ1th/vf0YOLxy/d7seqtEWfyoXWs4H6UgSCunG65VvBWbu5yECEiazSOScEvBVgt&#10;BzcLLLS78I7O+1iLFMKhQAVNjF0hZagashhGriNO3KfzFmOCvpba4yWFWyMfsmwqLbacGhrs6KWh&#10;6rT/sQq2/vnja14eTPm9O65zM569n9ZbpW6H/dMjiEh9/Bf/uV+1gnGeT7LZdJ42p0vpDsjlF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eDDU0yAAAAOIAAAAPAAAAAAAAAAAA&#10;AAAAAJ8CAABkcnMvZG93bnJldi54bWxQSwUGAAAAAAQABAD3AAAAlAMAAAAA&#10;">
                  <v:imagedata r:id="rId74" o:title=""/>
                  <v:path arrowok="t"/>
                </v:shape>
                <w10:wrap anchorx="page"/>
                <w10:anchorlock/>
              </v:group>
            </w:pict>
          </mc:Fallback>
        </mc:AlternateContent>
      </w:r>
    </w:p>
    <w:p w:rsidR="00247375" w:rsidRPr="00AC09F9" w:rsidRDefault="00247375" w:rsidP="00084372">
      <w:r w:rsidRPr="00AC09F9">
        <w:rPr>
          <w:rtl/>
        </w:rPr>
        <w:t xml:space="preserve">   - الصحة النفسية الجيدة تعزز قدرة الأفراد على مواجهة التحديات اليومية والتغلب على الضغوط.</w:t>
      </w:r>
    </w:p>
    <w:p w:rsidR="00247375" w:rsidRPr="00AC09F9" w:rsidRDefault="00247375" w:rsidP="00084372">
      <w:r w:rsidRPr="00AC09F9">
        <w:rPr>
          <w:rtl/>
        </w:rPr>
        <w:t xml:space="preserve">   - الصحة المهنية تساعد على تقليل تأثير التوتر الناتج عن بيئة العمل وضغوطها.</w:t>
      </w:r>
    </w:p>
    <w:p w:rsidR="00247375" w:rsidRPr="00AC09F9" w:rsidRDefault="00247375" w:rsidP="00084372">
      <w:r>
        <w:rPr>
          <w:rFonts w:hint="cs"/>
          <w:rtl/>
        </w:rPr>
        <w:t xml:space="preserve">باختصار، </w:t>
      </w:r>
      <w:r w:rsidRPr="00AC09F9">
        <w:rPr>
          <w:rtl/>
        </w:rPr>
        <w:t>الصحة النفسية والمهنية هما جزءان لا يتجزآن من حياة الإنسان، حيث يؤثر كل منهما على الآخر. تحقيق التوازن بينهما يساهم في بناء أفراد ومجتمعات أكثر صحة وسعادة.</w:t>
      </w:r>
    </w:p>
    <w:p w:rsidR="00247375" w:rsidRDefault="00084372" w:rsidP="00084372">
      <w:pPr>
        <w:rPr>
          <w:rtl/>
        </w:rPr>
      </w:pPr>
      <w:r w:rsidRPr="002A078C">
        <w:rPr>
          <w:rFonts w:ascii="Sakkal Majalla" w:hAnsi="Sakkal Majalla"/>
          <w:noProof/>
          <w:color w:val="002060"/>
          <w:sz w:val="34"/>
        </w:rPr>
        <mc:AlternateContent>
          <mc:Choice Requires="wpg">
            <w:drawing>
              <wp:inline distT="0" distB="0" distL="0" distR="0" wp14:anchorId="67D0826F" wp14:editId="7099A3E5">
                <wp:extent cx="5731510" cy="895350"/>
                <wp:effectExtent l="0" t="0" r="21590" b="19050"/>
                <wp:docPr id="146569823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48"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49" name="مجموعة 39"/>
                        <wpg:cNvGrpSpPr/>
                        <wpg:grpSpPr>
                          <a:xfrm>
                            <a:off x="0" y="0"/>
                            <a:ext cx="5731510" cy="895350"/>
                            <a:chOff x="0" y="0"/>
                            <a:chExt cx="5878196" cy="918845"/>
                          </a:xfrm>
                        </wpg:grpSpPr>
                        <wpg:grpSp>
                          <wpg:cNvPr id="2051" name="مجموعة 40"/>
                          <wpg:cNvGrpSpPr/>
                          <wpg:grpSpPr>
                            <a:xfrm>
                              <a:off x="0" y="0"/>
                              <a:ext cx="5878196" cy="918845"/>
                              <a:chOff x="0" y="0"/>
                              <a:chExt cx="6240348" cy="919070"/>
                            </a:xfrm>
                          </wpg:grpSpPr>
                          <wpg:grpSp>
                            <wpg:cNvPr id="2052" name="مجموعة 41"/>
                            <wpg:cNvGrpSpPr/>
                            <wpg:grpSpPr>
                              <a:xfrm>
                                <a:off x="0" y="169208"/>
                                <a:ext cx="5433072" cy="580613"/>
                                <a:chOff x="0" y="169208"/>
                                <a:chExt cx="5433072" cy="580613"/>
                              </a:xfrm>
                            </wpg:grpSpPr>
                            <wps:wsp>
                              <wps:cNvPr id="205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54"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55"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56" name="مربع نص 41"/>
                          <wps:cNvSpPr txBox="1"/>
                          <wps:spPr>
                            <a:xfrm>
                              <a:off x="204484" y="256983"/>
                              <a:ext cx="4616071" cy="387740"/>
                            </a:xfrm>
                            <a:prstGeom prst="rect">
                              <a:avLst/>
                            </a:prstGeom>
                            <a:noFill/>
                          </wps:spPr>
                          <wps:txbx>
                            <w:txbxContent>
                              <w:p w:rsidR="005345A8" w:rsidRPr="00996856" w:rsidRDefault="005345A8" w:rsidP="00996856">
                                <w:pPr>
                                  <w:rPr>
                                    <w:rFonts w:eastAsia="Calibri" w:hAnsi="Adobe Arabic" w:cs="Adobe Arabic"/>
                                    <w:b/>
                                    <w:bCs/>
                                    <w:color w:val="FFFFFF"/>
                                    <w:kern w:val="24"/>
                                    <w:sz w:val="36"/>
                                    <w:szCs w:val="36"/>
                                    <w:lang w:bidi="ar-EG"/>
                                  </w:rPr>
                                </w:pPr>
                                <w:r w:rsidRPr="00996856">
                                  <w:rPr>
                                    <w:rFonts w:eastAsia="Calibri" w:hAnsi="Adobe Arabic" w:cs="Adobe Arabic"/>
                                    <w:b/>
                                    <w:bCs/>
                                    <w:color w:val="FFFFFF"/>
                                    <w:kern w:val="24"/>
                                    <w:sz w:val="36"/>
                                    <w:szCs w:val="36"/>
                                    <w:rtl/>
                                    <w:lang w:bidi="ar-EG"/>
                                  </w:rPr>
                                  <w:t>العلاقة بين الصحة النفسية والإنتاجية في العمل</w:t>
                                </w:r>
                              </w:p>
                            </w:txbxContent>
                          </wps:txbx>
                          <wps:bodyPr wrap="square" rtlCol="1">
                            <a:spAutoFit/>
                          </wps:bodyPr>
                        </wps:wsp>
                      </wpg:grpSp>
                    </wpg:wgp>
                  </a:graphicData>
                </a:graphic>
              </wp:inline>
            </w:drawing>
          </mc:Choice>
          <mc:Fallback>
            <w:pict>
              <v:group id="_x0000_s1174"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">
                <v:shape id="صورة 38" o:spid="_x0000_s1175"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YbiVDBAAAA3QAAAA8AAABkcnMvZG93bnJldi54bWxET8uKwjAU3Qv+Q7jC7DT1gUg1iogDbga1&#10;HZjtpbk2xeam08Ta+fvJQnB5OO/Nrre16Kj1lWMF00kCgrhwuuJSwXf+OV6B8AFZY+2YFPyRh912&#10;ONhgqt2Tr9RloRQxhH2KCkwITSqlLwxZ9BPXEEfu5lqLIcK2lLrFZwy3tZwlyVJarDg2GGzoYKi4&#10;Zw+rYH7s+uP8cP7yP6bJfzO7r/z1otTHqN+vQQTqw1v8cp+0glmyiHPjm/gE5PY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YbiVDBAAAA3QAAAA8AAAAAAAAAAAAAAAAAnwIA&#10;AGRycy9kb3ducmV2LnhtbFBLBQYAAAAABAAEAPcAAACNAwAAAAA=&#10;">
                  <v:imagedata r:id="rId67" o:title=""/>
                </v:shape>
                <v:group id="مجموعة 39" o:spid="_x0000_s117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oAQvxgAAAN0A&#10;AAAPAAAAAAAAAAAAAAAAAKoCAABkcnMvZG93bnJldi54bWxQSwUGAAAAAAQABAD6AAAAnQMAAAAA&#10;">
                  <v:group id="مجموعة 40" o:spid="_x0000_s117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oPnvTFAAAA3QAA&#10;AA8AAAAAAAAAAAAAAAAAqgIAAGRycy9kb3ducmV2LnhtbFBLBQYAAAAABAAEAPoAAACcAwAAAAA=&#10;">
                    <v:group id="مجموعة 41" o:spid="_x0000_s117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rdAIPFAAAA3QAA&#10;AA8AAAAAAAAAAAAAAAAAqgIAAGRycy9kb3ducmV2LnhtbFBLBQYAAAAABAAEAPoAAACcAwAAAAA=&#10;">
                      <v:shape id="شكل حر 42" o:spid="_x0000_s117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eqXcMA&#10;AADdAAAADwAAAGRycy9kb3ducmV2LnhtbESPzW7CMBCE70i8g7VIvYHNPwoYVKFW9NALPw+wipc4&#10;EK9D7EL69rhSJY6jmflGs9q0rhJ3akLpWcNwoEAQ596UXGg4HT/7CxAhIhusPJOGXwqwWXc7K8yM&#10;f/Ce7odYiAThkKEGG2OdSRlySw7DwNfEyTv7xmFMsimkafCR4K6SI6Vm0mHJacFiTVtL+fXw4zQY&#10;Nflwk/luTtvbt1WXoYnXsdH6rde+L0FEauMr/N/+MhpGajqGvzfpCcj1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zeqXcMAAADdAAAADwAAAAAAAAAAAAAAAACYAgAAZHJzL2Rv&#10;d25yZXYueG1sUEsFBgAAAAAEAAQA9QAAAIgD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18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1GTscA&#10;AADdAAAADwAAAGRycy9kb3ducmV2LnhtbESPT2sCMRTE74V+h/AKvdWkS6uyNYoKlmI9+A+9Pjav&#10;u0uTl2UT3e23N4VCj8PM/IaZzHpnxZXaUHvW8DxQIIgLb2ouNRwPq6cxiBCRDVrPpOGHAsym93cT&#10;zI3veEfXfSxFgnDIUUMVY5NLGYqKHIaBb4iT9+VbhzHJtpSmxS7BnZWZUkPpsOa0UGFDy4qK7/3F&#10;aRhtV5cuvA8P68XJbmplz/Psk7V+fOjnbyAi9fE//Nf+MBoy9foCv2/SE5DT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htRk7HAAAA3QAAAA8AAAAAAAAAAAAAAAAAmAIAAGRy&#10;cy9kb3ducmV2LnhtbFBLBQYAAAAABAAEAPUAAACMAwAAAAA=&#10;" fillcolor="#168489" stroked="f" strokeweight="1pt">
                        <v:stroke joinstyle="miter"/>
                      </v:roundrect>
                    </v:group>
                    <v:oval id="شكل بيضاوي 44" o:spid="_x0000_s118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3svMQA&#10;AADdAAAADwAAAGRycy9kb3ducmV2LnhtbESP0WoCMRRE34X+Q7iFvmlWQZHVKFIoSqGIsR9wu7lu&#10;Vjc36ybV9e+NIPg4zMwZZr7sXC0u1IbKs4LhIANBXHhTcangd//Vn4IIEdlg7ZkU3CjAcvHWm2Nu&#10;/JV3dNGxFAnCIUcFNsYmlzIUlhyGgW+Ik3fwrcOYZFtK0+I1wV0tR1k2kQ4rTgsWG/q0VJz0v1Og&#10;u73erg+l9D/afv8Nj/7sdhulPt671QxEpC6+ws/2xigYZeMxPN6kJ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Yd7LzEAAAA3QAAAA8AAAAAAAAAAAAAAAAAmAIAAGRycy9k&#10;b3ducmV2LnhtbFBLBQYAAAAABAAEAPUAAACJAwAAAAA=&#10;" filled="f" strokecolor="#a5a5a5 [2092]" strokeweight="1pt">
                      <v:stroke joinstyle="miter"/>
                    </v:oval>
                  </v:group>
                  <v:shape id="مربع نص 41" o:spid="_x0000_s1182" type="#_x0000_t202" style="position:absolute;left:2044;top:2569;width:46161;height:38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gadsMA&#10;AADdAAAADwAAAGRycy9kb3ducmV2LnhtbESPQWsCMRSE74X+h/CE3mqioJStUcRa8OBFu70/Nq+b&#10;pZuXZfN0139vCgWPw8x8w6w2Y2jVlfrURLYwmxpQxFV0DdcWyq/P1zdQSZAdtpHJwo0SbNbPTyss&#10;XBz4RNez1CpDOBVowYt0hdap8hQwTWNHnL2f2AeULPtaux6HDA+tnhuz1AEbzgseO9p5qn7Pl2BB&#10;xG1nt3If0uF7PH4M3lQLLK19mYzbd1BCozzC/+2DszA3iyX8vclPQ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ugadsMAAADdAAAADwAAAAAAAAAAAAAAAACYAgAAZHJzL2Rv&#10;d25yZXYueG1sUEsFBgAAAAAEAAQA9QAAAIgDAAAAAA==&#10;" filled="f" stroked="f">
                    <v:textbox style="mso-fit-shape-to-text:t">
                      <w:txbxContent>
                        <w:p w:rsidR="005345A8" w:rsidRPr="00996856" w:rsidRDefault="005345A8" w:rsidP="00996856">
                          <w:pPr>
                            <w:rPr>
                              <w:rFonts w:eastAsia="Calibri" w:hAnsi="Adobe Arabic" w:cs="Adobe Arabic"/>
                              <w:b/>
                              <w:bCs/>
                              <w:color w:val="FFFFFF"/>
                              <w:kern w:val="24"/>
                              <w:sz w:val="36"/>
                              <w:szCs w:val="36"/>
                              <w:lang w:bidi="ar-EG"/>
                            </w:rPr>
                          </w:pPr>
                          <w:r w:rsidRPr="00996856">
                            <w:rPr>
                              <w:rFonts w:eastAsia="Calibri" w:hAnsi="Adobe Arabic" w:cs="Adobe Arabic"/>
                              <w:b/>
                              <w:bCs/>
                              <w:color w:val="FFFFFF"/>
                              <w:kern w:val="24"/>
                              <w:sz w:val="36"/>
                              <w:szCs w:val="36"/>
                              <w:rtl/>
                              <w:lang w:bidi="ar-EG"/>
                            </w:rPr>
                            <w:t>العلاقة بين الصحة النفسية والإنتاجية في العمل</w:t>
                          </w:r>
                        </w:p>
                      </w:txbxContent>
                    </v:textbox>
                  </v:shape>
                </v:group>
                <w10:wrap anchorx="page"/>
                <w10:anchorlock/>
              </v:group>
            </w:pict>
          </mc:Fallback>
        </mc:AlternateContent>
      </w:r>
    </w:p>
    <w:p w:rsidR="00247375" w:rsidRDefault="00247375" w:rsidP="00084372">
      <w:r w:rsidRPr="00AC09F9">
        <w:rPr>
          <w:rtl/>
        </w:rPr>
        <w:t>الصحة النفسية والإنتاجية في العمل مرتبطتان ارتباط</w:t>
      </w:r>
      <w:r>
        <w:rPr>
          <w:rFonts w:hint="cs"/>
          <w:rtl/>
        </w:rPr>
        <w:t>اً</w:t>
      </w:r>
      <w:r w:rsidRPr="00AC09F9">
        <w:rPr>
          <w:rtl/>
        </w:rPr>
        <w:t xml:space="preserve"> وثيقا</w:t>
      </w:r>
      <w:r>
        <w:rPr>
          <w:rFonts w:hint="cs"/>
          <w:rtl/>
        </w:rPr>
        <w:t>ً</w:t>
      </w:r>
      <w:r w:rsidRPr="00AC09F9">
        <w:rPr>
          <w:rtl/>
        </w:rPr>
        <w:t>، حيث تؤثر الحالة النفسية للموظف على قدرته على الأداء، الإبداع، وتحقيق الأهداف المهنية. يمكن تلخيص العلاقة بينهما في النقاط التالية:</w:t>
      </w:r>
    </w:p>
    <w:p w:rsidR="00996856" w:rsidRDefault="00996856" w:rsidP="00996856">
      <w:pPr>
        <w:rPr>
          <w:rtl/>
        </w:rPr>
      </w:pPr>
      <w:r w:rsidRPr="00996856">
        <w:rPr>
          <w:noProof/>
        </w:rPr>
        <mc:AlternateContent>
          <mc:Choice Requires="wpg">
            <w:drawing>
              <wp:inline distT="0" distB="0" distL="0" distR="0" wp14:anchorId="1503595E" wp14:editId="17CBF87E">
                <wp:extent cx="5778135" cy="1425038"/>
                <wp:effectExtent l="0" t="0" r="13335" b="3810"/>
                <wp:docPr id="1608692659" name="Group 3"/>
                <wp:cNvGraphicFramePr/>
                <a:graphic xmlns:a="http://schemas.openxmlformats.org/drawingml/2006/main">
                  <a:graphicData uri="http://schemas.microsoft.com/office/word/2010/wordprocessingGroup">
                    <wpg:wgp>
                      <wpg:cNvGrpSpPr/>
                      <wpg:grpSpPr>
                        <a:xfrm>
                          <a:off x="0" y="0"/>
                          <a:ext cx="5778135" cy="1425038"/>
                          <a:chOff x="0" y="0"/>
                          <a:chExt cx="5957713" cy="1469742"/>
                        </a:xfrm>
                      </wpg:grpSpPr>
                      <wpg:grpSp>
                        <wpg:cNvPr id="1608692660" name="Group 1608692660"/>
                        <wpg:cNvGrpSpPr/>
                        <wpg:grpSpPr>
                          <a:xfrm>
                            <a:off x="0" y="0"/>
                            <a:ext cx="1432998" cy="1432999"/>
                            <a:chOff x="0" y="0"/>
                            <a:chExt cx="1432998" cy="1432999"/>
                          </a:xfrm>
                        </wpg:grpSpPr>
                        <wpg:grpSp>
                          <wpg:cNvPr id="1608692661" name="Group 1608692661"/>
                          <wpg:cNvGrpSpPr/>
                          <wpg:grpSpPr>
                            <a:xfrm>
                              <a:off x="0" y="0"/>
                              <a:ext cx="1432998" cy="1432999"/>
                              <a:chOff x="0" y="0"/>
                              <a:chExt cx="1714500" cy="1714500"/>
                            </a:xfrm>
                          </wpg:grpSpPr>
                          <wps:wsp>
                            <wps:cNvPr id="1608692662" name="Rectangle: Diagonal Corners Rounded 1608692662"/>
                            <wps:cNvSpPr/>
                            <wps:spPr>
                              <a:xfrm flipV="1">
                                <a:off x="45971" y="23618"/>
                                <a:ext cx="1622560" cy="1667264"/>
                              </a:xfrm>
                              <a:prstGeom prst="round2DiagRect">
                                <a:avLst>
                                  <a:gd name="adj1" fmla="val 7948"/>
                                  <a:gd name="adj2" fmla="val 45033"/>
                                </a:avLst>
                              </a:prstGeom>
                              <a:solidFill>
                                <a:srgbClr val="A0C9CA"/>
                              </a:solid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663" name="Oval 1608692663"/>
                            <wps:cNvSpPr/>
                            <wps:spPr>
                              <a:xfrm>
                                <a:off x="0" y="0"/>
                                <a:ext cx="1714500" cy="1714500"/>
                              </a:xfrm>
                              <a:prstGeom prst="ellipse">
                                <a:avLst/>
                              </a:prstGeom>
                              <a:solidFill>
                                <a:schemeClr val="bg1"/>
                              </a:solid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08692664" name="TextBox 4101"/>
                          <wps:cNvSpPr txBox="1"/>
                          <wps:spPr>
                            <a:xfrm>
                              <a:off x="38418" y="228772"/>
                              <a:ext cx="1355724" cy="1106370"/>
                            </a:xfrm>
                            <a:prstGeom prst="rect">
                              <a:avLst/>
                            </a:prstGeom>
                            <a:noFill/>
                          </wps:spPr>
                          <wps:txbx>
                            <w:txbxContent>
                              <w:p w:rsidR="005345A8" w:rsidRPr="00996856" w:rsidRDefault="005345A8" w:rsidP="00996856">
                                <w:pPr>
                                  <w:bidi w:val="0"/>
                                  <w:jc w:val="center"/>
                                  <w:rPr>
                                    <w:rFonts w:ascii="Adobe Arabic" w:hAnsi="Adobe Arabic" w:cs="Adobe Arabic"/>
                                    <w:b/>
                                    <w:bCs/>
                                    <w:kern w:val="24"/>
                                    <w:sz w:val="40"/>
                                    <w:szCs w:val="40"/>
                                    <w:lang w:bidi="ar-SY"/>
                                  </w:rPr>
                                </w:pPr>
                                <w:r w:rsidRPr="00996856">
                                  <w:rPr>
                                    <w:rFonts w:ascii="Adobe Arabic" w:hAnsi="Adobe Arabic" w:cs="Adobe Arabic"/>
                                    <w:b/>
                                    <w:bCs/>
                                    <w:kern w:val="24"/>
                                    <w:sz w:val="40"/>
                                    <w:szCs w:val="40"/>
                                    <w:rtl/>
                                    <w:lang w:bidi="ar-SY"/>
                                  </w:rPr>
                                  <w:t>الإنتاجية كوسيلة لتعزيز الصحة النفسية</w:t>
                                </w:r>
                              </w:p>
                              <w:p w:rsidR="005345A8" w:rsidRDefault="005345A8" w:rsidP="00996856">
                                <w:pPr>
                                  <w:bidi w:val="0"/>
                                  <w:jc w:val="center"/>
                                  <w:rPr>
                                    <w:rFonts w:ascii="Adobe Arabic" w:hAnsi="Adobe Arabic" w:cs="Adobe Arabic"/>
                                    <w:b/>
                                    <w:bCs/>
                                    <w:kern w:val="24"/>
                                    <w:sz w:val="40"/>
                                    <w:szCs w:val="40"/>
                                    <w:lang w:bidi="ar-SY"/>
                                  </w:rPr>
                                </w:pPr>
                              </w:p>
                            </w:txbxContent>
                          </wps:txbx>
                          <wps:bodyPr wrap="square" rtlCol="0">
                            <a:noAutofit/>
                          </wps:bodyPr>
                        </wps:wsp>
                      </wpg:grpSp>
                      <wpg:grpSp>
                        <wpg:cNvPr id="1608692665" name="Group 1608692665"/>
                        <wpg:cNvGrpSpPr/>
                        <wpg:grpSpPr>
                          <a:xfrm>
                            <a:off x="1508238" y="0"/>
                            <a:ext cx="4449475" cy="1469742"/>
                            <a:chOff x="1508238" y="0"/>
                            <a:chExt cx="4449475" cy="1469742"/>
                          </a:xfrm>
                        </wpg:grpSpPr>
                        <wpg:grpSp>
                          <wpg:cNvPr id="1608692666" name="Group 1608692666"/>
                          <wpg:cNvGrpSpPr/>
                          <wpg:grpSpPr>
                            <a:xfrm>
                              <a:off x="3016476" y="0"/>
                              <a:ext cx="1432998" cy="1432999"/>
                              <a:chOff x="3016476" y="0"/>
                              <a:chExt cx="1432998" cy="1432999"/>
                            </a:xfrm>
                          </wpg:grpSpPr>
                          <wpg:grpSp>
                            <wpg:cNvPr id="1608692667" name="Group 1608692667"/>
                            <wpg:cNvGrpSpPr/>
                            <wpg:grpSpPr>
                              <a:xfrm>
                                <a:off x="3016476" y="0"/>
                                <a:ext cx="1432998" cy="1432999"/>
                                <a:chOff x="3016478" y="0"/>
                                <a:chExt cx="1714500" cy="1714500"/>
                              </a:xfrm>
                            </wpg:grpSpPr>
                            <wps:wsp>
                              <wps:cNvPr id="1608692668" name="Rectangle: Diagonal Corners Rounded 1608692668"/>
                              <wps:cNvSpPr/>
                              <wps:spPr>
                                <a:xfrm flipV="1">
                                  <a:off x="3062449" y="23618"/>
                                  <a:ext cx="1622560" cy="1667264"/>
                                </a:xfrm>
                                <a:prstGeom prst="round2DiagRect">
                                  <a:avLst>
                                    <a:gd name="adj1" fmla="val 7948"/>
                                    <a:gd name="adj2" fmla="val 45033"/>
                                  </a:avLst>
                                </a:pr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669" name="Oval 1608692669"/>
                              <wps:cNvSpPr/>
                              <wps:spPr>
                                <a:xfrm>
                                  <a:off x="3016478" y="0"/>
                                  <a:ext cx="1714500" cy="1714500"/>
                                </a:xfrm>
                                <a:prstGeom prst="ellipse">
                                  <a:avLst/>
                                </a:prstGeom>
                                <a:solidFill>
                                  <a:schemeClr val="bg1"/>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08692670" name="TextBox 67"/>
                            <wps:cNvSpPr txBox="1"/>
                            <wps:spPr>
                              <a:xfrm>
                                <a:off x="3054539" y="253039"/>
                                <a:ext cx="1355724" cy="1106474"/>
                              </a:xfrm>
                              <a:prstGeom prst="rect">
                                <a:avLst/>
                              </a:prstGeom>
                              <a:noFill/>
                            </wps:spPr>
                            <wps:txbx>
                              <w:txbxContent>
                                <w:p w:rsidR="005345A8" w:rsidRDefault="005345A8" w:rsidP="00996856">
                                  <w:pPr>
                                    <w:bidi w:val="0"/>
                                    <w:jc w:val="center"/>
                                    <w:rPr>
                                      <w:rFonts w:ascii="Adobe Arabic" w:hAnsi="Adobe Arabic" w:cs="Adobe Arabic"/>
                                      <w:b/>
                                      <w:bCs/>
                                      <w:kern w:val="24"/>
                                      <w:sz w:val="40"/>
                                      <w:szCs w:val="40"/>
                                      <w:lang w:bidi="ar-SY"/>
                                    </w:rPr>
                                  </w:pPr>
                                  <w:r w:rsidRPr="00996856">
                                    <w:rPr>
                                      <w:rFonts w:ascii="Adobe Arabic" w:hAnsi="Adobe Arabic" w:cs="Adobe Arabic"/>
                                      <w:b/>
                                      <w:bCs/>
                                      <w:kern w:val="24"/>
                                      <w:sz w:val="40"/>
                                      <w:szCs w:val="40"/>
                                      <w:rtl/>
                                      <w:lang w:bidi="ar-SY"/>
                                    </w:rPr>
                                    <w:t>الصحة النفسية تحد من الإرهاق المهني</w:t>
                                  </w:r>
                                </w:p>
                              </w:txbxContent>
                            </wps:txbx>
                            <wps:bodyPr wrap="square" rtlCol="0">
                              <a:noAutofit/>
                            </wps:bodyPr>
                          </wps:wsp>
                        </wpg:grpSp>
                        <wpg:grpSp>
                          <wpg:cNvPr id="1608692671" name="Group 1608692671"/>
                          <wpg:cNvGrpSpPr/>
                          <wpg:grpSpPr>
                            <a:xfrm>
                              <a:off x="1508238" y="0"/>
                              <a:ext cx="1432998" cy="1432999"/>
                              <a:chOff x="1508238" y="0"/>
                              <a:chExt cx="1432998" cy="1432999"/>
                            </a:xfrm>
                          </wpg:grpSpPr>
                          <wpg:grpSp>
                            <wpg:cNvPr id="745445504" name="Group 745445504"/>
                            <wpg:cNvGrpSpPr/>
                            <wpg:grpSpPr>
                              <a:xfrm>
                                <a:off x="1508238" y="0"/>
                                <a:ext cx="1432998" cy="1432999"/>
                                <a:chOff x="1508239" y="0"/>
                                <a:chExt cx="1714500" cy="1714500"/>
                              </a:xfrm>
                            </wpg:grpSpPr>
                            <wps:wsp>
                              <wps:cNvPr id="745445505" name="Rectangle: Diagonal Corners Rounded 745445505"/>
                              <wps:cNvSpPr/>
                              <wps:spPr>
                                <a:xfrm flipV="1">
                                  <a:off x="1554210" y="23618"/>
                                  <a:ext cx="1622560" cy="1667264"/>
                                </a:xfrm>
                                <a:prstGeom prst="round2DiagRect">
                                  <a:avLst>
                                    <a:gd name="adj1" fmla="val 7948"/>
                                    <a:gd name="adj2" fmla="val 45033"/>
                                  </a:avLst>
                                </a:pr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5445507" name="Oval 745445507"/>
                              <wps:cNvSpPr/>
                              <wps:spPr>
                                <a:xfrm>
                                  <a:off x="1508239" y="0"/>
                                  <a:ext cx="1714500" cy="1714500"/>
                                </a:xfrm>
                                <a:prstGeom prst="ellipse">
                                  <a:avLst/>
                                </a:prstGeom>
                                <a:solidFill>
                                  <a:schemeClr val="bg1"/>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745445508" name="TextBox 71"/>
                            <wps:cNvSpPr txBox="1"/>
                            <wps:spPr>
                              <a:xfrm>
                                <a:off x="1546550" y="204235"/>
                                <a:ext cx="1355724" cy="1155361"/>
                              </a:xfrm>
                              <a:prstGeom prst="rect">
                                <a:avLst/>
                              </a:prstGeom>
                              <a:noFill/>
                            </wps:spPr>
                            <wps:txbx>
                              <w:txbxContent>
                                <w:p w:rsidR="005345A8" w:rsidRPr="00996856" w:rsidRDefault="005345A8" w:rsidP="00996856">
                                  <w:pPr>
                                    <w:bidi w:val="0"/>
                                    <w:jc w:val="center"/>
                                    <w:rPr>
                                      <w:rFonts w:ascii="Adobe Arabic" w:hAnsi="Adobe Arabic" w:cs="Adobe Arabic"/>
                                      <w:b/>
                                      <w:bCs/>
                                      <w:kern w:val="24"/>
                                      <w:sz w:val="40"/>
                                      <w:szCs w:val="40"/>
                                      <w:lang w:bidi="ar-SY"/>
                                    </w:rPr>
                                  </w:pPr>
                                  <w:r w:rsidRPr="00996856">
                                    <w:rPr>
                                      <w:rFonts w:ascii="Adobe Arabic" w:hAnsi="Adobe Arabic" w:cs="Adobe Arabic"/>
                                      <w:b/>
                                      <w:bCs/>
                                      <w:kern w:val="24"/>
                                      <w:sz w:val="40"/>
                                      <w:szCs w:val="40"/>
                                      <w:rtl/>
                                      <w:lang w:bidi="ar-SY"/>
                                    </w:rPr>
                                    <w:t>بيئة العمل ودورها في تعزيز الصحة النفسية والإنتاجية</w:t>
                                  </w:r>
                                </w:p>
                                <w:p w:rsidR="005345A8" w:rsidRDefault="005345A8" w:rsidP="00996856">
                                  <w:pPr>
                                    <w:bidi w:val="0"/>
                                    <w:jc w:val="center"/>
                                    <w:rPr>
                                      <w:rFonts w:ascii="Adobe Arabic" w:hAnsi="Adobe Arabic" w:cs="Adobe Arabic"/>
                                      <w:b/>
                                      <w:bCs/>
                                      <w:kern w:val="24"/>
                                      <w:sz w:val="40"/>
                                      <w:szCs w:val="40"/>
                                      <w:lang w:bidi="ar-SY"/>
                                    </w:rPr>
                                  </w:pPr>
                                </w:p>
                              </w:txbxContent>
                            </wps:txbx>
                            <wps:bodyPr wrap="square" rtlCol="0">
                              <a:noAutofit/>
                            </wps:bodyPr>
                          </wps:wsp>
                        </wpg:grpSp>
                        <wpg:grpSp>
                          <wpg:cNvPr id="745445509" name="Group 745445509"/>
                          <wpg:cNvGrpSpPr/>
                          <wpg:grpSpPr>
                            <a:xfrm>
                              <a:off x="4524715" y="0"/>
                              <a:ext cx="1432998" cy="1469742"/>
                              <a:chOff x="4524715" y="0"/>
                              <a:chExt cx="1432998" cy="1469742"/>
                            </a:xfrm>
                          </wpg:grpSpPr>
                          <wpg:grpSp>
                            <wpg:cNvPr id="745445510" name="Group 745445510"/>
                            <wpg:cNvGrpSpPr/>
                            <wpg:grpSpPr>
                              <a:xfrm>
                                <a:off x="4524715" y="0"/>
                                <a:ext cx="1432998" cy="1432999"/>
                                <a:chOff x="4524717" y="0"/>
                                <a:chExt cx="1714500" cy="1714500"/>
                              </a:xfrm>
                            </wpg:grpSpPr>
                            <wps:wsp>
                              <wps:cNvPr id="745445511" name="Rectangle: Diagonal Corners Rounded 745445511"/>
                              <wps:cNvSpPr/>
                              <wps:spPr>
                                <a:xfrm flipV="1">
                                  <a:off x="4570688" y="23618"/>
                                  <a:ext cx="1622560" cy="1667264"/>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5445512" name="Oval 745445512"/>
                              <wps:cNvSpPr/>
                              <wps:spPr>
                                <a:xfrm>
                                  <a:off x="4524717" y="0"/>
                                  <a:ext cx="1714500" cy="1714500"/>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745445513" name="TextBox 4142"/>
                            <wps:cNvSpPr txBox="1"/>
                            <wps:spPr>
                              <a:xfrm>
                                <a:off x="4562599" y="228666"/>
                                <a:ext cx="1355724" cy="1241076"/>
                              </a:xfrm>
                              <a:prstGeom prst="rect">
                                <a:avLst/>
                              </a:prstGeom>
                              <a:noFill/>
                            </wps:spPr>
                            <wps:txbx>
                              <w:txbxContent>
                                <w:p w:rsidR="005345A8" w:rsidRPr="00996856" w:rsidRDefault="005345A8" w:rsidP="00996856">
                                  <w:pPr>
                                    <w:bidi w:val="0"/>
                                    <w:jc w:val="center"/>
                                    <w:rPr>
                                      <w:rFonts w:ascii="Adobe Arabic" w:hAnsi="Adobe Arabic" w:cs="Adobe Arabic"/>
                                      <w:b/>
                                      <w:bCs/>
                                      <w:kern w:val="24"/>
                                      <w:sz w:val="40"/>
                                      <w:szCs w:val="40"/>
                                      <w:lang w:bidi="ar-SY"/>
                                    </w:rPr>
                                  </w:pPr>
                                  <w:r w:rsidRPr="00996856">
                                    <w:rPr>
                                      <w:rFonts w:ascii="Adobe Arabic" w:hAnsi="Adobe Arabic" w:cs="Adobe Arabic"/>
                                      <w:b/>
                                      <w:bCs/>
                                      <w:kern w:val="24"/>
                                      <w:sz w:val="40"/>
                                      <w:szCs w:val="40"/>
                                      <w:rtl/>
                                      <w:lang w:bidi="ar-SY"/>
                                    </w:rPr>
                                    <w:t>تأثير الصحة النفسية على الإنتاجية</w:t>
                                  </w:r>
                                </w:p>
                                <w:p w:rsidR="005345A8" w:rsidRDefault="005345A8" w:rsidP="00996856">
                                  <w:pPr>
                                    <w:bidi w:val="0"/>
                                    <w:jc w:val="center"/>
                                    <w:rPr>
                                      <w:rFonts w:ascii="Adobe Arabic" w:hAnsi="Adobe Arabic" w:cs="Adobe Arabic"/>
                                      <w:b/>
                                      <w:bCs/>
                                      <w:kern w:val="24"/>
                                      <w:sz w:val="40"/>
                                      <w:szCs w:val="40"/>
                                      <w:lang w:bidi="ar-SY"/>
                                    </w:rPr>
                                  </w:pPr>
                                </w:p>
                              </w:txbxContent>
                            </wps:txbx>
                            <wps:bodyPr wrap="square" rtlCol="0">
                              <a:noAutofit/>
                            </wps:bodyPr>
                          </wps:wsp>
                        </wpg:grpSp>
                      </wpg:grpSp>
                    </wpg:wgp>
                  </a:graphicData>
                </a:graphic>
              </wp:inline>
            </w:drawing>
          </mc:Choice>
          <mc:Fallback>
            <w:pict>
              <v:group id="_x0000_s1183" style="width:454.95pt;height:112.2pt;mso-position-horizontal-relative:char;mso-position-vertical-relative:line" coordsize="59577,14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">
                <v:group id="Group 1608692660" o:spid="_x0000_s1184" style="position:absolute;width:14329;height:14329" coordsize="14329,143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SIoqU&#10;zAAAAOMAAAAPAAAAAAAAAAAAAAAAAKoCAABkcnMvZG93bnJldi54bWxQSwUGAAAAAAQABAD6AAAA&#10;owMAAAAA&#10;">
                  <v:group id="Group 1608692661" o:spid="_x0000_s1185" style="position:absolute;width:14329;height:14329" coordsize="17145,17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1uLw/IAAAA&#10;4wAAAA8AAAAAAAAAAAAAAAAAqgIAAGRycy9kb3ducmV2LnhtbFBLBQYAAAAABAAEAPoAAACfAwAA&#10;AAA=&#10;">
                    <v:shape id="Rectangle: Diagonal Corners Rounded 1608692662" o:spid="_x0000_s1186" style="position:absolute;left:459;top:236;width:16226;height:16672;flip:y;visibility:visible;mso-wrap-style:square;v-text-anchor:middle" coordsize="1622560,1667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DCJccA&#10;AADjAAAADwAAAGRycy9kb3ducmV2LnhtbERPX0vDMBB/F/Ydwg18c6lF4qzLRhlMBUHY5t6P5mzq&#10;mktosq1+eyMIe7zf/1usRteLMw2x86zhflaAIG686bjV8Lnf3M1BxIRssPdMGn4owmo5uVlgZfyF&#10;t3TepVbkEI4VarAphUrK2FhyGGc+EGfuyw8OUz6HVpoBLznc9bIsCiUddpwbLAZaW2qOu5PT8L4N&#10;dfu9b17Ux2s4HbvHw0NtD1rfTsf6GUSiMV3F/+43k+erYq6eSqVK+PspA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KwwiXHAAAA4wAAAA8AAAAAAAAAAAAAAAAAmAIAAGRy&#10;cy9kb3ducmV2LnhtbFBLBQYAAAAABAAEAPUAAACMAwAAAAA=&#10;" path="m128961,l891873,v403547,,730687,327140,730687,730687l1622560,1538303v,71223,-57738,128961,-128961,128961l730687,1667264c327140,1667264,,1340124,,936577l,128961c,57738,57738,,128961,xe" fillcolor="#a0c9ca" strokecolor="#a0c9ca" strokeweight="1pt">
                      <v:stroke joinstyle="miter"/>
                      <v:path arrowok="t" o:connecttype="custom" o:connectlocs="128961,0;891873,0;1622560,730687;1622560,1538303;1493599,1667264;730687,1667264;0,936577;0,128961;128961,0" o:connectangles="0,0,0,0,0,0,0,0,0"/>
                    </v:shape>
                    <v:oval id="Oval 1608692663" o:spid="_x0000_s1187" style="position:absolute;width:17145;height:171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89KMgA&#10;AADjAAAADwAAAGRycy9kb3ducmV2LnhtbERPS0sDMRC+C/0PYQRvNmtXQrs2LaUiVBBKHxdvw2a6&#10;u7qZhCS2239vBKHH+d4zXw62F2cKsXOs4WlcgCCunem40XA8vD1OQcSEbLB3TBquFGG5GN3NsTLu&#10;wjs671MjcgjHCjW0KflKyli3ZDGOnSfO3MkFiymfoZEm4CWH215OikJJix3nhhY9rVuqv/c/VsO7&#10;75/LcuuuXz68fnTrw2nzOdtq/XA/rF5AJBrSTfzv3pg8XxVTNZsoVcLfTxkAufg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8nz0oyAAAAOMAAAAPAAAAAAAAAAAAAAAAAJgCAABk&#10;cnMvZG93bnJldi54bWxQSwUGAAAAAAQABAD1AAAAjQMAAAAA&#10;" fillcolor="white [3212]" strokecolor="#a0c9ca" strokeweight="1pt">
                      <v:stroke joinstyle="miter"/>
                    </v:oval>
                  </v:group>
                  <v:shape id="TextBox 4101" o:spid="_x0000_s1188" type="#_x0000_t202" style="position:absolute;left:384;top:2287;width:13557;height:11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7VvcYA&#10;AADjAAAADwAAAGRycy9kb3ducmV2LnhtbERPX2vCMBB/H/gdwgm+zUTRoJ1RZEPwyTG3Cb4dzdmW&#10;NZfSRFu/vRkM9ni//7fa9K4WN2pD5dnAZKxAEOfeVlwY+PrcPS9AhIhssfZMBu4UYLMePK0ws77j&#10;D7odYyFSCIcMDZQxNpmUIS/JYRj7hjhxF986jOlsC2lb7FK4q+VUKS0dVpwaSmzotaT853h1Br4P&#10;l/Nppt6LNzdvOt8ryW4pjRkN++0LiEh9/Bf/ufc2zddqoZdTrWfw+1MCQK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G7VvcYAAADjAAAADwAAAAAAAAAAAAAAAACYAgAAZHJz&#10;L2Rvd25yZXYueG1sUEsFBgAAAAAEAAQA9QAAAIsDAAAAAA==&#10;" filled="f" stroked="f">
                    <v:textbox>
                      <w:txbxContent>
                        <w:p w:rsidR="005345A8" w:rsidRPr="00996856" w:rsidRDefault="005345A8" w:rsidP="00996856">
                          <w:pPr>
                            <w:bidi w:val="0"/>
                            <w:jc w:val="center"/>
                            <w:rPr>
                              <w:rFonts w:ascii="Adobe Arabic" w:hAnsi="Adobe Arabic" w:cs="Adobe Arabic"/>
                              <w:b/>
                              <w:bCs/>
                              <w:kern w:val="24"/>
                              <w:sz w:val="40"/>
                              <w:szCs w:val="40"/>
                              <w:lang w:bidi="ar-SY"/>
                            </w:rPr>
                          </w:pPr>
                          <w:r w:rsidRPr="00996856">
                            <w:rPr>
                              <w:rFonts w:ascii="Adobe Arabic" w:hAnsi="Adobe Arabic" w:cs="Adobe Arabic"/>
                              <w:b/>
                              <w:bCs/>
                              <w:kern w:val="24"/>
                              <w:sz w:val="40"/>
                              <w:szCs w:val="40"/>
                              <w:rtl/>
                              <w:lang w:bidi="ar-SY"/>
                            </w:rPr>
                            <w:t>الإنتاجية كوسيلة لتعزيز الصحة النفسية</w:t>
                          </w:r>
                        </w:p>
                        <w:p w:rsidR="005345A8" w:rsidRDefault="005345A8" w:rsidP="00996856">
                          <w:pPr>
                            <w:bidi w:val="0"/>
                            <w:jc w:val="center"/>
                            <w:rPr>
                              <w:rFonts w:ascii="Adobe Arabic" w:hAnsi="Adobe Arabic" w:cs="Adobe Arabic"/>
                              <w:b/>
                              <w:bCs/>
                              <w:kern w:val="24"/>
                              <w:sz w:val="40"/>
                              <w:szCs w:val="40"/>
                              <w:lang w:bidi="ar-SY"/>
                            </w:rPr>
                          </w:pPr>
                        </w:p>
                      </w:txbxContent>
                    </v:textbox>
                  </v:shape>
                </v:group>
                <v:group id="Group 1608692665" o:spid="_x0000_s1189" style="position:absolute;left:15082;width:44495;height:14697" coordorigin="15082" coordsize="44494,14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JVKQzIAAAA&#10;4wAAAA8AAAAAAAAAAAAAAAAAqgIAAGRycy9kb3ducmV2LnhtbFBLBQYAAAAABAAEAPoAAACfAwAA&#10;AAA=&#10;">
                  <v:group id="Group 1608692666" o:spid="_x0000_s1190" style="position:absolute;left:30164;width:14330;height:14329" coordorigin="30164" coordsize="14329,143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KHt3vIAAAA&#10;4wAAAA8AAAAAAAAAAAAAAAAAqgIAAGRycy9kb3ducmV2LnhtbFBLBQYAAAAABAAEAPoAAACfAwAA&#10;AAA=&#10;">
                    <v:group id="Group 1608692667" o:spid="_x0000_s1191" style="position:absolute;left:30164;width:14330;height:14329" coordorigin="30164" coordsize="17145,17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3LEuDIAAAA&#10;4wAAAA8AAAAAAAAAAAAAAAAAqgIAAGRycy9kb3ducmV2LnhtbFBLBQYAAAAABAAEAPoAAACfAwAA&#10;AAA=&#10;">
                      <v:shape id="Rectangle: Diagonal Corners Rounded 1608692668" o:spid="_x0000_s1192" style="position:absolute;left:30624;top:236;width:16226;height:16672;flip:y;visibility:visible;mso-wrap-style:square;v-text-anchor:middle" coordsize="1622560,1667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9gLssA&#10;AADjAAAADwAAAGRycy9kb3ducmV2LnhtbESP0U7DMAxF35H4h8hIvLGUCYVRlk0IaQwNMYltH+A1&#10;XlPROFUTusLX4wckHu17fe/xfDmGVg3UpyayhdtJAYq4iq7h2sJhv7qZgUoZ2WEbmSx8U4Ll4vJi&#10;jqWLZ/6gYZdrJSGcSrTgc+5KrVPlKWCaxI5YtFPsA2YZ+1q7Hs8SHlo9LQqjAzYsDR47evZUfe6+&#10;ggXc3m/eNj8v/liv9+u7LZ/4fTVYe301Pj2CyjTmf/Pf9asTfFPMzMPUGIGWn2QBevEL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I32AuywAAAOMAAAAPAAAAAAAAAAAAAAAAAJgC&#10;AABkcnMvZG93bnJldi54bWxQSwUGAAAAAAQABAD1AAAAkAMAAAAA&#10;" path="m128961,l891873,v403547,,730687,327140,730687,730687l1622560,1538303v,71223,-57738,128961,-128961,128961l730687,1667264c327140,1667264,,1340124,,936577l,128961c,57738,57738,,128961,xe" fillcolor="#bfbfbf" strokecolor="#bfbfbf" strokeweight="1pt">
                        <v:stroke joinstyle="miter"/>
                        <v:path arrowok="t" o:connecttype="custom" o:connectlocs="128961,0;891873,0;1622560,730687;1622560,1538303;1493599,1667264;730687,1667264;0,936577;0,128961;128961,0" o:connectangles="0,0,0,0,0,0,0,0,0"/>
                      </v:shape>
                      <v:oval id="Oval 1608692669" o:spid="_x0000_s1193" style="position:absolute;left:30164;width:17145;height:171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QdvcYA&#10;AADjAAAADwAAAGRycy9kb3ducmV2LnhtbERPzWrCQBC+C32HZQq96UahS5K6SigIXjyopedpdkxS&#10;s7NpdtXo07uC0ON8/zNfDrYVZ+p941jDdJKAIC6dabjS8LVfjVMQPiAbbB2Thit5WC5eRnPMjbvw&#10;ls67UIkYwj5HDXUIXS6lL2uy6CeuI47cwfUWQzz7SpoeLzHctnKWJEpabDg21NjRZ03lcXeyGhT9&#10;FNnfO17D929mbweuNmlbaP32OhQfIAIN4V/8dK9NnK+SVGUzpTJ4/BQBkI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rQdvcYAAADjAAAADwAAAAAAAAAAAAAAAACYAgAAZHJz&#10;L2Rvd25yZXYueG1sUEsFBgAAAAAEAAQA9QAAAIsDAAAAAA==&#10;" fillcolor="white [3212]" strokecolor="#bfbfbf" strokeweight="1pt">
                        <v:stroke joinstyle="miter"/>
                      </v:oval>
                    </v:group>
                    <v:shape id="TextBox 67" o:spid="_x0000_s1194" type="#_x0000_t202" style="position:absolute;left:30545;top:2530;width:13557;height:110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xFY8oA&#10;AADjAAAADwAAAGRycy9kb3ducmV2LnhtbESPQWvCQBCF74X+h2UEb3VXsalGVykthZ5atCp4G7Jj&#10;EszOhuzWpP++cyj0ODNv3nvfejv4Rt2oi3VgC9OJAUVcBFdzaeHw9fawABUTssMmMFn4oQjbzf3d&#10;GnMXet7RbZ9KJSYcc7RQpdTmWseiIo9xElpiuV1C5zHJ2JXaddiLuW/0zJhMe6xZEips6aWi4rr/&#10;9haOH5fzaW4+y1f/2PZhMJr9Uls7Hg3PK1CJhvQv/vt+d1I/M4tsOcuehEKYZAF68ws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KMRWPKAAAA4wAAAA8AAAAAAAAAAAAAAAAAmAIA&#10;AGRycy9kb3ducmV2LnhtbFBLBQYAAAAABAAEAPUAAACPAwAAAAA=&#10;" filled="f" stroked="f">
                      <v:textbox>
                        <w:txbxContent>
                          <w:p w:rsidR="005345A8" w:rsidRDefault="005345A8" w:rsidP="00996856">
                            <w:pPr>
                              <w:bidi w:val="0"/>
                              <w:jc w:val="center"/>
                              <w:rPr>
                                <w:rFonts w:ascii="Adobe Arabic" w:hAnsi="Adobe Arabic" w:cs="Adobe Arabic"/>
                                <w:b/>
                                <w:bCs/>
                                <w:kern w:val="24"/>
                                <w:sz w:val="40"/>
                                <w:szCs w:val="40"/>
                                <w:lang w:bidi="ar-SY"/>
                              </w:rPr>
                            </w:pPr>
                            <w:r w:rsidRPr="00996856">
                              <w:rPr>
                                <w:rFonts w:ascii="Adobe Arabic" w:hAnsi="Adobe Arabic" w:cs="Adobe Arabic"/>
                                <w:b/>
                                <w:bCs/>
                                <w:kern w:val="24"/>
                                <w:sz w:val="40"/>
                                <w:szCs w:val="40"/>
                                <w:rtl/>
                                <w:lang w:bidi="ar-SY"/>
                              </w:rPr>
                              <w:t>الصحة النفسية تحد من الإرهاق المهني</w:t>
                            </w:r>
                          </w:p>
                        </w:txbxContent>
                      </v:textbox>
                    </v:shape>
                  </v:group>
                  <v:group id="Group 1608692671" o:spid="_x0000_s1195" style="position:absolute;left:15082;width:14330;height:14329" coordorigin="15082" coordsize="14329,143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i3udLIAAAA&#10;4wAAAA8AAAAAAAAAAAAAAAAAqgIAAGRycy9kb3ducmV2LnhtbFBLBQYAAAAABAAEAPoAAACfAwAA&#10;AAA=&#10;">
                    <v:group id="Group 745445504" o:spid="_x0000_s1196" style="position:absolute;left:15082;width:14330;height:14329" coordorigin="15082" coordsize="17145,17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EjRRrfL&#10;AAAA4gAAAA8AAAAAAAAAAAAAAAAAqgIAAGRycy9kb3ducmV2LnhtbFBLBQYAAAAABAAEAPoAAACi&#10;AwAAAAA=&#10;">
                      <v:shape id="Rectangle: Diagonal Corners Rounded 745445505" o:spid="_x0000_s1197" style="position:absolute;left:15542;top:236;width:16225;height:16672;flip:y;visibility:visible;mso-wrap-style:square;v-text-anchor:middle" coordsize="1622560,1667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h0gsoA&#10;AADiAAAADwAAAGRycy9kb3ducmV2LnhtbESPwW7CMBBE75X6D9ZW6q04VAlFAYNQ2lQceoHyAat4&#10;iSPidRo7kPbrMRJSj6OZeaNZrkfbijP1vnGsYDpJQBBXTjdcKzh8ly9zED4ga2wdk4Jf8rBePT4s&#10;Mdfuwjs670MtIoR9jgpMCF0upa8MWfQT1xFH7+h6iyHKvpa6x0uE21a+JslMWmw4LhjsqDBUnfaD&#10;VfD+8/Fnj8PGhNmnLnEoi6+DL5R6fho3CxCBxvAfvre3WsFbmqVpliUZ3C7FOyBXV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sYdILKAAAA4gAAAA8AAAAAAAAAAAAAAAAAmAIA&#10;AGRycy9kb3ducmV2LnhtbFBLBQYAAAAABAAEAPUAAACPAwAAAAA=&#10;" path="m128961,l891873,v403547,,730687,327140,730687,730687l1622560,1538303v,71223,-57738,128961,-128961,128961l730687,1667264c327140,1667264,,1340124,,936577l,128961c,57738,57738,,128961,xe" fillcolor="#ffd366" strokecolor="#ffd366" strokeweight="1pt">
                        <v:stroke joinstyle="miter"/>
                        <v:path arrowok="t" o:connecttype="custom" o:connectlocs="128961,0;891873,0;1622560,730687;1622560,1538303;1493599,1667264;730687,1667264;0,936577;0,128961;128961,0" o:connectangles="0,0,0,0,0,0,0,0,0"/>
                      </v:shape>
                      <v:oval id="Oval 745445507" o:spid="_x0000_s1198" style="position:absolute;left:15082;width:17145;height:171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IYVcgA&#10;AADiAAAADwAAAGRycy9kb3ducmV2LnhtbESPwWrDMBBE74H+g9hCb4mUxqqLGyWEQmiusQu9bq2t&#10;bWqtHEtJ3L+vAoUeh5l5w6y3k+vFhcbQeTawXCgQxLW3HTcG3qv9/BlEiMgWe89k4IcCbDd3szUW&#10;1l/5SJcyNiJBOBRooI1xKKQMdUsOw8IPxMn78qPDmOTYSDviNcFdLx+VepIOO04LLQ702lL9XZ6d&#10;gc+yXKkV6o9QLU++Cm+57g65MQ/30+4FRKQp/of/2gdrIM90lmmtcrhdSndAbn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AhhVyAAAAOIAAAAPAAAAAAAAAAAAAAAAAJgCAABk&#10;cnMvZG93bnJldi54bWxQSwUGAAAAAAQABAD1AAAAjQMAAAAA&#10;" fillcolor="white [3212]" strokecolor="#ffd366" strokeweight="1pt">
                        <v:stroke joinstyle="miter"/>
                      </v:oval>
                    </v:group>
                    <v:shape id="TextBox 71" o:spid="_x0000_s1199" type="#_x0000_t202" style="position:absolute;left:15465;top:2042;width:13557;height:115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0QhMUA&#10;AADiAAAADwAAAGRycy9kb3ducmV2LnhtbERPz2vCMBS+D/wfwhO8zURp51aNIoqw00Sdwm6P5tkW&#10;m5fSRNv998tB2PHj+71Y9bYWD2p95VjDZKxAEOfOVFxo+D7tXt9B+IBssHZMGn7Jw2o5eFlgZlzH&#10;B3ocQyFiCPsMNZQhNJmUPi/Joh+7hjhyV9daDBG2hTQtdjHc1nKq1Ju0WHFsKLGhTUn57Xi3Gs5f&#10;159LovbF1qZN53ol2X5IrUfDfj0HEagP/+Kn+9NomCVpkqSpipvjpXgH5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fRCExQAAAOIAAAAPAAAAAAAAAAAAAAAAAJgCAABkcnMv&#10;ZG93bnJldi54bWxQSwUGAAAAAAQABAD1AAAAigMAAAAA&#10;" filled="f" stroked="f">
                      <v:textbox>
                        <w:txbxContent>
                          <w:p w:rsidR="005345A8" w:rsidRPr="00996856" w:rsidRDefault="005345A8" w:rsidP="00996856">
                            <w:pPr>
                              <w:bidi w:val="0"/>
                              <w:jc w:val="center"/>
                              <w:rPr>
                                <w:rFonts w:ascii="Adobe Arabic" w:hAnsi="Adobe Arabic" w:cs="Adobe Arabic"/>
                                <w:b/>
                                <w:bCs/>
                                <w:kern w:val="24"/>
                                <w:sz w:val="40"/>
                                <w:szCs w:val="40"/>
                                <w:lang w:bidi="ar-SY"/>
                              </w:rPr>
                            </w:pPr>
                            <w:r w:rsidRPr="00996856">
                              <w:rPr>
                                <w:rFonts w:ascii="Adobe Arabic" w:hAnsi="Adobe Arabic" w:cs="Adobe Arabic"/>
                                <w:b/>
                                <w:bCs/>
                                <w:kern w:val="24"/>
                                <w:sz w:val="40"/>
                                <w:szCs w:val="40"/>
                                <w:rtl/>
                                <w:lang w:bidi="ar-SY"/>
                              </w:rPr>
                              <w:t>بيئة العمل ودورها في تعزيز الصحة النفسية والإنتاجية</w:t>
                            </w:r>
                          </w:p>
                          <w:p w:rsidR="005345A8" w:rsidRDefault="005345A8" w:rsidP="00996856">
                            <w:pPr>
                              <w:bidi w:val="0"/>
                              <w:jc w:val="center"/>
                              <w:rPr>
                                <w:rFonts w:ascii="Adobe Arabic" w:hAnsi="Adobe Arabic" w:cs="Adobe Arabic"/>
                                <w:b/>
                                <w:bCs/>
                                <w:kern w:val="24"/>
                                <w:sz w:val="40"/>
                                <w:szCs w:val="40"/>
                                <w:lang w:bidi="ar-SY"/>
                              </w:rPr>
                            </w:pPr>
                          </w:p>
                        </w:txbxContent>
                      </v:textbox>
                    </v:shape>
                  </v:group>
                  <v:group id="Group 745445509" o:spid="_x0000_s1200" style="position:absolute;left:45247;width:14330;height:14697" coordorigin="45247" coordsize="14329,14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m0Okp&#10;zAAAAOIAAAAPAAAAAAAAAAAAAAAAAKoCAABkcnMvZG93bnJldi54bWxQSwUGAAAAAAQABAD6AAAA&#10;owMAAAAA&#10;">
                    <v:group id="Group 745445510" o:spid="_x0000_s1201" style="position:absolute;left:45247;width:14330;height:14329" coordorigin="45247" coordsize="17145,17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sjPWacoA&#10;AADiAAAADwAAAAAAAAAAAAAAAACqAgAAZHJzL2Rvd25yZXYueG1sUEsFBgAAAAAEAAQA+gAAAKED&#10;AAAAAA==&#10;">
                      <v:shape id="Rectangle: Diagonal Corners Rounded 745445511" o:spid="_x0000_s1202" style="position:absolute;left:45706;top:236;width:16226;height:16672;flip:y;visibility:visible;mso-wrap-style:square;v-text-anchor:middle" coordsize="1622560,1667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FsM8cA&#10;AADiAAAADwAAAGRycy9kb3ducmV2LnhtbESPQUvDQBSE74L/YXmCN7tJSFRit6UUKh41Fc+P7DOJ&#10;5r0Nu5s2/feuIHgcZuYbZr1deFQn8mFwYiBfZaBIWmcH6Qy8Hw93j6BCRLE4OiEDFwqw3VxfrbG2&#10;7ixvdGpipxJEQo0G+hinWuvQ9sQYVm4iSd6n84wxSd9p6/Gc4DzqIsvuNeMgaaHHifY9td/NzAZm&#10;5K/Xw7z/ODZcyKXbsfXPhTG3N8vuCVSkJf6H/9ov1sBDWZVlVeU5/F5Kd0Bv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zRbDPHAAAA4gAAAA8AAAAAAAAAAAAAAAAAmAIAAGRy&#10;cy9kb3ducmV2LnhtbFBLBQYAAAAABAAEAPUAAACMAwAAAAA=&#10;" path="m128961,l891873,v403547,,730687,327140,730687,730687l1622560,1538303v,71223,-57738,128961,-128961,128961l730687,1667264c327140,1667264,,1340124,,936577l,128961c,57738,57738,,128961,xe" fillcolor="#168489" strokecolor="#168489" strokeweight="1pt">
                        <v:stroke joinstyle="miter"/>
                        <v:path arrowok="t" o:connecttype="custom" o:connectlocs="128961,0;891873,0;1622560,730687;1622560,1538303;1493599,1667264;730687,1667264;0,936577;0,128961;128961,0" o:connectangles="0,0,0,0,0,0,0,0,0"/>
                      </v:shape>
                      <v:oval id="Oval 745445512" o:spid="_x0000_s1203" style="position:absolute;left:45247;width:17145;height:171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IFzcsA&#10;AADiAAAADwAAAGRycy9kb3ducmV2LnhtbESPT2vCQBTE70K/w/IKvdWNIemf6CqlNEUPCrX1/sw+&#10;s6HZtyG71dhP7xYKHoeZ+Q0zWwy2FUfqfeNYwWScgCCunG64VvD1Wd4/gfABWWPrmBScycNifjOa&#10;YaHdiT/ouA21iBD2BSowIXSFlL4yZNGPXUccvYPrLYYo+1rqHk8RbluZJsmDtNhwXDDY0auh6nv7&#10;YxVUu+fl6rdsSpPvNvszpfrw/rZW6u52eJmCCDSEa/i/vdQKHrM8y/J8ksLfpXgH5PwC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dQgXNywAAAOIAAAAPAAAAAAAAAAAAAAAAAJgC&#10;AABkcnMvZG93bnJldi54bWxQSwUGAAAAAAQABAD1AAAAkAMAAAAA&#10;" fillcolor="white [3212]" strokecolor="#168489" strokeweight="1pt">
                        <v:stroke joinstyle="miter"/>
                      </v:oval>
                    </v:group>
                    <v:shape id="TextBox 4142" o:spid="_x0000_s1204" type="#_x0000_t202" style="position:absolute;left:45625;top:2286;width:13558;height:124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AUKMoA&#10;AADiAAAADwAAAGRycy9kb3ducmV2LnhtbESPS2vDMBCE74X8B7GB3BopiZ2HEyWUlkJPLc0Lclus&#10;jW1irYylxu6/rwqFHoeZ+YbZ7Hpbizu1vnKsYTJWIIhzZyouNBwPr49LED4gG6wdk4Zv8rDbDh42&#10;mBnX8Sfd96EQEcI+Qw1lCE0mpc9LsujHriGO3tW1FkOUbSFNi12E21pOlZpLixXHhRIbei4pv+2/&#10;rIbT+/VyTtRH8WLTpnO9kmxXUuvRsH9agwjUh//wX/vNaFgkaZKk6WQGv5fiHZDbH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kAFCjKAAAA4gAAAA8AAAAAAAAAAAAAAAAAmAIA&#10;AGRycy9kb3ducmV2LnhtbFBLBQYAAAAABAAEAPUAAACPAwAAAAA=&#10;" filled="f" stroked="f">
                      <v:textbox>
                        <w:txbxContent>
                          <w:p w:rsidR="005345A8" w:rsidRPr="00996856" w:rsidRDefault="005345A8" w:rsidP="00996856">
                            <w:pPr>
                              <w:bidi w:val="0"/>
                              <w:jc w:val="center"/>
                              <w:rPr>
                                <w:rFonts w:ascii="Adobe Arabic" w:hAnsi="Adobe Arabic" w:cs="Adobe Arabic"/>
                                <w:b/>
                                <w:bCs/>
                                <w:kern w:val="24"/>
                                <w:sz w:val="40"/>
                                <w:szCs w:val="40"/>
                                <w:lang w:bidi="ar-SY"/>
                              </w:rPr>
                            </w:pPr>
                            <w:r w:rsidRPr="00996856">
                              <w:rPr>
                                <w:rFonts w:ascii="Adobe Arabic" w:hAnsi="Adobe Arabic" w:cs="Adobe Arabic"/>
                                <w:b/>
                                <w:bCs/>
                                <w:kern w:val="24"/>
                                <w:sz w:val="40"/>
                                <w:szCs w:val="40"/>
                                <w:rtl/>
                                <w:lang w:bidi="ar-SY"/>
                              </w:rPr>
                              <w:t>تأثير الصحة النفسية على الإنتاجية</w:t>
                            </w:r>
                          </w:p>
                          <w:p w:rsidR="005345A8" w:rsidRDefault="005345A8" w:rsidP="00996856">
                            <w:pPr>
                              <w:bidi w:val="0"/>
                              <w:jc w:val="center"/>
                              <w:rPr>
                                <w:rFonts w:ascii="Adobe Arabic" w:hAnsi="Adobe Arabic" w:cs="Adobe Arabic"/>
                                <w:b/>
                                <w:bCs/>
                                <w:kern w:val="24"/>
                                <w:sz w:val="40"/>
                                <w:szCs w:val="40"/>
                                <w:lang w:bidi="ar-SY"/>
                              </w:rPr>
                            </w:pPr>
                          </w:p>
                        </w:txbxContent>
                      </v:textbox>
                    </v:shape>
                  </v:group>
                </v:group>
                <w10:wrap anchorx="page"/>
                <w10:anchorlock/>
              </v:group>
            </w:pict>
          </mc:Fallback>
        </mc:AlternateContent>
      </w:r>
    </w:p>
    <w:p w:rsidR="00084372" w:rsidRPr="00AC09F9" w:rsidRDefault="00084372" w:rsidP="00996856">
      <w:pPr>
        <w:pageBreakBefore/>
      </w:pPr>
      <w:r w:rsidRPr="002A078C">
        <w:rPr>
          <w:rFonts w:ascii="Sakkal Majalla" w:hAnsi="Sakkal Majalla"/>
          <w:noProof/>
          <w:sz w:val="34"/>
        </w:rPr>
        <w:lastRenderedPageBreak/>
        <mc:AlternateContent>
          <mc:Choice Requires="wpg">
            <w:drawing>
              <wp:inline distT="0" distB="0" distL="0" distR="0" wp14:anchorId="0E6172B1" wp14:editId="4E71C00D">
                <wp:extent cx="5731510" cy="892088"/>
                <wp:effectExtent l="0" t="0" r="2540" b="22860"/>
                <wp:docPr id="3570075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5700759" name="مجموعة 47"/>
                        <wpg:cNvGrpSpPr/>
                        <wpg:grpSpPr>
                          <a:xfrm>
                            <a:off x="0" y="0"/>
                            <a:ext cx="5731510" cy="895351"/>
                            <a:chOff x="0" y="0"/>
                            <a:chExt cx="5878196" cy="918845"/>
                          </a:xfrm>
                        </wpg:grpSpPr>
                        <wpg:grpSp>
                          <wpg:cNvPr id="35700760" name="مجموعة 48"/>
                          <wpg:cNvGrpSpPr/>
                          <wpg:grpSpPr>
                            <a:xfrm>
                              <a:off x="0" y="0"/>
                              <a:ext cx="5878196" cy="918845"/>
                              <a:chOff x="0" y="0"/>
                              <a:chExt cx="6240348" cy="919070"/>
                            </a:xfrm>
                          </wpg:grpSpPr>
                          <wpg:grpSp>
                            <wpg:cNvPr id="35700761" name="مجموعة 49"/>
                            <wpg:cNvGrpSpPr/>
                            <wpg:grpSpPr>
                              <a:xfrm>
                                <a:off x="0" y="169208"/>
                                <a:ext cx="5433072" cy="580613"/>
                                <a:chOff x="0" y="169208"/>
                                <a:chExt cx="5433072" cy="580613"/>
                              </a:xfrm>
                            </wpg:grpSpPr>
                            <wps:wsp>
                              <wps:cNvPr id="3570076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70076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6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65"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996856">
                                  <w:rPr>
                                    <w:rFonts w:eastAsia="Calibri" w:hAnsi="Adobe Arabic" w:cs="Adobe Arabic"/>
                                    <w:b/>
                                    <w:bCs/>
                                    <w:color w:val="FFFFFF"/>
                                    <w:kern w:val="24"/>
                                    <w:sz w:val="36"/>
                                    <w:szCs w:val="36"/>
                                    <w:rtl/>
                                    <w:lang w:bidi="ar-EG"/>
                                  </w:rPr>
                                  <w:t>تأثير الصحة النفسية على الإنتاجية</w:t>
                                </w:r>
                              </w:p>
                            </w:txbxContent>
                          </wps:txbx>
                          <wps:bodyPr wrap="square" rtlCol="1">
                            <a:spAutoFit/>
                          </wps:bodyPr>
                        </wps:wsp>
                      </wpg:grpSp>
                      <pic:pic xmlns:pic="http://schemas.openxmlformats.org/drawingml/2006/picture">
                        <pic:nvPicPr>
                          <pic:cNvPr id="35700766"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20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BW3Su03QAAAAUBAAAPAAAAZHJzL2Rvd25yZXYu&#10;eG1sTI9BS8NAEIXvgv9hGcGb3U21xcZsSinqqQhtBeltm50modnZkN0m6b939KKXB8N7vPdNthxd&#10;I3rsQu1JQzJRIJAKb2sqNXzu3x6eQYRoyJrGE2q4YoBlfnuTmdT6gbbY72IpuIRCajRUMbaplKGo&#10;0Jkw8S0SeyffORP57EppOzNwuWvkVKm5dKYmXqhMi+sKi/Pu4jS8D2ZYPSav/eZ8Wl8P+9nH1yZB&#10;re/vxtULiIhj/AvDDz6jQ85MR38hG0SjgR+Jv8reQk3nII4celIzkHkm/9Pn3wA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">
                <v:group id="مجموعة 47" o:spid="_x0000_s120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to60iMoA&#10;AADhAAAADwAAAAAAAAAAAAAAAACqAgAAZHJzL2Rvd25yZXYueG1sUEsFBgAAAAAEAAQA+gAAAKED&#10;AAAAAA==&#10;">
                  <v:group id="مجموعة 48" o:spid="_x0000_s120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nY16jIAAAA&#10;4QAAAA8AAAAAAAAAAAAAAAAAqgIAAGRycy9kb3ducmV2LnhtbFBLBQYAAAAABAAEAPoAAACfAwAA&#10;AAA=&#10;">
                    <v:group id="مجموعة 49" o:spid="_x0000_s120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hpRyM8oA&#10;AADhAAAADwAAAAAAAAAAAAAAAACqAgAAZHJzL2Rvd25yZXYueG1sUEsFBgAAAAAEAAQA+gAAAKED&#10;AAAAAA==&#10;">
                      <v:shape id="شكل حر 50" o:spid="_x0000_s120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HjE8gA&#10;AADhAAAADwAAAGRycy9kb3ducmV2LnhtbESPQWvCQBSE74L/YXkFb7pbJUmJriKCINKDRovXR/Y1&#10;Cc2+DdlV03/fLRR6HGbmG2a1GWwrHtT7xrGG15kCQVw603Cl4XrZT99A+IBssHVMGr7Jw2Y9Hq0w&#10;N+7JZ3oUoRIRwj5HDXUIXS6lL2uy6GeuI47ep+sthij7SpoenxFuWzlXKpUWG44LNXa0q6n8Ku5W&#10;Q3pMbqdTuU/OxWHx7smaD+OC1pOXYbsEEWgI/+G/9sFoWCSZUlk6h99H8Q3I9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w8eMTyAAAAOEAAAAPAAAAAAAAAAAAAAAAAJgCAABk&#10;cnMvZG93bnJldi54bWxQSwUGAAAAAAQABAD1AAAAjQ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1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pFZscA&#10;AADhAAAADwAAAGRycy9kb3ducmV2LnhtbESPQWsCMRSE74L/ITyhF9HEyq6yNYq0FHpUW3p+bl6z&#10;i5uXdZOu239vCoUeh5n5htnsBteInrpQe9awmCsQxKU3NVsNH++vszWIEJENNp5Jww8F2G3How0W&#10;xt/4SP0pWpEgHArUUMXYFlKGsiKHYe5b4uR9+c5hTLKz0nR4S3DXyEelcumw5rRQYUvPFZWX07fT&#10;gFd3+Dz76EN/tvZlmrXD1GRaP0yG/ROISEP8D/+134yGZbZSapUv4fdRegNyew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aqRWbHAAAA4QAAAA8AAAAAAAAAAAAAAAAAmAIAAGRy&#10;cy9kb3ducmV2LnhtbFBLBQYAAAAABAAEAPUAAACMAwAAAAA=&#10;" fillcolor="#a5a5a5 [2092]" stroked="f" strokeweight="1pt">
                        <v:stroke joinstyle="miter"/>
                      </v:roundrect>
                    </v:group>
                    <v:oval id="شكل بيضاوي 52" o:spid="_x0000_s121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6g8kA&#10;AADhAAAADwAAAGRycy9kb3ducmV2LnhtbESPQWvCQBSE74X+h+UJvdVd0zZK6iqlpVBBoUbt+ZF9&#10;JsHs25DdmvjvXaHQ4zAz3zDz5WAbcabO1441TMYKBHHhTM2lhv3u83EGwgdkg41j0nAhD8vF/d0c&#10;M+N63tI5D6WIEPYZaqhCaDMpfVGRRT92LXH0jq6zGKLsSmk67CPcNjJRKpUWa44LFbb0XlFxyn+t&#10;hu/T8XD5Wa3VpnR9nvb2I0nMTuuH0fD2CiLQEP7Df+0vo+HpZarUNH2G26P4BuTiC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4/6g8kAAADhAAAADwAAAAAAAAAAAAAAAACYAgAA&#10;ZHJzL2Rvd25yZXYueG1sUEsFBgAAAAAEAAQA9QAAAI4DAAAAAA==&#10;" filled="f" strokecolor="#168489" strokeweight="1pt">
                      <v:stroke joinstyle="miter"/>
                    </v:oval>
                  </v:group>
                  <v:shape id="مربع نص 41" o:spid="_x0000_s1212"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dWxMcA&#10;AADhAAAADwAAAGRycy9kb3ducmV2LnhtbESPQUvDQBSE70L/w/IK3uxuK2kldltKVejBizXeH9ln&#10;Nph9G7LPJv33riB4HGbmG2a7n0KnLjSkNrKF5cKAIq6ja7mxUL2/3D2ASoLssItMFq6UYL+b3Wyx&#10;dHHkN7qcpVEZwqlEC16kL7VOtaeAaRF74ux9xiGgZDk02g04Znjo9MqYtQ7Ycl7w2NPRU/11/g4W&#10;RNxhea2eQzp9TK9Pozd1gZW1t/Pp8AhKaJL/8F/75CzcFxtjNusCfh/lN6B3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tXVsTHAAAA4QAAAA8AAAAAAAAAAAAAAAAAmAIAAGRy&#10;cy9kb3ducmV2LnhtbFBLBQYAAAAABAAEAPUAAACMAw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996856">
                            <w:rPr>
                              <w:rFonts w:eastAsia="Calibri" w:hAnsi="Adobe Arabic" w:cs="Adobe Arabic"/>
                              <w:b/>
                              <w:bCs/>
                              <w:color w:val="FFFFFF"/>
                              <w:kern w:val="24"/>
                              <w:sz w:val="36"/>
                              <w:szCs w:val="36"/>
                              <w:rtl/>
                              <w:lang w:bidi="ar-EG"/>
                            </w:rPr>
                            <w:t>تأثير الصحة النفسية على الإنتاجية</w:t>
                          </w:r>
                        </w:p>
                      </w:txbxContent>
                    </v:textbox>
                  </v:shape>
                </v:group>
                <v:shape id="صورة 54" o:spid="_x0000_s1213"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MPnu/KAAAA4QAAAA8AAABkcnMvZG93bnJldi54bWxEj0FLAzEUhO+C/yE8wZtNtLhb16ZFpYLQ&#10;U7sqHp+b5+7a5GVNYrv++0YQPA4z8w0zX47Oij2F2HvWcDlRIIgbb3puNTzXjxczEDEhG7SeScMP&#10;RVguTk/mWBl/4A3tt6kVGcKxQg1dSkMlZWw6chgnfiDO3ocPDlOWoZUm4CHDnZVXShXSYc95ocOB&#10;Hjpqdttvp2Ed7t8/b+pXW39t3lYzOy1fdqu11udn490tiERj+g//tZ+Mhul1qVRZFPD7KL8BuTgC&#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CMPnu/KAAAA4QAAAA8AAAAAAAAA&#10;AAAAAAAAnwIAAGRycy9kb3ducmV2LnhtbFBLBQYAAAAABAAEAPcAAACWAwAAAAA=&#10;">
                  <v:imagedata r:id="rId74" o:title=""/>
                  <v:path arrowok="t"/>
                </v:shape>
                <w10:wrap anchorx="page"/>
                <w10:anchorlock/>
              </v:group>
            </w:pict>
          </mc:Fallback>
        </mc:AlternateContent>
      </w:r>
    </w:p>
    <w:p w:rsidR="00247375" w:rsidRPr="00AC09F9" w:rsidRDefault="00247375" w:rsidP="00996856">
      <w:r w:rsidRPr="00AC09F9">
        <w:rPr>
          <w:rtl/>
        </w:rPr>
        <w:t>الصحة النفسية الجيدة هي أساس تحقيق إنتاجية عالية في العمل. عندما يتمتع الموظف بحالة نفسية مستقرة، فإنه يكون أكثر قدرة على التركيز، اتخاذ القرارات، والعمل بكفاءة. على العكس، ضعف الصحة النفسية يؤثر سلبا</w:t>
      </w:r>
      <w:r>
        <w:rPr>
          <w:rFonts w:hint="cs"/>
          <w:rtl/>
        </w:rPr>
        <w:t>ً</w:t>
      </w:r>
      <w:r w:rsidRPr="00AC09F9">
        <w:rPr>
          <w:rtl/>
        </w:rPr>
        <w:t xml:space="preserve"> على الأداء. </w:t>
      </w:r>
      <w:hyperlink r:id="rId75" w:history="1">
        <w:r w:rsidRPr="005345A8">
          <w:rPr>
            <w:rStyle w:val="Hyperlink"/>
            <w:b/>
            <w:bCs/>
            <w:rtl/>
          </w:rPr>
          <w:t>وفيما يلي أبرز التأثيرات</w:t>
        </w:r>
      </w:hyperlink>
      <w:r w:rsidRPr="00D67CBA">
        <w:rPr>
          <w:b/>
          <w:bCs/>
          <w:rtl/>
        </w:rPr>
        <w:t>:</w:t>
      </w:r>
    </w:p>
    <w:p w:rsidR="00247375" w:rsidRPr="00996856" w:rsidRDefault="00247375" w:rsidP="00084372">
      <w:pPr>
        <w:rPr>
          <w:color w:val="168489"/>
        </w:rPr>
      </w:pPr>
      <w:r w:rsidRPr="00996856">
        <w:rPr>
          <w:rFonts w:hint="cs"/>
          <w:color w:val="168489"/>
          <w:rtl/>
        </w:rPr>
        <w:t xml:space="preserve">1. </w:t>
      </w:r>
      <w:r w:rsidRPr="00996856">
        <w:rPr>
          <w:color w:val="168489"/>
          <w:rtl/>
        </w:rPr>
        <w:t>زيادة التركيز والإبداع:</w:t>
      </w:r>
    </w:p>
    <w:p w:rsidR="00247375" w:rsidRPr="00AC09F9" w:rsidRDefault="00247375" w:rsidP="00084372">
      <w:r w:rsidRPr="00AC09F9">
        <w:rPr>
          <w:rtl/>
        </w:rPr>
        <w:t xml:space="preserve">  - الصحة النفسية الجيدة تعزز التفكير الواضح والإبداع في حل المشكلات، مما يؤدي إلى أداء أفضل.</w:t>
      </w:r>
    </w:p>
    <w:p w:rsidR="00247375" w:rsidRPr="00AC09F9" w:rsidRDefault="00247375" w:rsidP="00084372">
      <w:r w:rsidRPr="00AC09F9">
        <w:rPr>
          <w:rtl/>
        </w:rPr>
        <w:t xml:space="preserve">  - عندما يعاني الموظف من القلق أو الاكتئاب، فإن قدرته على التركيز تنخفض، مما يؤثر على جودة العمل.</w:t>
      </w:r>
    </w:p>
    <w:p w:rsidR="00247375" w:rsidRPr="00996856" w:rsidRDefault="00247375" w:rsidP="00084372">
      <w:pPr>
        <w:rPr>
          <w:color w:val="168489"/>
        </w:rPr>
      </w:pPr>
      <w:r w:rsidRPr="00996856">
        <w:rPr>
          <w:rFonts w:hint="cs"/>
          <w:color w:val="168489"/>
          <w:rtl/>
        </w:rPr>
        <w:t xml:space="preserve">2. </w:t>
      </w:r>
      <w:r w:rsidRPr="00996856">
        <w:rPr>
          <w:color w:val="168489"/>
          <w:rtl/>
        </w:rPr>
        <w:t>تحسين القدرة على التكي</w:t>
      </w:r>
      <w:r w:rsidRPr="00996856">
        <w:rPr>
          <w:rFonts w:hint="cs"/>
          <w:color w:val="168489"/>
          <w:rtl/>
        </w:rPr>
        <w:t>ّ</w:t>
      </w:r>
      <w:r w:rsidRPr="00996856">
        <w:rPr>
          <w:color w:val="168489"/>
          <w:rtl/>
        </w:rPr>
        <w:t>ف مع التحديات:</w:t>
      </w:r>
    </w:p>
    <w:p w:rsidR="00247375" w:rsidRPr="00AC09F9" w:rsidRDefault="00247375" w:rsidP="00084372">
      <w:r w:rsidRPr="00AC09F9">
        <w:rPr>
          <w:rtl/>
        </w:rPr>
        <w:t xml:space="preserve">  - الأفراد الذين يتمتعون بصحة نفسية قوية يكونون أكثر قدرة على مواجهة ضغوط العمل والتحديات اليومية.</w:t>
      </w:r>
    </w:p>
    <w:p w:rsidR="00247375" w:rsidRPr="00AC09F9" w:rsidRDefault="00247375" w:rsidP="00084372">
      <w:r w:rsidRPr="00AC09F9">
        <w:rPr>
          <w:rtl/>
        </w:rPr>
        <w:t xml:space="preserve">  - في المقابل، تردّي الحالة النفسية يؤدي إلى الشعور بالعجز أمام التحديات المهنية.</w:t>
      </w:r>
    </w:p>
    <w:p w:rsidR="00247375" w:rsidRPr="00996856" w:rsidRDefault="00247375" w:rsidP="00084372">
      <w:pPr>
        <w:rPr>
          <w:color w:val="168489"/>
        </w:rPr>
      </w:pPr>
      <w:r w:rsidRPr="00996856">
        <w:rPr>
          <w:rFonts w:hint="cs"/>
          <w:color w:val="168489"/>
          <w:rtl/>
        </w:rPr>
        <w:t>3.</w:t>
      </w:r>
      <w:r w:rsidRPr="00996856">
        <w:rPr>
          <w:color w:val="168489"/>
          <w:rtl/>
        </w:rPr>
        <w:t xml:space="preserve"> تقليل الغياب عن العمل:</w:t>
      </w:r>
    </w:p>
    <w:p w:rsidR="00247375" w:rsidRPr="00AC09F9" w:rsidRDefault="00247375" w:rsidP="00084372">
      <w:r w:rsidRPr="00AC09F9">
        <w:rPr>
          <w:rtl/>
        </w:rPr>
        <w:t xml:space="preserve">  - الموظفون الذين يعانون من مشاكل نفسية مثل القلق أو الاكتئاب يكونون أكثر عرضة للتغيب عن العمل، مما يقلل من الإنتاجية الإجمالية للشركة.</w:t>
      </w:r>
    </w:p>
    <w:p w:rsidR="00247375" w:rsidRPr="00AC09F9" w:rsidRDefault="00084372" w:rsidP="00084372">
      <w:r w:rsidRPr="002A078C">
        <w:rPr>
          <w:rFonts w:ascii="Sakkal Majalla" w:hAnsi="Sakkal Majalla"/>
          <w:noProof/>
          <w:sz w:val="34"/>
        </w:rPr>
        <mc:AlternateContent>
          <mc:Choice Requires="wpg">
            <w:drawing>
              <wp:inline distT="0" distB="0" distL="0" distR="0" wp14:anchorId="18ABC6C2" wp14:editId="30001443">
                <wp:extent cx="5731510" cy="892088"/>
                <wp:effectExtent l="0" t="0" r="2540" b="22860"/>
                <wp:docPr id="3570076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5700768" name="مجموعة 47"/>
                        <wpg:cNvGrpSpPr/>
                        <wpg:grpSpPr>
                          <a:xfrm>
                            <a:off x="0" y="0"/>
                            <a:ext cx="5731510" cy="895351"/>
                            <a:chOff x="0" y="0"/>
                            <a:chExt cx="5878196" cy="918845"/>
                          </a:xfrm>
                        </wpg:grpSpPr>
                        <wpg:grpSp>
                          <wpg:cNvPr id="35700769" name="مجموعة 48"/>
                          <wpg:cNvGrpSpPr/>
                          <wpg:grpSpPr>
                            <a:xfrm>
                              <a:off x="0" y="0"/>
                              <a:ext cx="5878196" cy="918845"/>
                              <a:chOff x="0" y="0"/>
                              <a:chExt cx="6240348" cy="919070"/>
                            </a:xfrm>
                          </wpg:grpSpPr>
                          <wpg:grpSp>
                            <wpg:cNvPr id="35700770" name="مجموعة 49"/>
                            <wpg:cNvGrpSpPr/>
                            <wpg:grpSpPr>
                              <a:xfrm>
                                <a:off x="0" y="169208"/>
                                <a:ext cx="5433072" cy="580613"/>
                                <a:chOff x="0" y="169208"/>
                                <a:chExt cx="5433072" cy="580613"/>
                              </a:xfrm>
                            </wpg:grpSpPr>
                            <wps:wsp>
                              <wps:cNvPr id="3570077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70077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7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74"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996856">
                                  <w:rPr>
                                    <w:rFonts w:eastAsia="Calibri" w:hAnsi="Adobe Arabic" w:cs="Adobe Arabic"/>
                                    <w:b/>
                                    <w:bCs/>
                                    <w:color w:val="FFFFFF"/>
                                    <w:kern w:val="24"/>
                                    <w:sz w:val="36"/>
                                    <w:szCs w:val="36"/>
                                    <w:rtl/>
                                    <w:lang w:bidi="ar-EG"/>
                                  </w:rPr>
                                  <w:t>الصحة النفسية تحد من الإرهاق المهني</w:t>
                                </w:r>
                              </w:p>
                            </w:txbxContent>
                          </wps:txbx>
                          <wps:bodyPr wrap="square" rtlCol="1">
                            <a:spAutoFit/>
                          </wps:bodyPr>
                        </wps:wsp>
                      </wpg:grpSp>
                      <pic:pic xmlns:pic="http://schemas.openxmlformats.org/drawingml/2006/picture">
                        <pic:nvPicPr>
                          <pic:cNvPr id="35700775"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21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">
                <v:group id="مجموعة 47" o:spid="_x0000_s121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rtuuxgAAAOEA&#10;AAAPAAAAAAAAAAAAAAAAAKoCAABkcnMvZG93bnJldi54bWxQSwUGAAAAAAQABAD6AAAAnQMAAAAA&#10;">
                  <v:group id="مجموعة 48" o:spid="_x0000_s121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eOJ+NcoA&#10;AADhAAAADwAAAAAAAAAAAAAAAACqAgAAZHJzL2Rvd25yZXYueG1sUEsFBgAAAAAEAAQA+gAAAKED&#10;AAAAAA==&#10;">
                    <v:group id="مجموعة 49" o:spid="_x0000_s121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wBQXXIAAAA&#10;4QAAAA8AAAAAAAAAAAAAAAAAqgIAAGRycy9kb3ducmV2LnhtbFBLBQYAAAAABAAEAPoAAACfAwAA&#10;AAA=&#10;">
                      <v:shape id="شكل حر 50" o:spid="_x0000_s121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rruccA&#10;AADhAAAADwAAAGRycy9kb3ducmV2LnhtbESPQWvCQBSE74X+h+UVequ7KjESXaUUBCkeNK14fWSf&#10;STD7NmRXjf/eFQSPw8x8w8yXvW3EhTpfO9YwHCgQxIUzNZca/v9WX1MQPiAbbByThht5WC7e3+aY&#10;GXflHV3yUIoIYZ+hhiqENpPSFxVZ9APXEkfv6DqLIcqulKbDa4TbRo6UmkiLNceFClv6qag45Wer&#10;YfKbHLbbYpXs8vV448mavXFB68+P/nsGIlAfXuFne200jJNUqTQdwuNRfANyc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X667nHAAAA4Q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1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92IMgA&#10;AADhAAAADwAAAGRycy9kb3ducmV2LnhtbESPzWrDMBCE74G+g9hAL6GRmuK4uFFCaQn0mJ/S88ba&#10;yibWyrVUx3n7KBDIcZiZb5jFanCN6KkLtWcNz1MFgrj0pmar4Xu/fnoFESKywcYzaThTgNXyYbTA&#10;wvgTb6nfRSsShEOBGqoY20LKUFbkMEx9S5y8X985jEl2VpoOTwnuGjlTai4d1pwWKmzpo6LyuPt3&#10;GvDPbX4OPvrQH6z9nGTtMDGZ1o/j4f0NRKQh3sO39pfR8JLlSuX5DK6P0huQyw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8P3YgyAAAAOEAAAAPAAAAAAAAAAAAAAAAAJgCAABk&#10;cnMvZG93bnJldi54bWxQSwUGAAAAAAQABAD1AAAAjQMAAAAA&#10;" fillcolor="#a5a5a5 [2092]" stroked="f" strokeweight="1pt">
                        <v:stroke joinstyle="miter"/>
                      </v:roundrect>
                    </v:group>
                    <v:oval id="شكل بيضاوي 52" o:spid="_x0000_s122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0KskA&#10;AADhAAAADwAAAGRycy9kb3ducmV2LnhtbESPQWvCQBSE74L/YXkFb3W3kZoSXUVahBYq2Nh6fmSf&#10;STD7NmS3Jv77rlDwOMzMN8xyPdhGXKjztWMNT1MFgrhwpuZSw/dh+/gCwgdkg41j0nAlD+vVeLTE&#10;zLiev+iSh1JECPsMNVQhtJmUvqjIop+6ljh6J9dZDFF2pTQd9hFuG5koNZcWa44LFbb0WlFxzn+t&#10;hv359HM9fnyqXen6fN7btyQxB60nD8NmASLQEO7h//a70TB7TpVK0xncHsU3IFd/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b/0KskAAADhAAAADwAAAAAAAAAAAAAAAACYAgAA&#10;ZHJzL2Rvd25yZXYueG1sUEsFBgAAAAAEAAQA9QAAAI4DAAAAAA==&#10;" filled="f" strokecolor="#168489" strokeweight="1pt">
                      <v:stroke joinstyle="miter"/>
                    </v:oval>
                  </v:group>
                  <v:shape id="مربع نص 41" o:spid="_x0000_s1221"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JlgscA&#10;AADhAAAADwAAAGRycy9kb3ducmV2LnhtbESPQUvDQBSE70L/w/IK3uxuqzUSuy2lKvTgxRrvj+wz&#10;G8y+Ddlnk/57VxA8DjPzDbPZTaFTZxpSG9nCcmFAEdfRtdxYqN5fbh5AJUF22EUmCxdKsNvOrjZY&#10;ujjyG51P0qgM4VSiBS/Sl1qn2lPAtIg9cfY+4xBQshwa7QYcMzx0emXMvQ7Ycl7w2NPBU/11+g4W&#10;RNx+eameQzp+TK9Pozf1Gitrr+fT/hGU0CT/4b/20Vm4XRfGFMUd/D7Kb0Bv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HCZYLHAAAA4QAAAA8AAAAAAAAAAAAAAAAAmAIAAGRy&#10;cy9kb3ducmV2LnhtbFBLBQYAAAAABAAEAPUAAACMAw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996856">
                            <w:rPr>
                              <w:rFonts w:eastAsia="Calibri" w:hAnsi="Adobe Arabic" w:cs="Adobe Arabic"/>
                              <w:b/>
                              <w:bCs/>
                              <w:color w:val="FFFFFF"/>
                              <w:kern w:val="24"/>
                              <w:sz w:val="36"/>
                              <w:szCs w:val="36"/>
                              <w:rtl/>
                              <w:lang w:bidi="ar-EG"/>
                            </w:rPr>
                            <w:t>الصحة النفسية تحد من الإرهاق المهني</w:t>
                          </w:r>
                        </w:p>
                      </w:txbxContent>
                    </v:textbox>
                  </v:shape>
                </v:group>
                <v:shape id="صورة 54" o:spid="_x0000_s1222"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YElkXKAAAA4QAAAA8AAABkcnMvZG93bnJldi54bWxEj0FLAzEUhO+C/yE8wZtNtNSta9OiUkHo&#10;qV1bPD43z921ycuaxHb9940geBxm5htmthicFQcKsfOs4XqkQBDX3nTcaHitnq+mIGJCNmg9k4Yf&#10;irCYn5/NsDT+yGs6bFIjMoRjiRralPpSyli35DCOfE+cvQ8fHKYsQyNNwGOGOytvlLqVDjvOCy32&#10;9NRSvd98Ow2r8Pj+eVftbPW1fltO7bjY7pcrrS8vhod7EImG9B/+a78YDeNJoVRRTOD3UX4Dcn4C&#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FYElkXKAAAA4QAAAA8AAAAAAAAA&#10;AAAAAAAAnwIAAGRycy9kb3ducmV2LnhtbFBLBQYAAAAABAAEAPcAAACWAwAAAAA=&#10;">
                  <v:imagedata r:id="rId74" o:title=""/>
                  <v:path arrowok="t"/>
                </v:shape>
                <w10:wrap anchorx="page"/>
                <w10:anchorlock/>
              </v:group>
            </w:pict>
          </mc:Fallback>
        </mc:AlternateContent>
      </w:r>
    </w:p>
    <w:p w:rsidR="00247375" w:rsidRPr="00AC09F9" w:rsidRDefault="00247375" w:rsidP="00084372">
      <w:r w:rsidRPr="00AC09F9">
        <w:rPr>
          <w:rtl/>
        </w:rPr>
        <w:t>الإرهاق المهني</w:t>
      </w:r>
      <w:r w:rsidRPr="00AC09F9">
        <w:t xml:space="preserve">Burnout) </w:t>
      </w:r>
      <w:r>
        <w:rPr>
          <w:rFonts w:hint="cs"/>
          <w:rtl/>
        </w:rPr>
        <w:t xml:space="preserve">) </w:t>
      </w:r>
      <w:r w:rsidRPr="00AC09F9">
        <w:rPr>
          <w:rtl/>
        </w:rPr>
        <w:t>هو ظاهرة شائعة في بيئات العمل المجهدة، وهو مرتبط بشكل مباشر بالحالة النفسية. عندما لا يتم التعامل مع الضغوط النفسية بشكل صحيح، فإن ذلك يؤدي إلى:</w:t>
      </w:r>
    </w:p>
    <w:p w:rsidR="00247375" w:rsidRPr="00AC09F9" w:rsidRDefault="00247375" w:rsidP="00084372">
      <w:r w:rsidRPr="00AC09F9">
        <w:rPr>
          <w:rtl/>
        </w:rPr>
        <w:t>- انخفاض مستوى الطاقة والحافز.</w:t>
      </w:r>
    </w:p>
    <w:p w:rsidR="00247375" w:rsidRPr="00AC09F9" w:rsidRDefault="00247375" w:rsidP="00084372">
      <w:r w:rsidRPr="00AC09F9">
        <w:rPr>
          <w:rtl/>
        </w:rPr>
        <w:t>- ضعف الأداء الوظيفي.</w:t>
      </w:r>
    </w:p>
    <w:p w:rsidR="00247375" w:rsidRPr="00AC09F9" w:rsidRDefault="00247375" w:rsidP="00084372">
      <w:r w:rsidRPr="00AC09F9">
        <w:rPr>
          <w:rtl/>
        </w:rPr>
        <w:t>- ارتفاع معدلات الأخطاء في العمل.</w:t>
      </w:r>
    </w:p>
    <w:p w:rsidR="00247375" w:rsidRPr="00AC09F9" w:rsidRDefault="00247375" w:rsidP="00084372">
      <w:r w:rsidRPr="00AC09F9">
        <w:rPr>
          <w:rtl/>
        </w:rPr>
        <w:lastRenderedPageBreak/>
        <w:t>الصحة النفسية الجيدة تساعد على الوقاية من الإرهاق المهني من خلال تعزيز التوازن بين العمل والحياة الشخصية.</w:t>
      </w:r>
    </w:p>
    <w:p w:rsidR="00247375" w:rsidRPr="00AC09F9" w:rsidRDefault="00084372" w:rsidP="00084372">
      <w:r w:rsidRPr="002A078C">
        <w:rPr>
          <w:rFonts w:ascii="Sakkal Majalla" w:hAnsi="Sakkal Majalla"/>
          <w:noProof/>
          <w:sz w:val="34"/>
        </w:rPr>
        <mc:AlternateContent>
          <mc:Choice Requires="wpg">
            <w:drawing>
              <wp:inline distT="0" distB="0" distL="0" distR="0" wp14:anchorId="7684A9D6" wp14:editId="3A5732B0">
                <wp:extent cx="5731510" cy="892088"/>
                <wp:effectExtent l="0" t="0" r="2540" b="22860"/>
                <wp:docPr id="3570077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5700777" name="مجموعة 47"/>
                        <wpg:cNvGrpSpPr/>
                        <wpg:grpSpPr>
                          <a:xfrm>
                            <a:off x="0" y="0"/>
                            <a:ext cx="5731510" cy="895351"/>
                            <a:chOff x="0" y="0"/>
                            <a:chExt cx="5878196" cy="918845"/>
                          </a:xfrm>
                        </wpg:grpSpPr>
                        <wpg:grpSp>
                          <wpg:cNvPr id="35700778" name="مجموعة 48"/>
                          <wpg:cNvGrpSpPr/>
                          <wpg:grpSpPr>
                            <a:xfrm>
                              <a:off x="0" y="0"/>
                              <a:ext cx="5878196" cy="918845"/>
                              <a:chOff x="0" y="0"/>
                              <a:chExt cx="6240348" cy="919070"/>
                            </a:xfrm>
                          </wpg:grpSpPr>
                          <wpg:grpSp>
                            <wpg:cNvPr id="35700779" name="مجموعة 49"/>
                            <wpg:cNvGrpSpPr/>
                            <wpg:grpSpPr>
                              <a:xfrm>
                                <a:off x="0" y="169208"/>
                                <a:ext cx="5433072" cy="580613"/>
                                <a:chOff x="0" y="169208"/>
                                <a:chExt cx="5433072" cy="580613"/>
                              </a:xfrm>
                            </wpg:grpSpPr>
                            <wps:wsp>
                              <wps:cNvPr id="3570078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70078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8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83"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996856">
                                  <w:rPr>
                                    <w:rFonts w:eastAsia="Calibri" w:hAnsi="Adobe Arabic" w:cs="Adobe Arabic"/>
                                    <w:b/>
                                    <w:bCs/>
                                    <w:color w:val="FFFFFF"/>
                                    <w:kern w:val="24"/>
                                    <w:sz w:val="36"/>
                                    <w:szCs w:val="36"/>
                                    <w:rtl/>
                                    <w:lang w:bidi="ar-EG"/>
                                  </w:rPr>
                                  <w:t>بيئة العمل ودورها في تعزيز الصحة النفسية والإنتاجية</w:t>
                                </w:r>
                              </w:p>
                            </w:txbxContent>
                          </wps:txbx>
                          <wps:bodyPr wrap="square" rtlCol="1">
                            <a:spAutoFit/>
                          </wps:bodyPr>
                        </wps:wsp>
                      </wpg:grpSp>
                      <pic:pic xmlns:pic="http://schemas.openxmlformats.org/drawingml/2006/picture">
                        <pic:nvPicPr>
                          <pic:cNvPr id="35700784"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22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">
                <v:group id="مجموعة 47" o:spid="_x0000_s122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4+jZAcoA&#10;AADhAAAADwAAAAAAAAAAAAAAAACqAgAAZHJzL2Rvd25yZXYueG1sUEsFBgAAAAAEAAQA+gAAAKED&#10;AAAAAA==&#10;">
                  <v:group id="مجموعة 48" o:spid="_x0000_s122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ndNc8cAAADh&#10;AAAADwAAAAAAAAAAAAAAAACqAgAAZHJzL2Rvd25yZXYueG1sUEsFBgAAAAAEAAQA+gAAAJ4DAAAA&#10;AA==&#10;">
                    <v:group id="مجموعة 49" o:spid="_x0000_s122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Tvo6MoA&#10;AADhAAAADwAAAAAAAAAAAAAAAACqAgAAZHJzL2Rvd25yZXYueG1sUEsFBgAAAAAEAAQA+gAAAKED&#10;AAAAAA==&#10;">
                      <v:shape id="شكل حر 50" o:spid="_x0000_s122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M+BccA&#10;AADhAAAADwAAAGRycy9kb3ducmV2LnhtbESPzWrCQBSF9wXfYbhCd3XGhkRJHUUKgkgXMSrdXjK3&#10;SWjmTshMTXz7zqLQ5eH88W12k+3EnQbfOtawXCgQxJUzLdcarpfDyxqED8gGO8ek4UEedtvZ0wZz&#10;40Y+070MtYgj7HPU0ITQ51L6qiGLfuF64uh9ucFiiHKopRlwjOO2k69KZdJiy/GhwZ7eG6q+yx+r&#10;ITuln0VRHdJzeUw+PFlzMy5o/Tyf9m8gAk3hP/zXPhoNSbpSarWODJEo0oD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9jPgXHAAAA4Q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2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iYcMcA&#10;AADhAAAADwAAAGRycy9kb3ducmV2LnhtbESPQWsCMRSE74L/ITyhF9HEllVZjVIqhR6rFc/PzTO7&#10;uHlZN3Hd/vumUOhxmJlvmPW2d7XoqA2VZw2zqQJBXHhTsdVw/HqfLEGEiGyw9kwavinAdjMcrDE3&#10;/sF76g7RigThkKOGMsYmlzIUJTkMU98QJ+/iW4cxydZK0+IjwV0tn5WaS4cVp4USG3orqbge7k4D&#10;3tzn6eyjD93Z2t04a/qxybR+GvWvKxCR+vgf/mt/GA0v2UKpxXIGv4/SG5Cb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k4mHDHAAAA4QAAAA8AAAAAAAAAAAAAAAAAmAIAAGRy&#10;cy9kb3ducmV2LnhtbFBLBQYAAAAABAAEAPUAAACMAwAAAAA=&#10;" fillcolor="#a5a5a5 [2092]" stroked="f" strokeweight="1pt">
                        <v:stroke joinstyle="miter"/>
                      </v:roundrect>
                    </v:group>
                    <v:oval id="شكل بيضاوي 52" o:spid="_x0000_s122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YhlskA&#10;AADhAAAADwAAAGRycy9kb3ducmV2LnhtbESP3WrCQBSE7wu+w3IK3tXdpvhD6iqiFBRa0Nj2+pA9&#10;JsHs2ZBdTXx7t1DwcpiZb5j5sre1uFLrK8caXkcKBHHuTMWFhu/jx8sMhA/IBmvHpOFGHpaLwdMc&#10;U+M6PtA1C4WIEPYpaihDaFIpfV6SRT9yDXH0Tq61GKJsC2la7CLc1jJRaiItVhwXSmxoXVJ+zi5W&#10;w/58+rn97j7VV+G6bNLZTZKYo9bD5371DiJQHx7h//bWaHgbT5WazhL4exTfgFzc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yYhlskAAADhAAAADwAAAAAAAAAAAAAAAACYAgAA&#10;ZHJzL2Rvd25yZXYueG1sUEsFBgAAAAAEAAQA9QAAAI4DAAAAAA==&#10;" filled="f" strokecolor="#168489" strokeweight="1pt">
                      <v:stroke joinstyle="miter"/>
                    </v:oval>
                  </v:group>
                  <v:shape id="مربع نص 41" o:spid="_x0000_s1230"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6N0ccA&#10;AADhAAAADwAAAGRycy9kb3ducmV2LnhtbESPzWrDMBCE74W8g9hAb42UhjTBiRJCfyCHXpo498Xa&#10;WqbWyljb2Hn7qlDocZiZb5jtfgytulKfmsgW5jMDiriKruHaQnl+e1iDSoLssI1MFm6UYL+b3G2x&#10;cHHgD7qepFYZwqlAC16kK7ROlaeAaRY74ux9xj6gZNnX2vU4ZHho9aMxTzpgw3nBY0fPnqqv03ew&#10;IOIO81v5GtLxMr6/DN5USyytvZ+Ohw0ooVH+w3/to7OwWK6MWa0X8PsovwG9+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v+jdHHAAAA4QAAAA8AAAAAAAAAAAAAAAAAmAIAAGRy&#10;cy9kb3ducmV2LnhtbFBLBQYAAAAABAAEAPUAAACMAw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996856">
                            <w:rPr>
                              <w:rFonts w:eastAsia="Calibri" w:hAnsi="Adobe Arabic" w:cs="Adobe Arabic"/>
                              <w:b/>
                              <w:bCs/>
                              <w:color w:val="FFFFFF"/>
                              <w:kern w:val="24"/>
                              <w:sz w:val="36"/>
                              <w:szCs w:val="36"/>
                              <w:rtl/>
                              <w:lang w:bidi="ar-EG"/>
                            </w:rPr>
                            <w:t>بيئة العمل ودورها في تعزيز الصحة النفسية والإنتاجية</w:t>
                          </w:r>
                        </w:p>
                      </w:txbxContent>
                    </v:textbox>
                  </v:shape>
                </v:group>
                <v:shape id="صورة 54" o:spid="_x0000_s1231"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ydQ/nKAAAA4QAAAA8AAABkcnMvZG93bnJldi54bWxEj0FLAzEUhO+C/yE8wZtNtOqua9OiUkHo&#10;qV0Vj8/Nc3dt8rImsV3/fSMIHoeZ+YaZLUZnxY5C7D1rOJ8oEMSNNz23Gp7rx7MSREzIBq1n0vBD&#10;ERbz46MZVsbveU27TWpFhnCsUEOX0lBJGZuOHMaJH4iz9+GDw5RlaKUJuM9wZ+WFUtfSYc95ocOB&#10;Hjpqtptvp2EV7t8/b+pXW3+t35alnRYv2+VK69OT8e4WRKIx/Yf/2k9Gw/SqUKooL+H3UX4Dcn4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AydQ/nKAAAA4QAAAA8AAAAAAAAA&#10;AAAAAAAAnwIAAGRycy9kb3ducmV2LnhtbFBLBQYAAAAABAAEAPcAAACWAwAAAAA=&#10;">
                  <v:imagedata r:id="rId74" o:title=""/>
                  <v:path arrowok="t"/>
                </v:shape>
                <w10:wrap anchorx="page"/>
                <w10:anchorlock/>
              </v:group>
            </w:pict>
          </mc:Fallback>
        </mc:AlternateContent>
      </w:r>
    </w:p>
    <w:p w:rsidR="00247375" w:rsidRPr="00AC09F9" w:rsidRDefault="00247375" w:rsidP="00084372">
      <w:r w:rsidRPr="00AC09F9">
        <w:rPr>
          <w:rtl/>
        </w:rPr>
        <w:t>بيئة العمل لها دور كبير في التأثير على الصحة النفسية والإنتاجية. بيئة عمل إيجابية تعزز رفاهية الموظفين وتزيد من إنتاجيتهم، بينما البيئة السلبية قد تؤدي إلى عكس ذلك. تشمل العوامل المؤثرة:</w:t>
      </w:r>
    </w:p>
    <w:p w:rsidR="00247375" w:rsidRPr="00AC09F9" w:rsidRDefault="00247375" w:rsidP="00084372">
      <w:r w:rsidRPr="00AC09F9">
        <w:rPr>
          <w:rtl/>
        </w:rPr>
        <w:t>- الدعم النفسي والاجتماعي: وجود مديرين داعمين وزملاء متعاونين يساعد على تحسين الحالة النفسية.</w:t>
      </w:r>
    </w:p>
    <w:p w:rsidR="00247375" w:rsidRPr="00AC09F9" w:rsidRDefault="00247375" w:rsidP="00084372">
      <w:r w:rsidRPr="00AC09F9">
        <w:rPr>
          <w:rtl/>
        </w:rPr>
        <w:t>- المرونة في العمل: تقليل الضغوط من خلال توفير خيارات مرنة للعمل، مثل العمل عن بُعد أو ساعات عمل مرنة.</w:t>
      </w:r>
    </w:p>
    <w:p w:rsidR="00247375" w:rsidRPr="00AC09F9" w:rsidRDefault="00247375" w:rsidP="00084372">
      <w:r w:rsidRPr="00AC09F9">
        <w:rPr>
          <w:rtl/>
        </w:rPr>
        <w:t>- الشعور بالتقدير: الموظفون الذين يشعرون بالتقدير والاعتراف بجهودهم يكونون أكثر حماسا</w:t>
      </w:r>
      <w:r>
        <w:rPr>
          <w:rFonts w:hint="cs"/>
          <w:rtl/>
        </w:rPr>
        <w:t>ً</w:t>
      </w:r>
      <w:r w:rsidRPr="00AC09F9">
        <w:rPr>
          <w:rtl/>
        </w:rPr>
        <w:t xml:space="preserve"> وإنتاجية.</w:t>
      </w:r>
    </w:p>
    <w:p w:rsidR="00247375" w:rsidRPr="00AC09F9" w:rsidRDefault="00084372" w:rsidP="00084372">
      <w:r w:rsidRPr="002A078C">
        <w:rPr>
          <w:rFonts w:ascii="Sakkal Majalla" w:hAnsi="Sakkal Majalla"/>
          <w:noProof/>
          <w:sz w:val="34"/>
        </w:rPr>
        <mc:AlternateContent>
          <mc:Choice Requires="wpg">
            <w:drawing>
              <wp:inline distT="0" distB="0" distL="0" distR="0" wp14:anchorId="1AB6EFBE" wp14:editId="2D557B7D">
                <wp:extent cx="5731510" cy="892088"/>
                <wp:effectExtent l="0" t="0" r="2540" b="22860"/>
                <wp:docPr id="3570078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5700786" name="مجموعة 47"/>
                        <wpg:cNvGrpSpPr/>
                        <wpg:grpSpPr>
                          <a:xfrm>
                            <a:off x="0" y="0"/>
                            <a:ext cx="5731510" cy="895351"/>
                            <a:chOff x="0" y="0"/>
                            <a:chExt cx="5878196" cy="918845"/>
                          </a:xfrm>
                        </wpg:grpSpPr>
                        <wpg:grpSp>
                          <wpg:cNvPr id="35700787" name="مجموعة 48"/>
                          <wpg:cNvGrpSpPr/>
                          <wpg:grpSpPr>
                            <a:xfrm>
                              <a:off x="0" y="0"/>
                              <a:ext cx="5878196" cy="918845"/>
                              <a:chOff x="0" y="0"/>
                              <a:chExt cx="6240348" cy="919070"/>
                            </a:xfrm>
                          </wpg:grpSpPr>
                          <wpg:grpSp>
                            <wpg:cNvPr id="35700788" name="مجموعة 49"/>
                            <wpg:cNvGrpSpPr/>
                            <wpg:grpSpPr>
                              <a:xfrm>
                                <a:off x="0" y="169208"/>
                                <a:ext cx="5433072" cy="580613"/>
                                <a:chOff x="0" y="169208"/>
                                <a:chExt cx="5433072" cy="580613"/>
                              </a:xfrm>
                            </wpg:grpSpPr>
                            <wps:wsp>
                              <wps:cNvPr id="3570078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70079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9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92"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996856">
                                  <w:rPr>
                                    <w:rFonts w:eastAsia="Calibri" w:hAnsi="Adobe Arabic" w:cs="Adobe Arabic"/>
                                    <w:b/>
                                    <w:bCs/>
                                    <w:color w:val="FFFFFF"/>
                                    <w:kern w:val="24"/>
                                    <w:sz w:val="36"/>
                                    <w:szCs w:val="36"/>
                                    <w:rtl/>
                                    <w:lang w:bidi="ar-EG"/>
                                  </w:rPr>
                                  <w:t>الإنتاجية كوسيلة لتعزيز الصحة النفسية</w:t>
                                </w:r>
                              </w:p>
                            </w:txbxContent>
                          </wps:txbx>
                          <wps:bodyPr wrap="square" rtlCol="1">
                            <a:spAutoFit/>
                          </wps:bodyPr>
                        </wps:wsp>
                      </wpg:grpSp>
                      <pic:pic xmlns:pic="http://schemas.openxmlformats.org/drawingml/2006/picture">
                        <pic:nvPicPr>
                          <pic:cNvPr id="35700793"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23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FbdK7TdAAAABQEAAA8AAABkcnMvZG93bnJl&#10;di54bWxMj0FLw0AQhe+C/2EZwZvdTbXFxmxKKeqpCG0F6W2bnSah2dmQ3Sbpv3f0opcHw3u89022&#10;HF0jeuxC7UlDMlEgkApvayo1fO7fHp5BhGjImsYTarhigGV+e5OZ1PqBttjvYim4hEJqNFQxtqmU&#10;oajQmTDxLRJ7J985E/nsSmk7M3C5a+RUqbl0piZeqEyL6wqL8+7iNLwPZlg9Jq/95nxaXw/72cfX&#10;JkGt7+/G1QuIiGP8C8MPPqNDzkxHfyEbRKOBH4m/yt5CTecgjhx6UjOQeSb/0+ff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">
                <v:group id="مجموعة 47" o:spid="_x0000_s123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uXEMvcoA&#10;AADhAAAADwAAAAAAAAAAAAAAAACqAgAAZHJzL2Rvd25yZXYueG1sUEsFBgAAAAAEAAQA+gAAAKED&#10;AAAAAA==&#10;">
                  <v:group id="مجموعة 48" o:spid="_x0000_s123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1j2pJsoA&#10;AADhAAAADwAAAAAAAAAAAAAAAACqAgAAZHJzL2Rvd25yZXYueG1sUEsFBgAAAAAEAAQA+gAAAKED&#10;AAAAAA==&#10;">
                    <v:group id="مجموعة 49" o:spid="_x0000_s123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6I9VMcAAADh&#10;AAAADwAAAAAAAAAAAAAAAACqAgAAZHJzL2Rvd25yZXYueG1sUEsFBgAAAAAEAAQA+gAAAJ4DAAAA&#10;AA==&#10;">
                      <v:shape id="شكل حر 50" o:spid="_x0000_s123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XmMgA&#10;AADhAAAADwAAAGRycy9kb3ducmV2LnhtbESPQWvCQBSE74L/YXlCb7prJWpT1yAFQaQHTSteH9nX&#10;JDT7NmS3Mf77bqHgcZiZb5hNNthG9NT52rGG+UyBIC6cqbnU8Pmxn65B+IBssHFMGu7kIduORxtM&#10;jbvxmfo8lCJC2KeooQqhTaX0RUUW/cy1xNH7cp3FEGVXStPhLcJtI5+VWkqLNceFClt6q6j4zn+s&#10;huUxuZ5OxT4554fFuydrLsYFrZ8mw+4VRKAhPML/7YPRsEhWSq3WL/D3KL4Buf0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OWZeYyAAAAOEAAAAPAAAAAAAAAAAAAAAAAJgCAABk&#10;cnMvZG93bnJldi54bWxQSwUGAAAAAAQABAD1AAAAjQ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3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2rNsYA&#10;AADhAAAADwAAAGRycy9kb3ducmV2LnhtbESPXWvCMBSG74X9h3AGuxFNNqkfnVFkY7BL7YbXx+Ys&#10;LWtOapPV+u+XC8HLl/eLZ70dXCN66kLtWcPzVIEgLr2p2Wr4/vqYLEGEiGyw8UwarhRgu3kYrTE3&#10;/sIH6otoRRrhkKOGKsY2lzKUFTkMU98SJ+/Hdw5jkp2VpsNLGneNfFFqLh3WnB4qbOmtovK3+HMa&#10;8Oz2x5OPPvQna9/HWTuMTab10+OwewURaYj38K39aTTMsoVSi1ViSESJBuTm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62rNsYAAADhAAAADwAAAAAAAAAAAAAAAACYAgAAZHJz&#10;L2Rvd25yZXYueG1sUEsFBgAAAAAEAAQA9QAAAIsDAAAAAA==&#10;" fillcolor="#a5a5a5 [2092]" stroked="f" strokeweight="1pt">
                        <v:stroke joinstyle="miter"/>
                      </v:roundrect>
                    </v:group>
                    <v:oval id="شكل بيضاوي 52" o:spid="_x0000_s123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0pPMkA&#10;AADhAAAADwAAAGRycy9kb3ducmV2LnhtbESPQWvCQBSE74X+h+UVvNVdU9Q2dRWxCAotaGx7fmSf&#10;STD7NmRXE/+9KxR6HGbmG2a26G0tLtT6yrGG0VCBIM6dqbjQ8H1YP7+C8AHZYO2YNFzJw2L++DDD&#10;1LiO93TJQiEihH2KGsoQmlRKn5dk0Q9dQxy9o2sthijbQpoWuwi3tUyUmkiLFceFEhtalZSfsrPV&#10;sDsdf66/20/1Vbgum3T2I0nMQevBU798BxGoD//hv/bGaHgZT5Wavo3g/ii+ATm/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i0pPMkAAADhAAAADwAAAAAAAAAAAAAAAACYAgAA&#10;ZHJzL2Rvd25yZXYueG1sUEsFBgAAAAAEAAQA9QAAAI4DAAAAAA==&#10;" filled="f" strokecolor="#168489" strokeweight="1pt">
                      <v:stroke joinstyle="miter"/>
                    </v:oval>
                  </v:group>
                  <v:shape id="مربع نص 41" o:spid="_x0000_s1239"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u+l8cA&#10;AADhAAAADwAAAGRycy9kb3ducmV2LnhtbESPQUsDMRSE70L/Q3gFbzZppVbXpqVUhR68tK73x+a5&#10;Wbp5WTbP7vbfG0HwOMzMN8x6O4ZWXahPTWQL85kBRVxF13Btofx4u3sElQTZYRuZLFwpwXYzuVlj&#10;4eLAR7qcpFYZwqlAC16kK7ROlaeAaRY74ux9xT6gZNnX2vU4ZHho9cKYBx2w4bzgsaO9p+p8+g4W&#10;RNxufi1fQzp8ju8vgzfVEktrb6fj7hmU0Cj/4b/2wVm4X66MWT0t4PdRfgN68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FrvpfHAAAA4QAAAA8AAAAAAAAAAAAAAAAAmAIAAGRy&#10;cy9kb3ducmV2LnhtbFBLBQYAAAAABAAEAPUAAACMAw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996856">
                            <w:rPr>
                              <w:rFonts w:eastAsia="Calibri" w:hAnsi="Adobe Arabic" w:cs="Adobe Arabic"/>
                              <w:b/>
                              <w:bCs/>
                              <w:color w:val="FFFFFF"/>
                              <w:kern w:val="24"/>
                              <w:sz w:val="36"/>
                              <w:szCs w:val="36"/>
                              <w:rtl/>
                              <w:lang w:bidi="ar-EG"/>
                            </w:rPr>
                            <w:t>الإنتاجية كوسيلة لتعزيز الصحة النفسية</w:t>
                          </w:r>
                        </w:p>
                      </w:txbxContent>
                    </v:textbox>
                  </v:shape>
                </v:group>
                <v:shape id="صورة 54" o:spid="_x0000_s124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atTVDKAAAA4QAAAA8AAABkcnMvZG93bnJldi54bWxEj0FLAzEUhO+C/yE8wZtNdNFt16ZFpYLQ&#10;U7sqHp+b5+7a5GVNYrv++0YQPA4z8w0zX47Oij2F2HvWcDlRIIgbb3puNTzXjxdTEDEhG7SeScMP&#10;RVguTk/mWBl/4A3tt6kVGcKxQg1dSkMlZWw6chgnfiDO3ocPDlOWoZUm4CHDnZVXSt1Ihz3nhQ4H&#10;euio2W2/nYZ1uH//nNWvtv7avK2mtihfdqu11udn490tiERj+g//tZ+MhuK6VKqcFfD7KL8BuTgC&#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AatTVDKAAAA4QAAAA8AAAAAAAAA&#10;AAAAAAAAnwIAAGRycy9kb3ducmV2LnhtbFBLBQYAAAAABAAEAPcAAACWAwAAAAA=&#10;">
                  <v:imagedata r:id="rId74" o:title=""/>
                  <v:path arrowok="t"/>
                </v:shape>
                <w10:wrap anchorx="page"/>
                <w10:anchorlock/>
              </v:group>
            </w:pict>
          </mc:Fallback>
        </mc:AlternateContent>
      </w:r>
    </w:p>
    <w:p w:rsidR="00247375" w:rsidRPr="00AC09F9" w:rsidRDefault="00247375" w:rsidP="00084372">
      <w:r w:rsidRPr="00AC09F9">
        <w:rPr>
          <w:rtl/>
        </w:rPr>
        <w:t>العلاقة بين الصحة النفسية والإنتاجية ليست أحادية الاتجاه. فكما تؤثر الصحة النفسية على الإنتاجية، يمكن للإنتاجية أيضا</w:t>
      </w:r>
      <w:r>
        <w:rPr>
          <w:rFonts w:hint="cs"/>
          <w:rtl/>
        </w:rPr>
        <w:t>ً</w:t>
      </w:r>
      <w:r w:rsidRPr="00AC09F9">
        <w:rPr>
          <w:rtl/>
        </w:rPr>
        <w:t xml:space="preserve"> أن تعزز الصحة النفسية من خلال:</w:t>
      </w:r>
    </w:p>
    <w:p w:rsidR="00247375" w:rsidRPr="00AC09F9" w:rsidRDefault="00247375" w:rsidP="00084372">
      <w:r w:rsidRPr="00AC09F9">
        <w:rPr>
          <w:rtl/>
        </w:rPr>
        <w:t>- تحقيق الإنجازات المهنية، مما يعزز الشعور بالرضا والثقة بالنفس.</w:t>
      </w:r>
    </w:p>
    <w:p w:rsidR="00247375" w:rsidRPr="00AC09F9" w:rsidRDefault="00247375" w:rsidP="00084372">
      <w:r w:rsidRPr="00AC09F9">
        <w:rPr>
          <w:rtl/>
        </w:rPr>
        <w:t>- التوازن بين الأداء المهني والحياة الشخصية، مما يقلل من التوتر ويحسن الحالة النفسية.</w:t>
      </w:r>
    </w:p>
    <w:p w:rsidR="00247375" w:rsidRPr="00AC09F9" w:rsidRDefault="00247375" w:rsidP="00084372">
      <w:r w:rsidRPr="00AC09F9">
        <w:rPr>
          <w:rtl/>
        </w:rPr>
        <w:t>خلاصة</w:t>
      </w:r>
      <w:r>
        <w:rPr>
          <w:rFonts w:hint="cs"/>
          <w:rtl/>
        </w:rPr>
        <w:t xml:space="preserve"> القول، </w:t>
      </w:r>
      <w:r w:rsidRPr="00AC09F9">
        <w:rPr>
          <w:rtl/>
        </w:rPr>
        <w:t>الصحة النفسية والإنتاجية في العمل هما جانبان متكاملان يؤثر كل منهما على الآخر. صحة نفسية جيدة تعني إنتاجية أعلى، بينما تؤدي الصحة النفسية الضعيفة إلى انخفاض الكفاءة وزيادة التكاليف على مستوى الفرد والمؤسسة. لذلك، من الضروري أن تستثمر المؤسسات في تعزيز الصحة النفسية للموظفين لضمان بيئة عمل أكثر نجاحا</w:t>
      </w:r>
      <w:r>
        <w:rPr>
          <w:rFonts w:hint="cs"/>
          <w:rtl/>
        </w:rPr>
        <w:t>ً</w:t>
      </w:r>
      <w:r w:rsidRPr="00AC09F9">
        <w:rPr>
          <w:rtl/>
        </w:rPr>
        <w:t xml:space="preserve"> وإبداعا</w:t>
      </w:r>
      <w:r>
        <w:rPr>
          <w:rFonts w:hint="cs"/>
          <w:rtl/>
        </w:rPr>
        <w:t>ً</w:t>
      </w:r>
      <w:r w:rsidRPr="00AC09F9">
        <w:rPr>
          <w:rtl/>
        </w:rPr>
        <w:t>.</w:t>
      </w:r>
    </w:p>
    <w:p w:rsidR="00247375" w:rsidRDefault="00084372" w:rsidP="00084372">
      <w:pPr>
        <w:rPr>
          <w:rtl/>
        </w:rPr>
      </w:pPr>
      <w:r w:rsidRPr="002A078C">
        <w:rPr>
          <w:rFonts w:ascii="Sakkal Majalla" w:hAnsi="Sakkal Majalla"/>
          <w:noProof/>
          <w:color w:val="002060"/>
          <w:sz w:val="34"/>
        </w:rPr>
        <w:lastRenderedPageBreak/>
        <mc:AlternateContent>
          <mc:Choice Requires="wpg">
            <w:drawing>
              <wp:inline distT="0" distB="0" distL="0" distR="0" wp14:anchorId="1360BA1E" wp14:editId="709DCBA0">
                <wp:extent cx="5731510" cy="895350"/>
                <wp:effectExtent l="0" t="0" r="21590" b="19050"/>
                <wp:docPr id="205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58"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59" name="مجموعة 39"/>
                        <wpg:cNvGrpSpPr/>
                        <wpg:grpSpPr>
                          <a:xfrm>
                            <a:off x="0" y="0"/>
                            <a:ext cx="5731510" cy="895350"/>
                            <a:chOff x="0" y="0"/>
                            <a:chExt cx="5878196" cy="918845"/>
                          </a:xfrm>
                        </wpg:grpSpPr>
                        <wpg:grpSp>
                          <wpg:cNvPr id="2060" name="مجموعة 40"/>
                          <wpg:cNvGrpSpPr/>
                          <wpg:grpSpPr>
                            <a:xfrm>
                              <a:off x="0" y="0"/>
                              <a:ext cx="5878196" cy="918845"/>
                              <a:chOff x="0" y="0"/>
                              <a:chExt cx="6240348" cy="919070"/>
                            </a:xfrm>
                          </wpg:grpSpPr>
                          <wpg:grpSp>
                            <wpg:cNvPr id="2061" name="مجموعة 41"/>
                            <wpg:cNvGrpSpPr/>
                            <wpg:grpSpPr>
                              <a:xfrm>
                                <a:off x="0" y="169208"/>
                                <a:ext cx="5433072" cy="580613"/>
                                <a:chOff x="0" y="169208"/>
                                <a:chExt cx="5433072" cy="580613"/>
                              </a:xfrm>
                            </wpg:grpSpPr>
                            <wps:wsp>
                              <wps:cNvPr id="206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63"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64"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65" name="مربع نص 41"/>
                          <wps:cNvSpPr txBox="1"/>
                          <wps:spPr>
                            <a:xfrm>
                              <a:off x="204484" y="256983"/>
                              <a:ext cx="4616071" cy="387740"/>
                            </a:xfrm>
                            <a:prstGeom prst="rect">
                              <a:avLst/>
                            </a:prstGeom>
                            <a:noFill/>
                          </wps:spPr>
                          <wps:txbx>
                            <w:txbxContent>
                              <w:p w:rsidR="005345A8" w:rsidRPr="00996856" w:rsidRDefault="005345A8" w:rsidP="00996856">
                                <w:pPr>
                                  <w:rPr>
                                    <w:rFonts w:eastAsia="Calibri" w:hAnsi="Adobe Arabic" w:cs="Adobe Arabic"/>
                                    <w:b/>
                                    <w:bCs/>
                                    <w:color w:val="FFFFFF"/>
                                    <w:kern w:val="24"/>
                                    <w:sz w:val="36"/>
                                    <w:szCs w:val="36"/>
                                    <w:lang w:bidi="ar-EG"/>
                                  </w:rPr>
                                </w:pPr>
                                <w:r w:rsidRPr="00996856">
                                  <w:rPr>
                                    <w:rFonts w:eastAsia="Calibri" w:hAnsi="Adobe Arabic" w:cs="Adobe Arabic"/>
                                    <w:b/>
                                    <w:bCs/>
                                    <w:color w:val="FFFFFF"/>
                                    <w:kern w:val="24"/>
                                    <w:sz w:val="36"/>
                                    <w:szCs w:val="36"/>
                                    <w:rtl/>
                                    <w:lang w:bidi="ar-EG"/>
                                  </w:rPr>
                                  <w:t>علامات الصحة النفسية السليمة في بيئة العمل</w:t>
                                </w:r>
                              </w:p>
                            </w:txbxContent>
                          </wps:txbx>
                          <wps:bodyPr wrap="square" rtlCol="1">
                            <a:spAutoFit/>
                          </wps:bodyPr>
                        </wps:wsp>
                      </wpg:grpSp>
                    </wpg:wgp>
                  </a:graphicData>
                </a:graphic>
              </wp:inline>
            </w:drawing>
          </mc:Choice>
          <mc:Fallback>
            <w:pict>
              <v:group id="_x0000_s1241"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">
                <v:shape id="صورة 38" o:spid="_x0000_s1242"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PCH43BAAAA3QAAAA8AAABkcnMvZG93bnJldi54bWxET02LwjAQvQv+hzDC3jRVUaQaRcQFL4va&#10;Lux1aMam2Ey6Tazdf785CB4f73uz620tOmp95VjBdJKAIC6crrhU8J1/jlcgfEDWWDsmBX/kYbcd&#10;DjaYavfkK3VZKEUMYZ+iAhNCk0rpC0MW/cQ1xJG7udZiiLAtpW7xGcNtLWdJspQWK44NBhs6GCru&#10;2cMqmB+7/jg/nL/8j2ny38zuK3+9KPUx6vdrEIH68Ba/3CetYJYs4tz4Jj4Buf0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PCH43BAAAA3QAAAA8AAAAAAAAAAAAAAAAAnwIA&#10;AGRycy9kb3ducmV2LnhtbFBLBQYAAAAABAAEAPcAAACNAwAAAAA=&#10;">
                  <v:imagedata r:id="rId67" o:title=""/>
                </v:shape>
                <v:group id="مجموعة 39" o:spid="_x0000_s124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HmS8scAAADdAAAADwAAAGRycy9kb3ducmV2LnhtbESPQWvCQBSE7wX/w/IK&#10;3ppNlJSaZhURKx5CoSqU3h7ZZxLMvg3ZbRL/fbdQ6HGYmW+YfDOZVgzUu8aygiSKQRCXVjdcKbic&#10;355eQDiPrLG1TAru5GCznj3kmGk78gcNJ1+JAGGXoYLa+y6T0pU1GXSR7YiDd7W9QR9kX0nd4xjg&#10;ppWLOH6WBhsOCzV2tKupvJ2+jYLDiON2meyH4nbd3b/O6ftnkZBS88dp+wrC0+T/w3/to1awiNMV&#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HmS8scAAADd&#10;AAAADwAAAAAAAAAAAAAAAACqAgAAZHJzL2Rvd25yZXYueG1sUEsFBgAAAAAEAAQA+gAAAJ4DAAAA&#10;AA==&#10;">
                  <v:group id="مجموعة 40" o:spid="_x0000_s124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y/x0sMAAADdAAAADwAAAGRycy9kb3ducmV2LnhtbERPy4rCMBTdC/MP4Qqz&#10;07QOilRTERmHWYjgA4bZXZrbBzY3pYlt/XuzEFweznu9GUwtOmpdZVlBPI1AEGdWV1wouF72kyUI&#10;55E11pZJwYMcbNKP0RoTbXs+UXf2hQgh7BJUUHrfJFK6rCSDbmob4sDltjXoA2wLqVvsQ7ip5SyK&#10;FtJgxaGhxIZ2JWW3890o+Omx337F393hlu8e/5f58e8Qk1Kf42G7AuFp8G/xy/2rFcyiRdgf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LL/HSwwAAAN0AAAAP&#10;AAAAAAAAAAAAAAAAAKoCAABkcnMvZG93bnJldi54bWxQSwUGAAAAAAQABAD6AAAAmgMAAAAA&#10;">
                    <v:group id="مجموعة 41" o:spid="_x0000_s124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RjVEnFAAAA3QAA&#10;AA8AAAAAAAAAAAAAAAAAqgIAAGRycy9kb3ducmV2LnhtbFBLBQYAAAAABAAEAPoAAACcAwAAAAA=&#10;">
                      <v:shape id="شكل حر 42" o:spid="_x0000_s124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fFe8QA&#10;AADdAAAADwAAAGRycy9kb3ducmV2LnhtbESPwW7CMBBE75X6D9ZW6q3YpAhQwKAKUZUDlwY+YBUv&#10;cSBep7GB8PcYCanH0cy80cyXvWvEhbpQe9YwHCgQxKU3NVca9rvvjymIEJENNp5Jw40CLBevL3PM&#10;jb/yL12KWIkE4ZCjBhtjm0sZSksOw8C3xMk7+M5hTLKrpOnwmuCukZlSY+mw5rRgsaWVpfJUnJ0G&#10;o0ZrN5r8TGj1t7XqODTx9Gm0fn/rv2YgIvXxP/xsb4yGTI0zeLxJT0A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YXxXvEAAAA3QAAAA8AAAAAAAAAAAAAAAAAmAIAAGRycy9k&#10;b3ducmV2LnhtbFBLBQYAAAAABAAEAPUAAACJAw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24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gUh8YA&#10;AADdAAAADwAAAGRycy9kb3ducmV2LnhtbESPQUvDQBSE74L/YXkFb+1uI0RJuw1RqIh6qK3Y6yP7&#10;TIK7b0N228R/7woFj8PMfMOsy8lZcaYhdJ41LBcKBHHtTceNho/Ddn4PIkRkg9YzafihAOXm+mqN&#10;hfEjv9N5HxuRIBwK1NDG2BdShrolh2Hhe+LkffnBYUxyaKQZcExwZ2WmVC4ddpwWWuzpsaX6e39y&#10;Gu5229MYnvLDy8OnfeuUPVbZK2t9M5uqFYhIU/wPX9rPRkOm8lv4e5OegN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egUh8YAAADdAAAADwAAAAAAAAAAAAAAAACYAgAAZHJz&#10;L2Rvd25yZXYueG1sUEsFBgAAAAAEAAQA9QAAAIsDAAAAAA==&#10;" fillcolor="#168489" stroked="f" strokeweight="1pt">
                        <v:stroke joinstyle="miter"/>
                      </v:roundrect>
                    </v:group>
                    <v:oval id="شكل بيضاوي 44" o:spid="_x0000_s124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2DmsQA&#10;AADdAAAADwAAAGRycy9kb3ducmV2LnhtbESP0WoCMRRE34X+Q7iFvmlWKSKrUaRQlIKI0Q+4bq6b&#10;1c3Nukl1/XtTKPg4zMwZZrboXC1u1IbKs4LhIANBXHhTcangsP/uT0CEiGyw9kwKHhRgMX/rzTA3&#10;/s47uulYigThkKMCG2OTSxkKSw7DwDfEyTv51mFMsi2lafGe4K6WoywbS4cVpwWLDX1ZKi761ynQ&#10;3V5vV6dS+o22P8fh2V/dbq3Ux3u3nIKI1MVX+L+9NgpG2fgT/t6kJyD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9g5rEAAAA3QAAAA8AAAAAAAAAAAAAAAAAmAIAAGRycy9k&#10;b3ducmV2LnhtbFBLBQYAAAAABAAEAPUAAACJAwAAAAA=&#10;" filled="f" strokecolor="#a5a5a5 [2092]" strokeweight="1pt">
                      <v:stroke joinstyle="miter"/>
                    </v:oval>
                  </v:group>
                  <v:shape id="مربع نص 41" o:spid="_x0000_s1249" type="#_x0000_t202" style="position:absolute;left:2044;top:2569;width:46161;height:38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ZOvMMA&#10;AADdAAAADwAAAGRycy9kb3ducmV2LnhtbESPQWsCMRSE74X+h/CE3mqioJStUcRa8OBFu70/Nq+b&#10;pZuXZfN0139vCgWPw8x8w6w2Y2jVlfrURLYwmxpQxFV0DdcWyq/P1zdQSZAdtpHJwo0SbNbPTyss&#10;XBz4RNez1CpDOBVowYt0hdap8hQwTWNHnL2f2AeULPtaux6HDA+tnhuz1AEbzgseO9p5qn7Pl2BB&#10;xG1nt3If0uF7PH4M3lQLLK19mYzbd1BCozzC/+2DszA3ywX8vclPQ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FZOvMMAAADdAAAADwAAAAAAAAAAAAAAAACYAgAAZHJzL2Rv&#10;d25yZXYueG1sUEsFBgAAAAAEAAQA9QAAAIgDAAAAAA==&#10;" filled="f" stroked="f">
                    <v:textbox style="mso-fit-shape-to-text:t">
                      <w:txbxContent>
                        <w:p w:rsidR="005345A8" w:rsidRPr="00996856" w:rsidRDefault="005345A8" w:rsidP="00996856">
                          <w:pPr>
                            <w:rPr>
                              <w:rFonts w:eastAsia="Calibri" w:hAnsi="Adobe Arabic" w:cs="Adobe Arabic"/>
                              <w:b/>
                              <w:bCs/>
                              <w:color w:val="FFFFFF"/>
                              <w:kern w:val="24"/>
                              <w:sz w:val="36"/>
                              <w:szCs w:val="36"/>
                              <w:lang w:bidi="ar-EG"/>
                            </w:rPr>
                          </w:pPr>
                          <w:r w:rsidRPr="00996856">
                            <w:rPr>
                              <w:rFonts w:eastAsia="Calibri" w:hAnsi="Adobe Arabic" w:cs="Adobe Arabic"/>
                              <w:b/>
                              <w:bCs/>
                              <w:color w:val="FFFFFF"/>
                              <w:kern w:val="24"/>
                              <w:sz w:val="36"/>
                              <w:szCs w:val="36"/>
                              <w:rtl/>
                              <w:lang w:bidi="ar-EG"/>
                            </w:rPr>
                            <w:t>علامات الصحة النفسية السليمة في بيئة العمل</w:t>
                          </w:r>
                        </w:p>
                      </w:txbxContent>
                    </v:textbox>
                  </v:shape>
                </v:group>
                <w10:wrap anchorx="page"/>
                <w10:anchorlock/>
              </v:group>
            </w:pict>
          </mc:Fallback>
        </mc:AlternateContent>
      </w:r>
    </w:p>
    <w:p w:rsidR="00247375" w:rsidRDefault="00247375" w:rsidP="00084372">
      <w:r w:rsidRPr="00AC09F9">
        <w:rPr>
          <w:rtl/>
        </w:rPr>
        <w:t xml:space="preserve">تنعكس الصحة النفسية السليمة في بيئة العمل على الأفراد والمؤسسة ككل من خلال مجموعة من العلامات والمؤشرات الإيجابية. هذه العلامات تظهر في سلوك الموظفين، جودة عملهم، ومستوى تفاعلهم مع زملائهم وبيئة العمل. </w:t>
      </w:r>
      <w:hyperlink r:id="rId76" w:history="1">
        <w:r w:rsidRPr="005345A8">
          <w:rPr>
            <w:rStyle w:val="Hyperlink"/>
            <w:rtl/>
          </w:rPr>
          <w:t>فيما يلي أهم علامات الصحة النفسية السليمة في بيئة العمل</w:t>
        </w:r>
      </w:hyperlink>
      <w:r w:rsidRPr="00AC09F9">
        <w:rPr>
          <w:rtl/>
        </w:rPr>
        <w:t>:</w:t>
      </w:r>
    </w:p>
    <w:p w:rsidR="00AD186B" w:rsidRDefault="00AD186B" w:rsidP="00AD186B">
      <w:pPr>
        <w:rPr>
          <w:rtl/>
        </w:rPr>
      </w:pPr>
      <w:r w:rsidRPr="00AD186B">
        <w:rPr>
          <w:noProof/>
        </w:rPr>
        <mc:AlternateContent>
          <mc:Choice Requires="wpg">
            <w:drawing>
              <wp:inline distT="0" distB="0" distL="0" distR="0" wp14:anchorId="3C8DECFF" wp14:editId="4D5C5370">
                <wp:extent cx="5915237" cy="3059691"/>
                <wp:effectExtent l="0" t="0" r="9525" b="0"/>
                <wp:docPr id="745445514" name="Group 49"/>
                <wp:cNvGraphicFramePr/>
                <a:graphic xmlns:a="http://schemas.openxmlformats.org/drawingml/2006/main">
                  <a:graphicData uri="http://schemas.microsoft.com/office/word/2010/wordprocessingGroup">
                    <wpg:wgp>
                      <wpg:cNvGrpSpPr/>
                      <wpg:grpSpPr>
                        <a:xfrm>
                          <a:off x="0" y="0"/>
                          <a:ext cx="5915237" cy="3059691"/>
                          <a:chOff x="0" y="0"/>
                          <a:chExt cx="5915237" cy="3059690"/>
                        </a:xfrm>
                      </wpg:grpSpPr>
                      <wpg:grpSp>
                        <wpg:cNvPr id="745445515" name="Group 745445515"/>
                        <wpg:cNvGrpSpPr/>
                        <wpg:grpSpPr>
                          <a:xfrm>
                            <a:off x="0" y="18549"/>
                            <a:ext cx="5915237" cy="3041141"/>
                            <a:chOff x="0" y="18549"/>
                            <a:chExt cx="5915237" cy="3041141"/>
                          </a:xfrm>
                        </wpg:grpSpPr>
                        <wpg:grpSp>
                          <wpg:cNvPr id="745445516" name="مجموعة 29"/>
                          <wpg:cNvGrpSpPr/>
                          <wpg:grpSpPr>
                            <a:xfrm>
                              <a:off x="4689687" y="1526589"/>
                              <a:ext cx="1191260" cy="1421320"/>
                              <a:chOff x="4689647" y="1526589"/>
                              <a:chExt cx="1484875" cy="1771811"/>
                            </a:xfrm>
                          </wpg:grpSpPr>
                          <wpg:grpSp>
                            <wpg:cNvPr id="745445517" name="مجموعة 30"/>
                            <wpg:cNvGrpSpPr/>
                            <wpg:grpSpPr>
                              <a:xfrm>
                                <a:off x="4732200" y="1526589"/>
                                <a:ext cx="1390650" cy="1771811"/>
                                <a:chOff x="4732200" y="1526589"/>
                                <a:chExt cx="1390650" cy="1771811"/>
                              </a:xfrm>
                            </wpg:grpSpPr>
                            <wps:wsp>
                              <wps:cNvPr id="745445518" name="شكل بيضاوي 64"/>
                              <wps:cNvSpPr/>
                              <wps:spPr>
                                <a:xfrm>
                                  <a:off x="5043448" y="1526589"/>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745445519" name="شكل حر: شكل 70"/>
                              <wps:cNvSpPr/>
                              <wps:spPr>
                                <a:xfrm>
                                  <a:off x="4732200" y="1910666"/>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745445520" name="مربع نص 25"/>
                            <wps:cNvSpPr txBox="1"/>
                            <wps:spPr>
                              <a:xfrm>
                                <a:off x="4689647" y="2419760"/>
                                <a:ext cx="1484875" cy="748051"/>
                              </a:xfrm>
                              <a:prstGeom prst="rect">
                                <a:avLst/>
                              </a:prstGeom>
                              <a:noFill/>
                            </wps:spPr>
                            <wps:txbx>
                              <w:txbxContent>
                                <w:p w:rsidR="005345A8" w:rsidRDefault="005345A8" w:rsidP="00AD186B">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انخفاض معدلات الغياب والتأخير</w:t>
                                  </w:r>
                                </w:p>
                              </w:txbxContent>
                            </wps:txbx>
                            <wps:bodyPr wrap="square" rtlCol="1">
                              <a:spAutoFit/>
                            </wps:bodyPr>
                          </wps:wsp>
                        </wpg:grpSp>
                        <wpg:grpSp>
                          <wpg:cNvPr id="745445521" name="مجموعة 7"/>
                          <wpg:cNvGrpSpPr/>
                          <wpg:grpSpPr>
                            <a:xfrm>
                              <a:off x="2328026" y="1526589"/>
                              <a:ext cx="1252220" cy="1421320"/>
                              <a:chOff x="2328007" y="1526589"/>
                              <a:chExt cx="1560862" cy="1771811"/>
                            </a:xfrm>
                          </wpg:grpSpPr>
                          <wpg:grpSp>
                            <wpg:cNvPr id="745445522" name="مجموعة 20"/>
                            <wpg:cNvGrpSpPr/>
                            <wpg:grpSpPr>
                              <a:xfrm>
                                <a:off x="2446007" y="1526589"/>
                                <a:ext cx="1390650" cy="1771811"/>
                                <a:chOff x="2446007" y="1526589"/>
                                <a:chExt cx="1390650" cy="1771811"/>
                              </a:xfrm>
                            </wpg:grpSpPr>
                            <wps:wsp>
                              <wps:cNvPr id="745445523" name="شكل بيضاوي 22"/>
                              <wps:cNvSpPr/>
                              <wps:spPr>
                                <a:xfrm>
                                  <a:off x="2757255" y="1526589"/>
                                  <a:ext cx="768154" cy="768154"/>
                                </a:xfrm>
                                <a:prstGeom prst="ellipse">
                                  <a:avLst/>
                                </a:prstGeom>
                                <a:solidFill>
                                  <a:srgbClr val="BFBFBF"/>
                                </a:solidFill>
                                <a:ln w="57150">
                                  <a:solidFill>
                                    <a:srgbClr val="BFBFBF"/>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745445524" name="شكل حر: شكل 23"/>
                              <wps:cNvSpPr/>
                              <wps:spPr>
                                <a:xfrm>
                                  <a:off x="2446007" y="1910666"/>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BFBFBF"/>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745445525" name="مربع نص 29"/>
                            <wps:cNvSpPr txBox="1"/>
                            <wps:spPr>
                              <a:xfrm>
                                <a:off x="2328007" y="2450144"/>
                                <a:ext cx="1560862" cy="748051"/>
                              </a:xfrm>
                              <a:prstGeom prst="rect">
                                <a:avLst/>
                              </a:prstGeom>
                              <a:noFill/>
                            </wps:spPr>
                            <wps:txbx>
                              <w:txbxContent>
                                <w:p w:rsidR="005345A8" w:rsidRDefault="005345A8" w:rsidP="00AD186B">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الشعور بالدافعية والابتكار</w:t>
                                  </w:r>
                                </w:p>
                              </w:txbxContent>
                            </wps:txbx>
                            <wps:bodyPr wrap="square" rtlCol="1">
                              <a:spAutoFit/>
                            </wps:bodyPr>
                          </wps:wsp>
                        </wpg:grpSp>
                        <wpg:grpSp>
                          <wpg:cNvPr id="745445526" name="مجموعة 93"/>
                          <wpg:cNvGrpSpPr/>
                          <wpg:grpSpPr>
                            <a:xfrm>
                              <a:off x="1215765" y="1526589"/>
                              <a:ext cx="1184275" cy="1533101"/>
                              <a:chOff x="1215755" y="1526589"/>
                              <a:chExt cx="1476179" cy="1911154"/>
                            </a:xfrm>
                          </wpg:grpSpPr>
                          <wpg:grpSp>
                            <wpg:cNvPr id="745445527" name="مجموعة 94"/>
                            <wpg:cNvGrpSpPr/>
                            <wpg:grpSpPr>
                              <a:xfrm>
                                <a:off x="1292281" y="1526589"/>
                                <a:ext cx="1390650" cy="1771811"/>
                                <a:chOff x="1292281" y="1526589"/>
                                <a:chExt cx="1390650" cy="1771811"/>
                              </a:xfrm>
                            </wpg:grpSpPr>
                            <wps:wsp>
                              <wps:cNvPr id="745445528" name="شكل بيضاوي 96"/>
                              <wps:cNvSpPr/>
                              <wps:spPr>
                                <a:xfrm>
                                  <a:off x="1603529" y="1526589"/>
                                  <a:ext cx="768154" cy="768154"/>
                                </a:xfrm>
                                <a:prstGeom prst="ellipse">
                                  <a:avLst/>
                                </a:prstGeom>
                                <a:solidFill>
                                  <a:srgbClr val="A0C9CA"/>
                                </a:solidFill>
                                <a:ln w="57150">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745445529" name="شكل حر: شكل 97"/>
                              <wps:cNvSpPr/>
                              <wps:spPr>
                                <a:xfrm>
                                  <a:off x="1292281" y="1910667"/>
                                  <a:ext cx="1390650" cy="1387733"/>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745445530" name="مربع نص 25"/>
                            <wps:cNvSpPr txBox="1"/>
                            <wps:spPr>
                              <a:xfrm>
                                <a:off x="1215755" y="2372267"/>
                                <a:ext cx="1476179" cy="1065476"/>
                              </a:xfrm>
                              <a:prstGeom prst="rect">
                                <a:avLst/>
                              </a:prstGeom>
                              <a:noFill/>
                            </wps:spPr>
                            <wps:txbx>
                              <w:txbxContent>
                                <w:p w:rsidR="005345A8" w:rsidRDefault="005345A8" w:rsidP="00AD186B">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الحفاظ على التوازن بين العمل والحياة الشخصية</w:t>
                                  </w:r>
                                </w:p>
                              </w:txbxContent>
                            </wps:txbx>
                            <wps:bodyPr wrap="square" rtlCol="1">
                              <a:spAutoFit/>
                            </wps:bodyPr>
                          </wps:wsp>
                        </wpg:grpSp>
                        <wpg:grpSp>
                          <wpg:cNvPr id="745445531" name="مجموعة 24"/>
                          <wpg:cNvGrpSpPr/>
                          <wpg:grpSpPr>
                            <a:xfrm>
                              <a:off x="3578298" y="1526589"/>
                              <a:ext cx="1115666" cy="1421318"/>
                              <a:chOff x="3578298" y="1526589"/>
                              <a:chExt cx="1390650" cy="1771811"/>
                            </a:xfrm>
                          </wpg:grpSpPr>
                          <wpg:grpSp>
                            <wpg:cNvPr id="745445532" name="مجموعة 25"/>
                            <wpg:cNvGrpSpPr/>
                            <wpg:grpSpPr>
                              <a:xfrm>
                                <a:off x="3578298" y="1526589"/>
                                <a:ext cx="1390650" cy="1771811"/>
                                <a:chOff x="3578298" y="1526589"/>
                                <a:chExt cx="1390650" cy="1771811"/>
                              </a:xfrm>
                            </wpg:grpSpPr>
                            <wps:wsp>
                              <wps:cNvPr id="745445533" name="شكل بيضاوي 27"/>
                              <wps:cNvSpPr/>
                              <wps:spPr>
                                <a:xfrm>
                                  <a:off x="3889546" y="1526589"/>
                                  <a:ext cx="768154" cy="768154"/>
                                </a:xfrm>
                                <a:prstGeom prst="ellipse">
                                  <a:avLst/>
                                </a:prstGeom>
                                <a:solidFill>
                                  <a:srgbClr val="FFD366"/>
                                </a:solidFill>
                                <a:ln w="57150">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745445534" name="شكل حر: شكل 28"/>
                              <wps:cNvSpPr/>
                              <wps:spPr>
                                <a:xfrm>
                                  <a:off x="3578298" y="1910666"/>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745445535" name="مربع نص 25"/>
                            <wps:cNvSpPr txBox="1"/>
                            <wps:spPr>
                              <a:xfrm>
                                <a:off x="3655326" y="2417321"/>
                                <a:ext cx="1299662" cy="748052"/>
                              </a:xfrm>
                              <a:prstGeom prst="rect">
                                <a:avLst/>
                              </a:prstGeom>
                            </wps:spPr>
                            <wps:txbx>
                              <w:txbxContent>
                                <w:p w:rsidR="005345A8" w:rsidRDefault="005345A8" w:rsidP="00AD186B">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اتخاذ القرارات بثقة ووضوح</w:t>
                                  </w:r>
                                </w:p>
                              </w:txbxContent>
                            </wps:txbx>
                            <wps:bodyPr wrap="square" rtlCol="1">
                              <a:spAutoFit/>
                            </wps:bodyPr>
                          </wps:wsp>
                        </wpg:grpSp>
                        <wpg:grpSp>
                          <wpg:cNvPr id="745445536" name="مجموعة 88"/>
                          <wpg:cNvGrpSpPr/>
                          <wpg:grpSpPr>
                            <a:xfrm>
                              <a:off x="0" y="1526589"/>
                              <a:ext cx="1378585" cy="1421325"/>
                              <a:chOff x="0" y="1526589"/>
                              <a:chExt cx="1718374" cy="1771811"/>
                            </a:xfrm>
                          </wpg:grpSpPr>
                          <wpg:grpSp>
                            <wpg:cNvPr id="745445537" name="مجموعة 89"/>
                            <wpg:cNvGrpSpPr/>
                            <wpg:grpSpPr>
                              <a:xfrm>
                                <a:off x="151522" y="1526589"/>
                                <a:ext cx="1390650" cy="1771811"/>
                                <a:chOff x="151522" y="1526589"/>
                                <a:chExt cx="1390650" cy="1771811"/>
                              </a:xfrm>
                            </wpg:grpSpPr>
                            <wps:wsp>
                              <wps:cNvPr id="745445538" name="شكل بيضاوي 91"/>
                              <wps:cNvSpPr/>
                              <wps:spPr>
                                <a:xfrm>
                                  <a:off x="462770" y="1526589"/>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745445539" name="شكل حر: شكل 92"/>
                              <wps:cNvSpPr/>
                              <wps:spPr>
                                <a:xfrm>
                                  <a:off x="151522" y="1910666"/>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745445540" name="مربع نص 29"/>
                            <wps:cNvSpPr txBox="1"/>
                            <wps:spPr>
                              <a:xfrm>
                                <a:off x="0" y="2451319"/>
                                <a:ext cx="1718374" cy="748048"/>
                              </a:xfrm>
                              <a:prstGeom prst="rect">
                                <a:avLst/>
                              </a:prstGeom>
                            </wps:spPr>
                            <wps:txbx>
                              <w:txbxContent>
                                <w:p w:rsidR="005345A8" w:rsidRDefault="005345A8" w:rsidP="00AD186B">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تقبل الملاحظات والتغذية الراجعة</w:t>
                                  </w:r>
                                </w:p>
                              </w:txbxContent>
                            </wps:txbx>
                            <wps:bodyPr wrap="square" rtlCol="1">
                              <a:spAutoFit/>
                            </wps:bodyPr>
                          </wps:wsp>
                        </wpg:grpSp>
                        <wpg:grpSp>
                          <wpg:cNvPr id="745445541" name="Group 745445541"/>
                          <wpg:cNvGrpSpPr/>
                          <wpg:grpSpPr>
                            <a:xfrm>
                              <a:off x="121560" y="18549"/>
                              <a:ext cx="5793677" cy="1421323"/>
                              <a:chOff x="121560" y="18549"/>
                              <a:chExt cx="5793677" cy="1421323"/>
                            </a:xfrm>
                          </wpg:grpSpPr>
                          <wpg:grpSp>
                            <wpg:cNvPr id="745445542" name="مجموعة 29"/>
                            <wpg:cNvGrpSpPr/>
                            <wpg:grpSpPr>
                              <a:xfrm>
                                <a:off x="4689687" y="18549"/>
                                <a:ext cx="1225550" cy="1421316"/>
                                <a:chOff x="4689646" y="18549"/>
                                <a:chExt cx="1527617" cy="1771811"/>
                              </a:xfrm>
                            </wpg:grpSpPr>
                            <wpg:grpSp>
                              <wpg:cNvPr id="745445543" name="مجموعة 30"/>
                              <wpg:cNvGrpSpPr/>
                              <wpg:grpSpPr>
                                <a:xfrm>
                                  <a:off x="4732198" y="18549"/>
                                  <a:ext cx="1390650" cy="1771811"/>
                                  <a:chOff x="4732198" y="18549"/>
                                  <a:chExt cx="1390650" cy="1771811"/>
                                </a:xfrm>
                              </wpg:grpSpPr>
                              <wps:wsp>
                                <wps:cNvPr id="745445544" name="شكل بيضاوي 64"/>
                                <wps:cNvSpPr/>
                                <wps:spPr>
                                  <a:xfrm>
                                    <a:off x="5043446" y="18549"/>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745445545" name="شكل حر: شكل 70"/>
                                <wps:cNvSpPr/>
                                <wps:spPr>
                                  <a:xfrm>
                                    <a:off x="4732198" y="402626"/>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745445546" name="مربع نص 25"/>
                              <wps:cNvSpPr txBox="1"/>
                              <wps:spPr>
                                <a:xfrm>
                                  <a:off x="4689646" y="984886"/>
                                  <a:ext cx="1527617" cy="748053"/>
                                </a:xfrm>
                                <a:prstGeom prst="rect">
                                  <a:avLst/>
                                </a:prstGeom>
                                <a:noFill/>
                              </wps:spPr>
                              <wps:txbx>
                                <w:txbxContent>
                                  <w:p w:rsidR="005345A8" w:rsidRDefault="005345A8" w:rsidP="00AD186B">
                                    <w:pPr>
                                      <w:bidi w:val="0"/>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القدرة على التعامل مع ضغوط العمل</w:t>
                                    </w:r>
                                  </w:p>
                                </w:txbxContent>
                              </wps:txbx>
                              <wps:bodyPr wrap="square" rtlCol="1">
                                <a:spAutoFit/>
                              </wps:bodyPr>
                            </wps:wsp>
                          </wpg:grpSp>
                          <wpg:grpSp>
                            <wpg:cNvPr id="745445547" name="مجموعة 7"/>
                            <wpg:cNvGrpSpPr/>
                            <wpg:grpSpPr>
                              <a:xfrm>
                                <a:off x="2422692" y="18549"/>
                                <a:ext cx="1115665" cy="1421322"/>
                                <a:chOff x="2422692" y="18549"/>
                                <a:chExt cx="1390650" cy="1771811"/>
                              </a:xfrm>
                            </wpg:grpSpPr>
                            <wpg:grpSp>
                              <wpg:cNvPr id="745445548" name="مجموعة 20"/>
                              <wpg:cNvGrpSpPr/>
                              <wpg:grpSpPr>
                                <a:xfrm>
                                  <a:off x="2422692" y="18549"/>
                                  <a:ext cx="1390650" cy="1771811"/>
                                  <a:chOff x="2422692" y="18549"/>
                                  <a:chExt cx="1390650" cy="1771811"/>
                                </a:xfrm>
                              </wpg:grpSpPr>
                              <wps:wsp>
                                <wps:cNvPr id="745445549" name="شكل بيضاوي 22"/>
                                <wps:cNvSpPr/>
                                <wps:spPr>
                                  <a:xfrm>
                                    <a:off x="2733940" y="18549"/>
                                    <a:ext cx="768154" cy="768154"/>
                                  </a:xfrm>
                                  <a:prstGeom prst="ellipse">
                                    <a:avLst/>
                                  </a:prstGeom>
                                  <a:solidFill>
                                    <a:srgbClr val="BFBFBF"/>
                                  </a:solidFill>
                                  <a:ln w="57150">
                                    <a:solidFill>
                                      <a:srgbClr val="BFBFBF"/>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745445550" name="شكل حر: شكل 23"/>
                                <wps:cNvSpPr/>
                                <wps:spPr>
                                  <a:xfrm>
                                    <a:off x="2422692" y="402626"/>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BFBFBF"/>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745445551" name="مربع نص 29"/>
                              <wps:cNvSpPr txBox="1"/>
                              <wps:spPr>
                                <a:xfrm>
                                  <a:off x="2431080" y="984881"/>
                                  <a:ext cx="1351112" cy="748050"/>
                                </a:xfrm>
                                <a:prstGeom prst="rect">
                                  <a:avLst/>
                                </a:prstGeom>
                                <a:noFill/>
                              </wps:spPr>
                              <wps:txbx>
                                <w:txbxContent>
                                  <w:p w:rsidR="005345A8" w:rsidRDefault="005345A8" w:rsidP="00AD186B">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التفاعل الإيجابي مع الزملاء</w:t>
                                    </w:r>
                                  </w:p>
                                </w:txbxContent>
                              </wps:txbx>
                              <wps:bodyPr wrap="square" rtlCol="1">
                                <a:spAutoFit/>
                              </wps:bodyPr>
                            </wps:wsp>
                          </wpg:grpSp>
                          <wpg:grpSp>
                            <wpg:cNvPr id="745445552" name="مجموعة 93"/>
                            <wpg:cNvGrpSpPr/>
                            <wpg:grpSpPr>
                              <a:xfrm>
                                <a:off x="1216170" y="18549"/>
                                <a:ext cx="1257935" cy="1421319"/>
                                <a:chOff x="1216159" y="18549"/>
                                <a:chExt cx="1567994" cy="1771811"/>
                              </a:xfrm>
                            </wpg:grpSpPr>
                            <wpg:grpSp>
                              <wpg:cNvPr id="745445553" name="مجموعة 94"/>
                              <wpg:cNvGrpSpPr/>
                              <wpg:grpSpPr>
                                <a:xfrm>
                                  <a:off x="1292181" y="18549"/>
                                  <a:ext cx="1390650" cy="1771811"/>
                                  <a:chOff x="1292181" y="18549"/>
                                  <a:chExt cx="1390650" cy="1771811"/>
                                </a:xfrm>
                              </wpg:grpSpPr>
                              <wps:wsp>
                                <wps:cNvPr id="745445554" name="شكل بيضاوي 96"/>
                                <wps:cNvSpPr/>
                                <wps:spPr>
                                  <a:xfrm>
                                    <a:off x="1603429" y="18549"/>
                                    <a:ext cx="768154" cy="768154"/>
                                  </a:xfrm>
                                  <a:prstGeom prst="ellipse">
                                    <a:avLst/>
                                  </a:prstGeom>
                                  <a:solidFill>
                                    <a:srgbClr val="A0C9CA"/>
                                  </a:solidFill>
                                  <a:ln w="57150">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745445555" name="شكل حر: شكل 97"/>
                                <wps:cNvSpPr/>
                                <wps:spPr>
                                  <a:xfrm>
                                    <a:off x="1292181" y="402627"/>
                                    <a:ext cx="1390650" cy="1387733"/>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745445556" name="مربع نص 25"/>
                              <wps:cNvSpPr txBox="1"/>
                              <wps:spPr>
                                <a:xfrm>
                                  <a:off x="1216159" y="1111528"/>
                                  <a:ext cx="1567994" cy="431416"/>
                                </a:xfrm>
                                <a:prstGeom prst="rect">
                                  <a:avLst/>
                                </a:prstGeom>
                                <a:noFill/>
                              </wps:spPr>
                              <wps:txbx>
                                <w:txbxContent>
                                  <w:p w:rsidR="005345A8" w:rsidRDefault="005345A8" w:rsidP="00AD186B">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الإنتاجية العالية</w:t>
                                    </w:r>
                                  </w:p>
                                </w:txbxContent>
                              </wps:txbx>
                              <wps:bodyPr wrap="square" rtlCol="1">
                                <a:spAutoFit/>
                              </wps:bodyPr>
                            </wps:wsp>
                          </wpg:grpSp>
                          <wpg:grpSp>
                            <wpg:cNvPr id="745445557" name="مجموعة 24"/>
                            <wpg:cNvGrpSpPr/>
                            <wpg:grpSpPr>
                              <a:xfrm>
                                <a:off x="3578296" y="18549"/>
                                <a:ext cx="1145192" cy="1421318"/>
                                <a:chOff x="3578297" y="18549"/>
                                <a:chExt cx="1427454" cy="1771811"/>
                              </a:xfrm>
                            </wpg:grpSpPr>
                            <wpg:grpSp>
                              <wpg:cNvPr id="745445558" name="مجموعة 25"/>
                              <wpg:cNvGrpSpPr/>
                              <wpg:grpSpPr>
                                <a:xfrm>
                                  <a:off x="3578297" y="18549"/>
                                  <a:ext cx="1390650" cy="1771811"/>
                                  <a:chOff x="3578297" y="18549"/>
                                  <a:chExt cx="1390650" cy="1771811"/>
                                </a:xfrm>
                              </wpg:grpSpPr>
                              <wps:wsp>
                                <wps:cNvPr id="745445559" name="شكل بيضاوي 27"/>
                                <wps:cNvSpPr/>
                                <wps:spPr>
                                  <a:xfrm>
                                    <a:off x="3889545" y="18549"/>
                                    <a:ext cx="768154" cy="768154"/>
                                  </a:xfrm>
                                  <a:prstGeom prst="ellipse">
                                    <a:avLst/>
                                  </a:prstGeom>
                                  <a:solidFill>
                                    <a:srgbClr val="FFD366"/>
                                  </a:solidFill>
                                  <a:ln w="57150">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745445560" name="شكل حر: شكل 28"/>
                                <wps:cNvSpPr/>
                                <wps:spPr>
                                  <a:xfrm>
                                    <a:off x="3578297" y="402626"/>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745445561" name="مربع نص 25"/>
                              <wps:cNvSpPr txBox="1"/>
                              <wps:spPr>
                                <a:xfrm>
                                  <a:off x="3603984" y="984885"/>
                                  <a:ext cx="1401767" cy="748052"/>
                                </a:xfrm>
                                <a:prstGeom prst="rect">
                                  <a:avLst/>
                                </a:prstGeom>
                              </wps:spPr>
                              <wps:txbx>
                                <w:txbxContent>
                                  <w:p w:rsidR="005345A8" w:rsidRDefault="005345A8" w:rsidP="00AD186B">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الشعور بالرضا الوظيفي</w:t>
                                    </w:r>
                                  </w:p>
                                </w:txbxContent>
                              </wps:txbx>
                              <wps:bodyPr wrap="square" rtlCol="1">
                                <a:spAutoFit/>
                              </wps:bodyPr>
                            </wps:wsp>
                          </wpg:grpSp>
                          <wpg:grpSp>
                            <wpg:cNvPr id="745445562" name="مجموعة 88"/>
                            <wpg:cNvGrpSpPr/>
                            <wpg:grpSpPr>
                              <a:xfrm>
                                <a:off x="121560" y="18549"/>
                                <a:ext cx="1127607" cy="1421323"/>
                                <a:chOff x="121560" y="18549"/>
                                <a:chExt cx="1405537" cy="1771812"/>
                              </a:xfrm>
                            </wpg:grpSpPr>
                            <wpg:grpSp>
                              <wpg:cNvPr id="745445563" name="مجموعة 89"/>
                              <wpg:cNvGrpSpPr/>
                              <wpg:grpSpPr>
                                <a:xfrm>
                                  <a:off x="121560" y="18549"/>
                                  <a:ext cx="1390650" cy="1771812"/>
                                  <a:chOff x="121560" y="18549"/>
                                  <a:chExt cx="1390650" cy="1771812"/>
                                </a:xfrm>
                              </wpg:grpSpPr>
                              <wps:wsp>
                                <wps:cNvPr id="745445564" name="شكل بيضاوي 91"/>
                                <wps:cNvSpPr/>
                                <wps:spPr>
                                  <a:xfrm>
                                    <a:off x="432808" y="18549"/>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745445565" name="شكل حر: شكل 92"/>
                                <wps:cNvSpPr/>
                                <wps:spPr>
                                  <a:xfrm>
                                    <a:off x="121560" y="402626"/>
                                    <a:ext cx="1390650" cy="1387735"/>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745445566" name="مربع نص 29"/>
                              <wps:cNvSpPr txBox="1"/>
                              <wps:spPr>
                                <a:xfrm>
                                  <a:off x="154613" y="984882"/>
                                  <a:ext cx="1372484" cy="748050"/>
                                </a:xfrm>
                                <a:prstGeom prst="rect">
                                  <a:avLst/>
                                </a:prstGeom>
                              </wps:spPr>
                              <wps:txbx>
                                <w:txbxContent>
                                  <w:p w:rsidR="005345A8" w:rsidRDefault="005345A8" w:rsidP="00AD186B">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التكيّف مع التغيرات</w:t>
                                    </w:r>
                                  </w:p>
                                </w:txbxContent>
                              </wps:txbx>
                              <wps:bodyPr wrap="square" rtlCol="1">
                                <a:spAutoFit/>
                              </wps:bodyPr>
                            </wps:wsp>
                          </wpg:grpSp>
                        </wpg:grpSp>
                      </wpg:grpSp>
                      <pic:pic xmlns:pic="http://schemas.openxmlformats.org/drawingml/2006/picture">
                        <pic:nvPicPr>
                          <pic:cNvPr id="745445567" name="Graphic 150" descr="Downward trend graph with solid fill"/>
                          <pic:cNvPicPr>
                            <a:picLocks noChangeAspect="1"/>
                          </pic:cNvPicPr>
                        </pic:nvPicPr>
                        <pic:blipFill>
                          <a:blip r:embed="rId77"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78"/>
                              </a:ext>
                            </a:extLst>
                          </a:blip>
                          <a:stretch>
                            <a:fillRect/>
                          </a:stretch>
                        </pic:blipFill>
                        <pic:spPr>
                          <a:xfrm>
                            <a:off x="5008695" y="1591278"/>
                            <a:ext cx="528824" cy="528824"/>
                          </a:xfrm>
                          <a:prstGeom prst="rect">
                            <a:avLst/>
                          </a:prstGeom>
                        </pic:spPr>
                      </pic:pic>
                      <pic:pic xmlns:pic="http://schemas.openxmlformats.org/drawingml/2006/picture">
                        <pic:nvPicPr>
                          <pic:cNvPr id="1088653184" name="Graphic 39" descr="Person with idea with solid fill"/>
                          <pic:cNvPicPr>
                            <a:picLocks noChangeAspect="1"/>
                          </pic:cNvPicPr>
                        </pic:nvPicPr>
                        <pic:blipFill>
                          <a:blip r:embed="rId79"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80"/>
                              </a:ext>
                            </a:extLst>
                          </a:blip>
                          <a:stretch>
                            <a:fillRect/>
                          </a:stretch>
                        </pic:blipFill>
                        <pic:spPr>
                          <a:xfrm>
                            <a:off x="434546" y="82177"/>
                            <a:ext cx="530808" cy="530806"/>
                          </a:xfrm>
                          <a:prstGeom prst="rect">
                            <a:avLst/>
                          </a:prstGeom>
                        </pic:spPr>
                      </pic:pic>
                      <pic:pic xmlns:pic="http://schemas.openxmlformats.org/drawingml/2006/picture">
                        <pic:nvPicPr>
                          <pic:cNvPr id="1088653185" name="Graphic 93" descr="Business Growth with solid fill"/>
                          <pic:cNvPicPr>
                            <a:picLocks noChangeAspect="1"/>
                          </pic:cNvPicPr>
                        </pic:nvPicPr>
                        <pic:blipFill>
                          <a:blip r:embed="rId81"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82"/>
                              </a:ext>
                            </a:extLst>
                          </a:blip>
                          <a:stretch>
                            <a:fillRect/>
                          </a:stretch>
                        </pic:blipFill>
                        <pic:spPr>
                          <a:xfrm>
                            <a:off x="1580503" y="112654"/>
                            <a:ext cx="486440" cy="486418"/>
                          </a:xfrm>
                          <a:prstGeom prst="rect">
                            <a:avLst/>
                          </a:prstGeom>
                        </pic:spPr>
                      </pic:pic>
                      <pic:pic xmlns:pic="http://schemas.openxmlformats.org/drawingml/2006/picture">
                        <pic:nvPicPr>
                          <pic:cNvPr id="1088653186" name="Graphic 8" descr="Brain in head with solid fill"/>
                          <pic:cNvPicPr>
                            <a:picLocks noChangeAspect="1"/>
                          </pic:cNvPicPr>
                        </pic:nvPicPr>
                        <pic:blipFill>
                          <a:blip r:embed="rId83"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84"/>
                              </a:ext>
                            </a:extLst>
                          </a:blip>
                          <a:stretch>
                            <a:fillRect/>
                          </a:stretch>
                        </pic:blipFill>
                        <pic:spPr>
                          <a:xfrm>
                            <a:off x="5021610" y="58034"/>
                            <a:ext cx="489094" cy="489087"/>
                          </a:xfrm>
                          <a:prstGeom prst="rect">
                            <a:avLst/>
                          </a:prstGeom>
                        </pic:spPr>
                      </pic:pic>
                      <pic:pic xmlns:pic="http://schemas.openxmlformats.org/drawingml/2006/picture">
                        <pic:nvPicPr>
                          <pic:cNvPr id="1088653187" name="Graphic 81" descr="Boardroom with solid fill"/>
                          <pic:cNvPicPr>
                            <a:picLocks noChangeAspect="1"/>
                          </pic:cNvPicPr>
                        </pic:nvPicPr>
                        <pic:blipFill>
                          <a:blip r:embed="rId85"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86"/>
                              </a:ext>
                            </a:extLst>
                          </a:blip>
                          <a:stretch>
                            <a:fillRect/>
                          </a:stretch>
                        </pic:blipFill>
                        <pic:spPr>
                          <a:xfrm>
                            <a:off x="2741486" y="42643"/>
                            <a:ext cx="534666" cy="534714"/>
                          </a:xfrm>
                          <a:prstGeom prst="roundRect">
                            <a:avLst/>
                          </a:prstGeom>
                        </pic:spPr>
                      </pic:pic>
                      <pic:pic xmlns:pic="http://schemas.openxmlformats.org/drawingml/2006/picture">
                        <pic:nvPicPr>
                          <pic:cNvPr id="1088653188" name="Graphic 73" descr="Checklist with solid fill"/>
                          <pic:cNvPicPr>
                            <a:picLocks noChangeAspect="1"/>
                          </pic:cNvPicPr>
                        </pic:nvPicPr>
                        <pic:blipFill>
                          <a:blip r:embed="rId87"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88"/>
                              </a:ext>
                            </a:extLst>
                          </a:blip>
                          <a:stretch>
                            <a:fillRect/>
                          </a:stretch>
                        </pic:blipFill>
                        <pic:spPr>
                          <a:xfrm>
                            <a:off x="3874114" y="1586201"/>
                            <a:ext cx="496996" cy="496975"/>
                          </a:xfrm>
                          <a:prstGeom prst="rect">
                            <a:avLst/>
                          </a:prstGeom>
                        </pic:spPr>
                      </pic:pic>
                      <pic:pic xmlns:pic="http://schemas.openxmlformats.org/drawingml/2006/picture">
                        <pic:nvPicPr>
                          <pic:cNvPr id="1088653189" name="Graphic 5" descr="Meeting with solid fill"/>
                          <pic:cNvPicPr>
                            <a:picLocks noChangeAspect="1"/>
                          </pic:cNvPicPr>
                        </pic:nvPicPr>
                        <pic:blipFill>
                          <a:blip r:embed="rId89"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90"/>
                              </a:ext>
                            </a:extLst>
                          </a:blip>
                          <a:stretch>
                            <a:fillRect/>
                          </a:stretch>
                        </pic:blipFill>
                        <pic:spPr>
                          <a:xfrm>
                            <a:off x="1562607" y="1555857"/>
                            <a:ext cx="540403" cy="540403"/>
                          </a:xfrm>
                          <a:prstGeom prst="rect">
                            <a:avLst/>
                          </a:prstGeom>
                        </pic:spPr>
                      </pic:pic>
                      <pic:pic xmlns:pic="http://schemas.openxmlformats.org/drawingml/2006/picture">
                        <pic:nvPicPr>
                          <pic:cNvPr id="1088653190" name="Graphic 1088653190" descr="Questions with solid fill"/>
                          <pic:cNvPicPr>
                            <a:picLocks noChangeAspect="1"/>
                          </pic:cNvPicPr>
                        </pic:nvPicPr>
                        <pic:blipFill>
                          <a:blip r:embed="rId91"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92"/>
                              </a:ext>
                            </a:extLst>
                          </a:blip>
                          <a:stretch>
                            <a:fillRect/>
                          </a:stretch>
                        </pic:blipFill>
                        <pic:spPr>
                          <a:xfrm>
                            <a:off x="2727661" y="1601870"/>
                            <a:ext cx="499178" cy="499178"/>
                          </a:xfrm>
                          <a:prstGeom prst="rect">
                            <a:avLst/>
                          </a:prstGeom>
                        </pic:spPr>
                      </pic:pic>
                      <pic:pic xmlns:pic="http://schemas.openxmlformats.org/drawingml/2006/picture">
                        <pic:nvPicPr>
                          <pic:cNvPr id="1088653191" name="Graphic 93" descr="Open book with solid fill"/>
                          <pic:cNvPicPr>
                            <a:picLocks noChangeAspect="1"/>
                          </pic:cNvPicPr>
                        </pic:nvPicPr>
                        <pic:blipFill>
                          <a:blip r:embed="rId93"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94"/>
                              </a:ext>
                            </a:extLst>
                          </a:blip>
                          <a:stretch>
                            <a:fillRect/>
                          </a:stretch>
                        </pic:blipFill>
                        <pic:spPr>
                          <a:xfrm>
                            <a:off x="431481" y="1580692"/>
                            <a:ext cx="482351" cy="482330"/>
                          </a:xfrm>
                          <a:prstGeom prst="rect">
                            <a:avLst/>
                          </a:prstGeom>
                        </pic:spPr>
                      </pic:pic>
                      <pic:pic xmlns:pic="http://schemas.openxmlformats.org/drawingml/2006/picture">
                        <pic:nvPicPr>
                          <pic:cNvPr id="1088653192" name="Graphic 21" descr="Group brainstorm with solid fill"/>
                          <pic:cNvPicPr>
                            <a:picLocks noChangeAspect="1"/>
                          </pic:cNvPicPr>
                        </pic:nvPicPr>
                        <pic:blipFill>
                          <a:blip r:embed="rId95"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96"/>
                              </a:ext>
                            </a:extLst>
                          </a:blip>
                          <a:stretch>
                            <a:fillRect/>
                          </a:stretch>
                        </pic:blipFill>
                        <pic:spPr>
                          <a:xfrm>
                            <a:off x="3861464" y="0"/>
                            <a:ext cx="565630" cy="565621"/>
                          </a:xfrm>
                          <a:prstGeom prst="rect">
                            <a:avLst/>
                          </a:prstGeom>
                        </pic:spPr>
                      </pic:pic>
                    </wpg:wgp>
                  </a:graphicData>
                </a:graphic>
              </wp:inline>
            </w:drawing>
          </mc:Choice>
          <mc:Fallback>
            <w:pict>
              <v:group id="Group 49" o:spid="_x0000_s1250" style="width:465.75pt;height:240.9pt;mso-position-horizontal-relative:char;mso-position-vertical-relative:line" coordsize="59152,305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">
                <v:group id="Group 745445515" o:spid="_x0000_s1251" style="position:absolute;top:185;width:59152;height:30411" coordorigin=",185" coordsize="59152,304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KJEdfHL&#10;AAAA4gAAAA8AAAAAAAAAAAAAAAAAqgIAAGRycy9kb3ducmV2LnhtbFBLBQYAAAAABAAEAPoAAACi&#10;AwAAAAA=&#10;">
                  <v:group id="مجموعة 29" o:spid="_x0000_s1252" style="position:absolute;left:46896;top:15265;width:11913;height:14214" coordorigin="46896,15265" coordsize="14848,177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FKW64bL&#10;AAAA4gAAAA8AAAAAAAAAAAAAAAAAqgIAAGRycy9kb3ducmV2LnhtbFBLBQYAAAAABAAEAPoAAACi&#10;AwAAAAA=&#10;">
                    <v:group id="مجموعة 30" o:spid="_x0000_s1253" style="position:absolute;left:47322;top:15265;width:13906;height:17719" coordorigin="47322,15265" coordsize="13906,177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D3aTh3L&#10;AAAA4gAAAA8AAAAAAAAAAAAAAAAAqgIAAGRycy9kb3ducmV2LnhtbFBLBQYAAAAABAAEAPoAAACi&#10;AwAAAAA=&#10;">
                      <v:oval id="شكل بيضاوي 64" o:spid="_x0000_s1254" style="position:absolute;left:50434;top:15265;width:7682;height:76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kcUA&#10;AADiAAAADwAAAGRycy9kb3ducmV2LnhtbERPTYvCMBC9C/6HMII3TSutlWoUd2FZb2L14HFoxrbY&#10;TEqT1frvNwfB4+N9b3aDacWDetdYVhDPIxDEpdUNVwou55/ZCoTzyBpby6TgRQ522/Fog7m2Tz7R&#10;o/CVCCHsclRQe9/lUrqyJoNubjviwN1sb9AH2FdS9/gM4aaViyhaSoMNh4YaO/quqbwXf0ZB4aLz&#10;76CPWXxYXsuveGGz09EqNZ0M+zUIT4P/iN/ug1aQJWmSpGkcNodL4Q7I7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qRxQAAAOIAAAAPAAAAAAAAAAAAAAAAAJgCAABkcnMv&#10;ZG93bnJldi54bWxQSwUGAAAAAAQABAD1AAAAigMAAAAA&#10;" fillcolor="#168489" strokecolor="#168489" strokeweight="4.5pt">
                        <v:stroke joinstyle="miter"/>
                      </v:oval>
                      <v:shape id="شكل حر: شكل 70" o:spid="_x0000_s1255" style="position:absolute;left:47322;top:19106;width:13906;height:13878;visibility:visible;mso-wrap-style:square;v-text-anchor:middle" coordsize="1390650,13877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X4DMsA&#10;AADiAAAADwAAAGRycy9kb3ducmV2LnhtbESPUUvDMBSF3wX/Q7iCby7daHXWZUMEcaBj2vkDLs21&#10;KTY3NYld7a83A8HHwznnO5zVZrSdGMiH1rGC+SwDQVw73XKj4P3weLUEESKyxs4xKfihAJv1+dkK&#10;S+2O/EZDFRuRIBxKVGBi7EspQ23IYpi5njh5H85bjEn6RmqPxwS3nVxk2bW02HJaMNjTg6H6s/q2&#10;CqadrczwtXiZpql+3evd89N+65W6vBjv70BEGuN/+K+91Qpu8iLPi2J+C6dL6Q7I9S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VZfgMywAAAOIAAAAPAAAAAAAAAAAAAAAAAJgC&#10;AABkcnMvZG93bnJldi54bWxQSwUGAAAAAAQABAD1AAAAkAM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54213;695325,552153;1193265,54213;1187800,0;1205582,1793;1390650,228864;1390650,1155954;1158870,1387734;231780,1387734;0,1155954;0,228864;185068,1793;202850,0" o:connectangles="0,0,0,0,0,0,0,0,0,0,0,0,0,0"/>
                      </v:shape>
                    </v:group>
                    <v:shape id="مربع نص 25" o:spid="_x0000_s1256" type="#_x0000_t202" style="position:absolute;left:46896;top:24197;width:14849;height:74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06TMcA&#10;AADiAAAADwAAAGRycy9kb3ducmV2LnhtbESPTWvCQBCG74X+h2UKvdWNktSSuorYFjz0Uo33ITtm&#10;g9nZkB1N/PfdQ6HHl/eLZ7WZfKduNMQ2sIH5LANFXAfbcmOgOn69vIGKgmyxC0wG7hRhs358WGFp&#10;w8g/dDtIo9IIxxINOJG+1DrWjjzGWeiJk3cOg0dJcmi0HXBM477Tiyx71R5bTg8Oe9o5qi+Hqzcg&#10;Yrfze/Xp4/40fX+MLqsLrIx5fpq276CEJvkP/7X31sAyL/K8KBYJIiElHND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hdOkzHAAAA4gAAAA8AAAAAAAAAAAAAAAAAmAIAAGRy&#10;cy9kb3ducmV2LnhtbFBLBQYAAAAABAAEAPUAAACMAwAAAAA=&#10;" filled="f" stroked="f">
                      <v:textbox style="mso-fit-shape-to-text:t">
                        <w:txbxContent>
                          <w:p w:rsidR="005345A8" w:rsidRDefault="005345A8" w:rsidP="00AD186B">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انخفاض معدلات الغياب والتأخير</w:t>
                            </w:r>
                          </w:p>
                        </w:txbxContent>
                      </v:textbox>
                    </v:shape>
                  </v:group>
                  <v:group id="مجموعة 7" o:spid="_x0000_s1257" style="position:absolute;left:23280;top:15265;width:12522;height:14214" coordorigin="23280,15265" coordsize="15608,177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BMTuU/L&#10;AAAA4gAAAA8AAAAAAAAAAAAAAAAAqgIAAGRycy9kb3ducmV2LnhtbFBLBQYAAAAABAAEAPoAAACi&#10;AwAAAAA=&#10;">
                    <v:group id="مجموعة 20" o:spid="_x0000_s1258" style="position:absolute;left:24460;top:15265;width:13906;height:17719" coordorigin="24460,15265" coordsize="13906,177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OPBJzjL&#10;AAAA4gAAAA8AAAAAAAAAAAAAAAAAqgIAAGRycy9kb3ducmV2LnhtbFBLBQYAAAAABAAEAPoAAACi&#10;AwAAAAA=&#10;">
                      <v:oval id="شكل بيضاوي 22" o:spid="_x0000_s1259" style="position:absolute;left:27572;top:15265;width:7682;height:76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f4xcoA&#10;AADiAAAADwAAAGRycy9kb3ducmV2LnhtbESPQWvCQBSE70L/w/IKvdVNY2Lb1FWKUFAEpamHHh/Z&#10;1ySYfRt2V43/3hUKHoeZ+YaZLQbTiRM531pW8DJOQBBXVrdcK9j/fD2/gfABWWNnmRRcyMNi/jCa&#10;YaHtmb/pVIZaRAj7AhU0IfSFlL5qyKAf2544en/WGQxRulpqh+cIN51Mk2QqDbYcFxrsadlQdSiP&#10;RkG5kRtO1+/dZO+Ov+tDaXfbpVXq6XH4/AARaAj38H97pRW8ZnmW5Xk6gduleAfk/Ao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RX+MXKAAAA4gAAAA8AAAAAAAAAAAAAAAAAmAIA&#10;AGRycy9kb3ducmV2LnhtbFBLBQYAAAAABAAEAPUAAACPAwAAAAA=&#10;" fillcolor="#bfbfbf" strokecolor="#bfbfbf" strokeweight="4.5pt">
                        <v:stroke joinstyle="miter"/>
                      </v:oval>
                      <v:shape id="شكل حر: شكل 23" o:spid="_x0000_s1260" style="position:absolute;left:24460;top:19106;width:13906;height:13878;visibility:visible;mso-wrap-style:square;v-text-anchor:middle" coordsize="1390650,13877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bfbfbf" strokeweight="1pt">
                        <v:stroke joinstyle="miter"/>
                        <v:path arrowok="t" o:connecttype="custom" o:connectlocs="202850,0;197385,54213;695325,552153;1193265,54213;1187800,0;1205582,1793;1390650,228864;1390650,1155954;1158870,1387734;231780,1387734;0,1155954;0,228864;185068,1793;202850,0" o:connectangles="0,0,0,0,0,0,0,0,0,0,0,0,0,0"/>
                      </v:shape>
                    </v:group>
                    <v:shape id="مربع نص 29" o:spid="_x0000_s1261" type="#_x0000_t202" style="position:absolute;left:23280;top:24501;width:15608;height:7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qZ1MgA&#10;AADiAAAADwAAAGRycy9kb3ducmV2LnhtbESPzWrDMBCE74W+g9hCb42cYLXFiRJCfyCHXpq698Xa&#10;WKbWyljb2Hn7qlDocZiZb5jNbg69OtOYusgWlosCFHETXcethfrj9e4RVBJkh31ksnChBLvt9dUG&#10;KxcnfqfzUVqVIZwqtOBFhkrr1HgKmBZxIM7eKY4BJcux1W7EKcNDr1dFca8DdpwXPA705Kn5On4H&#10;CyJuv7zULyEdPue358kXjcHa2tubeb8GJTTLf/ivfXAWHkpTlsasDPxeyndAb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oKpnUyAAAAOIAAAAPAAAAAAAAAAAAAAAAAJgCAABk&#10;cnMvZG93bnJldi54bWxQSwUGAAAAAAQABAD1AAAAjQMAAAAA&#10;" filled="f" stroked="f">
                      <v:textbox style="mso-fit-shape-to-text:t">
                        <w:txbxContent>
                          <w:p w:rsidR="005345A8" w:rsidRDefault="005345A8" w:rsidP="00AD186B">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الشعور بالدافعية والابتكار</w:t>
                            </w:r>
                          </w:p>
                        </w:txbxContent>
                      </v:textbox>
                    </v:shape>
                  </v:group>
                  <v:group id="مجموعة 93" o:spid="_x0000_s1262" style="position:absolute;left:12157;top:15265;width:11843;height:15331" coordorigin="12157,15265" coordsize="14761,191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Jz6ITvL&#10;AAAA4gAAAA8AAAAAAAAAAAAAAAAAqgIAAGRycy9kb3ducmV2LnhtbFBLBQYAAAAABAAEAPoAAACi&#10;AwAAAAA=&#10;">
                    <v:group id="مجموعة 94" o:spid="_x0000_s1263" style="position:absolute;left:12922;top:15265;width:13907;height:17719" coordorigin="12922,15265" coordsize="13906,177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PO2hKDL&#10;AAAA4gAAAA8AAAAAAAAAAAAAAAAAqgIAAGRycy9kb3ducmV2LnhtbFBLBQYAAAAABAAEAPoAAACi&#10;AwAAAAA=&#10;">
                      <v:oval id="شكل بيضاوي 96" o:spid="_x0000_s1264" style="position:absolute;left:16035;top:15265;width:7681;height:76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0cOccA&#10;AADiAAAADwAAAGRycy9kb3ducmV2LnhtbERPXWvCMBR9H/gfwhX2Mma60jqpRhGxIMJg07HnS3Nt&#10;is1N12S1/vvlYbDHw/lebUbbioF63zhW8DJLQBBXTjdcK/g8l88LED4ga2wdk4I7edisJw8rLLS7&#10;8QcNp1CLGMK+QAUmhK6Q0leGLPqZ64gjd3G9xRBhX0vd4y2G21amSTKXFhuODQY72hmqrqcfq+D9&#10;+y0jtou2SfelKY+DfeLjl1KP03G7BBFoDP/iP/dBK3jN8izL8zRujpfiHZD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aNHDnHAAAA4gAAAA8AAAAAAAAAAAAAAAAAmAIAAGRy&#10;cy9kb3ducmV2LnhtbFBLBQYAAAAABAAEAPUAAACMAwAAAAA=&#10;" fillcolor="#a0c9ca" strokecolor="#a0c9ca" strokeweight="4.5pt">
                        <v:stroke joinstyle="miter"/>
                      </v:oval>
                      <v:shape id="شكل حر: شكل 97" o:spid="_x0000_s1265" style="position:absolute;left:12922;top:19106;width:13907;height:13878;visibility:visible;mso-wrap-style:square;v-text-anchor:middle" coordsize="1390650,13877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kZccsA&#10;AADiAAAADwAAAGRycy9kb3ducmV2LnhtbESPQWvCQBSE7wX/w/IKvdVNJakaXUUKQg8VqimIt0f2&#10;mQ1m38bsVlN/fbcg9DjMzDfMfNnbRlyo87VjBS/DBARx6XTNlYKvYv08AeEDssbGMSn4IQ/LxeBh&#10;jrl2V97SZRcqESHsc1RgQmhzKX1pyKIfupY4ekfXWQxRdpXUHV4j3DZylCSv0mLNccFgS2+GytPu&#10;2yr43BbmXBeTcnNL1x+HJnB2Hu+VenrsVzMQgfrwH76337WCcZqlaZaNpvB3Kd4BufgF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BqRlxywAAAOIAAAAPAAAAAAAAAAAAAAAAAJgC&#10;AABkcnMvZG93bnJldi54bWxQSwUGAAAAAAQABAD1AAAAkAM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a0c9ca" strokeweight="1pt">
                        <v:stroke joinstyle="miter"/>
                        <v:path arrowok="t" o:connecttype="custom" o:connectlocs="202850,0;197385,54213;695325,552153;1193265,54213;1187800,0;1205582,1793;1390650,228864;1390650,1155953;1158870,1387733;231780,1387733;0,1155953;0,228864;185068,1793;202850,0" o:connectangles="0,0,0,0,0,0,0,0,0,0,0,0,0,0"/>
                      </v:shape>
                    </v:group>
                    <v:shape id="مربع نص 25" o:spid="_x0000_s1266" type="#_x0000_t202" style="position:absolute;left:12157;top:23722;width:14762;height:10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SskccA&#10;AADiAAAADwAAAGRycy9kb3ducmV2LnhtbESPTU/CQBCG7yb+h82YcJMt0iqpLISIJhy8gPU+6Q7d&#10;xu5s0x1o+ffuwcTjm/crz3o7+U5daYhtYAOLeQaKuA625cZA9fXxuAIVBdliF5gM3CjCdnN/t8bS&#10;hpGPdD1Jo9IIxxINOJG+1DrWjjzGeeiJk3cOg0dJcmi0HXBM477TT1n2rD22nB4c9vTmqP45XbwB&#10;Ebtb3Kp3Hw/f0+d+dFldYGXM7GHavYISmuQ//Nc+WAMveZHnRbFMEAkp4YDe/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2ErJHHAAAA4gAAAA8AAAAAAAAAAAAAAAAAmAIAAGRy&#10;cy9kb3ducmV2LnhtbFBLBQYAAAAABAAEAPUAAACMAwAAAAA=&#10;" filled="f" stroked="f">
                      <v:textbox style="mso-fit-shape-to-text:t">
                        <w:txbxContent>
                          <w:p w:rsidR="005345A8" w:rsidRDefault="005345A8" w:rsidP="00AD186B">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الحفاظ على التوازن بين العمل والحياة الشخصية</w:t>
                            </w:r>
                          </w:p>
                        </w:txbxContent>
                      </v:textbox>
                    </v:shape>
                  </v:group>
                  <v:group id="مجموعة 24" o:spid="_x0000_s1267" style="position:absolute;left:35782;top:15265;width:11157;height:14214" coordorigin="35782,15265" coordsize="13906,177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JbKL5LL&#10;AAAA4gAAAA8AAAAAAAAAAAAAAAAAqgIAAGRycy9kb3ducmV2LnhtbFBLBQYAAAAABAAEAPoAAACi&#10;AwAAAAA=&#10;">
                    <v:group id="مجموعة 25" o:spid="_x0000_s1268" style="position:absolute;left:35782;top:15265;width:13907;height:17719" coordorigin="35782,15265" coordsize="13906,177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GYYseXL&#10;AAAA4gAAAA8AAAAAAAAAAAAAAAAAqgIAAGRycy9kb3ducmV2LnhtbFBLBQYAAAAABAAEAPoAAACi&#10;AwAAAAA=&#10;">
                      <v:oval id="شكل بيضاوي 27" o:spid="_x0000_s1269" style="position:absolute;left:38895;top:15265;width:7682;height:76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0gscoA&#10;AADiAAAADwAAAGRycy9kb3ducmV2LnhtbESPS2vDMBCE74X8B7GBXkojp7bb4kQJIaXQQy95kFwX&#10;a/0g1kpYSuz++6pQyHGYmW+Y5Xo0nbhR71vLCuazBARxaXXLtYLj4fP5HYQPyBo7y6TghzysV5OH&#10;JRbaDryj2z7UIkLYF6igCcEVUvqyIYN+Zh1x9CrbGwxR9rXUPQ4Rbjr5kiSv0mDLcaFBR9uGysv+&#10;aiJFbs7jh//eWldVSRqG/HB6cko9TsfNAkSgMdzD/+0vreAty7Msz9MU/i7FOyBXv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8NILHKAAAA4gAAAA8AAAAAAAAAAAAAAAAAmAIA&#10;AGRycy9kb3ducmV2LnhtbFBLBQYAAAAABAAEAPUAAACPAwAAAAA=&#10;" fillcolor="#ffd366" strokecolor="#ffd366" strokeweight="4.5pt">
                        <v:stroke joinstyle="miter"/>
                      </v:oval>
                      <v:shape id="شكل حر: شكل 28" o:spid="_x0000_s1270" style="position:absolute;left:35782;top:19106;width:13907;height:13878;visibility:visible;mso-wrap-style:square;v-text-anchor:middle" coordsize="1390650,13877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aR98kA&#10;AADiAAAADwAAAGRycy9kb3ducmV2LnhtbESPQUvDQBSE7wX/w/IEL8VsqhurMduigrQXCW31/sg+&#10;s6HZtyG7tvHfu4LgcZiZb5hqPblenGgMnWcNiywHQdx403Gr4f3wen0PIkRkg71n0vBNAdari1mF&#10;pfFn3tFpH1uRIBxK1GBjHEopQ2PJYcj8QJy8Tz86jEmOrTQjnhPc9fImz++kw47TgsWBXiw1x/2X&#10;0/BsKL4di4fcztWCPsKu3jTzWuury+npEUSkKf6H/9pbo2GpCqWK4lbB76V0B+Tq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7aR98kAAADiAAAADwAAAAAAAAAAAAAAAACYAgAA&#10;ZHJzL2Rvd25yZXYueG1sUEsFBgAAAAAEAAQA9QAAAI4DA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ffd366" strokeweight="1pt">
                        <v:stroke joinstyle="miter"/>
                        <v:path arrowok="t" o:connecttype="custom" o:connectlocs="202850,0;197385,54213;695325,552153;1193265,54213;1187800,0;1205582,1793;1390650,228864;1390650,1155954;1158870,1387734;231780,1387734;0,1155954;0,228864;185068,1793;202850,0" o:connectangles="0,0,0,0,0,0,0,0,0,0,0,0,0,0"/>
                      </v:shape>
                    </v:group>
                    <v:shape id="مربع نص 25" o:spid="_x0000_s1271" type="#_x0000_t202" style="position:absolute;left:36553;top:24173;width:12996;height:7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MPCcgA&#10;AADiAAAADwAAAGRycy9kb3ducmV2LnhtbESPzU7DMBCE70i8g7VI3KhTiKEKdauKH6kHLpT0voqX&#10;OCJeR/HSpG+PkZA4jmbmG816O4denWhMXWQLy0UBiriJruPWQv3xerMClQTZYR+ZLJwpwXZzebHG&#10;ysWJ3+l0kFZlCKcKLXiRodI6NZ4CpkUciLP3GceAkuXYajfilOGh17dFca8DdpwXPA705Kn5OnwH&#10;CyJutzzXLyHtj/Pb8+SLxmBt7fXVvHsEJTTLf/ivvXcWHkpTlsbcGfi9lO+A3vw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t8w8JyAAAAOIAAAAPAAAAAAAAAAAAAAAAAJgCAABk&#10;cnMvZG93bnJldi54bWxQSwUGAAAAAAQABAD1AAAAjQMAAAAA&#10;" filled="f" stroked="f">
                      <v:textbox style="mso-fit-shape-to-text:t">
                        <w:txbxContent>
                          <w:p w:rsidR="005345A8" w:rsidRDefault="005345A8" w:rsidP="00AD186B">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اتخاذ القرارات بثقة ووضوح</w:t>
                            </w:r>
                          </w:p>
                        </w:txbxContent>
                      </v:textbox>
                    </v:shape>
                  </v:group>
                  <v:group id="مجموعة 88" o:spid="_x0000_s1272" style="position:absolute;top:15265;width:13785;height:14214" coordorigin=",15265" coordsize="17183,177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Bkjt+bL&#10;AAAA4gAAAA8AAAAAAAAAAAAAAAAAqgIAAGRycy9kb3ducmV2LnhtbFBLBQYAAAAABAAEAPoAAACi&#10;AwAAAAA=&#10;">
                    <v:group id="مجموعة 89" o:spid="_x0000_s1273" style="position:absolute;left:1515;top:15265;width:13906;height:17719" coordorigin="1515,15265" coordsize="13906,177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HZvEn3L&#10;AAAA4gAAAA8AAAAAAAAAAAAAAAAAqgIAAGRycy9kb3ducmV2LnhtbFBLBQYAAAAABAAEAPoAAACi&#10;AwAAAAA=&#10;">
                      <v:oval id="شكل بيضاوي 91" o:spid="_x0000_s1274" style="position:absolute;left:4627;top:15265;width:7682;height:76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q28cUA&#10;AADiAAAADwAAAGRycy9kb3ducmV2LnhtbERPTYvCMBC9L/gfwgje1rTaWqlGUUHWm1j3sMehGdti&#10;MylN1PrvN4eFPT7e93o7mFY8qXeNZQXxNAJBXFrdcKXg+3r8XIJwHllja5kUvMnBdjP6WGOu7Ysv&#10;9Cx8JUIIuxwV1N53uZSurMmgm9qOOHA32xv0AfaV1D2+Qrhp5SyKFtJgw6Ghxo4ONZX34mEUFC66&#10;fg36nMWnxU+5j2c2u5ytUpPxsFuB8DT4f/Gf+6QVZEmaJGk6D5vDpXAH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SrbxxQAAAOIAAAAPAAAAAAAAAAAAAAAAAJgCAABkcnMv&#10;ZG93bnJldi54bWxQSwUGAAAAAAQABAD1AAAAigMAAAAA&#10;" fillcolor="#168489" strokecolor="#168489" strokeweight="4.5pt">
                        <v:stroke joinstyle="miter"/>
                      </v:oval>
                      <v:shape id="شكل حر: شكل 92" o:spid="_x0000_s1275" style="position:absolute;left:1515;top:19106;width:13906;height:13878;visibility:visible;mso-wrap-style:square;v-text-anchor:middle" coordsize="1390650,13877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CkbMsA&#10;AADiAAAADwAAAGRycy9kb3ducmV2LnhtbESPUUvDMBSF3wX/Q7iCby51tk7rsiGCOHBjrvoDLs21&#10;KTY3NYld7a83guDj4ZzzHc5yPdpODORD61jB5SwDQVw73XKj4O318eIGRIjIGjvHpOCbAqxXpydL&#10;LLU78oGGKjYiQTiUqMDE2JdShtqQxTBzPXHy3p23GJP0jdQejwluOznPsmtpseW0YLCnB0P1R/Vl&#10;FUw7W5nhc76dpql+2evd89N+45U6Pxvv70BEGuN/+K+90QoWeZHnRXF1C7+X0h2Qqx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e0KRsywAAAOIAAAAPAAAAAAAAAAAAAAAAAJgC&#10;AABkcnMvZG93bnJldi54bWxQSwUGAAAAAAQABAD1AAAAkAM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54213;695325,552153;1193265,54213;1187800,0;1205582,1793;1390650,228864;1390650,1155954;1158870,1387734;231780,1387734;0,1155954;0,228864;185068,1793;202850,0" o:connectangles="0,0,0,0,0,0,0,0,0,0,0,0,0,0"/>
                      </v:shape>
                    </v:group>
                    <v:shape id="مربع نص 29" o:spid="_x0000_s1276" type="#_x0000_t202" style="position:absolute;top:24513;width:17183;height:7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Lf7McA&#10;AADiAAAADwAAAGRycy9kb3ducmV2LnhtbESPTWvCQBCG74X+h2UK3urGkrQSXUXaCh68aON9yI7Z&#10;0OxsyE5N/PfdQ6HHl/eLZ72dfKduNMQ2sIHFPANFXAfbcmOg+to/L0FFQbbYBSYDd4qw3Tw+rLG0&#10;YeQT3c7SqDTCsUQDTqQvtY61I49xHnri5F3D4FGSHBptBxzTuO/0S5a9ao8tpweHPb07qr/PP96A&#10;iN0t7tWnj4fLdPwYXVYXWBkze5p2K1BCk/yH/9oHa+AtL/K8KPIEkZASDujN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WC3+zHAAAA4gAAAA8AAAAAAAAAAAAAAAAAmAIAAGRy&#10;cy9kb3ducmV2LnhtbFBLBQYAAAAABAAEAPUAAACMAwAAAAA=&#10;" filled="f" stroked="f">
                      <v:textbox style="mso-fit-shape-to-text:t">
                        <w:txbxContent>
                          <w:p w:rsidR="005345A8" w:rsidRDefault="005345A8" w:rsidP="00AD186B">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تقبل الملاحظات والتغذية الراجعة</w:t>
                            </w:r>
                          </w:p>
                        </w:txbxContent>
                      </v:textbox>
                    </v:shape>
                  </v:group>
                  <v:group id="Group 745445541" o:spid="_x0000_s1277" style="position:absolute;left:1215;top:185;width:57937;height:14213" coordorigin="1215,185" coordsize="57936,14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M7MXO/L&#10;AAAA4gAAAA8AAAAAAAAAAAAAAAAAqgIAAGRycy9kb3ducmV2LnhtbFBLBQYAAAAABAAEAPoAAACi&#10;AwAAAAA=&#10;">
                    <v:group id="مجموعة 29" o:spid="_x0000_s1278" style="position:absolute;left:46896;top:185;width:12256;height:14213" coordorigin="46896,185" coordsize="15276,177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D4ewpjL&#10;AAAA4gAAAA8AAAAAAAAAAAAAAAAAqgIAAGRycy9kb3ducmV2LnhtbFBLBQYAAAAABAAEAPoAAACi&#10;AwAAAAA=&#10;">
                      <v:group id="مجموعة 30" o:spid="_x0000_s1279" style="position:absolute;left:47321;top:185;width:13907;height:17718" coordorigin="47321,185" coordsize="13906,177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FFSZwPL&#10;AAAA4gAAAA8AAAAAAAAAAAAAAAAAqgIAAGRycy9kb3ducmV2LnhtbFBLBQYAAAAABAAEAPoAAACi&#10;AwAAAAA=&#10;">
                        <v:oval id="شكل بيضاوي 64" o:spid="_x0000_s1280" style="position:absolute;left:50434;top:185;width:7682;height:76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HPicUA&#10;AADiAAAADwAAAGRycy9kb3ducmV2LnhtbERPTYvCMBS8L/gfwhO8rWml2qVrFBVEb2L14PHRvG3L&#10;Ni+liVr/vREED3MY5ouZL3vTiBt1rrasIB5HIIgLq2suFZxP2+8fEM4ja2wsk4IHOVguBl9zzLS9&#10;85FuuS9FKGGXoYLK+zaT0hUVGXRj2xIH7c92Bn2gXSl1h/dQbho5iaKZNFhzWKiwpU1FxX9+NQpy&#10;F512vT6k8X52KdbxxKbHg1VqNOxXvyA89f5jfqf3WkGaTJNkGgCvS+EOyM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Ac+JxQAAAOIAAAAPAAAAAAAAAAAAAAAAAJgCAABkcnMv&#10;ZG93bnJldi54bWxQSwUGAAAAAAQABAD1AAAAigMAAAAA&#10;" fillcolor="#168489" strokecolor="#168489" strokeweight="4.5pt">
                          <v:stroke joinstyle="miter"/>
                        </v:oval>
                        <v:shape id="شكل حر: شكل 70" o:spid="_x0000_s1281" style="position:absolute;left:47321;top:4026;width:13907;height:13877;visibility:visible;mso-wrap-style:square;v-text-anchor:middle" coordsize="1390650,13877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vdFMoA&#10;AADiAAAADwAAAGRycy9kb3ducmV2LnhtbESPUUvDMBSF34X9h3AHvrnU0arUZUMEcaBjWv0Bl+ba&#10;FJubmsSu9tcvg4GPh3POdzirzWg7MZAPrWMF14sMBHHtdMuNgs+Pp6s7ECEia+wck4I/CrBZzy5W&#10;WGp34HcaqtiIBOFQogITY19KGWpDFsPC9cTJ+3LeYkzSN1J7PCS47eQyy26kxZbTgsGeHg3V39Wv&#10;VTDtbGWGn+XrNE31217vXp73W6/U5Xx8uAcRaYz/4XN7qxXc5kWeF0VewOlSugNyfQQ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eb3RTKAAAA4gAAAA8AAAAAAAAAAAAAAAAAmAIA&#10;AGRycy9kb3ducmV2LnhtbFBLBQYAAAAABAAEAPUAAACPAw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54213;695325,552153;1193265,54213;1187800,0;1205582,1793;1390650,228864;1390650,1155954;1158870,1387734;231780,1387734;0,1155954;0,228864;185068,1793;202850,0" o:connectangles="0,0,0,0,0,0,0,0,0,0,0,0,0,0"/>
                        </v:shape>
                      </v:group>
                      <v:shape id="مربع نص 25" o:spid="_x0000_s1282" type="#_x0000_t202" style="position:absolute;left:46896;top:9848;width:15276;height:74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fiA8gA&#10;AADiAAAADwAAAGRycy9kb3ducmV2LnhtbESPQUvDQBSE70L/w/IEb3ZTSaqk3ZbSVujBizXeH9nX&#10;bDD7NmSfTfrvXUHwOMzMN8x6O/lOXWmIbWADi3kGirgOtuXGQPXx+vgCKgqyxS4wGbhRhO1mdrfG&#10;0oaR3+l6lkYlCMcSDTiRvtQ61o48xnnoiZN3CYNHSXJotB1wTHDf6acsW2qPLacFhz3tHdVf529v&#10;QMTuFrfq6OPpc3o7jC6rC6yMebifditQQpP8h//aJ2vgOS/yvCjyJfxeSndAb3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FJ+IDyAAAAOIAAAAPAAAAAAAAAAAAAAAAAJgCAABk&#10;cnMvZG93bnJldi54bWxQSwUGAAAAAAQABAD1AAAAjQMAAAAA&#10;" filled="f" stroked="f">
                        <v:textbox style="mso-fit-shape-to-text:t">
                          <w:txbxContent>
                            <w:p w:rsidR="005345A8" w:rsidRDefault="005345A8" w:rsidP="00AD186B">
                              <w:pPr>
                                <w:bidi w:val="0"/>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القدرة على التعامل مع ضغوط العمل</w:t>
                              </w:r>
                            </w:p>
                          </w:txbxContent>
                        </v:textbox>
                      </v:shape>
                    </v:group>
                    <v:group id="مجموعة 7" o:spid="_x0000_s1283" style="position:absolute;left:24226;top:185;width:11157;height:14213" coordorigin="24226,185" coordsize="13906,177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C5pYQDL&#10;AAAA4gAAAA8AAAAAAAAAAAAAAAAAqgIAAGRycy9kb3ducmV2LnhtbFBLBQYAAAAABAAEAPoAAACi&#10;AwAAAAA=&#10;">
                      <v:group id="مجموعة 20" o:spid="_x0000_s1284" style="position:absolute;left:24226;top:185;width:13907;height:17718" coordorigin="24226,185" coordsize="13906,177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29XLIAAAA&#10;4gAAAA8AAAAAAAAAAAAAAAAAqgIAAGRycy9kb3ducmV2LnhtbFBLBQYAAAAABAAEAPoAAACfAwAA&#10;AAA=&#10;">
                        <v:oval id="شكل بيضاوي 22" o:spid="_x0000_s1285" style="position:absolute;left:27339;top:185;width:7681;height:76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Aqj8oA&#10;AADiAAAADwAAAGRycy9kb3ducmV2LnhtbESPQWvCQBSE70L/w/IKvemmNmk1dZUiFCqCpdFDj4/s&#10;axLMvg27G03/vSsIHoeZ+YZZrAbTihM531hW8DxJQBCXVjdcKTjsP8czED4ga2wtk4J/8rBaPowW&#10;mGt75h86FaESEcI+RwV1CF0upS9rMugntiOO3p91BkOUrpLa4TnCTSunSfIqDTYcF2rsaF1TeSx6&#10;o6DYyi1PN/P25eD6382xsN+7tVXq6XH4eAcRaAj38K39pRW8pVmaZlk6h+uleAfk8gI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hgKo/KAAAA4gAAAA8AAAAAAAAAAAAAAAAAmAIA&#10;AGRycy9kb3ducmV2LnhtbFBLBQYAAAAABAAEAPUAAACPAwAAAAA=&#10;" fillcolor="#bfbfbf" strokecolor="#bfbfbf" strokeweight="4.5pt">
                          <v:stroke joinstyle="miter"/>
                        </v:oval>
                        <v:shape id="شكل حر: شكل 23" o:spid="_x0000_s1286" style="position:absolute;left:24226;top:4026;width:13907;height:13877;visibility:visible;mso-wrap-style:square;v-text-anchor:middle" coordsize="1390650,13877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ASxMsA&#10;AADiAAAADwAAAGRycy9kb3ducmV2LnhtbESPzWrCQBSF9wXfYbhCN0UnLYnV1FFKoFAqFjRKt5fM&#10;NUmbuRMyo4lv31kILg/nj2+5HkwjLtS52rKC52kEgriwuuZSwSH/mMxBOI+ssbFMCq7kYL0aPSwx&#10;1bbnHV32vhRhhF2KCirv21RKV1Rk0E1tSxy8k+0M+iC7UuoO+zBuGvkSRTNpsObwUGFLWUXF3/5s&#10;FPxcnxZf39vj+TebZTu7aPJ+c8qVehwP728gPA3+Hr61P7WC1ziJ4yRJAkRACjggV/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QgBLEywAAAOIAAAAPAAAAAAAAAAAAAAAAAJgC&#10;AABkcnMvZG93bnJldi54bWxQSwUGAAAAAAQABAD1AAAAkAM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bfbfbf" strokeweight="1pt">
                          <v:stroke joinstyle="miter"/>
                          <v:path arrowok="t" o:connecttype="custom" o:connectlocs="202850,0;197385,54213;695325,552153;1193265,54213;1187800,0;1205582,1793;1390650,228864;1390650,1155954;1158870,1387734;231780,1387734;0,1155954;0,228864;185068,1793;202850,0" o:connectangles="0,0,0,0,0,0,0,0,0,0,0,0,0,0"/>
                        </v:shape>
                      </v:group>
                      <v:shape id="مربع نص 29" o:spid="_x0000_s1287" type="#_x0000_t202" style="position:absolute;left:24310;top:9848;width:13511;height:74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fsqsgA&#10;AADiAAAADwAAAGRycy9kb3ducmV2LnhtbESPT0vEMBTE74LfITzBm5tWGpW62WXxD+zBi7v1/mie&#10;TbF5Kc1z2/32RhA8DjPzG2a9XcKgTjSlPrKFclWAIm6j67mz0Bxfbx5AJUF2OEQmC2dKsN1cXqyx&#10;dnHmdzodpFMZwqlGC15krLVOraeAaRVH4ux9ximgZDl12k04Z3gY9G1R3OmAPecFjyM9eWq/Dt/B&#10;gojblefmJaT9x/L2PPuiNdhYe3217B5BCS3yH/5r752F+8pUlTGmhN9L+Q7oz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PF+yqyAAAAOIAAAAPAAAAAAAAAAAAAAAAAJgCAABk&#10;cnMvZG93bnJldi54bWxQSwUGAAAAAAQABAD1AAAAjQMAAAAA&#10;" filled="f" stroked="f">
                        <v:textbox style="mso-fit-shape-to-text:t">
                          <w:txbxContent>
                            <w:p w:rsidR="005345A8" w:rsidRDefault="005345A8" w:rsidP="00AD186B">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التفاعل الإيجابي مع الزملاء</w:t>
                              </w:r>
                            </w:p>
                          </w:txbxContent>
                        </v:textbox>
                      </v:shape>
                    </v:group>
                    <v:group id="مجموعة 93" o:spid="_x0000_s1288" style="position:absolute;left:12161;top:185;width:12580;height:14213" coordorigin="12161,185" coordsize="15679,177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LvHVEXL&#10;AAAA4gAAAA8AAAAAAAAAAAAAAAAAqgIAAGRycy9kb3ducmV2LnhtbFBLBQYAAAAABAAEAPoAAACi&#10;AwAAAAA=&#10;">
                      <v:group id="مجموعة 94" o:spid="_x0000_s1289" style="position:absolute;left:12921;top:185;width:13907;height:17718" coordorigin="12921,185" coordsize="13906,177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NSL8d7L&#10;AAAA4gAAAA8AAAAAAAAAAAAAAAAAqgIAAGRycy9kb3ducmV2LnhtbFBLBQYAAAAABAAEAPoAAACi&#10;AwAAAAA=&#10;">
                        <v:oval id="شكل بيضاوي 96" o:spid="_x0000_s1290" style="position:absolute;left:16034;top:185;width:7681;height:76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8ZlQckA&#10;AADiAAAADwAAAGRycy9kb3ducmV2LnhtbESPUUvDMBSF3wX/Q7iCL8OljlRHXTZkWJDBYE7x+dJc&#10;m2Jz0zWx6/79Mhj4eDjnfIezWI2uFQP1ofGs4XGagSCuvGm41vD1WT7MQYSIbLD1TBpOFGC1vL1Z&#10;YGH8kT9o2MdaJAiHAjXYGLtCylBZchimviNO3o/vHcYk+1qaHo8J7lo5y7In6bDhtGCxo7Wl6nf/&#10;5zTsDltF7OZtM3srbbkZ3IQ331rf342vLyAijfE/fG2/Gw3PKlcqz3MFl0vpDsjlG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38ZlQckAAADiAAAADwAAAAAAAAAAAAAAAACYAgAA&#10;ZHJzL2Rvd25yZXYueG1sUEsFBgAAAAAEAAQA9QAAAI4DAAAAAA==&#10;" fillcolor="#a0c9ca" strokecolor="#a0c9ca" strokeweight="4.5pt">
                          <v:stroke joinstyle="miter"/>
                        </v:oval>
                        <v:shape id="شكل حر: شكل 97" o:spid="_x0000_s1291" style="position:absolute;left:12921;top:4026;width:13907;height:13877;visibility:visible;mso-wrap-style:square;v-text-anchor:middle" coordsize="1390650,13877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JgCcgA&#10;AADiAAAADwAAAGRycy9kb3ducmV2LnhtbERPXWvCMBR9H+w/hDvY25pOWpXOKCIIe5igdjD2dmnu&#10;mrLmpjZRO3+9EYSdt8P54swWg23FiXrfOFbwmqQgiCunG64VfJbrlykIH5A1to5JwR95WMwfH2ZY&#10;aHfmHZ32oRaxhH2BCkwIXSGlrwxZ9InriKP243qLIdK+lrrHcyy3rRyl6VhabDguGOxoZaj63R+t&#10;gu2uNIemnFabS7b++G4D54fJl1LPT8PyDUSgIfyb7+l3rWCS5VmWR8DtUrwDcn4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Y4mAJyAAAAOIAAAAPAAAAAAAAAAAAAAAAAJgCAABk&#10;cnMvZG93bnJldi54bWxQSwUGAAAAAAQABAD1AAAAjQM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a0c9ca" strokeweight="1pt">
                          <v:stroke joinstyle="miter"/>
                          <v:path arrowok="t" o:connecttype="custom" o:connectlocs="202850,0;197385,54213;695325,552153;1193265,54213;1187800,0;1205582,1793;1390650,228864;1390650,1155953;1158870,1387733;231780,1387733;0,1155953;0,228864;185068,1793;202850,0" o:connectangles="0,0,0,0,0,0,0,0,0,0,0,0,0,0"/>
                        </v:shape>
                      </v:group>
                      <v:shape id="مربع نص 25" o:spid="_x0000_s1292" type="#_x0000_t202" style="position:absolute;left:12161;top:11115;width:15680;height:43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503sgA&#10;AADiAAAADwAAAGRycy9kb3ducmV2LnhtbESPzWrDMBCE74W+g9hCb42cYqXFiRJCfyCHXpq698Xa&#10;WKbWyljb2Hn7qlDocZiZb5jNbg69OtOYusgWlosCFHETXcethfrj9e4RVBJkh31ksnChBLvt9dUG&#10;KxcnfqfzUVqVIZwqtOBFhkrr1HgKmBZxIM7eKY4BJcux1W7EKcNDr++LYqUDdpwXPA705Kn5On4H&#10;CyJuv7zULyEdPue358kXjcHa2tubeb8GJTTLf/ivfXAWHkpTlsaYFfxeyndAb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A/nTeyAAAAOIAAAAPAAAAAAAAAAAAAAAAAJgCAABk&#10;cnMvZG93bnJldi54bWxQSwUGAAAAAAQABAD1AAAAjQMAAAAA&#10;" filled="f" stroked="f">
                        <v:textbox style="mso-fit-shape-to-text:t">
                          <w:txbxContent>
                            <w:p w:rsidR="005345A8" w:rsidRDefault="005345A8" w:rsidP="00AD186B">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الإنتاجية العالية</w:t>
                              </w:r>
                            </w:p>
                          </w:txbxContent>
                        </v:textbox>
                      </v:shape>
                    </v:group>
                    <v:group id="مجموعة 24" o:spid="_x0000_s1293" style="position:absolute;left:35782;top:185;width:11452;height:14213" coordorigin="35782,185" coordsize="14274,177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Kuw993L&#10;AAAA4gAAAA8AAAAAAAAAAAAAAAAAqgIAAGRycy9kb3ducmV2LnhtbFBLBQYAAAAABAAEAPoAAACi&#10;AwAAAAA=&#10;">
                      <v:group id="مجموعة 25" o:spid="_x0000_s1294" style="position:absolute;left:35782;top:185;width:13907;height:17718" coordorigin="35782,185" coordsize="13906,177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ovY6/IAAAA&#10;4gAAAA8AAAAAAAAAAAAAAAAAqgIAAGRycy9kb3ducmV2LnhtbFBLBQYAAAAABAAEAPoAAACfAwAA&#10;AAA=&#10;">
                        <v:oval id="شكل بيضاوي 27" o:spid="_x0000_s1295" style="position:absolute;left:38895;top:185;width:7681;height:76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ry+8oA&#10;AADiAAAADwAAAGRycy9kb3ducmV2LnhtbESPT0sDMRTE74LfIbyCl2Kz6qbq2rSUFsFDL21Fr4/N&#10;2z908xI2aXf99kYoeBxm5jfMYjXaTlyoD61jDQ+zDARx6UzLtYbP4/v9C4gQkQ12jknDDwVYLW9v&#10;FlgYN/CeLodYiwThUKCGJkZfSBnKhiyGmfPEyatcbzEm2dfS9DgkuO3kY5bNpcWW00KDnjYNlafD&#10;2SaKXH+P27DbOF9V2VMc1PFr6rW+m4zrNxCRxvgfvrY/jIbnXOW5UuoV/i6lOyCXv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M68vvKAAAA4gAAAA8AAAAAAAAAAAAAAAAAmAIA&#10;AGRycy9kb3ducmV2LnhtbFBLBQYAAAAABAAEAPUAAACPAwAAAAA=&#10;" fillcolor="#ffd366" strokecolor="#ffd366" strokeweight="4.5pt">
                          <v:stroke joinstyle="miter"/>
                        </v:oval>
                        <v:shape id="شكل حر: شكل 28" o:spid="_x0000_s1296" style="position:absolute;left:35782;top:4026;width:13907;height:13877;visibility:visible;mso-wrap-style:square;v-text-anchor:middle" coordsize="1390650,13877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646cgA&#10;AADiAAAADwAAAGRycy9kb3ducmV2LnhtbESPzWrCQBSF94W+w3CFbsRMlERrzCi1UOymBG27v2Su&#10;mWDmTshMNX37zkLo8nD++MrdaDtxpcG3jhXMkxQEce10y42Cr8+32TMIH5A1do5JwS952G0fH0os&#10;tLvxka6n0Ig4wr5ABSaEvpDS14Ys+sT1xNE7u8FiiHJopB7wFsdtJxdpupQWW44PBnt6NVRfTj9W&#10;wV5T+Ljk69RMszl9+2N1qKeVUk+T8WUDItAY/sP39rtWsMryLMvzZYSISBEH5PY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HPrjpyAAAAOIAAAAPAAAAAAAAAAAAAAAAAJgCAABk&#10;cnMvZG93bnJldi54bWxQSwUGAAAAAAQABAD1AAAAjQM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ffd366" strokeweight="1pt">
                          <v:stroke joinstyle="miter"/>
                          <v:path arrowok="t" o:connecttype="custom" o:connectlocs="202850,0;197385,54213;695325,552153;1193265,54213;1187800,0;1205582,1793;1390650,228864;1390650,1155954;1158870,1387734;231780,1387734;0,1155954;0,228864;185068,1793;202850,0" o:connectangles="0,0,0,0,0,0,0,0,0,0,0,0,0,0"/>
                        </v:shape>
                      </v:group>
                      <v:shape id="مربع نص 25" o:spid="_x0000_s1297" type="#_x0000_t202" style="position:absolute;left:36039;top:9848;width:14018;height:74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smF8gA&#10;AADiAAAADwAAAGRycy9kb3ducmV2LnhtbESPQUvDQBSE74L/YXmCN7uJJFVit6XYCj14scb7I/vM&#10;BrNvQ/bZpP++WxA8DjPzDbPazL5XJxpjF9hAvshAETfBdtwaqD/fHp5BRUG22AcmA2eKsFnf3qyw&#10;smHiDzodpVUJwrFCA05kqLSOjSOPcREG4uR9h9GjJDm22o44Jbjv9WOWLbXHjtOCw4FeHTU/x19v&#10;QMRu83O99/HwNb/vJpc1JdbG3N/N2xdQQrP8h//aB2vgqSiLoiyXOVwvpTug1x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BeyYXyAAAAOIAAAAPAAAAAAAAAAAAAAAAAJgCAABk&#10;cnMvZG93bnJldi54bWxQSwUGAAAAAAQABAD1AAAAjQMAAAAA&#10;" filled="f" stroked="f">
                        <v:textbox style="mso-fit-shape-to-text:t">
                          <w:txbxContent>
                            <w:p w:rsidR="005345A8" w:rsidRDefault="005345A8" w:rsidP="00AD186B">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الشعور بالرضا الوظيفي</w:t>
                              </w:r>
                            </w:p>
                          </w:txbxContent>
                        </v:textbox>
                      </v:shape>
                    </v:group>
                    <v:group id="مجموعة 88" o:spid="_x0000_s1298" style="position:absolute;left:1215;top:185;width:11276;height:14213" coordorigin="1215,185" coordsize="14055,177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HWrnvjL&#10;AAAA4gAAAA8AAAAAAAAAAAAAAAAAqgIAAGRycy9kb3ducmV2LnhtbFBLBQYAAAAABAAEAPoAAACi&#10;AwAAAAA=&#10;">
                      <v:group id="مجموعة 89" o:spid="_x0000_s1299" style="position:absolute;left:1215;top:185;width:13907;height:17718" coordorigin="1215,185" coordsize="13906,177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BrnO2PL&#10;AAAA4gAAAA8AAAAAAAAAAAAAAAAAqgIAAGRycy9kb3ducmV2LnhtbFBLBQYAAAAABAAEAPoAAACi&#10;AwAAAAA=&#10;">
                        <v:oval id="شكل بيضاوي 91" o:spid="_x0000_s1300" style="position:absolute;left:4328;top:185;width:7681;height:76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ST6cgA&#10;AADiAAAADwAAAGRycy9kb3ducmV2LnhtbESPT2vCQBTE7wW/w/IEb3UTyZ+SuooKojcx9tDjI/ua&#10;hGbfhuyq8dt3C4LHYWZ+wyzXo+nEjQbXWlYQzyMQxJXVLdcKvi779w8QziNr7CyTggc5WK8mb0ss&#10;tL3zmW6lr0WAsCtQQeN9X0jpqoYMurntiYP3YweDPsihlnrAe4CbTi6iKJMGWw4LDfa0a6j6La9G&#10;Qemiy2HUpzw+Zt/VNl7Y/HyySs2m4+YThKfRv8LP9lEryJM0SdI0S+D/UrgDcvU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qtJPpyAAAAOIAAAAPAAAAAAAAAAAAAAAAAJgCAABk&#10;cnMvZG93bnJldi54bWxQSwUGAAAAAAQABAD1AAAAjQMAAAAA&#10;" fillcolor="#168489" strokecolor="#168489" strokeweight="4.5pt">
                          <v:stroke joinstyle="miter"/>
                        </v:oval>
                        <v:shape id="شكل حر: شكل 92" o:spid="_x0000_s1301" style="position:absolute;left:1215;top:4026;width:13907;height:13877;visibility:visible;mso-wrap-style:square;v-text-anchor:middle" coordsize="1390650,13877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6BdMoA&#10;AADiAAAADwAAAGRycy9kb3ducmV2LnhtbESPUUvDMBSF3wX/Q7iCb1vqaDepy4YI4kDHXPUHXJpr&#10;U2xuahK72l+/CIKPh3POdzjr7Wg7MZAPrWMFN/MMBHHtdMuNgve3x9ktiBCRNXaOScEPBdhuLi/W&#10;WGp34iMNVWxEgnAoUYGJsS+lDLUhi2HueuLkfThvMSbpG6k9nhLcdnKRZUtpseW0YLCnB0P1Z/Vt&#10;FUx7W5nha/EyTVP9etD756fDzit1fTXe34GINMb/8F97pxWs8iLPi2JZwO+ldAfk5gw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wugXTKAAAA4gAAAA8AAAAAAAAAAAAAAAAAmAIA&#10;AGRycy9kb3ducmV2LnhtbFBLBQYAAAAABAAEAPUAAACPAw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54213;695325,552153;1193265,54213;1187800,0;1205582,1793;1390650,228864;1390650,1155955;1158870,1387735;231780,1387735;0,1155955;0,228864;185068,1793;202850,0" o:connectangles="0,0,0,0,0,0,0,0,0,0,0,0,0,0"/>
                        </v:shape>
                      </v:group>
                      <v:shape id="مربع نص 29" o:spid="_x0000_s1302" type="#_x0000_t202" style="position:absolute;left:1546;top:9848;width:13724;height:74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K+Y8gA&#10;AADiAAAADwAAAGRycy9kb3ducmV2LnhtbESPQUvDQBSE74L/YXmCN7upJFFit6XYCj14scb7I/vM&#10;BrNvQ/bZpP++WxA8DjPzDbPazL5XJxpjF9jAcpGBIm6C7bg1UH++PTyDioJssQ9MBs4UYbO+vVlh&#10;ZcPEH3Q6SqsShGOFBpzIUGkdG0ce4yIMxMn7DqNHSXJstR1xSnDf68csK7XHjtOCw4FeHTU/x19v&#10;QMRul+d67+Pha37fTS5rCqyNub+bty+ghGb5D/+1D9bAU17keVGUJVwvpTug1x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Okr5jyAAAAOIAAAAPAAAAAAAAAAAAAAAAAJgCAABk&#10;cnMvZG93bnJldi54bWxQSwUGAAAAAAQABAD1AAAAjQMAAAAA&#10;" filled="f" stroked="f">
                        <v:textbox style="mso-fit-shape-to-text:t">
                          <w:txbxContent>
                            <w:p w:rsidR="005345A8" w:rsidRDefault="005345A8" w:rsidP="00AD186B">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التكيّف مع التغيرات</w:t>
                              </w:r>
                            </w:p>
                          </w:txbxContent>
                        </v:textbox>
                      </v:shape>
                    </v:group>
                  </v:group>
                </v:group>
                <v:shape id="Graphic 150" o:spid="_x0000_s1303" type="#_x0000_t75" alt="Downward trend graph with solid fill" style="position:absolute;left:50086;top:15912;width:5289;height:52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mz/53JAAAA4gAAAA8AAABkcnMvZG93bnJldi54bWxEj0FrwkAUhO9C/8PyCl6kbgxJlNRVikWo&#10;vZm292f2mQSzb0N2a+K/7woFj8PMfMOst6NpxZV611hWsJhHIIhLqxuuFHx/7V9WIJxH1thaJgU3&#10;crDdPE3WmGs78JGuha9EgLDLUUHtfZdL6cqaDLq57YiDd7a9QR9kX0nd4xDgppVxFGXSYMNhocaO&#10;djWVl+LXKIhK52bvsvg8ZT+HY7sf4ss5jZWaPo9vryA8jf4R/m9/aAXLJE2SNM2WcL8U7oDc/AE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bP/nckAAADiAAAADwAAAAAAAAAA&#10;AAAAAACfAgAAZHJzL2Rvd25yZXYueG1sUEsFBgAAAAAEAAQA9wAAAJUDAAAAAA==&#10;">
                  <v:imagedata r:id="rId97" o:title="Downward trend graph with solid fill"/>
                  <v:path arrowok="t"/>
                </v:shape>
                <v:shape id="Graphic 39" o:spid="_x0000_s1304" type="#_x0000_t75" alt="Person with idea with solid fill" style="position:absolute;left:4345;top:821;width:5308;height:53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CVAxHIAAAA4wAAAA8AAABkcnMvZG93bnJldi54bWxET0trwkAQvhf8D8sIvZS6a60SoquIEuyt&#10;vigeh+yYBLOzIbtq6q/vFgo9zvee2aKztbhR6yvHGoYDBYI4d6biQsPxkL0mIHxANlg7Jg3f5GEx&#10;7z3NMDXuzju67UMhYgj7FDWUITSplD4vyaIfuIY4cmfXWgzxbAtpWrzHcFvLN6Um0mLFsaHEhlYl&#10;5Zf91WrYHr6OjVo+XrLHp82qlR2tL6eN1s/9bjkFEagL/+I/94eJ81WSTMajYfIOvz9FAOT8B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AlQMRyAAAAOMAAAAPAAAAAAAAAAAA&#10;AAAAAJ8CAABkcnMvZG93bnJldi54bWxQSwUGAAAAAAQABAD3AAAAlAMAAAAA&#10;">
                  <v:imagedata r:id="rId98" o:title="Person with idea with solid fill"/>
                  <v:path arrowok="t"/>
                </v:shape>
                <v:shape id="Graphic 93" o:spid="_x0000_s1305" type="#_x0000_t75" alt="Business Growth with solid fill" style="position:absolute;left:15805;top:1126;width:4864;height:48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p5/UHHAAAA4wAAAA8AAABkcnMvZG93bnJldi54bWxET81qwkAQvgt9h2UK3nRjiyFNXaUECwYU&#10;jO2ltyE7TYLZ2ZBdNb69Kwge5/ufxWowrThT7xrLCmbTCARxaXXDlYLfn+9JAsJ5ZI2tZVJwJQer&#10;5ctogam2Fy7ofPCVCCHsUlRQe9+lUrqyJoNuajviwP3b3qAPZ19J3eMlhJtWvkVRLA02HBpq7Cir&#10;qTweTkYB7/Jt/hHbLG/+sjVVhTvSvlRq/Dp8fYLwNPin+OHe6DA/SpJ4/j5L5nD/KQAglz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p5/UHHAAAA4wAAAA8AAAAAAAAAAAAA&#10;AAAAnwIAAGRycy9kb3ducmV2LnhtbFBLBQYAAAAABAAEAPcAAACTAwAAAAA=&#10;">
                  <v:imagedata r:id="rId99" o:title="Business Growth with solid fill"/>
                  <v:path arrowok="t"/>
                </v:shape>
                <v:shape id="Graphic 8" o:spid="_x0000_s1306" type="#_x0000_t75" alt="Brain in head with solid fill" style="position:absolute;left:50216;top:580;width:4891;height:48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5t0bnIAAAA4wAAAA8AAABkcnMvZG93bnJldi54bWxET19rwjAQfx/sO4Qb+DI0ccNSqlHGQBDE&#10;DZ2Ij2dzNmXNpTRRu2+/DIQ93u//zRa9a8SVulB71jAeKRDEpTc1Vxr2X8thDiJEZIONZ9LwQwEW&#10;88eHGRbG33hL112sRArhUKAGG2NbSBlKSw7DyLfEiTv7zmFMZ1dJ0+EthbtGviiVSYc1pwaLLb1b&#10;Kr93F6eBPw/2eN5mtl9PXHt6Xka1+thoPXjq36YgIvXxX3x3r0yar/I8m7yO8wz+fkoAyPkv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bdG5yAAAAOMAAAAPAAAAAAAAAAAA&#10;AAAAAJ8CAABkcnMvZG93bnJldi54bWxQSwUGAAAAAAQABAD3AAAAlAMAAAAA&#10;">
                  <v:imagedata r:id="rId100" o:title="Brain in head with solid fill"/>
                  <v:path arrowok="t"/>
                </v:shape>
                <v:shape id="Graphic 81" o:spid="_x0000_s1307" type="#_x0000_t75" alt="Boardroom with solid fill" style="position:absolute;left:27414;top:426;width:5347;height:53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r3s7vIAAAA4wAAAA8AAABkcnMvZG93bnJldi54bWxET19rwjAQfxf8DuGEvWlax1ypRhmygUyG&#10;rAri29mcbbG5lCaz3bdfBoKP9/t/i1VvanGj1lWWFcSTCARxbnXFhYLD/mOcgHAeWWNtmRT8koPV&#10;cjhYYKptx990y3whQgi7FBWU3jeplC4vyaCb2IY4cBfbGvThbAupW+xCuKnlNIpm0mDFoaHEhtYl&#10;5dfsxyg4vm8/3SnGr6zvprjennfFxkqlnkb92xyEp94/xHf3Rof5UZLMXp7j5BX+fwoAyOUf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K97O7yAAAAOMAAAAPAAAAAAAAAAAA&#10;AAAAAJ8CAABkcnMvZG93bnJldi54bWxQSwUGAAAAAAQABAD3AAAAlAMAAAAA&#10;" adj="3600">
                  <v:imagedata r:id="rId101" o:title="Boardroom with solid fill"/>
                  <v:path arrowok="t"/>
                </v:shape>
                <v:shape id="Graphic 73" o:spid="_x0000_s1308" type="#_x0000_t75" alt="Checklist with solid fill" style="position:absolute;left:38741;top:15862;width:4970;height:49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AXaizcwAAADjAAAADwAAAAAA&#10;AAAAAAAAAACfAgAAZHJzL2Rvd25yZXYueG1sUEsFBgAAAAAEAAQA9wAAAJgDAAAAAA==&#10;">
                  <v:imagedata r:id="rId102" o:title="Checklist with solid fill"/>
                  <v:path arrowok="t"/>
                </v:shape>
                <v:shape id="Graphic 5" o:spid="_x0000_s1309" type="#_x0000_t75" alt="Meeting with solid fill" style="position:absolute;left:15626;top:15558;width:5404;height:54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n/2BvJAAAA4wAAAA8AAABkcnMvZG93bnJldi54bWxET81OwkAQvpvwDpsx8SZbJJJSWAiYEL0Y&#10;aevF29Aduw3d2aa7lvL2rokJx/n+Z70dbSsG6n3jWMFsmoAgrpxuuFbwWR4eUxA+IGtsHZOCK3nY&#10;biZ3a8y0u3BOQxFqEUPYZ6jAhNBlUvrKkEU/dR1x5L5dbzHEs6+l7vESw20rn5JkIS02HBsMdvRi&#10;qDoXP1aBz/cf+XCuj6W5HnbF/PRevn4FpR7ux90KRKAx3MT/7jcd5ydpuniez9Il/P0UAZCbX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f/YG8kAAADjAAAADwAAAAAAAAAA&#10;AAAAAACfAgAAZHJzL2Rvd25yZXYueG1sUEsFBgAAAAAEAAQA9wAAAJUDAAAAAA==&#10;">
                  <v:imagedata r:id="rId103" o:title="Meeting with solid fill"/>
                  <v:path arrowok="t"/>
                </v:shape>
                <v:shape id="Graphic 1088653190" o:spid="_x0000_s1310" type="#_x0000_t75" alt="Questions with solid fill" style="position:absolute;left:27276;top:16018;width:4992;height:49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IQxWnJAAAA4wAAAA8AAABkcnMvZG93bnJldi54bWxEj0FPwzAMhe9I+w+RkbixdJsopSybJqTB&#10;uEHpDzCN11RrnKoxW/fvyQGJo+3n99633k6+V2caYxfYwGKegSJugu24NVB/7e8LUFGQLfaBycCV&#10;Imw3s5s1ljZc+JPOlbQqmXAs0YATGUqtY+PIY5yHgTjdjmH0KGkcW21HvCRz3+tlluXaY8cpweFA&#10;L46aU/XjDbzXcqj0G7nTx/H6zbUsY/74aszd7bR7BiU0yb/47/tgU/2sKPKH1eIpUSSmtAC9+QU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khDFackAAADjAAAADwAAAAAAAAAA&#10;AAAAAACfAgAAZHJzL2Rvd25yZXYueG1sUEsFBgAAAAAEAAQA9wAAAJUDAAAAAA==&#10;">
                  <v:imagedata r:id="rId104" o:title="Questions with solid fill"/>
                  <v:path arrowok="t"/>
                </v:shape>
                <v:shape id="Graphic 93" o:spid="_x0000_s1311" type="#_x0000_t75" alt="Open book with solid fill" style="position:absolute;left:4314;top:15806;width:4824;height:48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A54hLGAAAA4wAAAA8AAABkcnMvZG93bnJldi54bWxET91LwzAQfxf2P4Qb+OaSTlxjXTaGIPhq&#10;FfTx1lw/sLmUJl2rf70RBB/v93374+J6caExdJ4NZBsFgrjytuPGwNvr040GESKyxd4zGfiiAMfD&#10;6mqPhfUzv9CljI1IIRwKNNDGOBRShqolh2HjB+LE1X50GNM5NtKOOKdw18utUjvpsOPU0OJAjy1V&#10;n+XkDNRTXWo1Z3nefVT5+awn9/0+GXO9Xk4PICIt8V/85362ab7Send3m91n8PtTAkAef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DniEsYAAADjAAAADwAAAAAAAAAAAAAA&#10;AACfAgAAZHJzL2Rvd25yZXYueG1sUEsFBgAAAAAEAAQA9wAAAJIDAAAAAA==&#10;">
                  <v:imagedata r:id="rId105" o:title="Open book with solid fill"/>
                  <v:path arrowok="t"/>
                </v:shape>
                <v:shape id="Graphic 21" o:spid="_x0000_s1312" type="#_x0000_t75" alt="Group brainstorm with solid fill" style="position:absolute;left:38614;width:5656;height:56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19ujPHAAAA4wAAAA8AAABkcnMvZG93bnJldi54bWxET19rwjAQfx/4HcIJvgxNdVi6zigyEJzg&#10;g9W9H82tKTaX0mRa/fRmMPDxfv9vseptIy7U+dqxgukkAUFcOl1zpeB03IwzED4ga2wck4IbeVgt&#10;By8LzLW78oEuRahEDGGfowITQptL6UtDFv3EtcSR+3GdxRDPrpK6w2sMt42cJUkqLdYcGwy29Gmo&#10;PBe/VoHl/ev+rovvw0nqr7vJ0nRudkqNhv36A0SgPjzF/+6tjvOTLEvnb9P3Gfz9FAGQyw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19ujPHAAAA4wAAAA8AAAAAAAAAAAAA&#10;AAAAnwIAAGRycy9kb3ducmV2LnhtbFBLBQYAAAAABAAEAPcAAACTAwAAAAA=&#10;">
                  <v:imagedata r:id="rId106" o:title="Group brainstorm with solid fill"/>
                  <v:path arrowok="t"/>
                </v:shape>
                <w10:wrap anchorx="page"/>
                <w10:anchorlock/>
              </v:group>
            </w:pict>
          </mc:Fallback>
        </mc:AlternateContent>
      </w:r>
    </w:p>
    <w:p w:rsidR="00084372" w:rsidRPr="00AC09F9" w:rsidRDefault="00084372" w:rsidP="00084372">
      <w:r w:rsidRPr="002A078C">
        <w:rPr>
          <w:rFonts w:ascii="Sakkal Majalla" w:hAnsi="Sakkal Majalla"/>
          <w:noProof/>
          <w:sz w:val="34"/>
        </w:rPr>
        <mc:AlternateContent>
          <mc:Choice Requires="wpg">
            <w:drawing>
              <wp:inline distT="0" distB="0" distL="0" distR="0" wp14:anchorId="4E3E530A" wp14:editId="2FAA2714">
                <wp:extent cx="5731510" cy="892088"/>
                <wp:effectExtent l="0" t="0" r="2540" b="22860"/>
                <wp:docPr id="840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8407" name="مجموعة 47"/>
                        <wpg:cNvGrpSpPr/>
                        <wpg:grpSpPr>
                          <a:xfrm>
                            <a:off x="0" y="0"/>
                            <a:ext cx="5731510" cy="895351"/>
                            <a:chOff x="0" y="0"/>
                            <a:chExt cx="5878196" cy="918845"/>
                          </a:xfrm>
                        </wpg:grpSpPr>
                        <wpg:grpSp>
                          <wpg:cNvPr id="8408" name="مجموعة 48"/>
                          <wpg:cNvGrpSpPr/>
                          <wpg:grpSpPr>
                            <a:xfrm>
                              <a:off x="0" y="0"/>
                              <a:ext cx="5878196" cy="918845"/>
                              <a:chOff x="0" y="0"/>
                              <a:chExt cx="6240348" cy="919070"/>
                            </a:xfrm>
                          </wpg:grpSpPr>
                          <wpg:grpSp>
                            <wpg:cNvPr id="8409" name="مجموعة 49"/>
                            <wpg:cNvGrpSpPr/>
                            <wpg:grpSpPr>
                              <a:xfrm>
                                <a:off x="0" y="169208"/>
                                <a:ext cx="5433072" cy="580613"/>
                                <a:chOff x="0" y="169208"/>
                                <a:chExt cx="5433072" cy="580613"/>
                              </a:xfrm>
                            </wpg:grpSpPr>
                            <wps:wsp>
                              <wps:cNvPr id="841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1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1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13"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996856">
                                  <w:rPr>
                                    <w:rFonts w:eastAsia="Calibri" w:hAnsi="Adobe Arabic" w:cs="Adobe Arabic"/>
                                    <w:b/>
                                    <w:bCs/>
                                    <w:color w:val="FFFFFF"/>
                                    <w:kern w:val="24"/>
                                    <w:sz w:val="36"/>
                                    <w:szCs w:val="36"/>
                                    <w:rtl/>
                                    <w:lang w:bidi="ar-EG"/>
                                  </w:rPr>
                                  <w:t>القدرة على التعامل مع ضغوط العمل</w:t>
                                </w:r>
                              </w:p>
                            </w:txbxContent>
                          </wps:txbx>
                          <wps:bodyPr wrap="square" rtlCol="1">
                            <a:spAutoFit/>
                          </wps:bodyPr>
                        </wps:wsp>
                      </wpg:grpSp>
                      <pic:pic xmlns:pic="http://schemas.openxmlformats.org/drawingml/2006/picture">
                        <pic:nvPicPr>
                          <pic:cNvPr id="8414"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31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">
                <v:group id="مجموعة 47" o:spid="_x0000_s131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OsveMcAAADd&#10;AAAADwAAAAAAAAAAAAAAAACqAgAAZHJzL2Rvd25yZXYueG1sUEsFBgAAAAAEAAQA+gAAAJ4DAAAA&#10;AA==&#10;">
                  <v:group id="مجموعة 48" o:spid="_x0000_s131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ldLsKwwAAAN0AAAAP&#10;AAAAAAAAAAAAAAAAAKoCAABkcnMvZG93bnJldi54bWxQSwUGAAAAAAQABAD6AAAAmgMAAAAA&#10;">
                    <v:group id="مجموعة 49" o:spid="_x0000_s131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jgekccAAADdAAAADwAAAGRycy9kb3ducmV2LnhtbESPQWvCQBSE74L/YXlC&#10;b3UTa4uNWUVEpQcpVAvF2yP7TEKyb0N2TeK/7xYKHoeZ+YZJ14OpRUetKy0riKcRCOLM6pJzBd/n&#10;/fMChPPIGmvLpOBODtar8SjFRNuev6g7+VwECLsEFRTeN4mULivIoJvahjh4V9sa9EG2udQt9gFu&#10;ajmLojdpsOSwUGBD24Ky6nQzCg499puXeNcdq+v2fjm/fv4cY1LqaTJsliA8Df4R/m9/aAWLefQO&#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jgekccAAADd&#10;AAAADwAAAAAAAAAAAAAAAACqAgAAZHJzL2Rvd25yZXYueG1sUEsFBgAAAAAEAAQA+gAAAJ4DAAAA&#10;AA==&#10;">
                      <v:shape id="شكل حر 50" o:spid="_x0000_s131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w1ML4A&#10;AADdAAAADwAAAGRycy9kb3ducmV2LnhtbERPSwrCMBDdC94hjOBOU79INYoIgogLrYrboRnbYjMp&#10;TdR6e7MQXD7ef7FqTCleVLvCsoJBPwJBnFpdcKbgct72ZiCcR9ZYWiYFH3KwWrZbC4y1ffOJXonP&#10;RAhhF6OC3PsqltKlORl0fVsRB+5ua4M+wDqTusZ3CDelHEbRVBosODTkWNEmp/SRPI2C6X5yOx7T&#10;7eSU7EYHR0ZftfVKdTvNeg7CU+P/4p97pxXMxoOwP7wJT0Auv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JcNTC+AAAA3QAAAA8AAAAAAAAAAAAAAAAAmAIAAGRycy9kb3ducmV2&#10;LnhtbFBLBQYAAAAABAAEAPUAAACD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1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fp6cQA&#10;AADdAAAADwAAAGRycy9kb3ducmV2LnhtbESPQWvCQBSE74X+h+UVepG6SaklpK4iLYJHjdLzS/Z1&#10;E5p9G7NrEv+9WxB6HGbmG2a5nmwrBup941hBOk9AEFdON2wUnI7blwyED8gaW8ek4Eoe1qvHhyXm&#10;2o18oKEIRkQI+xwV1CF0uZS+qsmin7uOOHo/rrcYouyN1D2OEW5b+Zok79Jiw3Ghxo4+a6p+i4tV&#10;gGe7/y5dcH4ojfmaLbppphdKPT9Nmw8QgabwH763d1pB9pam8PcmPgG5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V36enEAAAA3QAAAA8AAAAAAAAAAAAAAAAAmAIAAGRycy9k&#10;b3ducmV2LnhtbFBLBQYAAAAABAAEAPUAAACJAwAAAAA=&#10;" fillcolor="#a5a5a5 [2092]" stroked="f" strokeweight="1pt">
                        <v:stroke joinstyle="miter"/>
                      </v:roundrect>
                    </v:group>
                    <v:oval id="شكل بيضاوي 52" o:spid="_x0000_s131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3+/8QA&#10;AADdAAAADwAAAGRycy9kb3ducmV2LnhtbESPQYvCMBSE78L+h/AEb5paRKRrlMVFcEFBW3fPj+bZ&#10;FpuX0mRt/fdGEDwOM/MNs1z3phY3al1lWcF0EoEgzq2uuFBwzrbjBQjnkTXWlknBnRysVx+DJSba&#10;dnyiW+oLESDsElRQet8kUrq8JINuYhvi4F1sa9AH2RZSt9gFuKllHEVzabDisFBiQ5uS8mv6bxQc&#10;r5ff+9/PPjoUtkvnnfmOY50pNRr2X58gPPX+HX61d1rBYjaN4fkmPAG5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Ad/v/EAAAA3QAAAA8AAAAAAAAAAAAAAAAAmAIAAGRycy9k&#10;b3ducmV2LnhtbFBLBQYAAAAABAAEAPUAAACJAwAAAAA=&#10;" filled="f" strokecolor="#168489" strokeweight="1pt">
                      <v:stroke joinstyle="miter"/>
                    </v:oval>
                  </v:group>
                  <v:shape id="مربع نص 41" o:spid="_x0000_s1320"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ejUMQA&#10;AADdAAAADwAAAGRycy9kb3ducmV2LnhtbESPQWvCQBSE74X+h+UVvNVNWlskdRWpFTx4qU3vj+wz&#10;G8y+Ddmnif/eLRQ8DjPzDbNYjb5VF+pjE9hAPs1AEVfBNlwbKH+2z3NQUZAttoHJwJUirJaPDwss&#10;bBj4my4HqVWCcCzQgBPpCq1j5chjnIaOOHnH0HuUJPta2x6HBPetfsmyd+2x4bTgsKNPR9XpcPYG&#10;ROw6v5ZfPu5+x/1mcFn1hqUxk6dx/QFKaJR7+L+9swbms/wV/t6kJ6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UHo1DEAAAA3QAAAA8AAAAAAAAAAAAAAAAAmAIAAGRycy9k&#10;b3ducmV2LnhtbFBLBQYAAAAABAAEAPUAAACJAw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996856">
                            <w:rPr>
                              <w:rFonts w:eastAsia="Calibri" w:hAnsi="Adobe Arabic" w:cs="Adobe Arabic"/>
                              <w:b/>
                              <w:bCs/>
                              <w:color w:val="FFFFFF"/>
                              <w:kern w:val="24"/>
                              <w:sz w:val="36"/>
                              <w:szCs w:val="36"/>
                              <w:rtl/>
                              <w:lang w:bidi="ar-EG"/>
                            </w:rPr>
                            <w:t>القدرة على التعامل مع ضغوط العمل</w:t>
                          </w:r>
                        </w:p>
                      </w:txbxContent>
                    </v:textbox>
                  </v:shape>
                </v:group>
                <v:shape id="صورة 54" o:spid="_x0000_s1321"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EKRufIAAAA3QAAAA8AAABkcnMvZG93bnJldi54bWxEj0FPAjEUhO8m/ofmmXiTLkh0WSlEDCQm&#10;nGCBeHxun7sr7evaFlj/vTUx8TiZmW8y03lvjTiTD61jBcNBBoK4crrlWsGuXN3lIEJE1mgck4Jv&#10;CjCfXV9NsdDuwhs6b2MtEoRDgQqaGLtCylA1ZDEMXEecvA/nLcYkfS21x0uCWyNHWfYgLbacFhrs&#10;6KWh6rg9WQVrv3j/nJQHU35t3pa5uX/cH5drpW5v+ucnEJH6+B/+a79qBfl4OIbfN+kJyNkP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xCkbnyAAAAN0AAAAPAAAAAAAAAAAA&#10;AAAAAJ8CAABkcnMvZG93bnJldi54bWxQSwUGAAAAAAQABAD3AAAAlAMAAAAA&#10;">
                  <v:imagedata r:id="rId74" o:title=""/>
                  <v:path arrowok="t"/>
                </v:shape>
                <w10:wrap anchorx="page"/>
                <w10:anchorlock/>
              </v:group>
            </w:pict>
          </mc:Fallback>
        </mc:AlternateContent>
      </w:r>
    </w:p>
    <w:p w:rsidR="00247375" w:rsidRPr="00AC09F9" w:rsidRDefault="00247375" w:rsidP="00084372">
      <w:r w:rsidRPr="00AC09F9">
        <w:rPr>
          <w:rtl/>
        </w:rPr>
        <w:t>- الموظفون الذين يتمتعون بصحة نفسية جيدة قادرون على إدارة المهام وضغوط العمل بطريقة فعّالة.</w:t>
      </w:r>
    </w:p>
    <w:p w:rsidR="00247375" w:rsidRDefault="00247375" w:rsidP="00084372">
      <w:pPr>
        <w:rPr>
          <w:rtl/>
        </w:rPr>
      </w:pPr>
      <w:r w:rsidRPr="00AC09F9">
        <w:rPr>
          <w:rtl/>
        </w:rPr>
        <w:t>- التعامل مع التحديات المهنية بهدوء واتزان دون الشعور بالإرهاق أو الانهيار.</w:t>
      </w:r>
    </w:p>
    <w:p w:rsidR="00084372" w:rsidRPr="00AC09F9" w:rsidRDefault="00084372" w:rsidP="00084372">
      <w:r w:rsidRPr="002A078C">
        <w:rPr>
          <w:rFonts w:ascii="Sakkal Majalla" w:hAnsi="Sakkal Majalla"/>
          <w:noProof/>
          <w:sz w:val="34"/>
        </w:rPr>
        <mc:AlternateContent>
          <mc:Choice Requires="wpg">
            <w:drawing>
              <wp:inline distT="0" distB="0" distL="0" distR="0" wp14:anchorId="491457BC" wp14:editId="7BD1C373">
                <wp:extent cx="5731510" cy="892088"/>
                <wp:effectExtent l="0" t="0" r="2540" b="22860"/>
                <wp:docPr id="839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8398" name="مجموعة 47"/>
                        <wpg:cNvGrpSpPr/>
                        <wpg:grpSpPr>
                          <a:xfrm>
                            <a:off x="0" y="0"/>
                            <a:ext cx="5731510" cy="895351"/>
                            <a:chOff x="0" y="0"/>
                            <a:chExt cx="5878196" cy="918845"/>
                          </a:xfrm>
                        </wpg:grpSpPr>
                        <wpg:grpSp>
                          <wpg:cNvPr id="8399" name="مجموعة 48"/>
                          <wpg:cNvGrpSpPr/>
                          <wpg:grpSpPr>
                            <a:xfrm>
                              <a:off x="0" y="0"/>
                              <a:ext cx="5878196" cy="918845"/>
                              <a:chOff x="0" y="0"/>
                              <a:chExt cx="6240348" cy="919070"/>
                            </a:xfrm>
                          </wpg:grpSpPr>
                          <wpg:grpSp>
                            <wpg:cNvPr id="8400" name="مجموعة 49"/>
                            <wpg:cNvGrpSpPr/>
                            <wpg:grpSpPr>
                              <a:xfrm>
                                <a:off x="0" y="169208"/>
                                <a:ext cx="5433072" cy="580613"/>
                                <a:chOff x="0" y="169208"/>
                                <a:chExt cx="5433072" cy="580613"/>
                              </a:xfrm>
                            </wpg:grpSpPr>
                            <wps:wsp>
                              <wps:cNvPr id="840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0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0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04"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996856">
                                  <w:rPr>
                                    <w:rFonts w:eastAsia="Calibri" w:hAnsi="Adobe Arabic" w:cs="Adobe Arabic"/>
                                    <w:b/>
                                    <w:bCs/>
                                    <w:color w:val="FFFFFF"/>
                                    <w:kern w:val="24"/>
                                    <w:sz w:val="36"/>
                                    <w:szCs w:val="36"/>
                                    <w:rtl/>
                                    <w:lang w:bidi="ar-EG"/>
                                  </w:rPr>
                                  <w:t>الشعور بالرضا الوظيفي</w:t>
                                </w:r>
                              </w:p>
                            </w:txbxContent>
                          </wps:txbx>
                          <wps:bodyPr wrap="square" rtlCol="1">
                            <a:spAutoFit/>
                          </wps:bodyPr>
                        </wps:wsp>
                      </wpg:grpSp>
                      <pic:pic xmlns:pic="http://schemas.openxmlformats.org/drawingml/2006/picture">
                        <pic:nvPicPr>
                          <pic:cNvPr id="8405"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32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">
                <v:group id="مجموعة 47" o:spid="_x0000_s132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Tj6MMAAADdAAAADwAAAGRycy9kb3ducmV2LnhtbERPTYvCMBC9C/sfwgh7&#10;07QrSrcaRcRd9iCCuiDehmZsi82kNLGt/94cBI+P971Y9aYSLTWutKwgHkcgiDOrS84V/J9+RgkI&#10;55E1VpZJwYMcrJYfgwWm2nZ8oPbocxFC2KWooPC+TqV0WUEG3djWxIG72sagD7DJpW6wC+Gmkl9R&#10;NJMGSw4NBda0KSi7He9GwW+H3XoSb9vd7bp5XE7T/XkXk1Kfw349B+Gp92/xy/2nFSST7zA3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N1OPowwAAAN0AAAAP&#10;AAAAAAAAAAAAAAAAAKoCAABkcnMvZG93bnJldi54bWxQSwUGAAAAAAQABAD6AAAAmgMAAAAA&#10;">
                  <v:group id="مجموعة 48" o:spid="_x0000_s132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phGc8YAAADdAAAADwAAAGRycy9kb3ducmV2LnhtbESPT4vCMBTE7wt+h/AE&#10;b2taZRetRhFZxYMs+AfE26N5tsXmpTTZtn77jSB4HGbmN8x82ZlSNFS7wrKCeBiBIE6tLjhTcD5t&#10;PicgnEfWWFomBQ9ysFz0PuaYaNvygZqjz0SAsEtQQe59lUjp0pwMuqGtiIN3s7VBH2SdSV1jG+Cm&#10;lKMo+pYGCw4LOVa0zim9H/+Mgm2L7Woc/zT7+239uJ6+fi/7mJQa9LvVDISnzr/Dr/ZOK5iMp1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mEZzxgAAAN0A&#10;AAAPAAAAAAAAAAAAAAAAAKoCAABkcnMvZG93bnJldi54bWxQSwUGAAAAAAQABAD6AAAAnQMAAAAA&#10;">
                    <v:group id="مجموعة 49" o:spid="_x0000_s132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bArcMwwAAAN0AAAAP&#10;AAAAAAAAAAAAAAAAAKoCAABkcnMvZG93bnJldi54bWxQSwUGAAAAAAQABAD6AAAAmgMAAAAA&#10;">
                      <v:shape id="شكل حر 50" o:spid="_x0000_s132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kGdsQA&#10;AADdAAAADwAAAGRycy9kb3ducmV2LnhtbESPQYvCMBSE7wv+h/AEb2vquhapRhGhUMSDVsXro3m2&#10;xealNFmt/94sLOxxmJlvmOW6N414UOdqywom4wgEcWF1zaWC8yn9nINwHlljY5kUvMjBejX4WGKi&#10;7ZOP9Mh9KQKEXYIKKu/bREpXVGTQjW1LHLyb7Qz6ILtS6g6fAW4a+RVFsTRYc1iosKVtRcU9/zEK&#10;4t3sejgU6eyYZ9O9I6Mv2nqlRsN+swDhqff/4b92phXMv6MJ/L4JT0Cu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JBnbEAAAA3QAAAA8AAAAAAAAAAAAAAAAAmAIAAGRycy9k&#10;b3ducmV2LnhtbFBLBQYAAAAABAAEAPUAAACJ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2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zhQ8QA&#10;AADdAAAADwAAAGRycy9kb3ducmV2LnhtbESPQWvCQBSE7wX/w/IEL2I2lSoSXUUqQo9tWjy/ZJ+b&#10;YPZtzK5J+u+7hUKPw8x8w+wOo21ET52vHSt4TlIQxKXTNRsFX5/nxQaED8gaG8ek4Js8HPaTpx1m&#10;2g38QX0ejIgQ9hkqqEJoMyl9WZFFn7iWOHpX11kMUXZG6g6HCLeNXKbpWlqsOS5U2NJrReUtf1gF&#10;eLfvl8IF5/vCmNN81Y5zvVJqNh2PWxCBxvAf/mu/aQWbl3QJv2/iE5D7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B84UPEAAAA3QAAAA8AAAAAAAAAAAAAAAAAmAIAAGRycy9k&#10;b3ducmV2LnhtbFBLBQYAAAAABAAEAPUAAACJAwAAAAA=&#10;" fillcolor="#a5a5a5 [2092]" stroked="f" strokeweight="1pt">
                        <v:stroke joinstyle="miter"/>
                      </v:roundrect>
                    </v:group>
                    <v:oval id="شكل بيضاوي 52" o:spid="_x0000_s132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jNucUA&#10;AADdAAAADwAAAGRycy9kb3ducmV2LnhtbESP3WrCQBSE7wu+w3KE3tVd0yISXUUsBQsVavy5PmSP&#10;STB7NmRXE9++KxS8HGbmG2a+7G0tbtT6yrGG8UiBIM6dqbjQcNh/vU1B+IBssHZMGu7kYbkYvMwx&#10;Na7jHd2yUIgIYZ+ihjKEJpXS5yVZ9CPXEEfv7FqLIcq2kKbFLsJtLROlJtJixXGhxIbWJeWX7Go1&#10;/F7Ox/vp+0dtC9dlk85+JonZa/067FczEIH68Az/tzdGw/RDvcPjTXwC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iM25xQAAAN0AAAAPAAAAAAAAAAAAAAAAAJgCAABkcnMv&#10;ZG93bnJldi54bWxQSwUGAAAAAAQABAD1AAAAigMAAAAA&#10;" filled="f" strokecolor="#168489" strokeweight="1pt">
                      <v:stroke joinstyle="miter"/>
                    </v:oval>
                  </v:group>
                  <v:shape id="مربع نص 41" o:spid="_x0000_s1329"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et+cMA&#10;AADdAAAADwAAAGRycy9kb3ducmV2LnhtbESPT2sCMRTE74V+h/CE3mpisSJbo0j/gIde1PX+2Lxu&#10;Fjcvy+bVXb99UxA8DjPzG2a1GUOrLtSnJrKF2dSAIq6ia7i2UB6/npegkiA7bCOThSsl2KwfH1ZY&#10;uDjwni4HqVWGcCrQghfpCq1T5SlgmsaOOHs/sQ8oWfa1dj0OGR5a/WLMQgdsOC947OjdU3U+/AYL&#10;Im47u5afIe1O4/fH4E31iqW1T5Nx+wZKaJR7+NbeOQvLuZnD/5v8BP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zet+cMAAADdAAAADwAAAAAAAAAAAAAAAACYAgAAZHJzL2Rv&#10;d25yZXYueG1sUEsFBgAAAAAEAAQA9QAAAIgDA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996856">
                            <w:rPr>
                              <w:rFonts w:eastAsia="Calibri" w:hAnsi="Adobe Arabic" w:cs="Adobe Arabic"/>
                              <w:b/>
                              <w:bCs/>
                              <w:color w:val="FFFFFF"/>
                              <w:kern w:val="24"/>
                              <w:sz w:val="36"/>
                              <w:szCs w:val="36"/>
                              <w:rtl/>
                              <w:lang w:bidi="ar-EG"/>
                            </w:rPr>
                            <w:t>الشعور بالرضا الوظيفي</w:t>
                          </w:r>
                        </w:p>
                      </w:txbxContent>
                    </v:textbox>
                  </v:shape>
                </v:group>
                <v:shape id="صورة 54" o:spid="_x0000_s133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ufdaHIAAAA3QAAAA8AAABkcnMvZG93bnJldi54bWxEj0FPAjEUhO8m/ofmmXiTrqK4rhQCBhIT&#10;TrBqPD63z92V9nVtCyz/npKYeJzMzDeZ8bS3RuzJh9axgttBBoK4crrlWsFbubzJQYSIrNE4JgVH&#10;CjCdXF6MsdDuwGvab2ItEoRDgQqaGLtCylA1ZDEMXEecvG/nLcYkfS21x0OCWyPvsmwkLbacFhrs&#10;6KWharvZWQUrP//6eSo/TPm7/lzkZvj4vl2slLq+6mfPICL18T/8137VCvL77AHOb9ITkJMT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bn3WhyAAAAN0AAAAPAAAAAAAAAAAA&#10;AAAAAJ8CAABkcnMvZG93bnJldi54bWxQSwUGAAAAAAQABAD3AAAAlAMAAAAA&#10;">
                  <v:imagedata r:id="rId74" o:title=""/>
                  <v:path arrowok="t"/>
                </v:shape>
                <w10:wrap anchorx="page"/>
                <w10:anchorlock/>
              </v:group>
            </w:pict>
          </mc:Fallback>
        </mc:AlternateContent>
      </w:r>
    </w:p>
    <w:p w:rsidR="00247375" w:rsidRPr="00AC09F9" w:rsidRDefault="00247375" w:rsidP="00084372">
      <w:r w:rsidRPr="00AC09F9">
        <w:rPr>
          <w:rtl/>
        </w:rPr>
        <w:t>- الصحة النفسية السليمة تعكس شعور الموظف بالرضا عن دوره ومساهمته في العمل.</w:t>
      </w:r>
    </w:p>
    <w:p w:rsidR="00247375" w:rsidRDefault="00247375" w:rsidP="00084372">
      <w:pPr>
        <w:rPr>
          <w:rtl/>
        </w:rPr>
      </w:pPr>
      <w:r w:rsidRPr="00AC09F9">
        <w:rPr>
          <w:rtl/>
        </w:rPr>
        <w:lastRenderedPageBreak/>
        <w:t>- الإحساس بالانتماء إلى المؤسسة والاعتزاز بالعمل الذي يقوم به.</w:t>
      </w:r>
    </w:p>
    <w:p w:rsidR="00084372" w:rsidRPr="00AC09F9" w:rsidRDefault="00084372" w:rsidP="00084372">
      <w:r w:rsidRPr="002A078C">
        <w:rPr>
          <w:rFonts w:ascii="Sakkal Majalla" w:hAnsi="Sakkal Majalla"/>
          <w:noProof/>
          <w:sz w:val="34"/>
        </w:rPr>
        <mc:AlternateContent>
          <mc:Choice Requires="wpg">
            <w:drawing>
              <wp:inline distT="0" distB="0" distL="0" distR="0" wp14:anchorId="598DFF4D" wp14:editId="537CA7A8">
                <wp:extent cx="5731510" cy="892088"/>
                <wp:effectExtent l="0" t="0" r="2540" b="22860"/>
                <wp:docPr id="838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8389" name="مجموعة 47"/>
                        <wpg:cNvGrpSpPr/>
                        <wpg:grpSpPr>
                          <a:xfrm>
                            <a:off x="0" y="0"/>
                            <a:ext cx="5731510" cy="895351"/>
                            <a:chOff x="0" y="0"/>
                            <a:chExt cx="5878196" cy="918845"/>
                          </a:xfrm>
                        </wpg:grpSpPr>
                        <wpg:grpSp>
                          <wpg:cNvPr id="8390" name="مجموعة 48"/>
                          <wpg:cNvGrpSpPr/>
                          <wpg:grpSpPr>
                            <a:xfrm>
                              <a:off x="0" y="0"/>
                              <a:ext cx="5878196" cy="918845"/>
                              <a:chOff x="0" y="0"/>
                              <a:chExt cx="6240348" cy="919070"/>
                            </a:xfrm>
                          </wpg:grpSpPr>
                          <wpg:grpSp>
                            <wpg:cNvPr id="8391" name="مجموعة 49"/>
                            <wpg:cNvGrpSpPr/>
                            <wpg:grpSpPr>
                              <a:xfrm>
                                <a:off x="0" y="169208"/>
                                <a:ext cx="5433072" cy="580613"/>
                                <a:chOff x="0" y="169208"/>
                                <a:chExt cx="5433072" cy="580613"/>
                              </a:xfrm>
                            </wpg:grpSpPr>
                            <wps:wsp>
                              <wps:cNvPr id="839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39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39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395"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996856">
                                  <w:rPr>
                                    <w:rFonts w:eastAsia="Calibri" w:hAnsi="Adobe Arabic" w:cs="Adobe Arabic"/>
                                    <w:b/>
                                    <w:bCs/>
                                    <w:color w:val="FFFFFF"/>
                                    <w:kern w:val="24"/>
                                    <w:sz w:val="36"/>
                                    <w:szCs w:val="36"/>
                                    <w:rtl/>
                                    <w:lang w:bidi="ar-EG"/>
                                  </w:rPr>
                                  <w:t>التفاعل الإيجابي مع الزملاء</w:t>
                                </w:r>
                              </w:p>
                            </w:txbxContent>
                          </wps:txbx>
                          <wps:bodyPr wrap="square" rtlCol="1">
                            <a:spAutoFit/>
                          </wps:bodyPr>
                        </wps:wsp>
                      </wpg:grpSp>
                      <pic:pic xmlns:pic="http://schemas.openxmlformats.org/drawingml/2006/picture">
                        <pic:nvPicPr>
                          <pic:cNvPr id="8396"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33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">
                <v:group id="مجموعة 47" o:spid="_x0000_s133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QdCuxgAAAN0A&#10;AAAPAAAAAAAAAAAAAAAAAKoCAABkcnMvZG93bnJldi54bWxQSwUGAAAAAAQABAD6AAAAnQMAAAAA&#10;">
                  <v:group id="مجموعة 48" o:spid="_x0000_s133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6Lv7sMAAADdAAAADwAAAGRycy9kb3ducmV2LnhtbERPTYvCMBC9C/sfwgh7&#10;07QrSrcaRcRd9iCCuiDehmZsi82kNLGt/94cBI+P971Y9aYSLTWutKwgHkcgiDOrS84V/J9+RgkI&#10;55E1VpZJwYMcrJYfgwWm2nZ8oPbocxFC2KWooPC+TqV0WUEG3djWxIG72sagD7DJpW6wC+Gmkl9R&#10;NJMGSw4NBda0KSi7He9GwW+H3XoSb9vd7bp5XE7T/XkXk1Kfw349B+Gp92/xy/2nFSST77A/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zou/uwwAAAN0AAAAP&#10;AAAAAAAAAAAAAAAAAKoCAABkcnMvZG93bnJldi54bWxQSwUGAAAAAAQABAD6AAAAmgMAAAAA&#10;">
                    <v:group id="مجموعة 49" o:spid="_x0000_s133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O5KdccAAADdAAAADwAAAGRycy9kb3ducmV2LnhtbESPQWvCQBSE7wX/w/IK&#10;3ppNlJaYZhWRKh5CoSqU3h7ZZxLMvg3ZbRL/fbdQ6HGYmW+YfDOZVgzUu8aygiSKQRCXVjdcKbic&#10;908pCOeRNbaWScGdHGzWs4ccM21H/qDh5CsRIOwyVFB732VSurImgy6yHXHwrrY36IPsK6l7HAPc&#10;tHIRxy/SYMNhocaOdjWVt9O3UXAYcdwuk7ehuF1396/z8/tnkZBS88dp+wrC0+T/w3/to1aQLlcJ&#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O5KdccAAADd&#10;AAAADwAAAAAAAAAAAAAAAACqAgAAZHJzL2Rvd25yZXYueG1sUEsFBgAAAAAEAAQA+gAAAJ4DAAAA&#10;AA==&#10;">
                      <v:shape id="شكل حر 50" o:spid="_x0000_s133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vA48IA&#10;AADdAAAADwAAAGRycy9kb3ducmV2LnhtbESPQavCMBCE74L/IazgTVMVRatRRBBEPGjfE69Ls7bF&#10;ZlOaqPXfG0HwOMzMN8xi1ZhSPKh2hWUFg34Egji1uuBMwf/ftjcF4TyyxtIyKXiRg9Wy3VpgrO2T&#10;T/RIfCYChF2MCnLvq1hKl+Zk0PVtRRy8q60N+iDrTOoanwFuSjmMook0WHBYyLGiTU7pLbkbBZP9&#10;+HI8ptvxKdmNDo6MPmvrlep2mvUchKfG/8Lf9k4rmI5mQ/i8CU9AL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u8DjwgAAAN0AAAAPAAAAAAAAAAAAAAAAAJgCAABkcnMvZG93&#10;bnJldi54bWxQSwUGAAAAAAQABAD1AAAAhw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3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AcOsMA&#10;AADdAAAADwAAAGRycy9kb3ducmV2LnhtbESPT4vCMBTE74LfITzBi6zpKorbNcqiCB7XP3h+Nm/T&#10;YvNSm1jrt98IgsdhZn7DzJetLUVDtS8cK/gcJiCIM6cLNgqOh83HDIQPyBpLx6TgQR6Wi25njql2&#10;d95Rsw9GRAj7FBXkIVSplD7LyaIfuoo4en+uthiirI3UNd4j3JZylCRTabHguJBjRaucssv+ZhXg&#10;1f6ezi4435yNWQ8mVTvQE6X6vfbnG0SgNrzDr/ZWK5iNv8bwfBOfgFz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5AcOsMAAADdAAAADwAAAAAAAAAAAAAAAACYAgAAZHJzL2Rv&#10;d25yZXYueG1sUEsFBgAAAAAEAAQA9QAAAIgDAAAAAA==&#10;" fillcolor="#a5a5a5 [2092]" stroked="f" strokeweight="1pt">
                        <v:stroke joinstyle="miter"/>
                      </v:roundrect>
                    </v:group>
                    <v:oval id="شكل بيضاوي 52" o:spid="_x0000_s133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ENL8UA&#10;AADdAAAADwAAAGRycy9kb3ducmV2LnhtbESP3WrCQBSE7wXfYTmCd7ppLKKpq5SKYKFCG3+uD9lj&#10;EsyeDdnVxLfvCoKXw8x8wyxWnanEjRpXWlbwNo5AEGdWl5wrOOw3oxkI55E1VpZJwZ0crJb93gIT&#10;bVv+o1vqcxEg7BJUUHhfJ1K6rCCDbmxr4uCdbWPQB9nkUjfYBripZBxFU2mw5LBQYE1fBWWX9GoU&#10;/F7Ox/vp+yfa5bZNp61Zx7HeKzUcdJ8fIDx1/hV+trdawWwyf4fHm/AE5P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wQ0vxQAAAN0AAAAPAAAAAAAAAAAAAAAAAJgCAABkcnMv&#10;ZG93bnJldi54bWxQSwUGAAAAAAQABAD1AAAAigMAAAAA&#10;" filled="f" strokecolor="#168489" strokeweight="1pt">
                      <v:stroke joinstyle="miter"/>
                    </v:oval>
                  </v:group>
                  <v:shape id="مربع نص 41" o:spid="_x0000_s1338"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tQgMQA&#10;AADdAAAADwAAAGRycy9kb3ducmV2LnhtbESPT2vCQBTE70K/w/KE3nRji2JTV5H+AQ+9GNP7I/ua&#10;DWbfhuyrid++Kwg9DjPzG2azG32rLtTHJrCBxTwDRVwF23BtoDx9ztagoiBbbAOTgStF2G0fJhvM&#10;bRj4SJdCapUgHHM04ES6XOtYOfIY56EjTt5P6D1Kkn2tbY9DgvtWP2XZSntsOC047OjNUXUufr0B&#10;EbtfXMsPHw/f49f74LJqiaUxj9Nx/wpKaJT/8L19sAbWzy9LuL1JT0B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bUIDEAAAA3QAAAA8AAAAAAAAAAAAAAAAAmAIAAGRycy9k&#10;b3ducmV2LnhtbFBLBQYAAAAABAAEAPUAAACJAw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996856">
                            <w:rPr>
                              <w:rFonts w:eastAsia="Calibri" w:hAnsi="Adobe Arabic" w:cs="Adobe Arabic"/>
                              <w:b/>
                              <w:bCs/>
                              <w:color w:val="FFFFFF"/>
                              <w:kern w:val="24"/>
                              <w:sz w:val="36"/>
                              <w:szCs w:val="36"/>
                              <w:rtl/>
                              <w:lang w:bidi="ar-EG"/>
                            </w:rPr>
                            <w:t>التفاعل الإيجابي مع الزملاء</w:t>
                          </w:r>
                        </w:p>
                      </w:txbxContent>
                    </v:textbox>
                  </v:shape>
                </v:group>
                <v:shape id="صورة 54" o:spid="_x0000_s1339"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PtszTHAAAA3QAAAA8AAABkcnMvZG93bnJldi54bWxEj0FrAjEUhO+F/ofwCt5qtgp23RpFRaHg&#10;SbctPb5uXne3Ji9rEnX775tCocdhZr5hZoveGnEhH1rHCh6GGQjiyumWawUv5fY+BxEiskbjmBR8&#10;U4DF/PZmhoV2V97T5RBrkSAcClTQxNgVUoaqIYth6Dri5H06bzEm6WupPV4T3Bo5yrKJtNhyWmiw&#10;o3VD1fFwtgp2fvXxNS3fTHnav29yM358PW52Sg3u+uUTiEh9/A//tZ+1gnw8ncDvm/QE5PwH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PtszTHAAAA3QAAAA8AAAAAAAAAAAAA&#10;AAAAnwIAAGRycy9kb3ducmV2LnhtbFBLBQYAAAAABAAEAPcAAACTAwAAAAA=&#10;">
                  <v:imagedata r:id="rId74" o:title=""/>
                  <v:path arrowok="t"/>
                </v:shape>
                <w10:wrap anchorx="page"/>
                <w10:anchorlock/>
              </v:group>
            </w:pict>
          </mc:Fallback>
        </mc:AlternateContent>
      </w:r>
    </w:p>
    <w:p w:rsidR="00247375" w:rsidRPr="00AC09F9" w:rsidRDefault="00247375" w:rsidP="00084372">
      <w:r w:rsidRPr="00AC09F9">
        <w:rPr>
          <w:rtl/>
        </w:rPr>
        <w:t>- العلاقات الجيدة بين الموظفين دليل على صحة نفسية سليمة، حيث تسود بيئة العمل مشاعر التعاون والاحترام المتبادل.</w:t>
      </w:r>
    </w:p>
    <w:p w:rsidR="00247375" w:rsidRDefault="00247375" w:rsidP="00084372">
      <w:pPr>
        <w:rPr>
          <w:rtl/>
        </w:rPr>
      </w:pPr>
      <w:r w:rsidRPr="00AC09F9">
        <w:rPr>
          <w:rtl/>
        </w:rPr>
        <w:t>- القدرة على حل النزاعات بطريقة بنّاءة وودية.</w:t>
      </w:r>
    </w:p>
    <w:p w:rsidR="00084372" w:rsidRPr="00AC09F9" w:rsidRDefault="00084372" w:rsidP="00084372">
      <w:r w:rsidRPr="002A078C">
        <w:rPr>
          <w:rFonts w:ascii="Sakkal Majalla" w:hAnsi="Sakkal Majalla"/>
          <w:noProof/>
          <w:sz w:val="34"/>
        </w:rPr>
        <mc:AlternateContent>
          <mc:Choice Requires="wpg">
            <w:drawing>
              <wp:inline distT="0" distB="0" distL="0" distR="0" wp14:anchorId="5D54C801" wp14:editId="64C50AE0">
                <wp:extent cx="5731510" cy="892088"/>
                <wp:effectExtent l="0" t="0" r="2540" b="22860"/>
                <wp:docPr id="127998193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79981937" name="مجموعة 47"/>
                        <wpg:cNvGrpSpPr/>
                        <wpg:grpSpPr>
                          <a:xfrm>
                            <a:off x="0" y="0"/>
                            <a:ext cx="5731510" cy="895351"/>
                            <a:chOff x="0" y="0"/>
                            <a:chExt cx="5878196" cy="918845"/>
                          </a:xfrm>
                        </wpg:grpSpPr>
                        <wpg:grpSp>
                          <wpg:cNvPr id="1279981938" name="مجموعة 48"/>
                          <wpg:cNvGrpSpPr/>
                          <wpg:grpSpPr>
                            <a:xfrm>
                              <a:off x="0" y="0"/>
                              <a:ext cx="5878196" cy="918845"/>
                              <a:chOff x="0" y="0"/>
                              <a:chExt cx="6240348" cy="919070"/>
                            </a:xfrm>
                          </wpg:grpSpPr>
                          <wpg:grpSp>
                            <wpg:cNvPr id="1279981939" name="مجموعة 49"/>
                            <wpg:cNvGrpSpPr/>
                            <wpg:grpSpPr>
                              <a:xfrm>
                                <a:off x="0" y="169208"/>
                                <a:ext cx="5433072" cy="580613"/>
                                <a:chOff x="0" y="169208"/>
                                <a:chExt cx="5433072" cy="580613"/>
                              </a:xfrm>
                            </wpg:grpSpPr>
                            <wps:wsp>
                              <wps:cNvPr id="127998194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38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38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386"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996856">
                                  <w:rPr>
                                    <w:rFonts w:eastAsia="Calibri" w:hAnsi="Adobe Arabic" w:cs="Adobe Arabic"/>
                                    <w:b/>
                                    <w:bCs/>
                                    <w:color w:val="FFFFFF"/>
                                    <w:kern w:val="24"/>
                                    <w:sz w:val="36"/>
                                    <w:szCs w:val="36"/>
                                    <w:rtl/>
                                    <w:lang w:bidi="ar-EG"/>
                                  </w:rPr>
                                  <w:t>الإنتاجية العالية</w:t>
                                </w:r>
                              </w:p>
                            </w:txbxContent>
                          </wps:txbx>
                          <wps:bodyPr wrap="square" rtlCol="1">
                            <a:spAutoFit/>
                          </wps:bodyPr>
                        </wps:wsp>
                      </wpg:grpSp>
                      <pic:pic xmlns:pic="http://schemas.openxmlformats.org/drawingml/2006/picture">
                        <pic:nvPicPr>
                          <pic:cNvPr id="8387"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34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">
                <v:group id="مجموعة 47" o:spid="_x0000_s134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20r85yQAA&#10;AOMAAAAPAAAAAAAAAAAAAAAAAKoCAABkcnMvZG93bnJldi54bWxQSwUGAAAAAAQABAD6AAAAoAMA&#10;AAAA&#10;">
                  <v:group id="مجموعة 48" o:spid="_x0000_s134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HTStL&#10;zAAAAOMAAAAPAAAAAAAAAAAAAAAAAKoCAABkcnMvZG93bnJldi54bWxQSwUGAAAAAAQABAD6AAAA&#10;owMAAAAA&#10;">
                    <v:group id="مجموعة 49" o:spid="_x0000_s134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gBjtDIAAAA&#10;4wAAAA8AAAAAAAAAAAAAAAAAqgIAAGRycy9kb3ducmV2LnhtbFBLBQYAAAAABAAEAPoAAACfAwAA&#10;AAA=&#10;">
                      <v:shape id="شكل حر 50" o:spid="_x0000_s134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LM8sA&#10;AADjAAAADwAAAGRycy9kb3ducmV2LnhtbESPT2vCQBDF74V+h2UK3upGW/8kukopCFJ60Kh4HbJj&#10;EpqdDdlV02/fORQ8zsyb995vue5do27UhdqzgdEwAUVceFtzaeB42LzOQYWIbLHxTAZ+KcB69fy0&#10;xMz6O+/plsdSiQmHDA1UMbaZ1qGoyGEY+pZYbhffOYwydqW2Hd7F3DV6nCRT7bBmSaiwpc+Kip/8&#10;6gxMvybn3a7YTPb59u07kLMn66Mxg5f+YwEqUh8f4v/vrZX641mazkfpu1AIkyxAr/4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H6wszywAAAOMAAAAPAAAAAAAAAAAAAAAAAJgC&#10;AABkcnMvZG93bnJldi54bWxQSwUGAAAAAAQABAD1AAAAkA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4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ASk8QA&#10;AADdAAAADwAAAGRycy9kb3ducmV2LnhtbESPT2vCQBTE70K/w/KEXkQ3tkZCdBWxFHr0T+n5mX1u&#10;gtm3aXaN6bfvCoLHYWZ+wyzXva1FR62vHCuYThIQxIXTFRsF38fPcQbCB2SNtWNS8Ece1quXwRJz&#10;7W68p+4QjIgQ9jkqKENocil9UZJFP3ENcfTOrrUYomyN1C3eItzW8i1J5tJixXGhxIa2JRWXw9Uq&#10;wF+7+zm54Hx3MuZjlDb9SKdKvQ77zQJEoD48w4/2l1aQvWczuL+JT0C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2gEpPEAAAA3QAAAA8AAAAAAAAAAAAAAAAAmAIAAGRycy9k&#10;b3ducmV2LnhtbFBLBQYAAAAABAAEAPUAAACJAwAAAAA=&#10;" fillcolor="#a5a5a5 [2092]" stroked="f" strokeweight="1pt">
                        <v:stroke joinstyle="miter"/>
                      </v:roundrect>
                    </v:group>
                    <v:oval id="شكل بيضاوي 52" o:spid="_x0000_s134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Q+acYA&#10;AADdAAAADwAAAGRycy9kb3ducmV2LnhtbESP3WrCQBSE7wt9h+UUvKubRiohuhGpCAoW2li9PmRP&#10;fjB7NmRXE9++Wyh4OczMN8xyNZpW3Kh3jWUFb9MIBHFhdcOVgp/j9jUB4TyyxtYyKbiTg1X2/LTE&#10;VNuBv+mW+0oECLsUFdTed6mUrqjJoJvajjh4pe0N+iD7SuoehwA3rYyjaC4NNhwWauzoo6bikl+N&#10;gq9Lebqf94fos7JDPh/MJo71UanJy7hegPA0+kf4v73TCpJZ8g5/b8ITkN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1Q+acYAAADdAAAADwAAAAAAAAAAAAAAAACYAgAAZHJz&#10;L2Rvd25yZXYueG1sUEsFBgAAAAAEAAQA9QAAAIsDAAAAAA==&#10;" filled="f" strokecolor="#168489" strokeweight="1pt">
                      <v:stroke joinstyle="miter"/>
                    </v:oval>
                  </v:group>
                  <v:shape id="مربع نص 41" o:spid="_x0000_s1347"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BYKsMA&#10;AADdAAAADwAAAGRycy9kb3ducmV2LnhtbESPQWvCQBSE74X+h+UJvdWNLUpIXUVaCx68VOP9kX3N&#10;BrNvQ/Zp4r/vCkKPw8x8wyzXo2/VlfrYBDYwm2agiKtgG64NlMfv1xxUFGSLbWAycKMI69Xz0xIL&#10;Gwb+oetBapUgHAs04ES6QutYOfIYp6EjTt5v6D1Kkn2tbY9DgvtWv2XZQntsOC047OjTUXU+XLwB&#10;EbuZ3cqtj7vTuP8aXFbNsTTmZTJuPkAJjfIffrR31kD+ni/g/iY9Ab3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dBYKsMAAADdAAAADwAAAAAAAAAAAAAAAACYAgAAZHJzL2Rv&#10;d25yZXYueG1sUEsFBgAAAAAEAAQA9QAAAIgDA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996856">
                            <w:rPr>
                              <w:rFonts w:eastAsia="Calibri" w:hAnsi="Adobe Arabic" w:cs="Adobe Arabic"/>
                              <w:b/>
                              <w:bCs/>
                              <w:color w:val="FFFFFF"/>
                              <w:kern w:val="24"/>
                              <w:sz w:val="36"/>
                              <w:szCs w:val="36"/>
                              <w:rtl/>
                              <w:lang w:bidi="ar-EG"/>
                            </w:rPr>
                            <w:t>الإنتاجية العالية</w:t>
                          </w:r>
                        </w:p>
                      </w:txbxContent>
                    </v:textbox>
                  </v:shape>
                </v:group>
                <v:shape id="صورة 54" o:spid="_x0000_s1348"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l4gHLHAAAA3QAAAA8AAABkcnMvZG93bnJldi54bWxEj0FrAjEUhO+F/ofwCr3VbCvUdWsULRYK&#10;nnRb8fjcvO5uTV62Sarbf98IgsdhZr5hJrPeGnEkH1rHCh4HGQjiyumWawUf5dtDDiJEZI3GMSn4&#10;owCz6e3NBAvtTrym4ybWIkE4FKigibErpAxVQxbDwHXEyfty3mJM0tdSezwluDXyKcuepcWW00KD&#10;Hb02VB02v1bByi/23+Nya8qf9W6Zm+Ho87BcKXV/189fQETq4zV8ab9rBfkwH8H5TXoCcvoP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l4gHLHAAAA3QAAAA8AAAAAAAAAAAAA&#10;AAAAnwIAAGRycy9kb3ducmV2LnhtbFBLBQYAAAAABAAEAPcAAACTAwAAAAA=&#10;">
                  <v:imagedata r:id="rId74" o:title=""/>
                  <v:path arrowok="t"/>
                </v:shape>
                <w10:wrap anchorx="page"/>
                <w10:anchorlock/>
              </v:group>
            </w:pict>
          </mc:Fallback>
        </mc:AlternateContent>
      </w:r>
    </w:p>
    <w:p w:rsidR="00247375" w:rsidRPr="00AC09F9" w:rsidRDefault="00247375" w:rsidP="00084372">
      <w:r w:rsidRPr="00AC09F9">
        <w:rPr>
          <w:rtl/>
        </w:rPr>
        <w:t>- الموظفون الأصحاء نفسيا</w:t>
      </w:r>
      <w:r>
        <w:rPr>
          <w:rFonts w:hint="cs"/>
          <w:rtl/>
        </w:rPr>
        <w:t>ً</w:t>
      </w:r>
      <w:r w:rsidRPr="00AC09F9">
        <w:rPr>
          <w:rtl/>
        </w:rPr>
        <w:t xml:space="preserve"> ي</w:t>
      </w:r>
      <w:r>
        <w:rPr>
          <w:rFonts w:hint="cs"/>
          <w:rtl/>
        </w:rPr>
        <w:t>ُ</w:t>
      </w:r>
      <w:r w:rsidRPr="00AC09F9">
        <w:rPr>
          <w:rtl/>
        </w:rPr>
        <w:t>ظهرون حماسا</w:t>
      </w:r>
      <w:r>
        <w:rPr>
          <w:rFonts w:hint="cs"/>
          <w:rtl/>
        </w:rPr>
        <w:t>ً</w:t>
      </w:r>
      <w:r w:rsidRPr="00AC09F9">
        <w:rPr>
          <w:rtl/>
        </w:rPr>
        <w:t xml:space="preserve"> وتحفيزا</w:t>
      </w:r>
      <w:r>
        <w:rPr>
          <w:rFonts w:hint="cs"/>
          <w:rtl/>
        </w:rPr>
        <w:t>ً</w:t>
      </w:r>
      <w:r w:rsidRPr="00AC09F9">
        <w:rPr>
          <w:rtl/>
        </w:rPr>
        <w:t xml:space="preserve"> في أداء مهامهم.</w:t>
      </w:r>
    </w:p>
    <w:p w:rsidR="00247375" w:rsidRDefault="00247375" w:rsidP="00084372">
      <w:pPr>
        <w:rPr>
          <w:rtl/>
        </w:rPr>
      </w:pPr>
      <w:r w:rsidRPr="00AC09F9">
        <w:rPr>
          <w:rtl/>
        </w:rPr>
        <w:t>- القدرة على التركيز وتحقيق الأهداف المهنية بكفاءة وفعالية.</w:t>
      </w:r>
    </w:p>
    <w:p w:rsidR="00084372" w:rsidRPr="00AC09F9" w:rsidRDefault="00084372" w:rsidP="00084372">
      <w:r w:rsidRPr="002A078C">
        <w:rPr>
          <w:rFonts w:ascii="Sakkal Majalla" w:hAnsi="Sakkal Majalla"/>
          <w:noProof/>
          <w:sz w:val="34"/>
        </w:rPr>
        <mc:AlternateContent>
          <mc:Choice Requires="wpg">
            <w:drawing>
              <wp:inline distT="0" distB="0" distL="0" distR="0" wp14:anchorId="4785AD36" wp14:editId="6466859B">
                <wp:extent cx="5731510" cy="892088"/>
                <wp:effectExtent l="0" t="0" r="2540" b="22860"/>
                <wp:docPr id="127998192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79981928" name="مجموعة 47"/>
                        <wpg:cNvGrpSpPr/>
                        <wpg:grpSpPr>
                          <a:xfrm>
                            <a:off x="0" y="0"/>
                            <a:ext cx="5731510" cy="895351"/>
                            <a:chOff x="0" y="0"/>
                            <a:chExt cx="5878196" cy="918845"/>
                          </a:xfrm>
                        </wpg:grpSpPr>
                        <wpg:grpSp>
                          <wpg:cNvPr id="1279981929" name="مجموعة 48"/>
                          <wpg:cNvGrpSpPr/>
                          <wpg:grpSpPr>
                            <a:xfrm>
                              <a:off x="0" y="0"/>
                              <a:ext cx="5878196" cy="918845"/>
                              <a:chOff x="0" y="0"/>
                              <a:chExt cx="6240348" cy="919070"/>
                            </a:xfrm>
                          </wpg:grpSpPr>
                          <wpg:grpSp>
                            <wpg:cNvPr id="1279981930" name="مجموعة 49"/>
                            <wpg:cNvGrpSpPr/>
                            <wpg:grpSpPr>
                              <a:xfrm>
                                <a:off x="0" y="169208"/>
                                <a:ext cx="5433072" cy="580613"/>
                                <a:chOff x="0" y="169208"/>
                                <a:chExt cx="5433072" cy="580613"/>
                              </a:xfrm>
                            </wpg:grpSpPr>
                            <wps:wsp>
                              <wps:cNvPr id="127998193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7998193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93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934"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996856">
                                  <w:rPr>
                                    <w:rFonts w:eastAsia="Calibri" w:hAnsi="Adobe Arabic" w:cs="Adobe Arabic"/>
                                    <w:b/>
                                    <w:bCs/>
                                    <w:color w:val="FFFFFF"/>
                                    <w:kern w:val="24"/>
                                    <w:sz w:val="36"/>
                                    <w:szCs w:val="36"/>
                                    <w:rtl/>
                                    <w:lang w:bidi="ar-EG"/>
                                  </w:rPr>
                                  <w:t>التكي</w:t>
                                </w:r>
                                <w:r w:rsidRPr="00996856">
                                  <w:rPr>
                                    <w:rFonts w:eastAsia="Calibri" w:hAnsi="Adobe Arabic" w:cs="Adobe Arabic" w:hint="cs"/>
                                    <w:b/>
                                    <w:bCs/>
                                    <w:color w:val="FFFFFF"/>
                                    <w:kern w:val="24"/>
                                    <w:sz w:val="36"/>
                                    <w:szCs w:val="36"/>
                                    <w:rtl/>
                                    <w:lang w:bidi="ar-EG"/>
                                  </w:rPr>
                                  <w:t>ّ</w:t>
                                </w:r>
                                <w:r w:rsidRPr="00996856">
                                  <w:rPr>
                                    <w:rFonts w:eastAsia="Calibri" w:hAnsi="Adobe Arabic" w:cs="Adobe Arabic"/>
                                    <w:b/>
                                    <w:bCs/>
                                    <w:color w:val="FFFFFF"/>
                                    <w:kern w:val="24"/>
                                    <w:sz w:val="36"/>
                                    <w:szCs w:val="36"/>
                                    <w:rtl/>
                                    <w:lang w:bidi="ar-EG"/>
                                  </w:rPr>
                                  <w:t>ف مع التغيرات</w:t>
                                </w:r>
                              </w:p>
                            </w:txbxContent>
                          </wps:txbx>
                          <wps:bodyPr wrap="square" rtlCol="1">
                            <a:spAutoFit/>
                          </wps:bodyPr>
                        </wps:wsp>
                      </wpg:grpSp>
                      <pic:pic xmlns:pic="http://schemas.openxmlformats.org/drawingml/2006/picture">
                        <pic:nvPicPr>
                          <pic:cNvPr id="1279981935"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34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">
                <v:group id="مجموعة 47" o:spid="_x0000_s135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ClL2W&#10;zAAAAOMAAAAPAAAAAAAAAAAAAAAAAKoCAABkcnMvZG93bnJldi54bWxQSwUGAAAAAAQABAD6AAAA&#10;owMAAAAA&#10;">
                  <v:group id="مجموعة 48" o:spid="_x0000_s135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3YGA3IAAAA&#10;4wAAAA8AAAAAAAAAAAAAAAAAqgIAAGRycy9kb3ducmV2LnhtbFBLBQYAAAAABAAEAPoAAACfAwAA&#10;AAA=&#10;">
                    <v:group id="مجموعة 49" o:spid="_x0000_s135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5OydN&#10;zAAAAOMAAAAPAAAAAAAAAAAAAAAAAKoCAABkcnMvZG93bnJldi54bWxQSwUGAAAAAAQABAD6AAAA&#10;owMAAAAA&#10;">
                      <v:shape id="شكل حر 50" o:spid="_x0000_s135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Hd1cYA&#10;AADjAAAADwAAAGRycy9kb3ducmV2LnhtbERPS4vCMBC+C/sfwix407SKj1ajiCDI4kHrLl6HZrYt&#10;20xKE7X7740geJzvPct1Z2pxo9ZVlhXEwwgEcW51xYWC7/NuMAfhPLLG2jIp+CcH69VHb4mptnc+&#10;0S3zhQgh7FJUUHrfpFK6vCSDbmgb4sD92tagD2dbSN3iPYSbWo6iaCoNVhwaSmxoW1L+l12NgunX&#10;5HI85rvJKduPD46M/tHWK9X/7DYLEJ46/xa/3Hsd5o9mSTKPk3EMz58CAHL1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KHd1c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5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wrAMYA&#10;AADjAAAADwAAAGRycy9kb3ducmV2LnhtbERPX2vCMBB/F/wO4YS9iKZ2OG1nlDEZ+Lip7PlsbmlZ&#10;c+maWOu3N8LAx/v9v9Wmt7XoqPWVYwWzaQKCuHC6YqPgePiYLEH4gKyxdkwKruRhsx4OVphrd+Ev&#10;6vbBiBjCPkcFZQhNLqUvSrLop64hjtyPay2GeLZG6hYvMdzWMk2SF2mx4thQYkPvJRW/+7NVgH/2&#10;8/vkgvPdyZjteN70Yz1X6mnUv72CCNSHh/jfvdNxfrrIsuUse07h/lMEQK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OwrAMYAAADjAAAADwAAAAAAAAAAAAAAAACYAgAAZHJz&#10;L2Rvd25yZXYueG1sUEsFBgAAAAAEAAQA9QAAAIsDAAAAAA==&#10;" fillcolor="#a5a5a5 [2092]" stroked="f" strokeweight="1pt">
                        <v:stroke joinstyle="miter"/>
                      </v:roundrect>
                    </v:group>
                    <v:oval id="شكل بيضاوي 52" o:spid="_x0000_s135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zWL8cA&#10;AADjAAAADwAAAGRycy9kb3ducmV2LnhtbERPS2vCQBC+F/oflin0VjdGUBNdRRShhRY0Ps5DdkyC&#10;2dmQ3Zr477sFweN875kve1OLG7WusqxgOIhAEOdWV1woOB62H1MQziNrrC2Tgjs5WC5eX+aYatvx&#10;nm6ZL0QIYZeigtL7JpXS5SUZdAPbEAfuYluDPpxtIXWLXQg3tYyjaCwNVhwaSmxoXVJ+zX6Ngt31&#10;crqfv76jn8J22bgzmzjWB6Xe3/rVDISn3j/FD/enDvPjSZJMh8loBP8/BQDk4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Q81i/HAAAA4wAAAA8AAAAAAAAAAAAAAAAAmAIAAGRy&#10;cy9kb3ducmV2LnhtbFBLBQYAAAAABAAEAPUAAACMAwAAAAA=&#10;" filled="f" strokecolor="#168489" strokeweight="1pt">
                      <v:stroke joinstyle="miter"/>
                    </v:oval>
                  </v:group>
                  <v:shape id="مربع نص 41" o:spid="_x0000_s1356"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MIP8YA&#10;AADjAAAADwAAAGRycy9kb3ducmV2LnhtbERPS0/DMAy+I/EfIk/ajaUdr7UsmyYG0g5cGOVuNaap&#10;1jhVY9bu3xMkJI7+3l5vJ9+pMw2xDWwgX2SgiOtgW24MVB+vNytQUZAtdoHJwIUibDfXV2ssbRj5&#10;nc5HaVQK4ViiASfSl1rH2pHHuAg9ceK+wuBR0jk02g44pnDf6WWWPWiPLacGhz09O6pPx29vQMTu&#10;8kv14uPhc3rbjy6r77EyZj6bdk+ghCb5F/+5DzbNXz4WxSovbu/g96cEgN7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aMIP8YAAADjAAAADwAAAAAAAAAAAAAAAACYAgAAZHJz&#10;L2Rvd25yZXYueG1sUEsFBgAAAAAEAAQA9QAAAIsDA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996856">
                            <w:rPr>
                              <w:rFonts w:eastAsia="Calibri" w:hAnsi="Adobe Arabic" w:cs="Adobe Arabic"/>
                              <w:b/>
                              <w:bCs/>
                              <w:color w:val="FFFFFF"/>
                              <w:kern w:val="24"/>
                              <w:sz w:val="36"/>
                              <w:szCs w:val="36"/>
                              <w:rtl/>
                              <w:lang w:bidi="ar-EG"/>
                            </w:rPr>
                            <w:t>التكي</w:t>
                          </w:r>
                          <w:r w:rsidRPr="00996856">
                            <w:rPr>
                              <w:rFonts w:eastAsia="Calibri" w:hAnsi="Adobe Arabic" w:cs="Adobe Arabic" w:hint="cs"/>
                              <w:b/>
                              <w:bCs/>
                              <w:color w:val="FFFFFF"/>
                              <w:kern w:val="24"/>
                              <w:sz w:val="36"/>
                              <w:szCs w:val="36"/>
                              <w:rtl/>
                              <w:lang w:bidi="ar-EG"/>
                            </w:rPr>
                            <w:t>ّ</w:t>
                          </w:r>
                          <w:r w:rsidRPr="00996856">
                            <w:rPr>
                              <w:rFonts w:eastAsia="Calibri" w:hAnsi="Adobe Arabic" w:cs="Adobe Arabic"/>
                              <w:b/>
                              <w:bCs/>
                              <w:color w:val="FFFFFF"/>
                              <w:kern w:val="24"/>
                              <w:sz w:val="36"/>
                              <w:szCs w:val="36"/>
                              <w:rtl/>
                              <w:lang w:bidi="ar-EG"/>
                            </w:rPr>
                            <w:t>ف مع التغيرات</w:t>
                          </w:r>
                        </w:p>
                      </w:txbxContent>
                    </v:textbox>
                  </v:shape>
                </v:group>
                <v:shape id="صورة 54" o:spid="_x0000_s1357"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U45ATJAAAA4wAAAA8AAABkcnMvZG93bnJldi54bWxET19PwjAQfzfxOzRn4pt0QJRtUogaTEx4&#10;ggnx8VzPbdJeZ1thfntqYuLj/f7ffDlYI47kQ+dYwXiUgSCune64UfBaPd/kIEJE1mgck4IfCrBc&#10;XF7MsdTuxBs6bmMjUgiHEhW0MfallKFuyWIYuZ44cR/OW4zp9I3UHk8p3Bo5ybI7abHj1NBiT08t&#10;1Yftt1Ww9o/vn0W1N9XX5m2Vm+lsd1itlbq+Gh7uQUQa4r/4z/2i0/zJrCjycTG9hd+fEgBycQY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pTjkBMkAAADjAAAADwAAAAAAAAAA&#10;AAAAAACfAgAAZHJzL2Rvd25yZXYueG1sUEsFBgAAAAAEAAQA9wAAAJUDAAAAAA==&#10;">
                  <v:imagedata r:id="rId74" o:title=""/>
                  <v:path arrowok="t"/>
                </v:shape>
                <w10:wrap anchorx="page"/>
                <w10:anchorlock/>
              </v:group>
            </w:pict>
          </mc:Fallback>
        </mc:AlternateContent>
      </w:r>
    </w:p>
    <w:p w:rsidR="00247375" w:rsidRPr="00AC09F9" w:rsidRDefault="00247375" w:rsidP="00084372">
      <w:r w:rsidRPr="00AC09F9">
        <w:rPr>
          <w:rtl/>
        </w:rPr>
        <w:t>- الصحة النفسية السليمة تجعل الموظف مرنا</w:t>
      </w:r>
      <w:r>
        <w:rPr>
          <w:rFonts w:hint="cs"/>
          <w:rtl/>
        </w:rPr>
        <w:t>ً</w:t>
      </w:r>
      <w:r w:rsidRPr="00AC09F9">
        <w:rPr>
          <w:rtl/>
        </w:rPr>
        <w:t xml:space="preserve"> وقادرا</w:t>
      </w:r>
      <w:r>
        <w:rPr>
          <w:rFonts w:hint="cs"/>
          <w:rtl/>
        </w:rPr>
        <w:t>ً</w:t>
      </w:r>
      <w:r w:rsidRPr="00AC09F9">
        <w:rPr>
          <w:rtl/>
        </w:rPr>
        <w:t xml:space="preserve"> على التكي</w:t>
      </w:r>
      <w:r>
        <w:rPr>
          <w:rFonts w:hint="cs"/>
          <w:rtl/>
        </w:rPr>
        <w:t>ّ</w:t>
      </w:r>
      <w:r w:rsidRPr="00AC09F9">
        <w:rPr>
          <w:rtl/>
        </w:rPr>
        <w:t>ف مع التغييرات في بيئة العمل، سواء</w:t>
      </w:r>
      <w:r>
        <w:rPr>
          <w:rFonts w:hint="cs"/>
          <w:rtl/>
        </w:rPr>
        <w:t>ً</w:t>
      </w:r>
      <w:r w:rsidRPr="00AC09F9">
        <w:rPr>
          <w:rtl/>
        </w:rPr>
        <w:t xml:space="preserve"> كانت تغييرات في المهام، السياسات، أو التكنولوجيا.</w:t>
      </w:r>
    </w:p>
    <w:p w:rsidR="00247375" w:rsidRDefault="00247375" w:rsidP="00084372">
      <w:pPr>
        <w:rPr>
          <w:rtl/>
        </w:rPr>
      </w:pPr>
      <w:r w:rsidRPr="00AC09F9">
        <w:rPr>
          <w:rtl/>
        </w:rPr>
        <w:t>- تجن</w:t>
      </w:r>
      <w:r>
        <w:rPr>
          <w:rFonts w:hint="cs"/>
          <w:rtl/>
        </w:rPr>
        <w:t>ّ</w:t>
      </w:r>
      <w:r w:rsidRPr="00AC09F9">
        <w:rPr>
          <w:rtl/>
        </w:rPr>
        <w:t>ب مقاومة التغيير والترحيب بالفرص الجديدة للنمو والتطوير.</w:t>
      </w:r>
    </w:p>
    <w:p w:rsidR="00084372" w:rsidRPr="00AC09F9" w:rsidRDefault="00084372" w:rsidP="00084372">
      <w:r w:rsidRPr="002A078C">
        <w:rPr>
          <w:rFonts w:ascii="Sakkal Majalla" w:hAnsi="Sakkal Majalla"/>
          <w:noProof/>
          <w:sz w:val="34"/>
        </w:rPr>
        <mc:AlternateContent>
          <mc:Choice Requires="wpg">
            <w:drawing>
              <wp:inline distT="0" distB="0" distL="0" distR="0" wp14:anchorId="53C4B608" wp14:editId="003E7DF7">
                <wp:extent cx="5731510" cy="892088"/>
                <wp:effectExtent l="0" t="0" r="2540" b="22860"/>
                <wp:docPr id="127998191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79981919" name="مجموعة 47"/>
                        <wpg:cNvGrpSpPr/>
                        <wpg:grpSpPr>
                          <a:xfrm>
                            <a:off x="0" y="0"/>
                            <a:ext cx="5731510" cy="895351"/>
                            <a:chOff x="0" y="0"/>
                            <a:chExt cx="5878196" cy="918845"/>
                          </a:xfrm>
                        </wpg:grpSpPr>
                        <wpg:grpSp>
                          <wpg:cNvPr id="1279981920" name="مجموعة 48"/>
                          <wpg:cNvGrpSpPr/>
                          <wpg:grpSpPr>
                            <a:xfrm>
                              <a:off x="0" y="0"/>
                              <a:ext cx="5878196" cy="918845"/>
                              <a:chOff x="0" y="0"/>
                              <a:chExt cx="6240348" cy="919070"/>
                            </a:xfrm>
                          </wpg:grpSpPr>
                          <wpg:grpSp>
                            <wpg:cNvPr id="1279981921" name="مجموعة 49"/>
                            <wpg:cNvGrpSpPr/>
                            <wpg:grpSpPr>
                              <a:xfrm>
                                <a:off x="0" y="169208"/>
                                <a:ext cx="5433072" cy="580613"/>
                                <a:chOff x="0" y="169208"/>
                                <a:chExt cx="5433072" cy="580613"/>
                              </a:xfrm>
                            </wpg:grpSpPr>
                            <wps:wsp>
                              <wps:cNvPr id="127998192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7998192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92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925"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996856">
                                  <w:rPr>
                                    <w:rFonts w:eastAsia="Calibri" w:hAnsi="Adobe Arabic" w:cs="Adobe Arabic"/>
                                    <w:b/>
                                    <w:bCs/>
                                    <w:color w:val="FFFFFF"/>
                                    <w:kern w:val="24"/>
                                    <w:sz w:val="36"/>
                                    <w:szCs w:val="36"/>
                                    <w:rtl/>
                                    <w:lang w:bidi="ar-EG"/>
                                  </w:rPr>
                                  <w:t>انخفاض معدلات الغياب والتأخير</w:t>
                                </w:r>
                              </w:p>
                            </w:txbxContent>
                          </wps:txbx>
                          <wps:bodyPr wrap="square" rtlCol="1">
                            <a:spAutoFit/>
                          </wps:bodyPr>
                        </wps:wsp>
                      </wpg:grpSp>
                      <pic:pic xmlns:pic="http://schemas.openxmlformats.org/drawingml/2006/picture">
                        <pic:nvPicPr>
                          <pic:cNvPr id="1279981926"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35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Vt0rtN0AAAAFAQAADwAAAGRycy9kb3ducmV2&#10;LnhtbEyPQUvDQBCF74L/YRnBm91NtcXGbEop6qkIbQXpbZudJqHZ2ZDdJum/d/SilwfDe7z3TbYc&#10;XSN67ELtSUMyUSCQCm9rKjV87t8enkGEaMiaxhNquGKAZX57k5nU+oG22O9iKbiEQmo0VDG2qZSh&#10;qNCZMPEtEnsn3zkT+exKaTszcLlr5FSpuXSmJl6oTIvrCovz7uI0vA9mWD0mr/3mfFpfD/vZx9cm&#10;Qa3v78bVC4iIY/wLww8+o0POTEd/IRtEo4Efib/K3kJN5yCOHHpSM5B5Jv/T598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">
                <v:group id="مجموعة 47" o:spid="_x0000_s135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O00rDIAAAA&#10;4wAAAA8AAAAAAAAAAAAAAAAAqgIAAGRycy9kb3ducmV2LnhtbFBLBQYAAAAABAAEAPoAAACfAwAA&#10;AAA=&#10;">
                  <v:group id="مجموعة 48" o:spid="_x0000_s136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84rGQ&#10;zAAAAOMAAAAPAAAAAAAAAAAAAAAAAKoCAABkcnMvZG93bnJldi54bWxQSwUGAAAAAAQABAD6AAAA&#10;owMAAAAA&#10;">
                    <v:group id="مجموعة 49" o:spid="_x0000_s136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TrhQLyQAA&#10;AOMAAAAPAAAAAAAAAAAAAAAAAKoCAABkcnMvZG93bnJldi54bWxQSwUGAAAAAAQABAD6AAAAoAMA&#10;AAAA&#10;">
                      <v:shape id="شكل حر 50" o:spid="_x0000_s136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rVf8YA&#10;AADjAAAADwAAAGRycy9kb3ducmV2LnhtbERPS4vCMBC+C/sfwizsTVO7+Gg1yiIIIh60u+J1aMa2&#10;bDMpTdT6740geJzvPfNlZ2pxpdZVlhUMBxEI4tzqigsFf7/r/hSE88gaa8uk4E4OlouP3hxTbW98&#10;oGvmCxFC2KWooPS+SaV0eUkG3cA2xIE729agD2dbSN3iLYSbWsZRNJYGKw4NJTa0Kin/zy5GwXg7&#10;Ou33+Xp0yDbfO0dGH7X1Sn19dj8zEJ46/xa/3Bsd5seTJJkOkziG508BALl4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arVf8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6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kYRsYA&#10;AADjAAAADwAAAGRycy9kb3ducmV2LnhtbERPX2vCMBB/F/wO4YS9iKZ2OG1nlDEZ+Lip7PlsbmlZ&#10;c+maWOu3N8LAx/v9v9Wmt7XoqPWVYwWzaQKCuHC6YqPgePiYLEH4gKyxdkwKruRhsx4OVphrd+Ev&#10;6vbBiBjCPkcFZQhNLqUvSrLop64hjtyPay2GeLZG6hYvMdzWMk2SF2mx4thQYkPvJRW/+7NVgH/2&#10;8/vkgvPdyZjteN70Yz1X6mnUv72CCNSHh/jfvdNxfrrIsuUsS5/h/lMEQK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nkYRsYAAADjAAAADwAAAAAAAAAAAAAAAACYAgAAZHJz&#10;L2Rvd25yZXYueG1sUEsFBgAAAAAEAAQA9QAAAIsDAAAAAA==&#10;" fillcolor="#a5a5a5 [2092]" stroked="f" strokeweight="1pt">
                        <v:stroke joinstyle="miter"/>
                      </v:roundrect>
                    </v:group>
                    <v:oval id="شكل بيضاوي 52" o:spid="_x0000_s136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zYhsgA&#10;AADjAAAADwAAAGRycy9kb3ducmV2LnhtbERP3WvCMBB/H/g/hBv4NlPDcLYzimwMFDaY9eP5aM62&#10;2FxKE23975fBYI/3+77FarCNuFHna8cappMEBHHhTM2lhsP+42kOwgdkg41j0nAnD6vl6GGBmXE9&#10;7+iWh1LEEPYZaqhCaDMpfVGRRT9xLXHkzq6zGOLZldJ02Mdw20iVJDNpsebYUGFLbxUVl/xqNXxf&#10;zsf7afuZfJWuz2e9fVfK7LUePw7rVxCBhvAv/nNvTJyvXtJ0Pk3VM/z+FAGQy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uDNiGyAAAAOMAAAAPAAAAAAAAAAAAAAAAAJgCAABk&#10;cnMvZG93bnJldi54bWxQSwUGAAAAAAQABAD1AAAAjQMAAAAA&#10;" filled="f" strokecolor="#168489" strokeweight="1pt">
                      <v:stroke joinstyle="miter"/>
                    </v:oval>
                  </v:group>
                  <v:shape id="مربع نص 41" o:spid="_x0000_s1365"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Y7ecYA&#10;AADjAAAADwAAAGRycy9kb3ducmV2LnhtbERPS0vDQBC+C/6HZQRvdpNAtYndluIDevBiG+9DdpoN&#10;zc6G7Nik/94VBI/zvWe9nX2vLjTGLrCBfJGBIm6C7bg1UB/fH1agoiBb7AOTgStF2G5ub9ZY2TDx&#10;J10O0qoUwrFCA05kqLSOjSOPcREG4sSdwuhR0jm22o44pXDf6yLLHrXHjlODw4FeHDXnw7c3IGJ3&#10;+bV+83H/NX+8Ti5rllgbc383755BCc3yL/5z722aXzyV5SoviyX8/pQA0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zY7ecYAAADjAAAADwAAAAAAAAAAAAAAAACYAgAAZHJz&#10;L2Rvd25yZXYueG1sUEsFBgAAAAAEAAQA9QAAAIsDA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996856">
                            <w:rPr>
                              <w:rFonts w:eastAsia="Calibri" w:hAnsi="Adobe Arabic" w:cs="Adobe Arabic"/>
                              <w:b/>
                              <w:bCs/>
                              <w:color w:val="FFFFFF"/>
                              <w:kern w:val="24"/>
                              <w:sz w:val="36"/>
                              <w:szCs w:val="36"/>
                              <w:rtl/>
                              <w:lang w:bidi="ar-EG"/>
                            </w:rPr>
                            <w:t>انخفاض معدلات الغياب والتأخير</w:t>
                          </w:r>
                        </w:p>
                      </w:txbxContent>
                    </v:textbox>
                  </v:shape>
                </v:group>
                <v:shape id="صورة 54" o:spid="_x0000_s1366"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Az7K7JAAAA4wAAAA8AAABkcnMvZG93bnJldi54bWxET19LwzAQfxf8DuEE31y6Cltblw2VCcKe&#10;tqrs8dacbV1yqUnc6rc3guDj/f7fYjVaI07kQ+9YwXSSgSBunO65VfBSP90UIEJE1mgck4JvCrBa&#10;Xl4ssNLuzFs67WIrUgiHChV0MQ6VlKHpyGKYuIE4ce/OW4zp9K3UHs8p3BqZZ9lMWuw5NXQ40GNH&#10;zXH3ZRVs/MPho6zfTP253a8Lczt/Pa43Sl1fjfd3ICKN8V/8537WaX4+L8tiWuYz+P0pASCXP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0DPsrskAAADjAAAADwAAAAAAAAAA&#10;AAAAAACfAgAAZHJzL2Rvd25yZXYueG1sUEsFBgAAAAAEAAQA9wAAAJUDAAAAAA==&#10;">
                  <v:imagedata r:id="rId74" o:title=""/>
                  <v:path arrowok="t"/>
                </v:shape>
                <w10:wrap anchorx="page"/>
                <w10:anchorlock/>
              </v:group>
            </w:pict>
          </mc:Fallback>
        </mc:AlternateContent>
      </w:r>
    </w:p>
    <w:p w:rsidR="00247375" w:rsidRPr="00AC09F9" w:rsidRDefault="00247375" w:rsidP="00084372">
      <w:r w:rsidRPr="00AC09F9">
        <w:rPr>
          <w:rtl/>
        </w:rPr>
        <w:t>- الموظفون الأصحاء نفسيا</w:t>
      </w:r>
      <w:r>
        <w:rPr>
          <w:rFonts w:hint="cs"/>
          <w:rtl/>
        </w:rPr>
        <w:t>ً</w:t>
      </w:r>
      <w:r w:rsidRPr="00AC09F9">
        <w:rPr>
          <w:rtl/>
        </w:rPr>
        <w:t xml:space="preserve"> يلتزمون بالحضور إلى العمل بانتظام، حيث تقل حالات التغيب الناتجة عن التوتر أو الإرهاق.</w:t>
      </w:r>
    </w:p>
    <w:p w:rsidR="00247375" w:rsidRDefault="00247375" w:rsidP="00084372">
      <w:pPr>
        <w:rPr>
          <w:rtl/>
        </w:rPr>
      </w:pPr>
      <w:r w:rsidRPr="00AC09F9">
        <w:rPr>
          <w:rtl/>
        </w:rPr>
        <w:t>- الحماس للعمل والالتزام بالمواعيد يعكس شعورهم بالاستقرار النفسي.</w:t>
      </w:r>
    </w:p>
    <w:p w:rsidR="00084372" w:rsidRPr="00AC09F9" w:rsidRDefault="00084372" w:rsidP="00AD186B">
      <w:pPr>
        <w:keepNext/>
      </w:pPr>
      <w:r w:rsidRPr="002A078C">
        <w:rPr>
          <w:rFonts w:ascii="Sakkal Majalla" w:hAnsi="Sakkal Majalla"/>
          <w:noProof/>
          <w:sz w:val="34"/>
        </w:rPr>
        <w:lastRenderedPageBreak/>
        <mc:AlternateContent>
          <mc:Choice Requires="wpg">
            <w:drawing>
              <wp:inline distT="0" distB="0" distL="0" distR="0" wp14:anchorId="72157453" wp14:editId="292B63D7">
                <wp:extent cx="5731510" cy="892088"/>
                <wp:effectExtent l="0" t="0" r="2540" b="22860"/>
                <wp:docPr id="127998190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79981910" name="مجموعة 47"/>
                        <wpg:cNvGrpSpPr/>
                        <wpg:grpSpPr>
                          <a:xfrm>
                            <a:off x="0" y="0"/>
                            <a:ext cx="5731510" cy="895351"/>
                            <a:chOff x="0" y="0"/>
                            <a:chExt cx="5878196" cy="918845"/>
                          </a:xfrm>
                        </wpg:grpSpPr>
                        <wpg:grpSp>
                          <wpg:cNvPr id="1279981911" name="مجموعة 48"/>
                          <wpg:cNvGrpSpPr/>
                          <wpg:grpSpPr>
                            <a:xfrm>
                              <a:off x="0" y="0"/>
                              <a:ext cx="5878196" cy="918845"/>
                              <a:chOff x="0" y="0"/>
                              <a:chExt cx="6240348" cy="919070"/>
                            </a:xfrm>
                          </wpg:grpSpPr>
                          <wpg:grpSp>
                            <wpg:cNvPr id="1279981912" name="مجموعة 49"/>
                            <wpg:cNvGrpSpPr/>
                            <wpg:grpSpPr>
                              <a:xfrm>
                                <a:off x="0" y="169208"/>
                                <a:ext cx="5433072" cy="580613"/>
                                <a:chOff x="0" y="169208"/>
                                <a:chExt cx="5433072" cy="580613"/>
                              </a:xfrm>
                            </wpg:grpSpPr>
                            <wps:wsp>
                              <wps:cNvPr id="127998191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7998191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91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916"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996856">
                                  <w:rPr>
                                    <w:rFonts w:eastAsia="Calibri" w:hAnsi="Adobe Arabic" w:cs="Adobe Arabic"/>
                                    <w:b/>
                                    <w:bCs/>
                                    <w:color w:val="FFFFFF"/>
                                    <w:kern w:val="24"/>
                                    <w:sz w:val="36"/>
                                    <w:szCs w:val="36"/>
                                    <w:rtl/>
                                    <w:lang w:bidi="ar-EG"/>
                                  </w:rPr>
                                  <w:t>اتخاذ القرارات بثقة ووضوح</w:t>
                                </w:r>
                              </w:p>
                            </w:txbxContent>
                          </wps:txbx>
                          <wps:bodyPr wrap="square" rtlCol="1">
                            <a:spAutoFit/>
                          </wps:bodyPr>
                        </wps:wsp>
                      </wpg:grpSp>
                      <pic:pic xmlns:pic="http://schemas.openxmlformats.org/drawingml/2006/picture">
                        <pic:nvPicPr>
                          <pic:cNvPr id="1279981917"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36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">
                <v:group id="مجموعة 47" o:spid="_x0000_s136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yjnst&#10;zAAAAOMAAAAPAAAAAAAAAAAAAAAAAKoCAABkcnMvZG93bnJldi54bWxQSwUGAAAAAAQABAD6AAAA&#10;owMAAAAA&#10;">
                  <v:group id="مجموعة 48" o:spid="_x0000_s136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3C3rbIAAAA&#10;4wAAAA8AAAAAAAAAAAAAAAAAqgIAAGRycy9kb3ducmV2LnhtbFBLBQYAAAAABAAEAPoAAACfAwAA&#10;AAA=&#10;">
                    <v:group id="مجموعة 49" o:spid="_x0000_s137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tEEDByQAA&#10;AOMAAAAPAAAAAAAAAAAAAAAAAKoCAABkcnMvZG93bnJldi54bWxQSwUGAAAAAAQABAD6AAAAoAMA&#10;AAAA&#10;">
                      <v:shape id="شكل حر 50" o:spid="_x0000_s137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q6WcYA&#10;AADjAAAADwAAAGRycy9kb3ducmV2LnhtbERPS4vCMBC+C/sfwix407SKj1ajiCDI4kHrLl6HZrYt&#10;20xKE7X7740geJzvPct1Z2pxo9ZVlhXEwwgEcW51xYWC7/NuMAfhPLLG2jIp+CcH69VHb4mptnc+&#10;0S3zhQgh7FJUUHrfpFK6vCSDbmgb4sD92tagD2dbSN3iPYSbWo6iaCoNVhwaSmxoW1L+l12NgunX&#10;5HI85rvJKduPD46M/tHWK9X/7DYLEJ46/xa/3Hsd5o9mSTKPk3gMz58CAHL1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Iq6Wc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7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Kj8YA&#10;AADjAAAADwAAAGRycy9kb3ducmV2LnhtbERPX2vCMBB/H/gdwgl7EU0rc9pqlLEx8HFT8flszrTY&#10;XLomq/XbG2Gwx/v9v9Wmt7XoqPWVYwXpJAFBXDhdsVFw2H+OFyB8QNZYOyYFN/KwWQ+eVphrd+Vv&#10;6nbBiBjCPkcFZQhNLqUvSrLoJ64hjtzZtRZDPFsjdYvXGG5rOU2SV2mx4thQYkPvJRWX3a9VgD/2&#10;63hywfnuZMzHaNb0Iz1T6nnYvy1BBOrDv/jPvdVx/nSeZYs0S1/g8VMEQK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xKj8YAAADjAAAADwAAAAAAAAAAAAAAAACYAgAAZHJz&#10;L2Rvd25yZXYueG1sUEsFBgAAAAAEAAQA9QAAAIsDAAAAAA==&#10;" fillcolor="#a5a5a5 [2092]" stroked="f" strokeweight="1pt">
                        <v:stroke joinstyle="miter"/>
                      </v:roundrect>
                    </v:group>
                    <v:oval id="شكل بيضاوي 52" o:spid="_x0000_s137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y3oMgA&#10;AADjAAAADwAAAGRycy9kb3ducmV2LnhtbERPS2vCQBC+C/0Pywi96SYBrYmuUlqEFizU+DgP2TEJ&#10;ZmdDdmviv3cLhR7ne89qM5hG3KhztWUF8TQCQVxYXXOp4HjYThYgnEfW2FgmBXdysFk/jVaYadvz&#10;nm65L0UIYZehgsr7NpPSFRUZdFPbEgfuYjuDPpxdKXWHfQg3jUyiaC4N1hwaKmzpraLimv8YBd/X&#10;y+l+/txFX6Xt83lv3pNEH5R6Hg+vSxCeBv8v/nN/6DA/eUnTRZzGM/j9KQAg1w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PLLegyAAAAOMAAAAPAAAAAAAAAAAAAAAAAJgCAABk&#10;cnMvZG93bnJldi54bWxQSwUGAAAAAAQABAD1AAAAjQMAAAAA&#10;" filled="f" strokecolor="#168489" strokeweight="1pt">
                      <v:stroke joinstyle="miter"/>
                    </v:oval>
                  </v:group>
                  <v:shape id="مربع نص 41" o:spid="_x0000_s1374"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hvs8YA&#10;AADjAAAADwAAAGRycy9kb3ducmV2LnhtbERPzUrDQBC+C32HZQre7CYFaxO7LaUq9ODFNt6H7JgN&#10;ZmdDdtqkb+8Kgsf5/mezm3ynrjTENrCBfJGBIq6DbbkxUJ3fHtagoiBb7AKTgRtF2G1ndxssbRj5&#10;g64naVQK4ViiASfSl1rH2pHHuAg9ceK+wuBR0jk02g44pnDf6WWWrbTHllODw54Ojurv08UbELH7&#10;/Fa9+nj8nN5fRpfVj1gZcz+f9s+ghCb5F/+5jzbNXz4VxTov8hX8/pQA0N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Yhvs8YAAADjAAAADwAAAAAAAAAAAAAAAACYAgAAZHJz&#10;L2Rvd25yZXYueG1sUEsFBgAAAAAEAAQA9QAAAIsDA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996856">
                            <w:rPr>
                              <w:rFonts w:eastAsia="Calibri" w:hAnsi="Adobe Arabic" w:cs="Adobe Arabic"/>
                              <w:b/>
                              <w:bCs/>
                              <w:color w:val="FFFFFF"/>
                              <w:kern w:val="24"/>
                              <w:sz w:val="36"/>
                              <w:szCs w:val="36"/>
                              <w:rtl/>
                              <w:lang w:bidi="ar-EG"/>
                            </w:rPr>
                            <w:t>اتخاذ القرارات بثقة ووضوح</w:t>
                          </w:r>
                        </w:p>
                      </w:txbxContent>
                    </v:textbox>
                  </v:shape>
                </v:group>
                <v:shape id="صورة 54" o:spid="_x0000_s1375"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ETg4jIAAAA4wAAAA8AAABkcnMvZG93bnJldi54bWxET0tLAzEQvgv+hzCCN5vdCu7DpkWlgtBT&#10;uyoex824uzaZrEls139vCoLH+d6zWE3WiAP5MDhWkM8yEMSt0wN3Cp6bx6sSRIjIGo1jUvBDAVbL&#10;87MF1todeUuHXexECuFQo4I+xrGWMrQ9WQwzNxIn7sN5izGdvpPa4zGFWyPnWXYjLQ6cGnoc6aGn&#10;dr/7tgo2/v79s2peTfO1fVuX5rp42a83Sl1eTHe3ICJN8V/8537Saf68qKoyr/ICTj8lAOTyF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xE4OIyAAAAOMAAAAPAAAAAAAAAAAA&#10;AAAAAJ8CAABkcnMvZG93bnJldi54bWxQSwUGAAAAAAQABAD3AAAAlAMAAAAA&#10;">
                  <v:imagedata r:id="rId74" o:title=""/>
                  <v:path arrowok="t"/>
                </v:shape>
                <w10:wrap anchorx="page"/>
                <w10:anchorlock/>
              </v:group>
            </w:pict>
          </mc:Fallback>
        </mc:AlternateContent>
      </w:r>
    </w:p>
    <w:p w:rsidR="00247375" w:rsidRPr="00AC09F9" w:rsidRDefault="00247375" w:rsidP="00084372">
      <w:r w:rsidRPr="00AC09F9">
        <w:rPr>
          <w:rtl/>
        </w:rPr>
        <w:t>- الصحة النفسية السليمة تعزز القدرة على التفكير بشكل منطقي واتخاذ قرارات مهنية سليمة.</w:t>
      </w:r>
    </w:p>
    <w:p w:rsidR="00247375" w:rsidRDefault="00247375" w:rsidP="00084372">
      <w:pPr>
        <w:rPr>
          <w:rtl/>
        </w:rPr>
      </w:pPr>
      <w:r w:rsidRPr="00AC09F9">
        <w:rPr>
          <w:rtl/>
        </w:rPr>
        <w:t>- تحمل المسؤولية عن القرارات والنتائج دون تردد أو قلق مفرط.</w:t>
      </w:r>
    </w:p>
    <w:p w:rsidR="00084372" w:rsidRPr="00AC09F9" w:rsidRDefault="00084372" w:rsidP="00084372">
      <w:r w:rsidRPr="002A078C">
        <w:rPr>
          <w:rFonts w:ascii="Sakkal Majalla" w:hAnsi="Sakkal Majalla"/>
          <w:noProof/>
          <w:sz w:val="34"/>
        </w:rPr>
        <mc:AlternateContent>
          <mc:Choice Requires="wpg">
            <w:drawing>
              <wp:inline distT="0" distB="0" distL="0" distR="0" wp14:anchorId="23C4527F" wp14:editId="7D59E2B6">
                <wp:extent cx="5731510" cy="892088"/>
                <wp:effectExtent l="0" t="0" r="2540" b="22860"/>
                <wp:docPr id="127998190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79981901" name="مجموعة 47"/>
                        <wpg:cNvGrpSpPr/>
                        <wpg:grpSpPr>
                          <a:xfrm>
                            <a:off x="0" y="0"/>
                            <a:ext cx="5731510" cy="895351"/>
                            <a:chOff x="0" y="0"/>
                            <a:chExt cx="5878196" cy="918845"/>
                          </a:xfrm>
                        </wpg:grpSpPr>
                        <wpg:grpSp>
                          <wpg:cNvPr id="1279981902" name="مجموعة 48"/>
                          <wpg:cNvGrpSpPr/>
                          <wpg:grpSpPr>
                            <a:xfrm>
                              <a:off x="0" y="0"/>
                              <a:ext cx="5878196" cy="918845"/>
                              <a:chOff x="0" y="0"/>
                              <a:chExt cx="6240348" cy="919070"/>
                            </a:xfrm>
                          </wpg:grpSpPr>
                          <wpg:grpSp>
                            <wpg:cNvPr id="1279981903" name="مجموعة 49"/>
                            <wpg:cNvGrpSpPr/>
                            <wpg:grpSpPr>
                              <a:xfrm>
                                <a:off x="0" y="169208"/>
                                <a:ext cx="5433072" cy="580613"/>
                                <a:chOff x="0" y="169208"/>
                                <a:chExt cx="5433072" cy="580613"/>
                              </a:xfrm>
                            </wpg:grpSpPr>
                            <wps:wsp>
                              <wps:cNvPr id="127998190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7998190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90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907"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996856">
                                  <w:rPr>
                                    <w:rFonts w:eastAsia="Calibri" w:hAnsi="Adobe Arabic" w:cs="Adobe Arabic"/>
                                    <w:b/>
                                    <w:bCs/>
                                    <w:color w:val="FFFFFF"/>
                                    <w:kern w:val="24"/>
                                    <w:sz w:val="36"/>
                                    <w:szCs w:val="36"/>
                                    <w:rtl/>
                                    <w:lang w:bidi="ar-EG"/>
                                  </w:rPr>
                                  <w:t>الشعور بالدافعية والابتكار</w:t>
                                </w:r>
                              </w:p>
                            </w:txbxContent>
                          </wps:txbx>
                          <wps:bodyPr wrap="square" rtlCol="1">
                            <a:spAutoFit/>
                          </wps:bodyPr>
                        </wps:wsp>
                      </wpg:grpSp>
                      <pic:pic xmlns:pic="http://schemas.openxmlformats.org/drawingml/2006/picture">
                        <pic:nvPicPr>
                          <pic:cNvPr id="1279981908"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37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">
                <v:group id="مجموعة 47" o:spid="_x0000_s137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gbSGvIAAAA&#10;4wAAAA8AAAAAAAAAAAAAAAAAqgIAAGRycy9kb3ducmV2LnhtbFBLBQYAAAAABAAEAPoAAACfAwAA&#10;AAA=&#10;">
                  <v:group id="مجموعة 48" o:spid="_x0000_s137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jJ1hzIAAAA&#10;4wAAAA8AAAAAAAAAAAAAAAAAqgIAAGRycy9kb3ducmV2LnhtbFBLBQYAAAAABAAEAPoAAACfAwAA&#10;AAA=&#10;">
                    <v:group id="مجموعة 49" o:spid="_x0000_s137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eFc4fIAAAA&#10;4wAAAA8AAAAAAAAAAAAAAAAAqgIAAGRycy9kb3ducmV2LnhtbFBLBQYAAAAABAAEAPoAAACfAwAA&#10;AAA=&#10;">
                      <v:shape id="شكل حر 50" o:spid="_x0000_s138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q08MYA&#10;AADjAAAADwAAAGRycy9kb3ducmV2LnhtbERPS4vCMBC+L/gfwgje1lTXV6tRZEEQ2YN2Fa9DM7bF&#10;ZlKaqPXfmwVhj/O9Z7FqTSXu1LjSsoJBPwJBnFldcq7g+Lv5nIFwHlljZZkUPMnBatn5WGCi7YMP&#10;dE99LkIIuwQVFN7XiZQuK8ig69uaOHAX2xj04WxyqRt8hHBTyWEUTaTBkkNDgTV9F5Rd05tRMNmN&#10;z/t9thkf0u3XjyOjT9p6pXrddj0H4an1/+K3e6vD/OE0jmeDOBrB308BALl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rq08M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8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l5ycUA&#10;AADjAAAADwAAAGRycy9kb3ducmV2LnhtbERPX2vCMBB/H/gdwgm+iKYKnbYaRSaDPW4qPp/NmRab&#10;S22y2n37ZTDw8X7/b73tbS06an3lWMFsmoAgLpyu2Cg4Hd8nSxA+IGusHZOCH/Kw3Qxe1phr9+Av&#10;6g7BiBjCPkcFZQhNLqUvSrLop64hjtzVtRZDPFsjdYuPGG5rOU+SV2mx4thQYkNvJRW3w7dVgHf7&#10;eb644Hx3MWY/Tpt+rFOlRsN+twIRqA9P8b/7Q8f580WWLWdZksLfTxEAu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aXnJxQAAAOMAAAAPAAAAAAAAAAAAAAAAAJgCAABkcnMv&#10;ZG93bnJldi54bWxQSwUGAAAAAAQABAD1AAAAigMAAAAA&#10;" fillcolor="#a5a5a5 [2092]" stroked="f" strokeweight="1pt">
                        <v:stroke joinstyle="miter"/>
                      </v:roundrect>
                    </v:group>
                    <v:oval id="شكل بيضاوي 52" o:spid="_x0000_s138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e/CscA&#10;AADjAAAADwAAAGRycy9kb3ducmV2LnhtbERPX2vCMBB/F/Ydwg32pol96Gw1imwMNpiw1enz0Zxt&#10;sbmUJrP12y/CwMf7/b/VZrStuFDvG8ca5jMFgrh0puFKw8/+bboA4QOywdYxabiSh836YbLC3LiB&#10;v+lShErEEPY5aqhD6HIpfVmTRT9zHXHkTq63GOLZV9L0OMRw28pEqVRabDg21NjRS03lufi1Gr7O&#10;p8P1+PGpdpUbinSwr0li9lo/PY7bJYhAY7iL/93vJs5PnrNsMc9UCrefIgBy/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onvwrHAAAA4wAAAA8AAAAAAAAAAAAAAAAAmAIAAGRy&#10;cy9kb3ducmV2LnhtbFBLBQYAAAAABAAEAPUAAACMAwAAAAA=&#10;" filled="f" strokecolor="#168489" strokeweight="1pt">
                      <v:stroke joinstyle="miter"/>
                    </v:oval>
                  </v:group>
                  <v:shape id="مربع نص 41" o:spid="_x0000_s1383"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1c9cUA&#10;AADjAAAADwAAAGRycy9kb3ducmV2LnhtbERPS0vDQBC+C/6HZQRvdjcFbRO7LcUH9ODFNt6H7JgN&#10;ZmdDdmzSf+8Kgsf53rPZzaFXZxpTF9lCsTCgiJvoOm4t1KfXuzWoJMgO+8hk4UIJdtvrqw1WLk78&#10;TuejtCqHcKrQghcZKq1T4ylgWsSBOHOfcQwo+Rxb7Uaccnjo9dKYBx2w49zgcaAnT83X8TtYEHH7&#10;4lK/hHT4mN+eJ2+ae6ytvb2Z94+ghGb5F/+5Dy7PX67Kcl2UZgW/P2UA9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HVz1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996856">
                            <w:rPr>
                              <w:rFonts w:eastAsia="Calibri" w:hAnsi="Adobe Arabic" w:cs="Adobe Arabic"/>
                              <w:b/>
                              <w:bCs/>
                              <w:color w:val="FFFFFF"/>
                              <w:kern w:val="24"/>
                              <w:sz w:val="36"/>
                              <w:szCs w:val="36"/>
                              <w:rtl/>
                              <w:lang w:bidi="ar-EG"/>
                            </w:rPr>
                            <w:t>الشعور بالدافعية والابتكار</w:t>
                          </w:r>
                        </w:p>
                      </w:txbxContent>
                    </v:textbox>
                  </v:shape>
                </v:group>
                <v:shape id="صورة 54" o:spid="_x0000_s1384"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hVWBJ8wAAADjAAAADwAAAAAA&#10;AAAAAAAAAACfAgAAZHJzL2Rvd25yZXYueG1sUEsFBgAAAAAEAAQA9wAAAJgDAAAAAA==&#10;">
                  <v:imagedata r:id="rId74" o:title=""/>
                  <v:path arrowok="t"/>
                </v:shape>
                <w10:wrap anchorx="page"/>
                <w10:anchorlock/>
              </v:group>
            </w:pict>
          </mc:Fallback>
        </mc:AlternateContent>
      </w:r>
    </w:p>
    <w:p w:rsidR="00247375" w:rsidRPr="00AC09F9" w:rsidRDefault="00247375" w:rsidP="00084372">
      <w:r w:rsidRPr="00AC09F9">
        <w:rPr>
          <w:rtl/>
        </w:rPr>
        <w:t>- الموظفون الأصحاء نفسيا</w:t>
      </w:r>
      <w:r>
        <w:rPr>
          <w:rFonts w:hint="cs"/>
          <w:rtl/>
        </w:rPr>
        <w:t>ً</w:t>
      </w:r>
      <w:r w:rsidRPr="00AC09F9">
        <w:rPr>
          <w:rtl/>
        </w:rPr>
        <w:t xml:space="preserve"> يظهرون رغبة في تقديم أفكار جديدة وإبداعية.</w:t>
      </w:r>
    </w:p>
    <w:p w:rsidR="00247375" w:rsidRDefault="00247375" w:rsidP="00084372">
      <w:pPr>
        <w:rPr>
          <w:rtl/>
        </w:rPr>
      </w:pPr>
      <w:r w:rsidRPr="00AC09F9">
        <w:rPr>
          <w:rtl/>
        </w:rPr>
        <w:t>- التمتع بالحافز الداخلي للعمل على تحسين الأداء وتطوير الذات.</w:t>
      </w:r>
    </w:p>
    <w:p w:rsidR="00084372" w:rsidRPr="00AC09F9" w:rsidRDefault="00084372" w:rsidP="00084372">
      <w:r w:rsidRPr="002A078C">
        <w:rPr>
          <w:rFonts w:ascii="Sakkal Majalla" w:hAnsi="Sakkal Majalla"/>
          <w:noProof/>
          <w:sz w:val="34"/>
        </w:rPr>
        <mc:AlternateContent>
          <mc:Choice Requires="wpg">
            <w:drawing>
              <wp:inline distT="0" distB="0" distL="0" distR="0" wp14:anchorId="47BEE233" wp14:editId="2CF341DF">
                <wp:extent cx="5731510" cy="892088"/>
                <wp:effectExtent l="0" t="0" r="2540" b="22860"/>
                <wp:docPr id="127998189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79981892" name="مجموعة 47"/>
                        <wpg:cNvGrpSpPr/>
                        <wpg:grpSpPr>
                          <a:xfrm>
                            <a:off x="0" y="0"/>
                            <a:ext cx="5731510" cy="895351"/>
                            <a:chOff x="0" y="0"/>
                            <a:chExt cx="5878196" cy="918845"/>
                          </a:xfrm>
                        </wpg:grpSpPr>
                        <wpg:grpSp>
                          <wpg:cNvPr id="1279981893" name="مجموعة 48"/>
                          <wpg:cNvGrpSpPr/>
                          <wpg:grpSpPr>
                            <a:xfrm>
                              <a:off x="0" y="0"/>
                              <a:ext cx="5878196" cy="918845"/>
                              <a:chOff x="0" y="0"/>
                              <a:chExt cx="6240348" cy="919070"/>
                            </a:xfrm>
                          </wpg:grpSpPr>
                          <wpg:grpSp>
                            <wpg:cNvPr id="1279981894" name="مجموعة 49"/>
                            <wpg:cNvGrpSpPr/>
                            <wpg:grpSpPr>
                              <a:xfrm>
                                <a:off x="0" y="169208"/>
                                <a:ext cx="5433072" cy="580613"/>
                                <a:chOff x="0" y="169208"/>
                                <a:chExt cx="5433072" cy="580613"/>
                              </a:xfrm>
                            </wpg:grpSpPr>
                            <wps:wsp>
                              <wps:cNvPr id="127998189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7998189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89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898"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996856">
                                  <w:rPr>
                                    <w:rFonts w:eastAsia="Calibri" w:hAnsi="Adobe Arabic" w:cs="Adobe Arabic"/>
                                    <w:b/>
                                    <w:bCs/>
                                    <w:color w:val="FFFFFF"/>
                                    <w:kern w:val="24"/>
                                    <w:sz w:val="36"/>
                                    <w:szCs w:val="36"/>
                                    <w:rtl/>
                                    <w:lang w:bidi="ar-EG"/>
                                  </w:rPr>
                                  <w:t>الحفاظ على التوازن بين العمل والحياة الشخصية</w:t>
                                </w:r>
                              </w:p>
                            </w:txbxContent>
                          </wps:txbx>
                          <wps:bodyPr wrap="square" rtlCol="1">
                            <a:spAutoFit/>
                          </wps:bodyPr>
                        </wps:wsp>
                      </wpg:grpSp>
                      <pic:pic xmlns:pic="http://schemas.openxmlformats.org/drawingml/2006/picture">
                        <pic:nvPicPr>
                          <pic:cNvPr id="1279981899"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38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">
                <v:group id="مجموعة 47" o:spid="_x0000_s138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2IkwGyQAA&#10;AOMAAAAPAAAAAAAAAAAAAAAAAKoCAABkcnMvZG93bnJldi54bWxQSwUGAAAAAAQABAD6AAAAoAMA&#10;AAAA&#10;">
                  <v:group id="مجموعة 48" o:spid="_x0000_s138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ZbumdyQAA&#10;AOMAAAAPAAAAAAAAAAAAAAAAAKoCAABkcnMvZG93bnJldi54bWxQSwUGAAAAAAQABAD6AAAAoAMA&#10;AAAA&#10;">
                    <v:group id="مجموعة 49" o:spid="_x0000_s138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Wh3HpyQAA&#10;AOMAAAAPAAAAAAAAAAAAAAAAAKoCAABkcnMvZG93bnJldi54bWxQSwUGAAAAAAQABAD6AAAAoAMA&#10;AAAA&#10;">
                      <v:shape id="شكل حر 50" o:spid="_x0000_s138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2LccYA&#10;AADjAAAADwAAAGRycy9kb3ducmV2LnhtbERPzWrCQBC+F3yHZQRvdaMSm0RXkYIg0oNGxeuQHZNg&#10;djZktxrfvlso9Djf/yzXvWnEgzpXW1YwGUcgiAuray4VnE/b9wSE88gaG8uk4EUO1qvB2xIzbZ98&#10;pEfuSxFC2GWooPK+zaR0RUUG3di2xIG72c6gD2dXSt3hM4SbRk6jaC4N1hwaKmzps6Linn8bBfN9&#10;fD0cim18zHezL0dGX7T1So2G/WYBwlPv/8V/7p0O86cfaZpMkjSG358CAH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x2Lcc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9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B9pMUA&#10;AADjAAAADwAAAGRycy9kb3ducmV2LnhtbERPX2vCMBB/F/wO4YS9iKYKaluNMiaDPU4nPp/NmRab&#10;S21i7b79Mhjs8X7/b7PrbS06an3lWMFsmoAgLpyu2Cg4fb1PUhA+IGusHZOCb/Kw2w4HG8y1e/KB&#10;umMwIoawz1FBGUKTS+mLkiz6qWuII3d1rcUQz9ZI3eIzhttazpNkKS1WHBtKbOitpOJ2fFgFeLef&#10;54sLzncXY/bjRdOP9UKpl1H/ugYRqA//4j/3h47z56ssS2dptoTfnyIAc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UH2kxQAAAOMAAAAPAAAAAAAAAAAAAAAAAJgCAABkcnMv&#10;ZG93bnJldi54bWxQSwUGAAAAAAQABAD1AAAAigMAAAAA&#10;" fillcolor="#a5a5a5 [2092]" stroked="f" strokeweight="1pt">
                        <v:stroke joinstyle="miter"/>
                      </v:roundrect>
                    </v:group>
                    <v:oval id="شكل بيضاوي 52" o:spid="_x0000_s139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CAi8cA&#10;AADjAAAADwAAAGRycy9kb3ducmV2LnhtbERPS2vCQBC+F/wPywi91Y05aBJdRSwFCxba+DgP2TEJ&#10;ZmdDdjXx37uFQo/zvWe5Hkwj7tS52rKC6SQCQVxYXXOp4Hj4eEtAOI+ssbFMCh7kYL0avSwx07bn&#10;H7rnvhQhhF2GCirv20xKV1Rk0E1sSxy4i+0M+nB2pdQd9iHcNDKOopk0WHNoqLClbUXFNb8ZBd/X&#10;y+lx/txHX6Xt81lv3uNYH5R6HQ+bBQhPg/8X/7l3OsyP52maTJN0Dr8/BQDk6gk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uAgIvHAAAA4wAAAA8AAAAAAAAAAAAAAAAAmAIAAGRy&#10;cy9kb3ducmV2LnhtbFBLBQYAAAAABAAEAPUAAACMAwAAAAA=&#10;" filled="f" strokecolor="#168489" strokeweight="1pt">
                      <v:stroke joinstyle="miter"/>
                    </v:oval>
                  </v:group>
                  <v:shape id="مربع نص 41" o:spid="_x0000_s1392"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lSnckA&#10;AADjAAAADwAAAGRycy9kb3ducmV2LnhtbESPQU/DMAyF70j8h8hI3FjaSUDbLZumAdIOXNi6u9WY&#10;pqJxqiZbu3+PD0gc7ff83uf1dva9utIYu8AG8kUGirgJtuPWQH36eCpAxYRssQ9MBm4UYbu5v1tj&#10;ZcPEX3Q9plZJCMcKDbiUhkrr2DjyGBdhIBbtO4wek4xjq+2Ik4T7Xi+z7EV77FgaHA60d9T8HC/e&#10;QEp2l9/qdx8P5/nzbXJZ84y1MY8P824FKtGc/s1/1wcr+MvXsizyohRo+UkWoD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3GlSnckAAADjAAAADwAAAAAAAAAAAAAAAACYAgAA&#10;ZHJzL2Rvd25yZXYueG1sUEsFBgAAAAAEAAQA9QAAAI4DA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996856">
                            <w:rPr>
                              <w:rFonts w:eastAsia="Calibri" w:hAnsi="Adobe Arabic" w:cs="Adobe Arabic"/>
                              <w:b/>
                              <w:bCs/>
                              <w:color w:val="FFFFFF"/>
                              <w:kern w:val="24"/>
                              <w:sz w:val="36"/>
                              <w:szCs w:val="36"/>
                              <w:rtl/>
                              <w:lang w:bidi="ar-EG"/>
                            </w:rPr>
                            <w:t>الحفاظ على التوازن بين العمل والحياة الشخصية</w:t>
                          </w:r>
                        </w:p>
                      </w:txbxContent>
                    </v:textbox>
                  </v:shape>
                </v:group>
                <v:shape id="صورة 54" o:spid="_x0000_s1393"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TyvqbIAAAA4wAAAA8AAABkcnMvZG93bnJldi54bWxET19LwzAQfxf8DuEE31y6Ca6py4bKBGFP&#10;W1V8PJuzrUsuNYlb/fZmIPh4v/+3WI3OigOF2HvWMJ0UIIgbb3puNTzXj1cliJiQDVrPpOGHIqyW&#10;52cLrIw/8pYOu9SKHMKxQg1dSkMlZWw6chgnfiDO3IcPDlM+QytNwGMOd1bOiuJGOuw5N3Q40ENH&#10;zX737TRswv37p6pfbf21fVuX9nr+sl9vtL68GO9uQSQa07/4z/1k8vzZXKlyWioFp58yAHL5C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08r6myAAAAOMAAAAPAAAAAAAAAAAA&#10;AAAAAJ8CAABkcnMvZG93bnJldi54bWxQSwUGAAAAAAQABAD3AAAAlAMAAAAA&#10;">
                  <v:imagedata r:id="rId74" o:title=""/>
                  <v:path arrowok="t"/>
                </v:shape>
                <w10:wrap anchorx="page"/>
                <w10:anchorlock/>
              </v:group>
            </w:pict>
          </mc:Fallback>
        </mc:AlternateContent>
      </w:r>
    </w:p>
    <w:p w:rsidR="00247375" w:rsidRPr="00AC09F9" w:rsidRDefault="00247375" w:rsidP="00084372">
      <w:r w:rsidRPr="00AC09F9">
        <w:rPr>
          <w:rtl/>
        </w:rPr>
        <w:t>- الصحة النفسية السليمة تساعد الموظفين على تحقيق التوازن بين الالتزامات المهنية والحياتية.</w:t>
      </w:r>
    </w:p>
    <w:p w:rsidR="00247375" w:rsidRDefault="00247375" w:rsidP="00084372">
      <w:pPr>
        <w:rPr>
          <w:rtl/>
        </w:rPr>
      </w:pPr>
      <w:r w:rsidRPr="00AC09F9">
        <w:rPr>
          <w:rtl/>
        </w:rPr>
        <w:t>- تخصيص وقت للراحة والترفيه دون الشعور بالذنب، مما ينعكس إيجابا</w:t>
      </w:r>
      <w:r>
        <w:rPr>
          <w:rFonts w:hint="cs"/>
          <w:rtl/>
        </w:rPr>
        <w:t>ً</w:t>
      </w:r>
      <w:r w:rsidRPr="00AC09F9">
        <w:rPr>
          <w:rtl/>
        </w:rPr>
        <w:t xml:space="preserve"> على الأداء الوظيفي.</w:t>
      </w:r>
    </w:p>
    <w:p w:rsidR="00084372" w:rsidRPr="00AC09F9" w:rsidRDefault="00084372" w:rsidP="00084372">
      <w:r w:rsidRPr="002A078C">
        <w:rPr>
          <w:rFonts w:ascii="Sakkal Majalla" w:hAnsi="Sakkal Majalla"/>
          <w:noProof/>
          <w:sz w:val="34"/>
        </w:rPr>
        <mc:AlternateContent>
          <mc:Choice Requires="wpg">
            <w:drawing>
              <wp:inline distT="0" distB="0" distL="0" distR="0" wp14:anchorId="72F2E8F2" wp14:editId="45646DFF">
                <wp:extent cx="5731510" cy="892088"/>
                <wp:effectExtent l="0" t="0" r="2540" b="22860"/>
                <wp:docPr id="3570079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5700795" name="مجموعة 47"/>
                        <wpg:cNvGrpSpPr/>
                        <wpg:grpSpPr>
                          <a:xfrm>
                            <a:off x="0" y="0"/>
                            <a:ext cx="5731510" cy="895351"/>
                            <a:chOff x="0" y="0"/>
                            <a:chExt cx="5878196" cy="918845"/>
                          </a:xfrm>
                        </wpg:grpSpPr>
                        <wpg:grpSp>
                          <wpg:cNvPr id="35700796" name="مجموعة 48"/>
                          <wpg:cNvGrpSpPr/>
                          <wpg:grpSpPr>
                            <a:xfrm>
                              <a:off x="0" y="0"/>
                              <a:ext cx="5878196" cy="918845"/>
                              <a:chOff x="0" y="0"/>
                              <a:chExt cx="6240348" cy="919070"/>
                            </a:xfrm>
                          </wpg:grpSpPr>
                          <wpg:grpSp>
                            <wpg:cNvPr id="35700797" name="مجموعة 49"/>
                            <wpg:cNvGrpSpPr/>
                            <wpg:grpSpPr>
                              <a:xfrm>
                                <a:off x="0" y="169208"/>
                                <a:ext cx="5433072" cy="580613"/>
                                <a:chOff x="0" y="169208"/>
                                <a:chExt cx="5433072" cy="580613"/>
                              </a:xfrm>
                            </wpg:grpSpPr>
                            <wps:wsp>
                              <wps:cNvPr id="3570079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70079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88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889"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996856">
                                  <w:rPr>
                                    <w:rFonts w:eastAsia="Calibri" w:hAnsi="Adobe Arabic" w:cs="Adobe Arabic"/>
                                    <w:b/>
                                    <w:bCs/>
                                    <w:color w:val="FFFFFF"/>
                                    <w:kern w:val="24"/>
                                    <w:sz w:val="36"/>
                                    <w:szCs w:val="36"/>
                                    <w:rtl/>
                                    <w:lang w:bidi="ar-EG"/>
                                  </w:rPr>
                                  <w:t>تقبل الملاحظات والتغذية الراجعة</w:t>
                                </w:r>
                              </w:p>
                            </w:txbxContent>
                          </wps:txbx>
                          <wps:bodyPr wrap="square" rtlCol="1">
                            <a:spAutoFit/>
                          </wps:bodyPr>
                        </wps:wsp>
                      </wpg:grpSp>
                      <pic:pic xmlns:pic="http://schemas.openxmlformats.org/drawingml/2006/picture">
                        <pic:nvPicPr>
                          <pic:cNvPr id="1279981890"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39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Vt0rtN0AAAAFAQAADwAAAGRy&#10;cy9kb3ducmV2LnhtbEyPQUvDQBCF74L/YRnBm91NtcXGbEop6qkIbQXpbZudJqHZ2ZDdJum/d/Si&#10;lwfDe7z3TbYcXSN67ELtSUMyUSCQCm9rKjV87t8enkGEaMiaxhNquGKAZX57k5nU+oG22O9iKbiE&#10;Qmo0VDG2qZShqNCZMPEtEnsn3zkT+exKaTszcLlr5FSpuXSmJl6oTIvrCovz7uI0vA9mWD0mr/3m&#10;fFpfD/vZx9cmQa3v78bVC4iIY/wLww8+o0POTEd/IRtEo4Efib/K3kJN5yCOHHpSM5B5Jv/T598A&#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">
                <v:group id="مجموعة 47" o:spid="_x0000_s139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zHoEF8oA&#10;AADhAAAADwAAAAAAAAAAAAAAAACqAgAAZHJzL2Rvd25yZXYueG1sUEsFBgAAAAAEAAQA+gAAAKED&#10;AAAAAA==&#10;">
                  <v:group id="مجموعة 48" o:spid="_x0000_s139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PKiaYMoA&#10;AADhAAAADwAAAAAAAAAAAAAAAACqAgAAZHJzL2Rvd25yZXYueG1sUEsFBgAAAAAEAAQA+gAAAKED&#10;AAAAAA==&#10;">
                    <v:group id="مجموعة 49" o:spid="_x0000_s139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U+Q/+8oA&#10;AADhAAAADwAAAAAAAAAAAAAAAACqAgAAZHJzL2Rvd25yZXYueG1sUEsFBgAAAAAEAAQA+gAAAKED&#10;AAAAAA==&#10;">
                      <v:shape id="شكل حر 50" o:spid="_x0000_s139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yk3sQA&#10;AADhAAAADwAAAGRycy9kb3ducmV2LnhtbERPTYvCMBC9C/6HMII3TVypul2jyIIgsgetLnsdmrEt&#10;NpPSRK3/fnMQPD7e93Ld2VrcqfWVYw2TsQJBnDtTcaHhfNqOFiB8QDZYOyYNT/KwXvV7S0yNe/CR&#10;7lkoRAxhn6KGMoQmldLnJVn0Y9cQR+7iWoshwraQpsVHDLe1/FBqJi1WHBtKbOi7pPya3ayG2T75&#10;OxzybXLMdtMfT9b8Ghe0Hg66zReIQF14i1/undEwTeZKzT/j5Pgovg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MpN7EAAAA4QAAAA8AAAAAAAAAAAAAAAAAmAIAAGRycy9k&#10;b3ducmV2LnhtbFBLBQYAAAAABAAEAPUAAACJ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9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cCq8cA&#10;AADhAAAADwAAAGRycy9kb3ducmV2LnhtbESPQWsCMRSE7wX/Q3iCF9Gklq11a5TSUvBoVTw/N6/Z&#10;pZuX7SZd139vBKHHYWa+YZbr3tWiozZUnjU8ThUI4sKbiq2Gw/5z8gIiRGSDtWfScKEA69XgYYm5&#10;8Wf+om4XrUgQDjlqKGNscilDUZLDMPUNcfK+feswJtlaaVo8J7ir5UypZ+mw4rRQYkPvJRU/uz+n&#10;AX/d9njy0YfuZO3HOGv6scm0Hg37t1cQkfr4H763N0bDUzZXar5YwO1RegNyd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KXAqvHAAAA4QAAAA8AAAAAAAAAAAAAAAAAmAIAAGRy&#10;cy9kb3ducmV2LnhtbFBLBQYAAAAABAAEAPUAAACMAwAAAAA=&#10;" fillcolor="#a5a5a5 [2092]" stroked="f" strokeweight="1pt">
                        <v:stroke joinstyle="miter"/>
                      </v:roundrect>
                    </v:group>
                    <v:oval id="شكل بيضاوي 52" o:spid="_x0000_s140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aCJMsA&#10;AADjAAAADwAAAGRycy9kb3ducmV2LnhtbESPQWvCQBCF70L/wzKF3nRjDhpTVyktQgsV2tj2PGTH&#10;JJidDdnVxH/vHIQeZ96b975Zb0fXqgv1ofFsYD5LQBGX3jZcGfg57KYZqBCRLbaeycCVAmw3D5M1&#10;5tYP/E2XIlZKQjjkaKCOscu1DmVNDsPMd8SiHX3vMMrYV9r2OEi4a3WaJAvtsGFpqLGj15rKU3F2&#10;Br5Ox9/r38dnsq/8UCwG95am9mDM0+P48gwq0hj/zffrdyv46XK1yuZZJtDykyxAb24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xoIkywAAAOMAAAAPAAAAAAAAAAAAAAAAAJgC&#10;AABkcnMvZG93bnJldi54bWxQSwUGAAAAAAQABAD1AAAAkAMAAAAA&#10;" filled="f" strokecolor="#168489" strokeweight="1pt">
                      <v:stroke joinstyle="miter"/>
                    </v:oval>
                  </v:group>
                  <v:shape id="مربع نص 41" o:spid="_x0000_s1401"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xh28UA&#10;AADjAAAADwAAAGRycy9kb3ducmV2LnhtbERPzUrDQBC+C32HZQRvdpNCNYndllIr9ODFGu9DdswG&#10;s7MhOzbp27uC4HG+/9nsZt+rC42xC2wgX2agiJtgO24N1O8v9wWoKMgW+8Bk4EoRdtvFzQYrGyZ+&#10;o8tZWpVCOFZowIkMldaxceQxLsNAnLjPMHqUdI6ttiNOKdz3epVlD9pjx6nB4UAHR83X+dsbELH7&#10;/FoffTx9zK/Pk8uaNdbG3N3O+ydQQrP8i//cJ5vmrx7LssiLooTfnxIAe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GHb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996856">
                            <w:rPr>
                              <w:rFonts w:eastAsia="Calibri" w:hAnsi="Adobe Arabic" w:cs="Adobe Arabic"/>
                              <w:b/>
                              <w:bCs/>
                              <w:color w:val="FFFFFF"/>
                              <w:kern w:val="24"/>
                              <w:sz w:val="36"/>
                              <w:szCs w:val="36"/>
                              <w:rtl/>
                              <w:lang w:bidi="ar-EG"/>
                            </w:rPr>
                            <w:t>تقبل الملاحظات والتغذية الراجعة</w:t>
                          </w:r>
                        </w:p>
                      </w:txbxContent>
                    </v:textbox>
                  </v:shape>
                </v:group>
                <v:shape id="صورة 54" o:spid="_x0000_s1402"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5cgXO8wAAADjAAAADwAAAAAA&#10;AAAAAAAAAACfAgAAZHJzL2Rvd25yZXYueG1sUEsFBgAAAAAEAAQA9wAAAJgDAAAAAA==&#10;">
                  <v:imagedata r:id="rId74" o:title=""/>
                  <v:path arrowok="t"/>
                </v:shape>
                <w10:wrap anchorx="page"/>
                <w10:anchorlock/>
              </v:group>
            </w:pict>
          </mc:Fallback>
        </mc:AlternateContent>
      </w:r>
    </w:p>
    <w:p w:rsidR="00247375" w:rsidRPr="00AC09F9" w:rsidRDefault="00247375" w:rsidP="00084372">
      <w:r w:rsidRPr="00AC09F9">
        <w:rPr>
          <w:rtl/>
        </w:rPr>
        <w:t>- الموظفون الأصحاء نفسيا</w:t>
      </w:r>
      <w:r>
        <w:rPr>
          <w:rFonts w:hint="cs"/>
          <w:rtl/>
        </w:rPr>
        <w:t>ً</w:t>
      </w:r>
      <w:r w:rsidRPr="00AC09F9">
        <w:rPr>
          <w:rtl/>
        </w:rPr>
        <w:t xml:space="preserve"> يتقبلون الملاحظات والنقد البنّاء بروح إيجابية.</w:t>
      </w:r>
    </w:p>
    <w:p w:rsidR="00247375" w:rsidRPr="00AC09F9" w:rsidRDefault="00247375" w:rsidP="00084372">
      <w:r w:rsidRPr="00AC09F9">
        <w:rPr>
          <w:rtl/>
        </w:rPr>
        <w:t>- يسعون لتطوير أنفسهم بناءً على التغذية الراجعة بدلاً من الشعور بالإحباط أو الانزعاج.</w:t>
      </w:r>
    </w:p>
    <w:p w:rsidR="00247375" w:rsidRPr="00AC09F9" w:rsidRDefault="00247375" w:rsidP="00084372">
      <w:r w:rsidRPr="00AC09F9">
        <w:rPr>
          <w:rtl/>
        </w:rPr>
        <w:t>خلاصة</w:t>
      </w:r>
      <w:r>
        <w:rPr>
          <w:rFonts w:hint="cs"/>
          <w:rtl/>
        </w:rPr>
        <w:t xml:space="preserve"> القول،</w:t>
      </w:r>
      <w:r w:rsidRPr="00B809D6">
        <w:rPr>
          <w:rtl/>
        </w:rPr>
        <w:t xml:space="preserve"> </w:t>
      </w:r>
      <w:r w:rsidRPr="00AC09F9">
        <w:rPr>
          <w:rtl/>
        </w:rPr>
        <w:t>تظهر علامات الصحة النفسية السليمة في بيئة العمل في كيفية تعامل الموظفين مع أنفسهم، زملائهم، والمهام الموكلة إليهم. وجود هذه العلامات يعكس بيئة عمل إيجابية تُحفّز الإنتاجية والإبداع وتقلل من الضغوط النفسية. المؤسسات التي تهتم بتعزيز الصحة النفسية لموظفيها تسهم في بناء فرق عمل متماسكة، منتجة، ومرنة في مواجهة التحديات المهنية.</w:t>
      </w:r>
    </w:p>
    <w:tbl>
      <w:tblPr>
        <w:tblStyle w:val="TableGrid"/>
        <w:bidiVisual/>
        <w:tblW w:w="0" w:type="auto"/>
        <w:tblInd w:w="-2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3"/>
        <w:gridCol w:w="7243"/>
      </w:tblGrid>
      <w:tr w:rsidR="00AD186B" w:rsidRPr="00717B5A" w:rsidTr="005345A8">
        <w:tc>
          <w:tcPr>
            <w:tcW w:w="1963" w:type="dxa"/>
            <w:tcBorders>
              <w:right w:val="single" w:sz="36" w:space="0" w:color="168489"/>
            </w:tcBorders>
            <w:shd w:val="clear" w:color="auto" w:fill="F2F2F2" w:themeFill="background1" w:themeFillShade="F2"/>
            <w:vAlign w:val="center"/>
          </w:tcPr>
          <w:p w:rsidR="00AD186B" w:rsidRPr="00717B5A" w:rsidRDefault="00AD186B" w:rsidP="005345A8">
            <w:pPr>
              <w:pageBreakBefore/>
              <w:jc w:val="center"/>
              <w:rPr>
                <w:b/>
                <w:bCs/>
                <w:rtl/>
              </w:rPr>
            </w:pPr>
            <w:r w:rsidRPr="00717B5A">
              <w:rPr>
                <w:b/>
                <w:bCs/>
                <w:noProof/>
                <w:rtl/>
              </w:rPr>
              <w:lastRenderedPageBreak/>
              <w:drawing>
                <wp:inline distT="0" distB="0" distL="0" distR="0" wp14:anchorId="1897DDEC" wp14:editId="15295964">
                  <wp:extent cx="563984" cy="563914"/>
                  <wp:effectExtent l="0" t="0" r="7620" b="7620"/>
                  <wp:docPr id="1088653193" name="Picture 1088653193"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rsidR="00AD186B" w:rsidRPr="00BA349A" w:rsidRDefault="00F7557A" w:rsidP="005345A8">
            <w:pPr>
              <w:jc w:val="center"/>
              <w:rPr>
                <w:rFonts w:ascii="Adobe Arabic" w:hAnsi="Adobe Arabic" w:cs="Adobe Arabic"/>
                <w:b/>
                <w:bCs/>
                <w:color w:val="168489"/>
                <w:sz w:val="36"/>
                <w:szCs w:val="40"/>
                <w:rtl/>
              </w:rPr>
            </w:pPr>
            <w:r w:rsidRPr="00F7557A">
              <w:rPr>
                <w:rFonts w:ascii="Adobe Arabic" w:hAnsi="Adobe Arabic" w:cs="Adobe Arabic"/>
                <w:b/>
                <w:bCs/>
                <w:color w:val="168489"/>
                <w:sz w:val="36"/>
                <w:szCs w:val="40"/>
                <w:rtl/>
              </w:rPr>
              <w:t>التعر</w:t>
            </w:r>
            <w:r w:rsidRPr="00F7557A">
              <w:rPr>
                <w:rFonts w:ascii="Adobe Arabic" w:hAnsi="Adobe Arabic" w:cs="Adobe Arabic" w:hint="cs"/>
                <w:b/>
                <w:bCs/>
                <w:color w:val="168489"/>
                <w:sz w:val="36"/>
                <w:szCs w:val="40"/>
                <w:rtl/>
              </w:rPr>
              <w:t>ّ</w:t>
            </w:r>
            <w:r w:rsidRPr="00F7557A">
              <w:rPr>
                <w:rFonts w:ascii="Adobe Arabic" w:hAnsi="Adobe Arabic" w:cs="Adobe Arabic"/>
                <w:b/>
                <w:bCs/>
                <w:color w:val="168489"/>
                <w:sz w:val="36"/>
                <w:szCs w:val="40"/>
                <w:rtl/>
              </w:rPr>
              <w:t>ف على الذات</w:t>
            </w:r>
          </w:p>
        </w:tc>
      </w:tr>
      <w:tr w:rsidR="00AD186B" w:rsidRPr="00717B5A" w:rsidTr="005345A8">
        <w:tc>
          <w:tcPr>
            <w:tcW w:w="1963" w:type="dxa"/>
            <w:tcBorders>
              <w:right w:val="single" w:sz="36" w:space="0" w:color="168489"/>
            </w:tcBorders>
            <w:shd w:val="clear" w:color="auto" w:fill="F2F2F2" w:themeFill="background1" w:themeFillShade="F2"/>
            <w:vAlign w:val="center"/>
          </w:tcPr>
          <w:p w:rsidR="00AD186B" w:rsidRPr="00717B5A" w:rsidRDefault="00AD186B" w:rsidP="005345A8">
            <w:pPr>
              <w:jc w:val="center"/>
              <w:rPr>
                <w:rFonts w:ascii="Adobe Arabic" w:hAnsi="Adobe Arabic" w:cs="Adobe Arabic"/>
                <w:b/>
                <w:bCs/>
                <w:color w:val="168489"/>
                <w:sz w:val="36"/>
                <w:szCs w:val="40"/>
                <w:rtl/>
              </w:rPr>
            </w:pPr>
            <w:r w:rsidRPr="00717B5A">
              <w:rPr>
                <w:rFonts w:ascii="Adobe Arabic" w:hAnsi="Adobe Arabic" w:cs="Adobe Arabic"/>
                <w:b/>
                <w:bCs/>
                <w:color w:val="168489"/>
                <w:sz w:val="36"/>
                <w:szCs w:val="40"/>
                <w:rtl/>
              </w:rPr>
              <w:t>تنفيذ تمرين</w:t>
            </w:r>
          </w:p>
        </w:tc>
        <w:tc>
          <w:tcPr>
            <w:tcW w:w="7243" w:type="dxa"/>
            <w:vMerge/>
            <w:tcBorders>
              <w:left w:val="single" w:sz="36" w:space="0" w:color="168489"/>
            </w:tcBorders>
          </w:tcPr>
          <w:p w:rsidR="00AD186B" w:rsidRPr="00717B5A" w:rsidRDefault="00AD186B" w:rsidP="005345A8">
            <w:pPr>
              <w:rPr>
                <w:b/>
                <w:bCs/>
                <w:rtl/>
              </w:rPr>
            </w:pPr>
          </w:p>
        </w:tc>
      </w:tr>
      <w:tr w:rsidR="00AD186B" w:rsidRPr="00717B5A" w:rsidTr="005345A8">
        <w:tc>
          <w:tcPr>
            <w:tcW w:w="9206" w:type="dxa"/>
            <w:gridSpan w:val="2"/>
          </w:tcPr>
          <w:p w:rsidR="00AD186B" w:rsidRPr="00717B5A" w:rsidRDefault="00AD186B" w:rsidP="005345A8"/>
          <w:p w:rsidR="00AD186B" w:rsidRPr="00AD186B" w:rsidRDefault="00AD186B" w:rsidP="00AD186B">
            <w:pPr>
              <w:rPr>
                <w:color w:val="C00000"/>
              </w:rPr>
            </w:pPr>
            <w:r w:rsidRPr="00AD186B">
              <w:rPr>
                <w:color w:val="C00000"/>
                <w:rtl/>
              </w:rPr>
              <w:t>الوصف</w:t>
            </w:r>
          </w:p>
          <w:p w:rsidR="00AD186B" w:rsidRDefault="00AD186B" w:rsidP="00AD186B">
            <w:pPr>
              <w:rPr>
                <w:rtl/>
              </w:rPr>
            </w:pPr>
            <w:r w:rsidRPr="00AC09F9">
              <w:rPr>
                <w:rtl/>
              </w:rPr>
              <w:t>في هذا التمرين، سيتمكن المشاركون من استكشاف ذواتهم بشكل أعمق من خلال تحديد نقاط القوة والضعف لديهم، ثم مناقشة تأثير هذه النقاط على صحتهم النفسية والمهنية. كما سيعملون على وضع استراتيجيات لتعزيز نقاط القوة والتغلب على نقاط الضعف لتحسين رفاهيتهم وأدائهم في العمل.</w:t>
            </w:r>
          </w:p>
          <w:p w:rsidR="00AD186B" w:rsidRPr="00AD186B" w:rsidRDefault="005345A8" w:rsidP="00AD186B">
            <w:pPr>
              <w:rPr>
                <w:color w:val="168489"/>
              </w:rPr>
            </w:pPr>
            <w:hyperlink r:id="rId107" w:history="1">
              <w:r w:rsidR="00AD186B" w:rsidRPr="005345A8">
                <w:rPr>
                  <w:rStyle w:val="Hyperlink"/>
                  <w:rtl/>
                </w:rPr>
                <w:t>أهداف التمرين</w:t>
              </w:r>
            </w:hyperlink>
          </w:p>
          <w:p w:rsidR="00AD186B" w:rsidRPr="00AC09F9" w:rsidRDefault="00AD186B" w:rsidP="00AD186B">
            <w:r w:rsidRPr="00AC09F9">
              <w:rPr>
                <w:rtl/>
              </w:rPr>
              <w:t>- تعزيز الوعي الذاتي لدى المشاركين.</w:t>
            </w:r>
          </w:p>
          <w:p w:rsidR="00AD186B" w:rsidRPr="00AC09F9" w:rsidRDefault="00AD186B" w:rsidP="00AD186B">
            <w:r w:rsidRPr="00AC09F9">
              <w:rPr>
                <w:rtl/>
              </w:rPr>
              <w:t>- مساعدة المشاركين على فهم تأثير شخصياتهم على صحتهم النفسية والمهنية.</w:t>
            </w:r>
          </w:p>
          <w:p w:rsidR="00AD186B" w:rsidRPr="00AC09F9" w:rsidRDefault="00AD186B" w:rsidP="00AD186B">
            <w:r w:rsidRPr="00AC09F9">
              <w:rPr>
                <w:rtl/>
              </w:rPr>
              <w:t>- تحفيز التفكير في أساليب تطوير الذات وبناء خطة لتحسين الأداء الشخصي والمهني.</w:t>
            </w:r>
          </w:p>
          <w:p w:rsidR="00AD186B" w:rsidRPr="00AC09F9" w:rsidRDefault="00AD186B" w:rsidP="00AD186B"/>
          <w:p w:rsidR="00AD186B" w:rsidRPr="00AD186B" w:rsidRDefault="00AD186B" w:rsidP="00AD186B">
            <w:r w:rsidRPr="00B300CA">
              <w:rPr>
                <w:color w:val="168489"/>
                <w:rtl/>
              </w:rPr>
              <w:t xml:space="preserve"> </w:t>
            </w:r>
          </w:p>
        </w:tc>
      </w:tr>
    </w:tbl>
    <w:p w:rsidR="00247375" w:rsidRDefault="00247375" w:rsidP="00AD186B"/>
    <w:p w:rsidR="00AD186B" w:rsidRDefault="00AD186B" w:rsidP="00AD186B">
      <w:pPr>
        <w:jc w:val="center"/>
        <w:rPr>
          <w:rtl/>
        </w:rPr>
      </w:pPr>
      <w:r w:rsidRPr="00717B5A">
        <w:rPr>
          <w:noProof/>
        </w:rPr>
        <w:drawing>
          <wp:inline distT="0" distB="0" distL="0" distR="0" wp14:anchorId="03317CA3" wp14:editId="1C873084">
            <wp:extent cx="1501775" cy="1397000"/>
            <wp:effectExtent l="0" t="0" r="0" b="0"/>
            <wp:docPr id="1255790756" name="Picture 1255790756" descr="Text book with pencil isolated icon Royalty Free Vector">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pic:cNvPr>
                    <pic:cNvPicPr>
                      <a:picLocks noChangeAspect="1" noChangeArrowheads="1"/>
                    </pic:cNvPicPr>
                  </pic:nvPicPr>
                  <pic:blipFill rotWithShape="1">
                    <a:blip r:embed="rId108" cstate="print">
                      <a:duotone>
                        <a:schemeClr val="accent3">
                          <a:shade val="45000"/>
                          <a:satMod val="135000"/>
                        </a:schemeClr>
                        <a:prstClr val="white"/>
                      </a:duotone>
                      <a:extLst>
                        <a:ext uri="{BEBA8EAE-BF5A-486C-A8C5-ECC9F3942E4B}">
                          <a14:imgProps xmlns:a14="http://schemas.microsoft.com/office/drawing/2010/main">
                            <a14:imgLayer r:embed="rId109">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01775" cy="1397000"/>
                    </a:xfrm>
                    <a:prstGeom prst="rect">
                      <a:avLst/>
                    </a:prstGeom>
                    <a:noFill/>
                  </pic:spPr>
                </pic:pic>
              </a:graphicData>
            </a:graphic>
          </wp:inline>
        </w:drawing>
      </w:r>
    </w:p>
    <w:p w:rsidR="00D12968" w:rsidRDefault="00D12968" w:rsidP="00D12968">
      <w:pPr>
        <w:ind w:left="-613"/>
        <w:jc w:val="center"/>
        <w:rPr>
          <w:rtl/>
        </w:rPr>
      </w:pPr>
      <w:r>
        <w:rPr>
          <w:noProof/>
        </w:rPr>
        <mc:AlternateContent>
          <mc:Choice Requires="wps">
            <w:drawing>
              <wp:inline distT="0" distB="0" distL="0" distR="0" wp14:anchorId="76DFEBC0" wp14:editId="025A9AB0">
                <wp:extent cx="6353810" cy="2057400"/>
                <wp:effectExtent l="0" t="0" r="27940" b="19050"/>
                <wp:docPr id="166307931"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3810" cy="2057400"/>
                        </a:xfrm>
                        <a:prstGeom prst="roundRect">
                          <a:avLst>
                            <a:gd name="adj" fmla="val 16667"/>
                          </a:avLst>
                        </a:prstGeom>
                        <a:solidFill>
                          <a:srgbClr val="EAF4E4"/>
                        </a:solidFill>
                        <a:ln w="12700">
                          <a:solidFill>
                            <a:schemeClr val="accent6"/>
                          </a:solidFill>
                          <a:miter lim="800000"/>
                          <a:headEnd/>
                          <a:tailEnd/>
                        </a:ln>
                      </wps:spPr>
                      <wps:txbx>
                        <w:txbxContent>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_x0000_s1403" style="width:500.3pt;height:162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" fillcolor="#eaf4e4" strokecolor="#70ad47 [3209]" strokeweight="1pt">
                <v:stroke joinstyle="miter"/>
                <v:textbox inset="0,3mm,0">
                  <w:txbxContent>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jc w:val="center"/>
                        <w:rPr>
                          <w:sz w:val="22"/>
                          <w:szCs w:val="28"/>
                          <w:rtl/>
                          <w:lang w:bidi="ar-SY"/>
                        </w:rPr>
                      </w:pPr>
                    </w:p>
                  </w:txbxContent>
                </v:textbox>
                <w10:wrap anchorx="page"/>
                <w10:anchorlock/>
              </v:roundrect>
            </w:pict>
          </mc:Fallback>
        </mc:AlternateContent>
      </w:r>
    </w:p>
    <w:p w:rsidR="00D12968" w:rsidRPr="00AD186B" w:rsidRDefault="00D12968" w:rsidP="00D12968">
      <w:pPr>
        <w:ind w:left="-897"/>
        <w:jc w:val="center"/>
        <w:rPr>
          <w:rtl/>
        </w:rPr>
      </w:pPr>
      <w:r>
        <w:rPr>
          <w:noProof/>
        </w:rPr>
        <w:lastRenderedPageBreak/>
        <mc:AlternateContent>
          <mc:Choice Requires="wps">
            <w:drawing>
              <wp:inline distT="0" distB="0" distL="0" distR="0" wp14:anchorId="6AB8D4B1" wp14:editId="7C48CEB2">
                <wp:extent cx="6784975" cy="8832850"/>
                <wp:effectExtent l="0" t="0" r="15875" b="25400"/>
                <wp:docPr id="1313311610"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84975" cy="8832850"/>
                        </a:xfrm>
                        <a:prstGeom prst="roundRect">
                          <a:avLst>
                            <a:gd name="adj" fmla="val 16667"/>
                          </a:avLst>
                        </a:prstGeom>
                        <a:solidFill>
                          <a:srgbClr val="EAF4E4"/>
                        </a:solidFill>
                        <a:ln w="12700">
                          <a:solidFill>
                            <a:schemeClr val="accent6"/>
                          </a:solidFill>
                          <a:miter lim="800000"/>
                          <a:headEnd/>
                          <a:tailEnd/>
                        </a:ln>
                      </wps:spPr>
                      <wps:txbx>
                        <w:txbxContent>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_x0000_s1404" style="width:534.25pt;height:695.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" fillcolor="#eaf4e4" strokecolor="#70ad47 [3209]" strokeweight="1pt">
                <v:stroke joinstyle="miter"/>
                <v:textbox inset="0,3mm,0">
                  <w:txbxContent>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jc w:val="center"/>
                        <w:rPr>
                          <w:sz w:val="22"/>
                          <w:szCs w:val="28"/>
                          <w:rtl/>
                          <w:lang w:bidi="ar-SY"/>
                        </w:rPr>
                      </w:pPr>
                    </w:p>
                  </w:txbxContent>
                </v:textbox>
                <w10:wrap anchorx="page"/>
                <w10:anchorlock/>
              </v:roundrect>
            </w:pict>
          </mc:Fallback>
        </mc:AlternateContent>
      </w:r>
    </w:p>
    <w:tbl>
      <w:tblPr>
        <w:tblStyle w:val="TableGrid"/>
        <w:bidiVisual/>
        <w:tblW w:w="9628" w:type="dxa"/>
        <w:tblInd w:w="-2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AD186B" w:rsidRPr="00C9255C" w:rsidTr="005345A8">
        <w:trPr>
          <w:trHeight w:val="2152"/>
        </w:trPr>
        <w:tc>
          <w:tcPr>
            <w:tcW w:w="2122" w:type="dxa"/>
            <w:tcBorders>
              <w:right w:val="single" w:sz="36" w:space="0" w:color="808080" w:themeColor="background1" w:themeShade="80"/>
            </w:tcBorders>
            <w:shd w:val="clear" w:color="auto" w:fill="F2F2F2" w:themeFill="background1" w:themeFillShade="F2"/>
            <w:vAlign w:val="center"/>
          </w:tcPr>
          <w:p w:rsidR="00AD186B" w:rsidRPr="00C9255C" w:rsidRDefault="00AD186B" w:rsidP="005345A8">
            <w:pPr>
              <w:pageBreakBefore/>
              <w:jc w:val="center"/>
              <w:rPr>
                <w:rFonts w:ascii="Adobe Arabic" w:hAnsi="Adobe Arabic" w:cs="Adobe Arabic"/>
                <w:b/>
                <w:bCs/>
                <w:color w:val="168489"/>
                <w:sz w:val="40"/>
                <w:szCs w:val="48"/>
                <w:rtl/>
                <w:lang w:bidi="ar-SY"/>
              </w:rPr>
            </w:pPr>
            <w:r w:rsidRPr="00C9255C">
              <w:rPr>
                <w:rFonts w:ascii="Adobe Arabic" w:hAnsi="Adobe Arabic" w:cs="Adobe Arabic"/>
                <w:b/>
                <w:bCs/>
                <w:noProof/>
                <w:color w:val="168489"/>
                <w:sz w:val="40"/>
                <w:szCs w:val="48"/>
                <w:rtl/>
              </w:rPr>
              <w:lastRenderedPageBreak/>
              <w:drawing>
                <wp:inline distT="0" distB="0" distL="0" distR="0" wp14:anchorId="0C962447" wp14:editId="34FD3317">
                  <wp:extent cx="485140" cy="485140"/>
                  <wp:effectExtent l="0" t="0" r="0" b="0"/>
                  <wp:docPr id="1088653194" name="Picture 1088653194"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rsidR="00AD186B" w:rsidRPr="00C9255C" w:rsidRDefault="00AD186B" w:rsidP="005345A8">
            <w:pPr>
              <w:jc w:val="center"/>
              <w:rPr>
                <w:rFonts w:ascii="Adobe Arabic" w:hAnsi="Adobe Arabic" w:cs="Adobe Arabic"/>
                <w:b/>
                <w:bCs/>
                <w:color w:val="168489"/>
                <w:sz w:val="40"/>
                <w:szCs w:val="48"/>
                <w:rtl/>
                <w:lang w:bidi="ar-SY"/>
              </w:rPr>
            </w:pPr>
            <w:r w:rsidRPr="00C9255C">
              <w:rPr>
                <w:rFonts w:ascii="Adobe Arabic" w:hAnsi="Adobe Arabic" w:cs="Adobe Arabic"/>
                <w:b/>
                <w:bCs/>
                <w:color w:val="168489"/>
                <w:sz w:val="40"/>
                <w:szCs w:val="48"/>
                <w:rtl/>
                <w:lang w:bidi="ar-SY"/>
              </w:rPr>
              <w:t>ممارسة نشاط تدريبي</w:t>
            </w:r>
          </w:p>
        </w:tc>
        <w:tc>
          <w:tcPr>
            <w:tcW w:w="7506" w:type="dxa"/>
            <w:tcBorders>
              <w:left w:val="single" w:sz="36" w:space="0" w:color="808080" w:themeColor="background1" w:themeShade="80"/>
            </w:tcBorders>
            <w:shd w:val="clear" w:color="auto" w:fill="F2F2F2" w:themeFill="background1" w:themeFillShade="F2"/>
          </w:tcPr>
          <w:p w:rsidR="00AD186B" w:rsidRDefault="00AD186B" w:rsidP="005345A8">
            <w:pPr>
              <w:jc w:val="center"/>
              <w:rPr>
                <w:rFonts w:ascii="Adobe Arabic" w:hAnsi="Adobe Arabic" w:cs="Adobe Arabic"/>
                <w:b/>
                <w:bCs/>
                <w:color w:val="168489"/>
                <w:sz w:val="40"/>
                <w:szCs w:val="48"/>
                <w:lang w:bidi="ar-SY"/>
              </w:rPr>
            </w:pPr>
          </w:p>
          <w:p w:rsidR="00AD186B" w:rsidRPr="00960E81" w:rsidRDefault="00AD186B" w:rsidP="005345A8">
            <w:pPr>
              <w:jc w:val="center"/>
              <w:rPr>
                <w:rFonts w:ascii="Adobe Arabic" w:hAnsi="Adobe Arabic" w:cs="Adobe Arabic"/>
                <w:b/>
                <w:bCs/>
                <w:color w:val="168489"/>
                <w:sz w:val="40"/>
                <w:szCs w:val="48"/>
                <w:lang w:bidi="ar-SY"/>
              </w:rPr>
            </w:pPr>
            <w:r w:rsidRPr="00AD186B">
              <w:rPr>
                <w:rFonts w:ascii="Adobe Arabic" w:hAnsi="Adobe Arabic" w:cs="Adobe Arabic" w:hint="cs"/>
                <w:b/>
                <w:bCs/>
                <w:color w:val="168489"/>
                <w:sz w:val="40"/>
                <w:szCs w:val="48"/>
                <w:rtl/>
                <w:lang w:bidi="ar-SY"/>
              </w:rPr>
              <w:t>"</w:t>
            </w:r>
            <w:r w:rsidRPr="00AD186B">
              <w:rPr>
                <w:rFonts w:ascii="Adobe Arabic" w:hAnsi="Adobe Arabic" w:cs="Adobe Arabic"/>
                <w:b/>
                <w:bCs/>
                <w:color w:val="168489"/>
                <w:sz w:val="40"/>
                <w:szCs w:val="48"/>
                <w:rtl/>
                <w:lang w:bidi="ar-SY"/>
              </w:rPr>
              <w:t>قصة نجاح</w:t>
            </w:r>
            <w:r w:rsidRPr="00AD186B">
              <w:rPr>
                <w:rFonts w:ascii="Adobe Arabic" w:hAnsi="Adobe Arabic" w:cs="Adobe Arabic" w:hint="cs"/>
                <w:b/>
                <w:bCs/>
                <w:color w:val="168489"/>
                <w:sz w:val="40"/>
                <w:szCs w:val="48"/>
                <w:rtl/>
                <w:lang w:bidi="ar-SY"/>
              </w:rPr>
              <w:t>":</w:t>
            </w:r>
          </w:p>
        </w:tc>
      </w:tr>
    </w:tbl>
    <w:p w:rsidR="00247375" w:rsidRDefault="00247375" w:rsidP="00AD186B">
      <w:pPr>
        <w:rPr>
          <w:rtl/>
        </w:rPr>
      </w:pPr>
    </w:p>
    <w:p w:rsidR="00247375" w:rsidRPr="00AD186B" w:rsidRDefault="00247375" w:rsidP="00AD186B">
      <w:pPr>
        <w:rPr>
          <w:color w:val="C00000"/>
        </w:rPr>
      </w:pPr>
      <w:r w:rsidRPr="00AD186B">
        <w:rPr>
          <w:color w:val="C00000"/>
          <w:rtl/>
        </w:rPr>
        <w:t>الوصف</w:t>
      </w:r>
    </w:p>
    <w:p w:rsidR="00247375" w:rsidRDefault="00247375" w:rsidP="00AD186B">
      <w:pPr>
        <w:rPr>
          <w:rtl/>
        </w:rPr>
      </w:pPr>
      <w:r w:rsidRPr="00AC09F9">
        <w:rPr>
          <w:rtl/>
        </w:rPr>
        <w:t>في هذا النشاط، سيتم عرض قصة حقيقية أو مُتخيّلة لموظف واجه تحديات نفسية ومهنية وتمكن من التغل</w:t>
      </w:r>
      <w:r>
        <w:rPr>
          <w:rFonts w:hint="cs"/>
          <w:rtl/>
        </w:rPr>
        <w:t>ّ</w:t>
      </w:r>
      <w:r w:rsidRPr="00AC09F9">
        <w:rPr>
          <w:rtl/>
        </w:rPr>
        <w:t>ب عليها بنجاح. الهدف هو أن يستلهم المشاركون من القصة ويقوموا بتحليل الاستراتيجيات التي استخدمها الموظف لتحسين حالته الصحية والنفسية وتعزيز أدائه المهني. بعد ذلك، يُطلب من المشاركين مناقشة كيفية تطبيق هذه الاستراتيجيات في حياتهم العملية.</w:t>
      </w:r>
    </w:p>
    <w:p w:rsidR="00247375" w:rsidRPr="00AD186B" w:rsidRDefault="00247375" w:rsidP="00AD186B">
      <w:pPr>
        <w:rPr>
          <w:color w:val="168489"/>
        </w:rPr>
      </w:pPr>
      <w:r w:rsidRPr="00AD186B">
        <w:rPr>
          <w:color w:val="168489"/>
          <w:rtl/>
        </w:rPr>
        <w:t>أهداف النشاط</w:t>
      </w:r>
    </w:p>
    <w:p w:rsidR="00247375" w:rsidRPr="00AC09F9" w:rsidRDefault="00247375" w:rsidP="00AD186B">
      <w:r w:rsidRPr="00AC09F9">
        <w:rPr>
          <w:rtl/>
        </w:rPr>
        <w:t xml:space="preserve">- إلهام المشاركين من خلال قصص النجاح الواقعية.  </w:t>
      </w:r>
    </w:p>
    <w:p w:rsidR="00247375" w:rsidRPr="00AC09F9" w:rsidRDefault="00247375" w:rsidP="00AD186B">
      <w:r w:rsidRPr="00AC09F9">
        <w:rPr>
          <w:rtl/>
        </w:rPr>
        <w:t xml:space="preserve">- تحليل استراتيجيات فعّالة للتغلب على التحديات النفسية والمهنية.  </w:t>
      </w:r>
    </w:p>
    <w:p w:rsidR="00247375" w:rsidRPr="00AC09F9" w:rsidRDefault="00247375" w:rsidP="00AD186B">
      <w:r w:rsidRPr="00AC09F9">
        <w:rPr>
          <w:rtl/>
        </w:rPr>
        <w:t xml:space="preserve">- تعزيز قدرة المشاركين على تطبيق هذه الاستراتيجيات في حياتهم العملية لتحسين صحتهم النفسية وأدائهم المهني.  </w:t>
      </w:r>
    </w:p>
    <w:p w:rsidR="00AD186B" w:rsidRDefault="00AD186B" w:rsidP="00AD186B"/>
    <w:p w:rsidR="00AD186B" w:rsidRDefault="00AD186B" w:rsidP="00AD186B">
      <w:pPr>
        <w:jc w:val="center"/>
        <w:rPr>
          <w:rtl/>
        </w:rPr>
      </w:pPr>
      <w:r w:rsidRPr="00717B5A">
        <w:rPr>
          <w:noProof/>
        </w:rPr>
        <w:drawing>
          <wp:inline distT="0" distB="0" distL="0" distR="0" wp14:anchorId="0A4FAB16" wp14:editId="2D631554">
            <wp:extent cx="1501775" cy="1397000"/>
            <wp:effectExtent l="0" t="0" r="0" b="0"/>
            <wp:docPr id="1088653195" name="Picture 1088653195" descr="Text book with pencil isolated icon Royalty Free Vector">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pic:cNvPr>
                    <pic:cNvPicPr>
                      <a:picLocks noChangeAspect="1" noChangeArrowheads="1"/>
                    </pic:cNvPicPr>
                  </pic:nvPicPr>
                  <pic:blipFill rotWithShape="1">
                    <a:blip r:embed="rId108" cstate="print">
                      <a:duotone>
                        <a:schemeClr val="accent3">
                          <a:shade val="45000"/>
                          <a:satMod val="135000"/>
                        </a:schemeClr>
                        <a:prstClr val="white"/>
                      </a:duotone>
                      <a:extLst>
                        <a:ext uri="{BEBA8EAE-BF5A-486C-A8C5-ECC9F3942E4B}">
                          <a14:imgProps xmlns:a14="http://schemas.microsoft.com/office/drawing/2010/main">
                            <a14:imgLayer r:embed="rId109">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01775" cy="1397000"/>
                    </a:xfrm>
                    <a:prstGeom prst="rect">
                      <a:avLst/>
                    </a:prstGeom>
                    <a:noFill/>
                  </pic:spPr>
                </pic:pic>
              </a:graphicData>
            </a:graphic>
          </wp:inline>
        </w:drawing>
      </w:r>
    </w:p>
    <w:p w:rsidR="00D12968" w:rsidRDefault="00D12968" w:rsidP="00D12968">
      <w:pPr>
        <w:ind w:left="-897"/>
        <w:jc w:val="center"/>
        <w:rPr>
          <w:rtl/>
        </w:rPr>
      </w:pPr>
      <w:r>
        <w:rPr>
          <w:noProof/>
        </w:rPr>
        <w:lastRenderedPageBreak/>
        <mc:AlternateContent>
          <mc:Choice Requires="wps">
            <w:drawing>
              <wp:inline distT="0" distB="0" distL="0" distR="0" wp14:anchorId="6FE0C1A7" wp14:editId="07E42F86">
                <wp:extent cx="6804660" cy="8782050"/>
                <wp:effectExtent l="0" t="0" r="15240" b="19050"/>
                <wp:docPr id="1620528644"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04660" cy="8782050"/>
                        </a:xfrm>
                        <a:prstGeom prst="roundRect">
                          <a:avLst>
                            <a:gd name="adj" fmla="val 16667"/>
                          </a:avLst>
                        </a:prstGeom>
                        <a:solidFill>
                          <a:srgbClr val="EAF4E4"/>
                        </a:solidFill>
                        <a:ln w="12700">
                          <a:solidFill>
                            <a:schemeClr val="accent6"/>
                          </a:solidFill>
                          <a:miter lim="800000"/>
                          <a:headEnd/>
                          <a:tailEnd/>
                        </a:ln>
                      </wps:spPr>
                      <wps:txbx>
                        <w:txbxContent>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_x0000_s1405" style="width:535.8pt;height:691.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" fillcolor="#eaf4e4" strokecolor="#70ad47 [3209]" strokeweight="1pt">
                <v:stroke joinstyle="miter"/>
                <v:textbox inset="0,3mm,0">
                  <w:txbxContent>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jc w:val="center"/>
                        <w:rPr>
                          <w:sz w:val="22"/>
                          <w:szCs w:val="28"/>
                          <w:rtl/>
                          <w:lang w:bidi="ar-SY"/>
                        </w:rPr>
                      </w:pPr>
                    </w:p>
                  </w:txbxContent>
                </v:textbox>
                <w10:wrap anchorx="page"/>
                <w10:anchorlock/>
              </v:roundrect>
            </w:pict>
          </mc:Fallback>
        </mc:AlternateContent>
      </w:r>
    </w:p>
    <w:p w:rsidR="00CC5AE1" w:rsidRPr="00BD5495" w:rsidRDefault="00CC5AE1" w:rsidP="00BD5495">
      <w:pPr>
        <w:rPr>
          <w:rFonts w:ascii="Sakkal Majalla" w:hAnsi="Sakkal Majalla"/>
          <w:sz w:val="34"/>
          <w:rtl/>
        </w:rPr>
        <w:sectPr w:rsidR="00CC5AE1" w:rsidRPr="00BD5495" w:rsidSect="00FA1FE9">
          <w:pgSz w:w="11906" w:h="16838" w:code="9"/>
          <w:pgMar w:top="1440" w:right="1440" w:bottom="1440" w:left="1440" w:header="113" w:footer="0" w:gutter="0"/>
          <w:pgNumType w:start="7"/>
          <w:cols w:space="720"/>
          <w:titlePg/>
          <w:docGrid w:linePitch="381"/>
        </w:sectPr>
      </w:pPr>
    </w:p>
    <w:tbl>
      <w:tblPr>
        <w:tblStyle w:val="TableGrid"/>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958"/>
        <w:gridCol w:w="3433"/>
        <w:gridCol w:w="1099"/>
      </w:tblGrid>
      <w:tr w:rsidR="00F01FA2" w:rsidRPr="00707A32" w:rsidTr="00F01FA2">
        <w:tc>
          <w:tcPr>
            <w:tcW w:w="5000" w:type="pct"/>
            <w:gridSpan w:val="3"/>
            <w:tcBorders>
              <w:left w:val="single" w:sz="4" w:space="0" w:color="168489"/>
              <w:right w:val="single" w:sz="4" w:space="0" w:color="168489"/>
            </w:tcBorders>
            <w:shd w:val="clear" w:color="auto" w:fill="F2F2F2" w:themeFill="background1" w:themeFillShade="F2"/>
          </w:tcPr>
          <w:p w:rsidR="00F01FA2" w:rsidRPr="00781A2F" w:rsidRDefault="00F01FA2" w:rsidP="00F01FA2">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rsidTr="00F01FA2">
        <w:tc>
          <w:tcPr>
            <w:tcW w:w="2612" w:type="pct"/>
            <w:tcBorders>
              <w:left w:val="single" w:sz="4" w:space="0" w:color="168489"/>
              <w:right w:val="single" w:sz="4" w:space="0" w:color="168489"/>
            </w:tcBorders>
            <w:shd w:val="clear" w:color="auto" w:fill="auto"/>
          </w:tcPr>
          <w:p w:rsidR="00F01FA2" w:rsidRDefault="00F01FA2" w:rsidP="00F01FA2">
            <w:pPr>
              <w:pStyle w:val="bold"/>
              <w:jc w:val="center"/>
              <w:rPr>
                <w:color w:val="168489"/>
                <w:sz w:val="40"/>
                <w:szCs w:val="40"/>
                <w:rtl/>
                <w:lang w:bidi="ar-EG"/>
              </w:rPr>
            </w:pPr>
            <w:r>
              <w:rPr>
                <w:noProof/>
              </w:rPr>
              <w:drawing>
                <wp:inline distT="0" distB="0" distL="0" distR="0" wp14:anchorId="3401A87A" wp14:editId="3EA913C2">
                  <wp:extent cx="417155" cy="417165"/>
                  <wp:effectExtent l="0" t="0" r="2540" b="2540"/>
                  <wp:docPr id="1465698204" name="Picture 1465698204"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57"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rsidR="00F01FA2" w:rsidRPr="00F01FA2" w:rsidRDefault="00F01FA2" w:rsidP="00F01FA2">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rsidR="00F01FA2" w:rsidRDefault="00F01FA2" w:rsidP="00F01FA2">
            <w:pPr>
              <w:pStyle w:val="bold"/>
              <w:jc w:val="center"/>
              <w:rPr>
                <w:color w:val="168489"/>
                <w:sz w:val="40"/>
                <w:szCs w:val="40"/>
                <w:rtl/>
                <w:lang w:bidi="ar-EG"/>
              </w:rPr>
            </w:pPr>
            <w:r>
              <w:rPr>
                <w:noProof/>
              </w:rPr>
              <w:drawing>
                <wp:inline distT="0" distB="0" distL="0" distR="0" wp14:anchorId="7767BF3B" wp14:editId="62203EC1">
                  <wp:extent cx="371475" cy="400050"/>
                  <wp:effectExtent l="0" t="0" r="9525" b="0"/>
                  <wp:docPr id="1465698205" name="Picture 1465698205"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8"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rsidR="00F01FA2" w:rsidRPr="00F01FA2" w:rsidRDefault="00162D45" w:rsidP="00F01FA2">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shd w:val="clear" w:color="auto" w:fill="auto"/>
          </w:tcPr>
          <w:p w:rsidR="00F01FA2" w:rsidRPr="00F01FA2" w:rsidRDefault="00F01FA2" w:rsidP="00F01FA2">
            <w:pPr>
              <w:pStyle w:val="bold"/>
              <w:bidi w:val="0"/>
              <w:jc w:val="center"/>
              <w:rPr>
                <w:color w:val="168489"/>
                <w:sz w:val="40"/>
                <w:szCs w:val="40"/>
                <w:rtl/>
                <w:lang w:bidi="ar-EG"/>
              </w:rPr>
            </w:pPr>
            <w:r w:rsidRPr="00595B2E">
              <w:rPr>
                <w:noProof/>
              </w:rPr>
              <w:drawing>
                <wp:inline distT="0" distB="0" distL="0" distR="0" wp14:anchorId="0A1469ED" wp14:editId="4C306D95">
                  <wp:extent cx="286893" cy="286893"/>
                  <wp:effectExtent l="0" t="0" r="0" b="0"/>
                  <wp:docPr id="1465698206" name="Picture 1465698206"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9"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rsidTr="00F01FA2">
        <w:tc>
          <w:tcPr>
            <w:tcW w:w="2612" w:type="pct"/>
            <w:tcBorders>
              <w:left w:val="single" w:sz="4" w:space="0" w:color="168489"/>
              <w:right w:val="single" w:sz="4" w:space="0" w:color="168489"/>
            </w:tcBorders>
            <w:vAlign w:val="center"/>
          </w:tcPr>
          <w:p w:rsidR="00247375" w:rsidRPr="00247375" w:rsidRDefault="00247375" w:rsidP="00247375">
            <w:pPr>
              <w:pStyle w:val="ListParagraph"/>
              <w:numPr>
                <w:ilvl w:val="0"/>
                <w:numId w:val="8"/>
              </w:numPr>
              <w:spacing w:after="0" w:line="360" w:lineRule="auto"/>
              <w:jc w:val="lowKashida"/>
              <w:rPr>
                <w:rFonts w:ascii="Adobe Arabic" w:eastAsia="Calibri" w:hAnsi="Adobe Arabic" w:cs="Adobe Arabic"/>
                <w:color w:val="0D0D0D" w:themeColor="text1" w:themeTint="F2"/>
                <w:sz w:val="32"/>
                <w:szCs w:val="32"/>
                <w:rtl/>
                <w:lang w:bidi="ar-EG"/>
              </w:rPr>
            </w:pPr>
            <w:r w:rsidRPr="00247375">
              <w:rPr>
                <w:rFonts w:ascii="Adobe Arabic" w:eastAsia="Calibri" w:hAnsi="Adobe Arabic" w:cs="Adobe Arabic" w:hint="cs"/>
                <w:color w:val="0D0D0D" w:themeColor="text1" w:themeTint="F2"/>
                <w:sz w:val="32"/>
                <w:szCs w:val="32"/>
                <w:rtl/>
                <w:lang w:bidi="ar-EG"/>
              </w:rPr>
              <w:t>مشاهدة فيديو تدريبي.</w:t>
            </w:r>
          </w:p>
          <w:p w:rsidR="00247375" w:rsidRPr="00247375" w:rsidRDefault="00247375" w:rsidP="00247375">
            <w:pPr>
              <w:pStyle w:val="ListParagraph"/>
              <w:numPr>
                <w:ilvl w:val="0"/>
                <w:numId w:val="8"/>
              </w:numPr>
              <w:spacing w:after="0" w:line="360" w:lineRule="auto"/>
              <w:jc w:val="lowKashida"/>
              <w:rPr>
                <w:rFonts w:ascii="Adobe Arabic" w:eastAsia="Calibri" w:hAnsi="Adobe Arabic" w:cs="Adobe Arabic"/>
                <w:color w:val="0D0D0D" w:themeColor="text1" w:themeTint="F2"/>
                <w:sz w:val="32"/>
                <w:szCs w:val="32"/>
                <w:lang w:bidi="ar-EG"/>
              </w:rPr>
            </w:pPr>
            <w:r w:rsidRPr="00247375">
              <w:rPr>
                <w:rFonts w:ascii="Adobe Arabic" w:eastAsia="Calibri" w:hAnsi="Adobe Arabic" w:cs="Adobe Arabic"/>
                <w:color w:val="0D0D0D" w:themeColor="text1" w:themeTint="F2"/>
                <w:sz w:val="32"/>
                <w:szCs w:val="32"/>
                <w:rtl/>
                <w:lang w:bidi="ar-EG"/>
              </w:rPr>
              <w:t xml:space="preserve">الضغوط المهنية وتأثيرها على الصحة النفسية.  </w:t>
            </w:r>
          </w:p>
          <w:p w:rsidR="00247375" w:rsidRPr="00247375" w:rsidRDefault="00247375" w:rsidP="00247375">
            <w:pPr>
              <w:pStyle w:val="ListParagraph"/>
              <w:numPr>
                <w:ilvl w:val="0"/>
                <w:numId w:val="8"/>
              </w:numPr>
              <w:spacing w:after="0" w:line="360" w:lineRule="auto"/>
              <w:jc w:val="lowKashida"/>
              <w:rPr>
                <w:rFonts w:ascii="Adobe Arabic" w:eastAsia="Calibri" w:hAnsi="Adobe Arabic" w:cs="Adobe Arabic"/>
                <w:color w:val="0D0D0D" w:themeColor="text1" w:themeTint="F2"/>
                <w:sz w:val="32"/>
                <w:szCs w:val="32"/>
                <w:lang w:bidi="ar-EG"/>
              </w:rPr>
            </w:pPr>
            <w:r w:rsidRPr="00247375">
              <w:rPr>
                <w:rFonts w:ascii="Adobe Arabic" w:eastAsia="Calibri" w:hAnsi="Adobe Arabic" w:cs="Adobe Arabic"/>
                <w:color w:val="0D0D0D" w:themeColor="text1" w:themeTint="F2"/>
                <w:sz w:val="32"/>
                <w:szCs w:val="32"/>
                <w:rtl/>
                <w:lang w:bidi="ar-EG"/>
              </w:rPr>
              <w:t xml:space="preserve">بيئة العمل السلبية وأثرها على الموظفين.  </w:t>
            </w:r>
          </w:p>
          <w:p w:rsidR="00F01FA2" w:rsidRPr="00247375" w:rsidRDefault="00247375" w:rsidP="00247375">
            <w:pPr>
              <w:pStyle w:val="ListParagraph"/>
              <w:numPr>
                <w:ilvl w:val="0"/>
                <w:numId w:val="8"/>
              </w:numPr>
              <w:spacing w:after="0" w:line="360" w:lineRule="auto"/>
              <w:jc w:val="lowKashida"/>
              <w:rPr>
                <w:rFonts w:ascii="Sakkal Majalla" w:hAnsi="Sakkal Majalla" w:cs="Sakkal Majalla"/>
                <w:sz w:val="32"/>
                <w:szCs w:val="32"/>
                <w:rtl/>
              </w:rPr>
            </w:pPr>
            <w:r w:rsidRPr="00247375">
              <w:rPr>
                <w:rFonts w:ascii="Adobe Arabic" w:eastAsia="Calibri" w:hAnsi="Adobe Arabic" w:cs="Adobe Arabic"/>
                <w:color w:val="0D0D0D" w:themeColor="text1" w:themeTint="F2"/>
                <w:sz w:val="32"/>
                <w:szCs w:val="32"/>
                <w:rtl/>
                <w:lang w:bidi="ar-EG"/>
              </w:rPr>
              <w:t>أهمية الدعم النفسي والاجتماعي في العمل.</w:t>
            </w:r>
          </w:p>
        </w:tc>
        <w:tc>
          <w:tcPr>
            <w:tcW w:w="1809" w:type="pct"/>
            <w:tcBorders>
              <w:left w:val="single" w:sz="4" w:space="0" w:color="168489"/>
              <w:right w:val="single" w:sz="4" w:space="0" w:color="168489"/>
            </w:tcBorders>
            <w:vAlign w:val="center"/>
          </w:tcPr>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استخدام فيديوهات تدريبية.</w:t>
            </w:r>
          </w:p>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rsidR="00F01FA2" w:rsidRPr="00781A2F" w:rsidRDefault="00162D45" w:rsidP="00162D45">
            <w:pPr>
              <w:pStyle w:val="ListParagraph"/>
              <w:numPr>
                <w:ilvl w:val="0"/>
                <w:numId w:val="8"/>
              </w:numPr>
              <w:spacing w:after="0" w:line="240" w:lineRule="auto"/>
              <w:jc w:val="lowKashida"/>
              <w:rPr>
                <w:rFonts w:ascii="Adobe Arabic" w:eastAsia="Calibri" w:hAnsi="Adobe Arabic" w:cs="Adobe Arabic"/>
                <w:color w:val="0D0D0D" w:themeColor="text1" w:themeTint="F2"/>
                <w:sz w:val="36"/>
                <w:szCs w:val="36"/>
                <w:rtl/>
                <w:lang w:bidi="ar-EG"/>
              </w:rPr>
            </w:pPr>
            <w:r w:rsidRPr="00162D45">
              <w:rPr>
                <w:rFonts w:ascii="Adobe Arabic" w:eastAsia="Calibri" w:hAnsi="Adobe Arabic" w:cs="Adobe Arabic"/>
                <w:color w:val="0D0D0D" w:themeColor="text1" w:themeTint="F2"/>
                <w:sz w:val="32"/>
                <w:szCs w:val="32"/>
                <w:rtl/>
                <w:lang w:bidi="ar-EG"/>
              </w:rPr>
              <w:t>تنفيذ أنشطة تعاونيّة.</w:t>
            </w:r>
          </w:p>
        </w:tc>
        <w:tc>
          <w:tcPr>
            <w:tcW w:w="579" w:type="pct"/>
            <w:tcBorders>
              <w:left w:val="single" w:sz="4" w:space="0" w:color="168489"/>
              <w:right w:val="single" w:sz="4" w:space="0" w:color="168489"/>
            </w:tcBorders>
            <w:vAlign w:val="center"/>
          </w:tcPr>
          <w:p w:rsidR="00F01FA2" w:rsidRPr="00F01FA2" w:rsidRDefault="00F01FA2" w:rsidP="00F01FA2">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rsidR="00F01FA2" w:rsidRPr="00423539" w:rsidRDefault="00F01FA2" w:rsidP="00F01FA2">
      <w:pPr>
        <w:spacing w:line="240" w:lineRule="auto"/>
        <w:jc w:val="center"/>
        <w:rPr>
          <w:rFonts w:cs="PT Bold Heading"/>
          <w:sz w:val="52"/>
          <w:szCs w:val="56"/>
          <w:rtl/>
        </w:rPr>
      </w:pPr>
      <w:r>
        <w:rPr>
          <w:rFonts w:cs="PT Bold Heading"/>
          <w:noProof/>
          <w:sz w:val="52"/>
          <w:szCs w:val="56"/>
          <w:rtl/>
        </w:rPr>
        <mc:AlternateContent>
          <mc:Choice Requires="wpg">
            <w:drawing>
              <wp:anchor distT="0" distB="0" distL="114300" distR="114300" simplePos="0" relativeHeight="252773376" behindDoc="0" locked="0" layoutInCell="1" allowOverlap="1" wp14:anchorId="78E8C7B7" wp14:editId="55B685FF">
                <wp:simplePos x="0" y="0"/>
                <wp:positionH relativeFrom="column">
                  <wp:posOffset>130629</wp:posOffset>
                </wp:positionH>
                <wp:positionV relativeFrom="paragraph">
                  <wp:posOffset>-463138</wp:posOffset>
                </wp:positionV>
                <wp:extent cx="6353174" cy="6828311"/>
                <wp:effectExtent l="0" t="0" r="0" b="0"/>
                <wp:wrapNone/>
                <wp:docPr id="175" name="Group 175"/>
                <wp:cNvGraphicFramePr/>
                <a:graphic xmlns:a="http://schemas.openxmlformats.org/drawingml/2006/main">
                  <a:graphicData uri="http://schemas.microsoft.com/office/word/2010/wordprocessingGroup">
                    <wpg:wgp>
                      <wpg:cNvGrpSpPr/>
                      <wpg:grpSpPr>
                        <a:xfrm>
                          <a:off x="0" y="0"/>
                          <a:ext cx="6353174" cy="6828311"/>
                          <a:chOff x="0" y="0"/>
                          <a:chExt cx="6353174" cy="6828311"/>
                        </a:xfrm>
                      </wpg:grpSpPr>
                      <wpg:grpSp>
                        <wpg:cNvPr id="176" name="Group 176"/>
                        <wpg:cNvGrpSpPr/>
                        <wpg:grpSpPr>
                          <a:xfrm>
                            <a:off x="161925" y="2571750"/>
                            <a:ext cx="5425327" cy="4256561"/>
                            <a:chOff x="-2" y="0"/>
                            <a:chExt cx="5425399" cy="4256863"/>
                          </a:xfrm>
                        </wpg:grpSpPr>
                        <wpg:grpSp>
                          <wpg:cNvPr id="177" name="Group 25"/>
                          <wpg:cNvGrpSpPr/>
                          <wpg:grpSpPr>
                            <a:xfrm>
                              <a:off x="3130302" y="0"/>
                              <a:ext cx="2262067" cy="515506"/>
                              <a:chOff x="3849928" y="0"/>
                              <a:chExt cx="2262067" cy="515506"/>
                            </a:xfrm>
                          </wpg:grpSpPr>
                          <wpg:grpSp>
                            <wpg:cNvPr id="185" name="Group 185"/>
                            <wpg:cNvGrpSpPr/>
                            <wpg:grpSpPr>
                              <a:xfrm>
                                <a:off x="5606227" y="0"/>
                                <a:ext cx="505768" cy="515506"/>
                                <a:chOff x="5606227" y="0"/>
                                <a:chExt cx="505768" cy="515506"/>
                              </a:xfrm>
                            </wpg:grpSpPr>
                            <wps:wsp>
                              <wps:cNvPr id="186" name="Oval 186"/>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87" name="Picture 187" descr="Target "/>
                                <pic:cNvPicPr>
                                  <a:picLocks noChangeAspect="1" noChangeArrowheads="1"/>
                                </pic:cNvPicPr>
                              </pic:nvPicPr>
                              <pic:blipFill>
                                <a:blip r:embed="rId47"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88" name="TextBox 34"/>
                            <wps:cNvSpPr txBox="1"/>
                            <wps:spPr>
                              <a:xfrm>
                                <a:off x="3849928" y="69934"/>
                                <a:ext cx="1755152" cy="441349"/>
                              </a:xfrm>
                              <a:prstGeom prst="rect">
                                <a:avLst/>
                              </a:prstGeom>
                              <a:noFill/>
                            </wps:spPr>
                            <wps:txbx>
                              <w:txbxContent>
                                <w:p w:rsidR="005345A8" w:rsidRPr="00BC6FB1" w:rsidRDefault="005345A8" w:rsidP="005345A8">
                                  <w:pPr>
                                    <w:jc w:val="center"/>
                                    <w:rPr>
                                      <w:rFonts w:ascii="Adobe Arabic" w:eastAsia="GE Dinar One" w:hAnsi="Adobe Arabic" w:cs="Adobe Arabic"/>
                                      <w:b/>
                                      <w:bCs/>
                                      <w:color w:val="000000"/>
                                      <w:kern w:val="24"/>
                                      <w:sz w:val="44"/>
                                      <w:szCs w:val="44"/>
                                      <w:lang w:bidi="ar-SY"/>
                                    </w:rPr>
                                  </w:pPr>
                                  <w:hyperlink r:id="rId112" w:history="1">
                                    <w:r w:rsidRPr="005345A8">
                                      <w:rPr>
                                        <w:rStyle w:val="Hyperlink"/>
                                        <w:rFonts w:ascii="Adobe Arabic" w:eastAsia="GE Dinar One" w:hAnsi="Adobe Arabic" w:cs="Adobe Arabic"/>
                                        <w:b/>
                                        <w:bCs/>
                                        <w:kern w:val="24"/>
                                        <w:sz w:val="44"/>
                                        <w:szCs w:val="44"/>
                                        <w:rtl/>
                                        <w:lang w:bidi="ar-SY"/>
                                      </w:rPr>
                                      <w:t>أهداف الجلسة</w:t>
                                    </w:r>
                                  </w:hyperlink>
                                </w:p>
                              </w:txbxContent>
                            </wps:txbx>
                            <wps:bodyPr wrap="square" rtlCol="0">
                              <a:spAutoFit/>
                            </wps:bodyPr>
                          </wps:wsp>
                        </wpg:grpSp>
                        <wpg:grpSp>
                          <wpg:cNvPr id="189" name="Group 26"/>
                          <wpg:cNvGrpSpPr/>
                          <wpg:grpSpPr>
                            <a:xfrm>
                              <a:off x="-2" y="9939"/>
                              <a:ext cx="2261237" cy="514985"/>
                              <a:chOff x="-2" y="0"/>
                              <a:chExt cx="2261545" cy="515506"/>
                            </a:xfrm>
                          </wpg:grpSpPr>
                          <wps:wsp>
                            <wps:cNvPr id="1451488576" name="Oval 1451488576"/>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577" name="TextBox 34"/>
                            <wps:cNvSpPr txBox="1"/>
                            <wps:spPr>
                              <a:xfrm>
                                <a:off x="-2" y="69936"/>
                                <a:ext cx="1756026" cy="441796"/>
                              </a:xfrm>
                              <a:prstGeom prst="rect">
                                <a:avLst/>
                              </a:prstGeom>
                              <a:noFill/>
                            </wps:spPr>
                            <wps:txbx>
                              <w:txbxContent>
                                <w:p w:rsidR="005345A8" w:rsidRPr="00BC6FB1" w:rsidRDefault="005345A8" w:rsidP="005345A8">
                                  <w:pPr>
                                    <w:jc w:val="center"/>
                                    <w:rPr>
                                      <w:rFonts w:ascii="Adobe Arabic" w:eastAsia="GE Dinar One" w:hAnsi="Adobe Arabic" w:cs="Adobe Arabic"/>
                                      <w:b/>
                                      <w:bCs/>
                                      <w:color w:val="000000"/>
                                      <w:kern w:val="24"/>
                                      <w:sz w:val="44"/>
                                      <w:szCs w:val="44"/>
                                      <w:lang w:bidi="ar-SY"/>
                                    </w:rPr>
                                  </w:pPr>
                                  <w:hyperlink r:id="rId113" w:history="1">
                                    <w:r w:rsidRPr="005345A8">
                                      <w:rPr>
                                        <w:rStyle w:val="Hyperlink"/>
                                        <w:rFonts w:ascii="Adobe Arabic" w:eastAsia="GE Dinar One" w:hAnsi="Adobe Arabic" w:cs="Adobe Arabic" w:hint="cs"/>
                                        <w:b/>
                                        <w:bCs/>
                                        <w:kern w:val="24"/>
                                        <w:sz w:val="44"/>
                                        <w:szCs w:val="44"/>
                                        <w:rtl/>
                                        <w:lang w:bidi="ar-SY"/>
                                      </w:rPr>
                                      <w:t>محاور الجلسة</w:t>
                                    </w:r>
                                  </w:hyperlink>
                                </w:p>
                              </w:txbxContent>
                            </wps:txbx>
                            <wps:bodyPr wrap="square" rtlCol="0">
                              <a:spAutoFit/>
                            </wps:bodyPr>
                          </wps:wsp>
                          <pic:pic xmlns:pic="http://schemas.openxmlformats.org/drawingml/2006/picture">
                            <pic:nvPicPr>
                              <pic:cNvPr id="1451488578" name="Picture 1451488578" descr="Note "/>
                              <pic:cNvPicPr>
                                <a:picLocks noChangeAspect="1" noChangeArrowheads="1"/>
                              </pic:cNvPicPr>
                            </pic:nvPicPr>
                            <pic:blipFill>
                              <a:blip r:embed="rId50"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79" name="Text Box 1451488579"/>
                          <wps:cNvSpPr txBox="1"/>
                          <wps:spPr>
                            <a:xfrm>
                              <a:off x="3102309" y="874304"/>
                              <a:ext cx="2323088" cy="3288056"/>
                            </a:xfrm>
                            <a:prstGeom prst="rect">
                              <a:avLst/>
                            </a:prstGeom>
                            <a:noFill/>
                            <a:ln w="6350">
                              <a:noFill/>
                            </a:ln>
                          </wps:spPr>
                          <wps:txbx>
                            <w:txbxContent>
                              <w:p w:rsidR="005345A8" w:rsidRPr="002C04B9" w:rsidRDefault="005345A8" w:rsidP="00247375">
                                <w:pPr>
                                  <w:pStyle w:val="a1"/>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rsidR="005345A8" w:rsidRPr="00247375" w:rsidRDefault="005345A8"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hint="cs"/>
                                    <w:color w:val="000000"/>
                                    <w:kern w:val="24"/>
                                    <w:sz w:val="36"/>
                                    <w:szCs w:val="36"/>
                                    <w:rtl/>
                                    <w:lang w:bidi="ar-SY"/>
                                  </w:rPr>
                                  <w:t xml:space="preserve">تحديد أسباب </w:t>
                                </w:r>
                                <w:r w:rsidRPr="00247375">
                                  <w:rPr>
                                    <w:rFonts w:ascii="Adobe Arabic" w:eastAsia="GE Dinar One" w:hAnsi="Adobe Arabic" w:cs="Adobe Arabic"/>
                                    <w:color w:val="000000"/>
                                    <w:kern w:val="24"/>
                                    <w:sz w:val="36"/>
                                    <w:szCs w:val="36"/>
                                    <w:rtl/>
                                    <w:lang w:bidi="ar-SY"/>
                                  </w:rPr>
                                  <w:t xml:space="preserve">الضغوط المهنية وتأثيرها على الصحة النفسية.  </w:t>
                                </w:r>
                              </w:p>
                              <w:p w:rsidR="005345A8" w:rsidRPr="00247375" w:rsidRDefault="005345A8"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hint="cs"/>
                                    <w:color w:val="000000"/>
                                    <w:kern w:val="24"/>
                                    <w:sz w:val="36"/>
                                    <w:szCs w:val="36"/>
                                    <w:rtl/>
                                    <w:lang w:bidi="ar-SY"/>
                                  </w:rPr>
                                  <w:t xml:space="preserve">دراسة أثر </w:t>
                                </w:r>
                                <w:r w:rsidRPr="00247375">
                                  <w:rPr>
                                    <w:rFonts w:ascii="Adobe Arabic" w:eastAsia="GE Dinar One" w:hAnsi="Adobe Arabic" w:cs="Adobe Arabic"/>
                                    <w:color w:val="000000"/>
                                    <w:kern w:val="24"/>
                                    <w:sz w:val="36"/>
                                    <w:szCs w:val="36"/>
                                    <w:rtl/>
                                    <w:lang w:bidi="ar-SY"/>
                                  </w:rPr>
                                  <w:t xml:space="preserve">بيئة العمل السلبية على الموظفين.  </w:t>
                                </w:r>
                              </w:p>
                              <w:p w:rsidR="005345A8" w:rsidRPr="00247375" w:rsidRDefault="005345A8"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hint="cs"/>
                                    <w:color w:val="000000"/>
                                    <w:kern w:val="24"/>
                                    <w:sz w:val="36"/>
                                    <w:szCs w:val="36"/>
                                    <w:rtl/>
                                    <w:lang w:bidi="ar-SY"/>
                                  </w:rPr>
                                  <w:t xml:space="preserve">مناقشة </w:t>
                                </w:r>
                                <w:r w:rsidRPr="00247375">
                                  <w:rPr>
                                    <w:rFonts w:ascii="Adobe Arabic" w:eastAsia="GE Dinar One" w:hAnsi="Adobe Arabic" w:cs="Adobe Arabic"/>
                                    <w:color w:val="000000"/>
                                    <w:kern w:val="24"/>
                                    <w:sz w:val="36"/>
                                    <w:szCs w:val="36"/>
                                    <w:rtl/>
                                    <w:lang w:bidi="ar-SY"/>
                                  </w:rPr>
                                  <w:t xml:space="preserve">أهمية الدعم النفسي والاجتماعي في العمل.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580" name="Text Box 1451488580"/>
                          <wps:cNvSpPr txBox="1"/>
                          <wps:spPr>
                            <a:xfrm>
                              <a:off x="39606" y="874482"/>
                              <a:ext cx="2216426" cy="3382381"/>
                            </a:xfrm>
                            <a:prstGeom prst="rect">
                              <a:avLst/>
                            </a:prstGeom>
                            <a:noFill/>
                            <a:ln w="6350">
                              <a:noFill/>
                            </a:ln>
                          </wps:spPr>
                          <wps:txbx>
                            <w:txbxContent>
                              <w:p w:rsidR="005345A8" w:rsidRPr="00247375" w:rsidRDefault="005345A8" w:rsidP="00247375">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247375">
                                  <w:rPr>
                                    <w:rFonts w:ascii="Adobe Arabic" w:eastAsia="GE Dinar One" w:hAnsi="Adobe Arabic" w:cs="Adobe Arabic" w:hint="cs"/>
                                    <w:color w:val="000000"/>
                                    <w:kern w:val="24"/>
                                    <w:sz w:val="36"/>
                                    <w:szCs w:val="36"/>
                                    <w:rtl/>
                                    <w:lang w:bidi="ar-SY"/>
                                  </w:rPr>
                                  <w:t>مشاهدة فيديو تدريبي.</w:t>
                                </w:r>
                              </w:p>
                              <w:p w:rsidR="005345A8" w:rsidRPr="00247375" w:rsidRDefault="005345A8"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color w:val="000000"/>
                                    <w:kern w:val="24"/>
                                    <w:sz w:val="36"/>
                                    <w:szCs w:val="36"/>
                                    <w:rtl/>
                                    <w:lang w:bidi="ar-SY"/>
                                  </w:rPr>
                                  <w:t xml:space="preserve">الضغوط المهنية وتأثيرها على الصحة النفسية.  </w:t>
                                </w:r>
                              </w:p>
                              <w:p w:rsidR="005345A8" w:rsidRPr="00247375" w:rsidRDefault="005345A8"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color w:val="000000"/>
                                    <w:kern w:val="24"/>
                                    <w:sz w:val="36"/>
                                    <w:szCs w:val="36"/>
                                    <w:rtl/>
                                    <w:lang w:bidi="ar-SY"/>
                                  </w:rPr>
                                  <w:t xml:space="preserve">بيئة العمل السلبية وأثرها على الموظفين.  </w:t>
                                </w:r>
                              </w:p>
                              <w:p w:rsidR="005345A8" w:rsidRPr="00247375" w:rsidRDefault="005345A8"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color w:val="000000"/>
                                    <w:kern w:val="24"/>
                                    <w:sz w:val="36"/>
                                    <w:szCs w:val="36"/>
                                    <w:rtl/>
                                    <w:lang w:bidi="ar-SY"/>
                                  </w:rPr>
                                  <w:t xml:space="preserve">أهمية الدعم النفسي والاجتماعي في العمل.  </w:t>
                                </w:r>
                              </w:p>
                              <w:p w:rsidR="005345A8" w:rsidRPr="00247375" w:rsidRDefault="005345A8"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color w:val="000000"/>
                                    <w:kern w:val="24"/>
                                    <w:sz w:val="36"/>
                                    <w:szCs w:val="36"/>
                                    <w:rtl/>
                                    <w:lang w:bidi="ar-SY"/>
                                  </w:rPr>
                                  <w:t>تمرين</w:t>
                                </w:r>
                                <w:r w:rsidRPr="00247375">
                                  <w:rPr>
                                    <w:rFonts w:ascii="Adobe Arabic" w:eastAsia="GE Dinar One" w:hAnsi="Adobe Arabic" w:cs="Adobe Arabic" w:hint="cs"/>
                                    <w:color w:val="000000"/>
                                    <w:kern w:val="24"/>
                                    <w:sz w:val="36"/>
                                    <w:szCs w:val="36"/>
                                    <w:rtl/>
                                    <w:lang w:bidi="ar-SY"/>
                                  </w:rPr>
                                  <w:t xml:space="preserve"> "</w:t>
                                </w:r>
                                <w:r w:rsidRPr="00247375">
                                  <w:rPr>
                                    <w:rFonts w:ascii="Adobe Arabic" w:eastAsia="GE Dinar One" w:hAnsi="Adobe Arabic" w:cs="Adobe Arabic"/>
                                    <w:color w:val="000000"/>
                                    <w:kern w:val="24"/>
                                    <w:sz w:val="36"/>
                                    <w:szCs w:val="36"/>
                                    <w:rtl/>
                                    <w:lang w:bidi="ar-SY"/>
                                  </w:rPr>
                                  <w:t>تحليل مواقف</w:t>
                                </w:r>
                                <w:r w:rsidRPr="00247375">
                                  <w:rPr>
                                    <w:rFonts w:ascii="Adobe Arabic" w:eastAsia="GE Dinar One" w:hAnsi="Adobe Arabic" w:cs="Adobe Arabic" w:hint="cs"/>
                                    <w:color w:val="000000"/>
                                    <w:kern w:val="24"/>
                                    <w:sz w:val="36"/>
                                    <w:szCs w:val="36"/>
                                    <w:rtl/>
                                    <w:lang w:bidi="ar-SY"/>
                                  </w:rPr>
                                  <w:t>".</w:t>
                                </w:r>
                              </w:p>
                              <w:p w:rsidR="005345A8" w:rsidRPr="00247375" w:rsidRDefault="005345A8" w:rsidP="00247375">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247375">
                                  <w:rPr>
                                    <w:rFonts w:ascii="Adobe Arabic" w:eastAsia="GE Dinar One" w:hAnsi="Adobe Arabic" w:cs="Adobe Arabic"/>
                                    <w:color w:val="000000"/>
                                    <w:kern w:val="24"/>
                                    <w:sz w:val="36"/>
                                    <w:szCs w:val="36"/>
                                    <w:rtl/>
                                    <w:lang w:bidi="ar-SY"/>
                                  </w:rPr>
                                  <w:t>نشاط</w:t>
                                </w:r>
                                <w:r w:rsidRPr="00247375">
                                  <w:rPr>
                                    <w:rFonts w:ascii="Adobe Arabic" w:eastAsia="GE Dinar One" w:hAnsi="Adobe Arabic" w:cs="Adobe Arabic" w:hint="cs"/>
                                    <w:color w:val="000000"/>
                                    <w:kern w:val="24"/>
                                    <w:sz w:val="36"/>
                                    <w:szCs w:val="36"/>
                                    <w:rtl/>
                                    <w:lang w:bidi="ar-SY"/>
                                  </w:rPr>
                                  <w:t xml:space="preserve"> تدريبي "</w:t>
                                </w:r>
                                <w:r w:rsidRPr="00247375">
                                  <w:rPr>
                                    <w:rFonts w:ascii="Adobe Arabic" w:eastAsia="GE Dinar One" w:hAnsi="Adobe Arabic" w:cs="Adobe Arabic"/>
                                    <w:color w:val="000000"/>
                                    <w:kern w:val="24"/>
                                    <w:sz w:val="36"/>
                                    <w:szCs w:val="36"/>
                                    <w:rtl/>
                                    <w:lang w:bidi="ar-SY"/>
                                  </w:rPr>
                                  <w:t>خريطة الدعم</w:t>
                                </w:r>
                                <w:r w:rsidRPr="00247375">
                                  <w:rPr>
                                    <w:rFonts w:ascii="Adobe Arabic" w:eastAsia="GE Dinar One" w:hAnsi="Adobe Arabic" w:cs="Adobe Arabic" w:hint="cs"/>
                                    <w:color w:val="000000"/>
                                    <w:kern w:val="24"/>
                                    <w:sz w:val="36"/>
                                    <w:szCs w:val="36"/>
                                    <w:rtl/>
                                    <w:lang w:bidi="ar-SY"/>
                                  </w:rPr>
                                  <w:t>".</w:t>
                                </w:r>
                              </w:p>
                              <w:p w:rsidR="005345A8" w:rsidRPr="00247375" w:rsidRDefault="005345A8" w:rsidP="00247375">
                                <w:pPr>
                                  <w:rPr>
                                    <w:rFonts w:ascii="Adobe Arabic" w:eastAsia="GE Dinar One" w:hAnsi="Adobe Arabic" w:cs="Adobe Arabic"/>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581" name="Group 1451488581"/>
                        <wpg:cNvGrpSpPr/>
                        <wpg:grpSpPr>
                          <a:xfrm>
                            <a:off x="0" y="0"/>
                            <a:ext cx="6353174" cy="2054088"/>
                            <a:chOff x="0" y="0"/>
                            <a:chExt cx="6353174" cy="2054088"/>
                          </a:xfrm>
                        </wpg:grpSpPr>
                        <pic:pic xmlns:pic="http://schemas.openxmlformats.org/drawingml/2006/picture">
                          <pic:nvPicPr>
                            <pic:cNvPr id="1451488582" name="Picture 1451488582" descr="Calendar "/>
                            <pic:cNvPicPr>
                              <a:picLocks noChangeAspect="1"/>
                            </pic:cNvPicPr>
                          </pic:nvPicPr>
                          <pic:blipFill>
                            <a:blip r:embed="rId51"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583" name="TextBox 34"/>
                          <wps:cNvSpPr txBox="1"/>
                          <wps:spPr>
                            <a:xfrm>
                              <a:off x="5220969" y="1072378"/>
                              <a:ext cx="1132205" cy="981710"/>
                            </a:xfrm>
                            <a:prstGeom prst="rect">
                              <a:avLst/>
                            </a:prstGeom>
                            <a:noFill/>
                          </wps:spPr>
                          <wps:txbx>
                            <w:txbxContent>
                              <w:p w:rsidR="005345A8" w:rsidRPr="00F01FA2" w:rsidRDefault="005345A8" w:rsidP="005345A8">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spAutoFit/>
                          </wps:bodyPr>
                        </wps:wsp>
                        <wps:wsp>
                          <wps:cNvPr id="1451488584" name="TextBox 34"/>
                          <wps:cNvSpPr txBox="1"/>
                          <wps:spPr>
                            <a:xfrm>
                              <a:off x="2494620" y="19867"/>
                              <a:ext cx="2430145" cy="536575"/>
                            </a:xfrm>
                            <a:prstGeom prst="rect">
                              <a:avLst/>
                            </a:prstGeom>
                            <a:noFill/>
                          </wps:spPr>
                          <wps:txbx>
                            <w:txbxContent>
                              <w:p w:rsidR="005345A8" w:rsidRPr="00F01FA2" w:rsidRDefault="005345A8" w:rsidP="005345A8">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51488585" name="TextBox 34"/>
                          <wps:cNvSpPr txBox="1"/>
                          <wps:spPr>
                            <a:xfrm>
                              <a:off x="0" y="1290971"/>
                              <a:ext cx="4566920" cy="536575"/>
                            </a:xfrm>
                            <a:prstGeom prst="rect">
                              <a:avLst/>
                            </a:prstGeom>
                            <a:noFill/>
                          </wps:spPr>
                          <wps:txbx>
                            <w:txbxContent>
                              <w:p w:rsidR="005345A8" w:rsidRPr="00F01FA2" w:rsidRDefault="005345A8" w:rsidP="005345A8">
                                <w:pPr>
                                  <w:jc w:val="center"/>
                                  <w:rPr>
                                    <w:rFonts w:ascii="Adobe Arabic" w:eastAsia="GE Dinar One" w:hAnsi="Adobe Arabic" w:cs="Adobe Arabic"/>
                                    <w:b/>
                                    <w:bCs/>
                                    <w:kern w:val="24"/>
                                    <w:sz w:val="56"/>
                                    <w:szCs w:val="56"/>
                                    <w:lang w:bidi="ar-SY"/>
                                  </w:rPr>
                                </w:pPr>
                                <w:r w:rsidRPr="00247375">
                                  <w:rPr>
                                    <w:rFonts w:ascii="Adobe Arabic" w:eastAsia="GE Dinar One" w:hAnsi="Adobe Arabic" w:cs="Adobe Arabic"/>
                                    <w:b/>
                                    <w:bCs/>
                                    <w:kern w:val="24"/>
                                    <w:sz w:val="56"/>
                                    <w:szCs w:val="56"/>
                                    <w:rtl/>
                                    <w:lang w:bidi="ar-SY"/>
                                  </w:rPr>
                                  <w:t>العوامل المؤثرة على الصحة النفسية في العمل</w:t>
                                </w:r>
                              </w:p>
                            </w:txbxContent>
                          </wps:txbx>
                          <wps:bodyPr wrap="square" rtlCol="0">
                            <a:spAutoFit/>
                          </wps:bodyPr>
                        </wps:wsp>
                      </wpg:grpSp>
                    </wpg:wgp>
                  </a:graphicData>
                </a:graphic>
                <wp14:sizeRelV relativeFrom="margin">
                  <wp14:pctHeight>0</wp14:pctHeight>
                </wp14:sizeRelV>
              </wp:anchor>
            </w:drawing>
          </mc:Choice>
          <mc:Fallback>
            <w:pict>
              <v:group id="Group 175" o:spid="_x0000_s1406" style="position:absolute;left:0;text-align:left;margin-left:10.3pt;margin-top:-36.45pt;width:500.25pt;height:537.65pt;z-index:252773376;mso-position-horizontal-relative:text;mso-position-vertical-relative:text;mso-height-relative:margin" coordsize="63531,682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">
                <v:group id="Group 176" o:spid="_x0000_s1407" style="position:absolute;left:1619;top:25717;width:54253;height:42566" coordorigin="" coordsize="54253,425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2fUzsMAAADcAAAADwAAAGRycy9kb3ducmV2LnhtbERPS4vCMBC+C/6HMIK3&#10;Na2yunSNIqLiQRZ8wLK3oRnbYjMpTWzrv98Igrf5+J4zX3amFA3VrrCsIB5FIIhTqwvOFFzO248v&#10;EM4jaywtk4IHOVgu+r05Jtq2fKTm5DMRQtglqCD3vkqkdGlOBt3IVsSBu9raoA+wzqSusQ3hppTj&#10;KJpKgwWHhhwrWueU3k53o2DXYruaxJvmcLuuH3/nz5/fQ0xKDQfd6huEp86/xS/3Xof5sy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zZ9TOwwAAANwAAAAP&#10;AAAAAAAAAAAAAAAAAKoCAABkcnMvZG93bnJldi54bWxQSwUGAAAAAAQABAD6AAAAmgMAAAAA&#10;">
                  <v:group id="Group 25" o:spid="_x0000_s1408" style="position:absolute;left:31303;width:22620;height:5155" coordorigin="38499" coordsize="22620,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txVcMAAADcAAAADwAAAGRycy9kb3ducmV2LnhtbERPS4vCMBC+C/6HMII3&#10;TavsunSNIqLiQRZ8wLK3oRnbYjMpTWzrv98Igrf5+J4zX3amFA3VrrCsIB5HIIhTqwvOFFzO29EX&#10;COeRNZaWScGDHCwX/d4cE21bPlJz8pkIIewSVJB7XyVSujQng25sK+LAXW1t0AdYZ1LX2IZwU8pJ&#10;FH1KgwWHhhwrWueU3k53o2DXYruaxpvmcLuuH3/nj5/fQ0xKDQfd6huEp86/xS/3Xof5sx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cK3FVwwAAANwAAAAP&#10;AAAAAAAAAAAAAAAAAKoCAABkcnMvZG93bnJldi54bWxQSwUGAAAAAAQABAD6AAAAmgMAAAAA&#10;">
                    <v:group id="Group 185" o:spid="_x0000_s1409" style="position:absolute;left:56062;width:5057;height:5155" coordorigin="56062" coordsize="5057,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mA6nsQAAADcAAAA&#10;DwAAAAAAAAAAAAAAAACqAgAAZHJzL2Rvd25yZXYueG1sUEsFBgAAAAAEAAQA+gAAAJsDAAAAAA==&#10;">
                      <v:oval id="Oval 186" o:spid="_x0000_s1410" style="position:absolute;left:56062;width:5057;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l7ecAA&#10;AADcAAAADwAAAGRycy9kb3ducmV2LnhtbERPTYvCMBC9C/sfwix403R1EalGWQRRRA9a8Tw0Y1ts&#10;JiWJtf57syB4m8f7nPmyM7VoyfnKsoKfYQKCOLe64kLBOVsPpiB8QNZYWyYFT/KwXHz15phq++Aj&#10;tadQiBjCPkUFZQhNKqXPSzLoh7YhjtzVOoMhQldI7fARw00tR0kykQYrjg0lNrQqKb+d7kbB3oyz&#10;S/vrNs/mvL/cds4c1tlIqf539zcDEagLH/HbvdVx/nQC/8/EC+Ti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wl7ecAAAADcAAAADwAAAAAAAAAAAAAAAACYAgAAZHJzL2Rvd25y&#10;ZXYueG1sUEsFBgAAAAAEAAQA9QAAAIUDAAAAAA==&#10;" fillcolor="#168489" stroked="f" strokeweight="1pt">
                        <v:fill opacity="49087f"/>
                        <v:stroke joinstyle="miter"/>
                      </v:oval>
                      <v:shape id="Picture 187" o:spid="_x0000_s1411" type="#_x0000_t75" alt="Target " style="position:absolute;left:56923;top:814;width:3526;height:3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OEZlPCAAAA3AAAAA8AAABkcnMvZG93bnJldi54bWxET01rAjEQvRf6H8IIvdWsUqysRhGh4EEQ&#10;t3vxNmzG3dXNZNnEmPbXG6HQ2zze5yzX0XQi0OBaywom4wwEcWV1y7WC8vvrfQ7CeWSNnWVS8EMO&#10;1qvXlyXm2t75SKHwtUgh7HJU0Hjf51K6qiGDbmx74sSd7WDQJzjUUg94T+Gmk9Msm0mDLaeGBnva&#10;NlRdi5tRcAhYuqz40Nu4P8XNMVymYf+r1NsobhYgPEX/L/5z73SaP/+E5zPpArl6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jhGZTwgAAANwAAAAPAAAAAAAAAAAAAAAAAJ8C&#10;AABkcnMvZG93bnJldi54bWxQSwUGAAAAAAQABAD3AAAAjgMAAAAA&#10;">
                        <v:imagedata r:id="rId52" o:title="Target " gain="19661f" blacklevel="22938f"/>
                      </v:shape>
                    </v:group>
                    <v:shape id="TextBox 34" o:spid="_x0000_s1412" type="#_x0000_t202" style="position:absolute;left:38499;top:699;width:17551;height:4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G9pcMA&#10;AADcAAAADwAAAGRycy9kb3ducmV2LnhtbESPQWvDMAyF74P9B6PBbqvTQUdJ65bSrdDDLuvSu4jV&#10;ODSWQ6w16b+fDoPdJN7Te5/W2yl25kZDbhM7mM8KMMR18i03Dqrvw8sSTBZkj11icnCnDNvN48Ma&#10;S59G/qLbSRqjIZxLdBBE+tLaXAeKmGepJ1btkoaIouvQWD/gqOGxs69F8WYjtqwNAXvaB6qvp5/o&#10;QMTv5vfqI+bjefp8H0NRL7By7vlp2q3ACE3yb/67PnrFXyqtPqMT2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XG9pcMAAADcAAAADwAAAAAAAAAAAAAAAACYAgAAZHJzL2Rv&#10;d25yZXYueG1sUEsFBgAAAAAEAAQA9QAAAIgDAAAAAA==&#10;" filled="f" stroked="f">
                      <v:textbox style="mso-fit-shape-to-text:t">
                        <w:txbxContent>
                          <w:p w:rsidR="005345A8" w:rsidRPr="00BC6FB1" w:rsidRDefault="005345A8" w:rsidP="005345A8">
                            <w:pPr>
                              <w:jc w:val="center"/>
                              <w:rPr>
                                <w:rFonts w:ascii="Adobe Arabic" w:eastAsia="GE Dinar One" w:hAnsi="Adobe Arabic" w:cs="Adobe Arabic"/>
                                <w:b/>
                                <w:bCs/>
                                <w:color w:val="000000"/>
                                <w:kern w:val="24"/>
                                <w:sz w:val="44"/>
                                <w:szCs w:val="44"/>
                                <w:lang w:bidi="ar-SY"/>
                              </w:rPr>
                            </w:pPr>
                            <w:hyperlink r:id="rId114" w:history="1">
                              <w:r w:rsidRPr="005345A8">
                                <w:rPr>
                                  <w:rStyle w:val="Hyperlink"/>
                                  <w:rFonts w:ascii="Adobe Arabic" w:eastAsia="GE Dinar One" w:hAnsi="Adobe Arabic" w:cs="Adobe Arabic"/>
                                  <w:b/>
                                  <w:bCs/>
                                  <w:kern w:val="24"/>
                                  <w:sz w:val="44"/>
                                  <w:szCs w:val="44"/>
                                  <w:rtl/>
                                  <w:lang w:bidi="ar-SY"/>
                                </w:rPr>
                                <w:t>أهداف الجلسة</w:t>
                              </w:r>
                            </w:hyperlink>
                          </w:p>
                        </w:txbxContent>
                      </v:textbox>
                    </v:shape>
                  </v:group>
                  <v:group id="Group 26" o:spid="_x0000_s1413" style="position:absolute;top:99;width:22612;height:5150" coordorigin="" coordsize="22615,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y0wm8MAAADcAAAADwAAAGRycy9kb3ducmV2LnhtbERPS4vCMBC+C/6HMII3&#10;Tavs4naNIqLiQRZ8wLK3oRnbYjMpTWzrv98Igrf5+J4zX3amFA3VrrCsIB5HIIhTqwvOFFzO29EM&#10;hPPIGkvLpOBBDpaLfm+OibYtH6k5+UyEEHYJKsi9rxIpXZqTQTe2FXHgrrY26AOsM6lrbEO4KeUk&#10;ij6lwYJDQ44VrXNKb6e7UbBrsV1N401zuF3Xj7/zx8/vISalhoNu9Q3CU+ff4pd7r8P82R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3LTCbwwAAANwAAAAP&#10;AAAAAAAAAAAAAAAAAKoCAABkcnMvZG93bnJldi54bWxQSwUGAAAAAAQABAD6AAAAmgMAAAAA&#10;">
                    <v:oval id="Oval 1451488576" o:spid="_x0000_s1414" style="position:absolute;left:17557;width:5058;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ygx8cA&#10;AADjAAAADwAAAGRycy9kb3ducmV2LnhtbERPX2vCMBB/H+w7hBP2NlNddaUzyhjIxtAHrfh8NGdb&#10;bC4lyWr99osg+Hi//7dYDaYVPTnfWFYwGScgiEurG64UHIr1awbCB2SNrWVScCUPq+Xz0wJzbS+8&#10;o34fKhFD2OeooA6hy6X0ZU0G/dh2xJE7WWcwxNNVUju8xHDTymmSzKXBhmNDjR191VSe939Gwca8&#10;Fcc+dd/X7rA5nn+d2a6LqVIvo+HzA0SgITzEd/ePjvPT2STNstn7HG4/RQDk8h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hsoMfHAAAA4wAAAA8AAAAAAAAAAAAAAAAAmAIAAGRy&#10;cy9kb3ducmV2LnhtbFBLBQYAAAAABAAEAPUAAACMAwAAAAA=&#10;" fillcolor="#168489" stroked="f" strokeweight="1pt">
                      <v:fill opacity="49087f"/>
                      <v:stroke joinstyle="miter"/>
                    </v:oval>
                    <v:shape id="TextBox 34" o:spid="_x0000_s1415" type="#_x0000_t202" style="position:absolute;top:699;width:17560;height:4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vQIcYA&#10;AADjAAAADwAAAGRycy9kb3ducmV2LnhtbERPS0vDQBC+C/6HZQRvdhNpbIjdluIDevBiG+9DdpoN&#10;zc6G7Nik/94VBI/zvWe9nX2vLjTGLrCBfJGBIm6C7bg1UB/fH0pQUZAt9oHJwJUibDe3N2usbJj4&#10;ky4HaVUK4VihAScyVFrHxpHHuAgDceJOYfQo6RxbbUecUrjv9WOWPWmPHacGhwO9OGrOh29vQMTu&#10;8mv95uP+a/54nVzWFFgbc383755BCc3yL/5z722avyzyZVkWqxX8/pQA0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wvQIcYAAADjAAAADwAAAAAAAAAAAAAAAACYAgAAZHJz&#10;L2Rvd25yZXYueG1sUEsFBgAAAAAEAAQA9QAAAIsDAAAAAA==&#10;" filled="f" stroked="f">
                      <v:textbox style="mso-fit-shape-to-text:t">
                        <w:txbxContent>
                          <w:p w:rsidR="005345A8" w:rsidRPr="00BC6FB1" w:rsidRDefault="005345A8" w:rsidP="005345A8">
                            <w:pPr>
                              <w:jc w:val="center"/>
                              <w:rPr>
                                <w:rFonts w:ascii="Adobe Arabic" w:eastAsia="GE Dinar One" w:hAnsi="Adobe Arabic" w:cs="Adobe Arabic"/>
                                <w:b/>
                                <w:bCs/>
                                <w:color w:val="000000"/>
                                <w:kern w:val="24"/>
                                <w:sz w:val="44"/>
                                <w:szCs w:val="44"/>
                                <w:lang w:bidi="ar-SY"/>
                              </w:rPr>
                            </w:pPr>
                            <w:hyperlink r:id="rId115" w:history="1">
                              <w:r w:rsidRPr="005345A8">
                                <w:rPr>
                                  <w:rStyle w:val="Hyperlink"/>
                                  <w:rFonts w:ascii="Adobe Arabic" w:eastAsia="GE Dinar One" w:hAnsi="Adobe Arabic" w:cs="Adobe Arabic" w:hint="cs"/>
                                  <w:b/>
                                  <w:bCs/>
                                  <w:kern w:val="24"/>
                                  <w:sz w:val="44"/>
                                  <w:szCs w:val="44"/>
                                  <w:rtl/>
                                  <w:lang w:bidi="ar-SY"/>
                                </w:rPr>
                                <w:t>محاور الجلسة</w:t>
                              </w:r>
                            </w:hyperlink>
                          </w:p>
                        </w:txbxContent>
                      </v:textbox>
                    </v:shape>
                    <v:shape id="Picture 1451488578" o:spid="_x0000_s1416" type="#_x0000_t75" alt="Note " style="position:absolute;left:18323;top:639;width:3816;height:38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KkAgfjNAAAA4wAAAA8AAAAA&#10;AAAAAAAAAAAAnwIAAGRycy9kb3ducmV2LnhtbFBLBQYAAAAABAAEAPcAAACZAwAAAAA=&#10;">
                      <v:imagedata r:id="rId55" o:title="Note " gain="19661f" blacklevel="22938f"/>
                    </v:shape>
                  </v:group>
                  <v:shape id="Text Box 1451488579" o:spid="_x0000_s1417" type="#_x0000_t202" style="position:absolute;left:31023;top:8743;width:23230;height:32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MMr8oA&#10;AADjAAAADwAAAGRycy9kb3ducmV2LnhtbERPzWrCQBC+C77DMgVvulFMTVNXkYC0lPZg9NLbNDsm&#10;odnZmF019endQqHH+f5nue5NIy7UudqygukkAkFcWF1zqeCw344TEM4ja2wsk4IfcrBeDQdLTLW9&#10;8o4uuS9FCGGXooLK+zaV0hUVGXQT2xIH7mg7gz6cXSl1h9cQbho5i6JHabDm0FBhS1lFxXd+Ngre&#10;su0H7r5mJrk12cv7cdOeDp+xUqOHfvMMwlPv/8V/7lcd5s/j6TxJ4sUT/P4UAJCrO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BjDK/KAAAA4wAAAA8AAAAAAAAAAAAAAAAAmAIA&#10;AGRycy9kb3ducmV2LnhtbFBLBQYAAAAABAAEAPUAAACPAwAAAAA=&#10;" filled="f" stroked="f" strokeweight=".5pt">
                    <v:textbox>
                      <w:txbxContent>
                        <w:p w:rsidR="005345A8" w:rsidRPr="002C04B9" w:rsidRDefault="005345A8" w:rsidP="00247375">
                          <w:pPr>
                            <w:pStyle w:val="a1"/>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rsidR="005345A8" w:rsidRPr="00247375" w:rsidRDefault="005345A8"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hint="cs"/>
                              <w:color w:val="000000"/>
                              <w:kern w:val="24"/>
                              <w:sz w:val="36"/>
                              <w:szCs w:val="36"/>
                              <w:rtl/>
                              <w:lang w:bidi="ar-SY"/>
                            </w:rPr>
                            <w:t xml:space="preserve">تحديد أسباب </w:t>
                          </w:r>
                          <w:r w:rsidRPr="00247375">
                            <w:rPr>
                              <w:rFonts w:ascii="Adobe Arabic" w:eastAsia="GE Dinar One" w:hAnsi="Adobe Arabic" w:cs="Adobe Arabic"/>
                              <w:color w:val="000000"/>
                              <w:kern w:val="24"/>
                              <w:sz w:val="36"/>
                              <w:szCs w:val="36"/>
                              <w:rtl/>
                              <w:lang w:bidi="ar-SY"/>
                            </w:rPr>
                            <w:t xml:space="preserve">الضغوط المهنية وتأثيرها على الصحة النفسية.  </w:t>
                          </w:r>
                        </w:p>
                        <w:p w:rsidR="005345A8" w:rsidRPr="00247375" w:rsidRDefault="005345A8"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hint="cs"/>
                              <w:color w:val="000000"/>
                              <w:kern w:val="24"/>
                              <w:sz w:val="36"/>
                              <w:szCs w:val="36"/>
                              <w:rtl/>
                              <w:lang w:bidi="ar-SY"/>
                            </w:rPr>
                            <w:t xml:space="preserve">دراسة أثر </w:t>
                          </w:r>
                          <w:r w:rsidRPr="00247375">
                            <w:rPr>
                              <w:rFonts w:ascii="Adobe Arabic" w:eastAsia="GE Dinar One" w:hAnsi="Adobe Arabic" w:cs="Adobe Arabic"/>
                              <w:color w:val="000000"/>
                              <w:kern w:val="24"/>
                              <w:sz w:val="36"/>
                              <w:szCs w:val="36"/>
                              <w:rtl/>
                              <w:lang w:bidi="ar-SY"/>
                            </w:rPr>
                            <w:t xml:space="preserve">بيئة العمل السلبية على الموظفين.  </w:t>
                          </w:r>
                        </w:p>
                        <w:p w:rsidR="005345A8" w:rsidRPr="00247375" w:rsidRDefault="005345A8"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hint="cs"/>
                              <w:color w:val="000000"/>
                              <w:kern w:val="24"/>
                              <w:sz w:val="36"/>
                              <w:szCs w:val="36"/>
                              <w:rtl/>
                              <w:lang w:bidi="ar-SY"/>
                            </w:rPr>
                            <w:t xml:space="preserve">مناقشة </w:t>
                          </w:r>
                          <w:r w:rsidRPr="00247375">
                            <w:rPr>
                              <w:rFonts w:ascii="Adobe Arabic" w:eastAsia="GE Dinar One" w:hAnsi="Adobe Arabic" w:cs="Adobe Arabic"/>
                              <w:color w:val="000000"/>
                              <w:kern w:val="24"/>
                              <w:sz w:val="36"/>
                              <w:szCs w:val="36"/>
                              <w:rtl/>
                              <w:lang w:bidi="ar-SY"/>
                            </w:rPr>
                            <w:t xml:space="preserve">أهمية الدعم النفسي والاجتماعي في العمل.  </w:t>
                          </w:r>
                        </w:p>
                      </w:txbxContent>
                    </v:textbox>
                  </v:shape>
                  <v:shape id="Text Box 1451488580" o:spid="_x0000_s1418" type="#_x0000_t202" style="position:absolute;left:396;top:8744;width:22164;height:338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" filled="f" stroked="f" strokeweight=".5pt">
                    <v:textbox>
                      <w:txbxContent>
                        <w:p w:rsidR="005345A8" w:rsidRPr="00247375" w:rsidRDefault="005345A8" w:rsidP="00247375">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247375">
                            <w:rPr>
                              <w:rFonts w:ascii="Adobe Arabic" w:eastAsia="GE Dinar One" w:hAnsi="Adobe Arabic" w:cs="Adobe Arabic" w:hint="cs"/>
                              <w:color w:val="000000"/>
                              <w:kern w:val="24"/>
                              <w:sz w:val="36"/>
                              <w:szCs w:val="36"/>
                              <w:rtl/>
                              <w:lang w:bidi="ar-SY"/>
                            </w:rPr>
                            <w:t>مشاهدة فيديو تدريبي.</w:t>
                          </w:r>
                        </w:p>
                        <w:p w:rsidR="005345A8" w:rsidRPr="00247375" w:rsidRDefault="005345A8"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color w:val="000000"/>
                              <w:kern w:val="24"/>
                              <w:sz w:val="36"/>
                              <w:szCs w:val="36"/>
                              <w:rtl/>
                              <w:lang w:bidi="ar-SY"/>
                            </w:rPr>
                            <w:t xml:space="preserve">الضغوط المهنية وتأثيرها على الصحة النفسية.  </w:t>
                          </w:r>
                        </w:p>
                        <w:p w:rsidR="005345A8" w:rsidRPr="00247375" w:rsidRDefault="005345A8"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color w:val="000000"/>
                              <w:kern w:val="24"/>
                              <w:sz w:val="36"/>
                              <w:szCs w:val="36"/>
                              <w:rtl/>
                              <w:lang w:bidi="ar-SY"/>
                            </w:rPr>
                            <w:t xml:space="preserve">بيئة العمل السلبية وأثرها على الموظفين.  </w:t>
                          </w:r>
                        </w:p>
                        <w:p w:rsidR="005345A8" w:rsidRPr="00247375" w:rsidRDefault="005345A8"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color w:val="000000"/>
                              <w:kern w:val="24"/>
                              <w:sz w:val="36"/>
                              <w:szCs w:val="36"/>
                              <w:rtl/>
                              <w:lang w:bidi="ar-SY"/>
                            </w:rPr>
                            <w:t xml:space="preserve">أهمية الدعم النفسي والاجتماعي في العمل.  </w:t>
                          </w:r>
                        </w:p>
                        <w:p w:rsidR="005345A8" w:rsidRPr="00247375" w:rsidRDefault="005345A8"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color w:val="000000"/>
                              <w:kern w:val="24"/>
                              <w:sz w:val="36"/>
                              <w:szCs w:val="36"/>
                              <w:rtl/>
                              <w:lang w:bidi="ar-SY"/>
                            </w:rPr>
                            <w:t>تمرين</w:t>
                          </w:r>
                          <w:r w:rsidRPr="00247375">
                            <w:rPr>
                              <w:rFonts w:ascii="Adobe Arabic" w:eastAsia="GE Dinar One" w:hAnsi="Adobe Arabic" w:cs="Adobe Arabic" w:hint="cs"/>
                              <w:color w:val="000000"/>
                              <w:kern w:val="24"/>
                              <w:sz w:val="36"/>
                              <w:szCs w:val="36"/>
                              <w:rtl/>
                              <w:lang w:bidi="ar-SY"/>
                            </w:rPr>
                            <w:t xml:space="preserve"> "</w:t>
                          </w:r>
                          <w:r w:rsidRPr="00247375">
                            <w:rPr>
                              <w:rFonts w:ascii="Adobe Arabic" w:eastAsia="GE Dinar One" w:hAnsi="Adobe Arabic" w:cs="Adobe Arabic"/>
                              <w:color w:val="000000"/>
                              <w:kern w:val="24"/>
                              <w:sz w:val="36"/>
                              <w:szCs w:val="36"/>
                              <w:rtl/>
                              <w:lang w:bidi="ar-SY"/>
                            </w:rPr>
                            <w:t>تحليل مواقف</w:t>
                          </w:r>
                          <w:r w:rsidRPr="00247375">
                            <w:rPr>
                              <w:rFonts w:ascii="Adobe Arabic" w:eastAsia="GE Dinar One" w:hAnsi="Adobe Arabic" w:cs="Adobe Arabic" w:hint="cs"/>
                              <w:color w:val="000000"/>
                              <w:kern w:val="24"/>
                              <w:sz w:val="36"/>
                              <w:szCs w:val="36"/>
                              <w:rtl/>
                              <w:lang w:bidi="ar-SY"/>
                            </w:rPr>
                            <w:t>".</w:t>
                          </w:r>
                        </w:p>
                        <w:p w:rsidR="005345A8" w:rsidRPr="00247375" w:rsidRDefault="005345A8" w:rsidP="00247375">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247375">
                            <w:rPr>
                              <w:rFonts w:ascii="Adobe Arabic" w:eastAsia="GE Dinar One" w:hAnsi="Adobe Arabic" w:cs="Adobe Arabic"/>
                              <w:color w:val="000000"/>
                              <w:kern w:val="24"/>
                              <w:sz w:val="36"/>
                              <w:szCs w:val="36"/>
                              <w:rtl/>
                              <w:lang w:bidi="ar-SY"/>
                            </w:rPr>
                            <w:t>نشاط</w:t>
                          </w:r>
                          <w:r w:rsidRPr="00247375">
                            <w:rPr>
                              <w:rFonts w:ascii="Adobe Arabic" w:eastAsia="GE Dinar One" w:hAnsi="Adobe Arabic" w:cs="Adobe Arabic" w:hint="cs"/>
                              <w:color w:val="000000"/>
                              <w:kern w:val="24"/>
                              <w:sz w:val="36"/>
                              <w:szCs w:val="36"/>
                              <w:rtl/>
                              <w:lang w:bidi="ar-SY"/>
                            </w:rPr>
                            <w:t xml:space="preserve"> تدريبي "</w:t>
                          </w:r>
                          <w:r w:rsidRPr="00247375">
                            <w:rPr>
                              <w:rFonts w:ascii="Adobe Arabic" w:eastAsia="GE Dinar One" w:hAnsi="Adobe Arabic" w:cs="Adobe Arabic"/>
                              <w:color w:val="000000"/>
                              <w:kern w:val="24"/>
                              <w:sz w:val="36"/>
                              <w:szCs w:val="36"/>
                              <w:rtl/>
                              <w:lang w:bidi="ar-SY"/>
                            </w:rPr>
                            <w:t>خريطة الدعم</w:t>
                          </w:r>
                          <w:r w:rsidRPr="00247375">
                            <w:rPr>
                              <w:rFonts w:ascii="Adobe Arabic" w:eastAsia="GE Dinar One" w:hAnsi="Adobe Arabic" w:cs="Adobe Arabic" w:hint="cs"/>
                              <w:color w:val="000000"/>
                              <w:kern w:val="24"/>
                              <w:sz w:val="36"/>
                              <w:szCs w:val="36"/>
                              <w:rtl/>
                              <w:lang w:bidi="ar-SY"/>
                            </w:rPr>
                            <w:t>".</w:t>
                          </w:r>
                        </w:p>
                        <w:p w:rsidR="005345A8" w:rsidRPr="00247375" w:rsidRDefault="005345A8" w:rsidP="00247375">
                          <w:pPr>
                            <w:rPr>
                              <w:rFonts w:ascii="Adobe Arabic" w:eastAsia="GE Dinar One" w:hAnsi="Adobe Arabic" w:cs="Adobe Arabic"/>
                              <w:color w:val="000000"/>
                              <w:kern w:val="24"/>
                              <w:sz w:val="36"/>
                              <w:szCs w:val="36"/>
                              <w:lang w:bidi="ar-SY"/>
                            </w:rPr>
                          </w:pPr>
                        </w:p>
                      </w:txbxContent>
                    </v:textbox>
                  </v:shape>
                </v:group>
                <v:group id="Group 1451488581" o:spid="_x0000_s1419" style="position:absolute;width:63531;height:20540" coordsize="63531,20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N2LSYyQAA&#10;AOMAAAAPAAAAAAAAAAAAAAAAAKoCAABkcnMvZG93bnJldi54bWxQSwUGAAAAAAQABAD6AAAAoAMA&#10;AAAA&#10;">
                  <v:shape id="Picture 1451488582" o:spid="_x0000_s1420" type="#_x0000_t75" alt="Calendar " style="position:absolute;left:55460;width:5264;height:5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zKkdfHAAAA4wAAAA8AAABkcnMvZG93bnJldi54bWxET91LwzAQfxf8H8IJe3PpviTUZUMKMnEw&#10;WPXFt6M502JzKUns6n9vBoKP9/u+7X5yvRgpxM6zhsW8AEHceNOx1fD+9nyvQMSEbLD3TBp+KMJ+&#10;d3uzxdL4C59prJMVOYRjiRralIZSyti05DDO/UCcuU8fHKZ8BitNwEsOd71cFsWDdNhxbmhxoKql&#10;5qv+dhpWrwd5sqP6OPijPYc6VrU/VVrP7qanRxCJpvQv/nO/mDx/vVmsldqoJVx/ygDI3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zKkdfHAAAA4wAAAA8AAAAAAAAAAAAA&#10;AAAAnwIAAGRycy9kb3ducmV2LnhtbFBLBQYAAAAABAAEAPcAAACTAwAAAAA=&#10;">
                    <v:imagedata r:id="rId56" o:title="Calendar " gain="19661f" blacklevel="22938f"/>
                    <v:path arrowok="t"/>
                  </v:shape>
                  <v:shape id="TextBox 34" o:spid="_x0000_s1421" type="#_x0000_t202" style="position:absolute;left:52209;top:10723;width:11322;height:9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WmBcUA&#10;AADjAAAADwAAAGRycy9kb3ducmV2LnhtbERPzUrDQBC+C32HZQre7Ca1kRC7LaUq9ODFGu9DdswG&#10;s7MhOzbp27uC4HG+/9nuZ9+rC42xC2wgX2WgiJtgO24N1O8vdyWoKMgW+8Bk4EoR9rvFzRYrGyZ+&#10;o8tZWpVCOFZowIkMldaxceQxrsJAnLjPMHqUdI6ttiNOKdz3ep1lD9pjx6nB4UBHR83X+dsbELGH&#10;/Fo/+3j6mF+fJpc1BdbG3C7nwyMooVn+xX/uk03zN0W+KcuivIffnx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5aYFxQAAAOMAAAAPAAAAAAAAAAAAAAAAAJgCAABkcnMv&#10;ZG93bnJldi54bWxQSwUGAAAAAAQABAD1AAAAigMAAAAA&#10;" filled="f" stroked="f">
                    <v:textbox style="mso-fit-shape-to-text:t">
                      <w:txbxContent>
                        <w:p w:rsidR="005345A8" w:rsidRPr="00F01FA2" w:rsidRDefault="005345A8" w:rsidP="005345A8">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TextBox 34" o:spid="_x0000_s1422" type="#_x0000_t202" style="position:absolute;left:24946;top:198;width:24301;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w+ccUA&#10;AADjAAAADwAAAGRycy9kb3ducmV2LnhtbERPS0vDQBC+C/6HZQRvdhNJJMRuS/EBPfRiG+9DdswG&#10;s7MhOzbpv3cLgsf53rPeLn5QZ5piH9hAvspAEbfB9twZaE7vDxWoKMgWh8Bk4EIRtpvbmzXWNsz8&#10;QeejdCqFcKzRgBMZa61j68hjXIWROHFfYfIo6Zw6bSecU7gf9GOWPWmPPacGhyO9OGq/jz/egIjd&#10;5Zfmzcf953J4nV3WltgYc3+37J5BCS3yL/5z722aX5R5UVVlVcD1pwSA3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DD5xxQAAAOMAAAAPAAAAAAAAAAAAAAAAAJgCAABkcnMv&#10;ZG93bnJldi54bWxQSwUGAAAAAAQABAD1AAAAigMAAAAA&#10;" filled="f" stroked="f">
                    <v:textbox style="mso-fit-shape-to-text:t">
                      <w:txbxContent>
                        <w:p w:rsidR="005345A8" w:rsidRPr="00F01FA2" w:rsidRDefault="005345A8" w:rsidP="005345A8">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1423" type="#_x0000_t202" style="position:absolute;top:12909;width:45669;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Cb6sUA&#10;AADjAAAADwAAAGRycy9kb3ducmV2LnhtbERPzUrDQBC+C32HZQre7CbSSIjdltIq9ODFNt6H7JgN&#10;ZmdDdmzSt3cFweN8/7PZzb5XVxpjF9hAvspAETfBdtwaqC+vDyWoKMgW+8Bk4EYRdtvF3QYrGyZ+&#10;p+tZWpVCOFZowIkMldaxceQxrsJAnLjPMHqUdI6ttiNOKdz3+jHLnrTHjlODw4EOjpqv87c3IGL3&#10;+a1+8fH0Mb8dJ5c1BdbG3C/n/TMooVn+xX/uk03z10W+LsuiLOD3pwSA3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QJvqxQAAAOMAAAAPAAAAAAAAAAAAAAAAAJgCAABkcnMv&#10;ZG93bnJldi54bWxQSwUGAAAAAAQABAD1AAAAigMAAAAA&#10;" filled="f" stroked="f">
                    <v:textbox style="mso-fit-shape-to-text:t">
                      <w:txbxContent>
                        <w:p w:rsidR="005345A8" w:rsidRPr="00F01FA2" w:rsidRDefault="005345A8" w:rsidP="005345A8">
                          <w:pPr>
                            <w:jc w:val="center"/>
                            <w:rPr>
                              <w:rFonts w:ascii="Adobe Arabic" w:eastAsia="GE Dinar One" w:hAnsi="Adobe Arabic" w:cs="Adobe Arabic"/>
                              <w:b/>
                              <w:bCs/>
                              <w:kern w:val="24"/>
                              <w:sz w:val="56"/>
                              <w:szCs w:val="56"/>
                              <w:lang w:bidi="ar-SY"/>
                            </w:rPr>
                          </w:pPr>
                          <w:r w:rsidRPr="00247375">
                            <w:rPr>
                              <w:rFonts w:ascii="Adobe Arabic" w:eastAsia="GE Dinar One" w:hAnsi="Adobe Arabic" w:cs="Adobe Arabic"/>
                              <w:b/>
                              <w:bCs/>
                              <w:kern w:val="24"/>
                              <w:sz w:val="56"/>
                              <w:szCs w:val="56"/>
                              <w:rtl/>
                              <w:lang w:bidi="ar-SY"/>
                            </w:rPr>
                            <w:t>العوامل المؤثرة على الصحة النفسية في العمل</w:t>
                          </w:r>
                        </w:p>
                      </w:txbxContent>
                    </v:textbox>
                  </v:shape>
                </v:group>
              </v:group>
            </w:pict>
          </mc:Fallback>
        </mc:AlternateContent>
      </w:r>
    </w:p>
    <w:p w:rsidR="009E7CAF" w:rsidRPr="002023DE" w:rsidRDefault="009E7CAF" w:rsidP="000F1708">
      <w:pPr>
        <w:bidi w:val="0"/>
        <w:rPr>
          <w:rFonts w:ascii="Adobe Arabic" w:hAnsi="Adobe Arabic" w:cs="Adobe Arabic"/>
          <w:b/>
          <w:bCs/>
          <w:color w:val="002060"/>
          <w:sz w:val="48"/>
          <w:szCs w:val="36"/>
        </w:rPr>
      </w:pPr>
    </w:p>
    <w:p w:rsidR="009E7CAF" w:rsidRDefault="009E7CAF" w:rsidP="009E7CAF">
      <w:pPr>
        <w:pStyle w:val="ListParagraph"/>
        <w:spacing w:after="0" w:line="276" w:lineRule="auto"/>
        <w:rPr>
          <w:rFonts w:ascii="Adobe Arabic" w:hAnsi="Adobe Arabic" w:cs="Adobe Arabic"/>
          <w:b/>
          <w:bCs/>
          <w:color w:val="002060"/>
          <w:sz w:val="48"/>
          <w:szCs w:val="36"/>
          <w:rtl/>
          <w:lang w:bidi="ar-SY"/>
        </w:rPr>
      </w:pPr>
    </w:p>
    <w:p w:rsidR="009E7CAF" w:rsidRDefault="009E7CAF" w:rsidP="009E7CAF">
      <w:pPr>
        <w:pStyle w:val="ListParagraph"/>
        <w:spacing w:line="360" w:lineRule="auto"/>
        <w:rPr>
          <w:rFonts w:ascii="Adobe Arabic" w:hAnsi="Adobe Arabic" w:cs="Adobe Arabic"/>
          <w:b/>
          <w:bCs/>
          <w:color w:val="002060"/>
          <w:sz w:val="48"/>
          <w:szCs w:val="36"/>
          <w:rtl/>
          <w:lang w:bidi="ar-EG"/>
        </w:rPr>
      </w:pPr>
    </w:p>
    <w:p w:rsidR="003F41BB" w:rsidRDefault="003F41BB" w:rsidP="00D87FB1">
      <w:pPr>
        <w:rPr>
          <w:rtl/>
          <w:lang w:bidi="ar-SY"/>
        </w:rPr>
      </w:pPr>
    </w:p>
    <w:p w:rsidR="003F41BB" w:rsidRDefault="00F9007F">
      <w:pPr>
        <w:bidi w:val="0"/>
        <w:spacing w:after="160" w:line="259" w:lineRule="auto"/>
        <w:jc w:val="left"/>
        <w:rPr>
          <w:rtl/>
          <w:lang w:bidi="ar-SY"/>
        </w:rPr>
      </w:pPr>
      <w:r>
        <w:rPr>
          <w:rFonts w:cs="PT Bold Heading"/>
          <w:noProof/>
          <w:sz w:val="52"/>
          <w:szCs w:val="56"/>
          <w:rtl/>
        </w:rPr>
        <w:t xml:space="preserve"> </w:t>
      </w:r>
      <w:r w:rsidR="003F41BB">
        <w:rPr>
          <w:rtl/>
          <w:lang w:bidi="ar-SY"/>
        </w:rPr>
        <w:br w:type="page"/>
      </w:r>
    </w:p>
    <w:p w:rsidR="00247375" w:rsidRDefault="00247375" w:rsidP="00247375">
      <w:pPr>
        <w:bidi w:val="0"/>
        <w:rPr>
          <w:rFonts w:ascii="Sakkal Majalla" w:hAnsi="Sakkal Majalla"/>
          <w:color w:val="002060"/>
          <w:sz w:val="34"/>
          <w:lang w:bidi="ar-SY"/>
        </w:rPr>
      </w:pPr>
      <w:r>
        <w:rPr>
          <w:noProof/>
        </w:rPr>
        <w:lastRenderedPageBreak/>
        <w:drawing>
          <wp:anchor distT="0" distB="0" distL="114300" distR="114300" simplePos="0" relativeHeight="252806144" behindDoc="0" locked="0" layoutInCell="1" allowOverlap="1" wp14:anchorId="43F9CDD6" wp14:editId="7107CC6E">
            <wp:simplePos x="0" y="0"/>
            <wp:positionH relativeFrom="margin">
              <wp:posOffset>3926321</wp:posOffset>
            </wp:positionH>
            <wp:positionV relativeFrom="paragraph">
              <wp:posOffset>59378</wp:posOffset>
            </wp:positionV>
            <wp:extent cx="1294410" cy="1294410"/>
            <wp:effectExtent l="0" t="0" r="1270" b="1270"/>
            <wp:wrapNone/>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295441" cy="1295441"/>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01FA2">
        <w:rPr>
          <w:rFonts w:ascii="Sakkal Majalla" w:hAnsi="Sakkal Majalla"/>
          <w:noProof/>
          <w:color w:val="002060"/>
          <w:sz w:val="34"/>
        </w:rPr>
        <mc:AlternateContent>
          <mc:Choice Requires="wpg">
            <w:drawing>
              <wp:inline distT="0" distB="0" distL="0" distR="0" wp14:anchorId="3277104B" wp14:editId="36665515">
                <wp:extent cx="5239055" cy="1388331"/>
                <wp:effectExtent l="19050" t="19050" r="19050" b="21590"/>
                <wp:docPr id="7" name="Group 10"/>
                <wp:cNvGraphicFramePr/>
                <a:graphic xmlns:a="http://schemas.openxmlformats.org/drawingml/2006/main">
                  <a:graphicData uri="http://schemas.microsoft.com/office/word/2010/wordprocessingGroup">
                    <wpg:wgp>
                      <wpg:cNvGrpSpPr/>
                      <wpg:grpSpPr>
                        <a:xfrm>
                          <a:off x="0" y="0"/>
                          <a:ext cx="5239055" cy="1388331"/>
                          <a:chOff x="973794" y="0"/>
                          <a:chExt cx="5647938" cy="1388331"/>
                        </a:xfrm>
                        <a:noFill/>
                      </wpg:grpSpPr>
                      <wps:wsp>
                        <wps:cNvPr id="12" name="Rectangle 8"/>
                        <wps:cNvSpPr/>
                        <wps:spPr>
                          <a:xfrm>
                            <a:off x="973794" y="0"/>
                            <a:ext cx="5647938" cy="1388331"/>
                          </a:xfrm>
                          <a:prstGeom prst="rect">
                            <a:avLst/>
                          </a:prstGeom>
                          <a:grpFill/>
                          <a:ln w="28575">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 name="TextBox 36"/>
                        <wps:cNvSpPr txBox="1"/>
                        <wps:spPr>
                          <a:xfrm>
                            <a:off x="1510310" y="138114"/>
                            <a:ext cx="3155547" cy="721610"/>
                          </a:xfrm>
                          <a:prstGeom prst="rect">
                            <a:avLst/>
                          </a:prstGeom>
                          <a:grpFill/>
                        </wps:spPr>
                        <wps:txbx>
                          <w:txbxContent>
                            <w:p w:rsidR="005345A8" w:rsidRPr="00247375" w:rsidRDefault="005345A8" w:rsidP="00247375">
                              <w:pPr>
                                <w:jc w:val="center"/>
                                <w:rPr>
                                  <w:rFonts w:ascii="Adobe Arabic" w:eastAsia="Calibri" w:hAnsi="Adobe Arabic" w:cs="Adobe Arabic"/>
                                  <w:b/>
                                  <w:bCs/>
                                  <w:color w:val="168489"/>
                                  <w:kern w:val="24"/>
                                  <w:sz w:val="36"/>
                                  <w:szCs w:val="36"/>
                                  <w:rtl/>
                                  <w:lang w:bidi="ar-SY"/>
                                </w:rPr>
                              </w:pPr>
                              <w:r w:rsidRPr="00247375">
                                <w:rPr>
                                  <w:rFonts w:ascii="Adobe Arabic" w:eastAsia="Calibri" w:hAnsi="Adobe Arabic" w:cs="Adobe Arabic" w:hint="cs"/>
                                  <w:b/>
                                  <w:bCs/>
                                  <w:color w:val="168489"/>
                                  <w:kern w:val="24"/>
                                  <w:sz w:val="36"/>
                                  <w:szCs w:val="36"/>
                                  <w:rtl/>
                                  <w:lang w:bidi="ar-SY"/>
                                </w:rPr>
                                <w:t>كيف يمكن لبيئة العمل أن تؤثر على الصحة النفسية للموظف؟</w:t>
                              </w:r>
                            </w:p>
                            <w:p w:rsidR="005345A8" w:rsidRDefault="005345A8" w:rsidP="00247375">
                              <w:pPr>
                                <w:jc w:val="center"/>
                                <w:rPr>
                                  <w:rFonts w:ascii="Adobe Arabic" w:eastAsia="Calibri" w:hAnsi="Adobe Arabic" w:cs="Adobe Arabic"/>
                                  <w:b/>
                                  <w:bCs/>
                                  <w:color w:val="168489"/>
                                  <w:kern w:val="24"/>
                                  <w:sz w:val="36"/>
                                  <w:szCs w:val="36"/>
                                  <w:lang w:bidi="ar-SY"/>
                                </w:rPr>
                              </w:pPr>
                            </w:p>
                          </w:txbxContent>
                        </wps:txbx>
                        <wps:bodyPr wrap="square">
                          <a:noAutofit/>
                        </wps:bodyPr>
                      </wps:wsp>
                      <wps:wsp>
                        <wps:cNvPr id="15" name="TextBox 38"/>
                        <wps:cNvSpPr txBox="1"/>
                        <wps:spPr>
                          <a:xfrm>
                            <a:off x="973811" y="817161"/>
                            <a:ext cx="4833288" cy="417195"/>
                          </a:xfrm>
                          <a:prstGeom prst="rect">
                            <a:avLst/>
                          </a:prstGeom>
                          <a:grpFill/>
                        </wps:spPr>
                        <wps:txbx>
                          <w:txbxContent>
                            <w:p w:rsidR="005345A8" w:rsidRPr="00854AF2" w:rsidRDefault="005345A8" w:rsidP="00247375">
                              <w:pPr>
                                <w:jc w:val="center"/>
                                <w:rPr>
                                  <w:rStyle w:val="Hyperlink"/>
                                  <w:rFonts w:eastAsia="Calibri"/>
                                  <w:b/>
                                  <w:bCs/>
                                  <w:color w:val="000000"/>
                                  <w:kern w:val="24"/>
                                  <w:u w:val="none"/>
                                  <w:rtl/>
                                </w:rPr>
                              </w:pPr>
                              <w:r w:rsidRPr="00854AF2">
                                <w:rPr>
                                  <w:rStyle w:val="Hyperlink"/>
                                  <w:rFonts w:eastAsia="Calibri" w:hint="cs"/>
                                  <w:b/>
                                  <w:bCs/>
                                  <w:color w:val="000000"/>
                                  <w:kern w:val="24"/>
                                  <w:u w:val="none"/>
                                  <w:rtl/>
                                </w:rPr>
                                <w:t>مشاهدة فيديو تدريبي.</w:t>
                              </w:r>
                            </w:p>
                            <w:p w:rsidR="005345A8" w:rsidRDefault="005345A8" w:rsidP="00247375">
                              <w:pPr>
                                <w:jc w:val="center"/>
                                <w:rPr>
                                  <w:rFonts w:ascii="Sakkal Majalla" w:eastAsia="Calibri" w:hAnsi="Sakkal Majalla"/>
                                  <w:b/>
                                  <w:bCs/>
                                  <w:color w:val="000000"/>
                                  <w:kern w:val="24"/>
                                  <w:sz w:val="32"/>
                                  <w:szCs w:val="32"/>
                                </w:rPr>
                              </w:pPr>
                            </w:p>
                          </w:txbxContent>
                        </wps:txbx>
                        <wps:bodyPr wrap="square">
                          <a:noAutofit/>
                        </wps:bodyPr>
                      </wps:wsp>
                    </wpg:wgp>
                  </a:graphicData>
                </a:graphic>
              </wp:inline>
            </w:drawing>
          </mc:Choice>
          <mc:Fallback>
            <w:pict>
              <v:group id="_x0000_s1424" style="width:412.5pt;height:109.3pt;mso-position-horizontal-relative:char;mso-position-vertical-relative:line" coordorigin="9737" coordsize="56479,13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">
                <v:rect id="Rectangle 8" o:spid="_x0000_s1425" style="position:absolute;left:9737;width:56480;height:138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06FMAA&#10;AADbAAAADwAAAGRycy9kb3ducmV2LnhtbERPTWsCMRC9F/ofwhS8lJpVsJStUUQQPAlVEbxNk3Gz&#10;uJksO1HX/vqmIPQ2j/c503kfGnWlTurIBkbDAhSxja7mysB+t3r7ACUJ2WETmQzcSWA+e36aYuni&#10;jb/ouk2VyiEsJRrwKbWl1mI9BZRhbIkzd4pdwJRhV2nX4S2Hh0aPi+JdB6w5N3hsaenJnreXYGAy&#10;OdQiR7+3Fjf998+rJH+2xgxe+sUnqER9+hc/3GuX54/h75d8gJ7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q06FMAAAADbAAAADwAAAAAAAAAAAAAAAACYAgAAZHJzL2Rvd25y&#10;ZXYueG1sUEsFBgAAAAAEAAQA9QAAAIUDAAAAAA==&#10;" filled="f" strokecolor="#168489" strokeweight="2.25pt"/>
                <v:shape id="TextBox 36" o:spid="_x0000_s1426" type="#_x0000_t202" style="position:absolute;left:15103;top:1381;width:31555;height:72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vT+sAA&#10;AADbAAAADwAAAGRycy9kb3ducmV2LnhtbERPS4vCMBC+C/6HMII3TRQVtxpFFGFPLj52YW9DM7bF&#10;ZlKaaLv/fiMI3ubje85y3dpSPKj2hWMNo6ECQZw6U3Cm4XLeD+YgfEA2WDomDX/kYb3qdpaYGNfw&#10;kR6nkIkYwj5BDXkIVSKlT3Oy6IeuIo7c1dUWQ4R1Jk2NTQy3pRwrNZMWC44NOVa0zSm9ne5Ww/fh&#10;+vszUV/Zzk6rxrVKsv2QWvd77WYBIlAb3uKX+9PE+RN4/hIPkK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7vT+sAAAADbAAAADwAAAAAAAAAAAAAAAACYAgAAZHJzL2Rvd25y&#10;ZXYueG1sUEsFBgAAAAAEAAQA9QAAAIUDAAAAAA==&#10;" filled="f" stroked="f">
                  <v:textbox>
                    <w:txbxContent>
                      <w:p w:rsidR="005345A8" w:rsidRPr="00247375" w:rsidRDefault="005345A8" w:rsidP="00247375">
                        <w:pPr>
                          <w:jc w:val="center"/>
                          <w:rPr>
                            <w:rFonts w:ascii="Adobe Arabic" w:eastAsia="Calibri" w:hAnsi="Adobe Arabic" w:cs="Adobe Arabic"/>
                            <w:b/>
                            <w:bCs/>
                            <w:color w:val="168489"/>
                            <w:kern w:val="24"/>
                            <w:sz w:val="36"/>
                            <w:szCs w:val="36"/>
                            <w:rtl/>
                            <w:lang w:bidi="ar-SY"/>
                          </w:rPr>
                        </w:pPr>
                        <w:r w:rsidRPr="00247375">
                          <w:rPr>
                            <w:rFonts w:ascii="Adobe Arabic" w:eastAsia="Calibri" w:hAnsi="Adobe Arabic" w:cs="Adobe Arabic" w:hint="cs"/>
                            <w:b/>
                            <w:bCs/>
                            <w:color w:val="168489"/>
                            <w:kern w:val="24"/>
                            <w:sz w:val="36"/>
                            <w:szCs w:val="36"/>
                            <w:rtl/>
                            <w:lang w:bidi="ar-SY"/>
                          </w:rPr>
                          <w:t>كيف يمكن لبيئة العمل أن تؤثر على الصحة النفسية للموظف؟</w:t>
                        </w:r>
                      </w:p>
                      <w:p w:rsidR="005345A8" w:rsidRDefault="005345A8" w:rsidP="00247375">
                        <w:pPr>
                          <w:jc w:val="center"/>
                          <w:rPr>
                            <w:rFonts w:ascii="Adobe Arabic" w:eastAsia="Calibri" w:hAnsi="Adobe Arabic" w:cs="Adobe Arabic"/>
                            <w:b/>
                            <w:bCs/>
                            <w:color w:val="168489"/>
                            <w:kern w:val="24"/>
                            <w:sz w:val="36"/>
                            <w:szCs w:val="36"/>
                            <w:lang w:bidi="ar-SY"/>
                          </w:rPr>
                        </w:pPr>
                      </w:p>
                    </w:txbxContent>
                  </v:textbox>
                </v:shape>
                <v:shape id="TextBox 38" o:spid="_x0000_s1427" type="#_x0000_t202" style="position:absolute;left:9738;top:8171;width:48332;height:4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d2Yb8A&#10;AADbAAAADwAAAGRycy9kb3ducmV2LnhtbERPTYvCMBC9L/gfwgje1kTRxa1GEUXwpKy6C3sbmrEt&#10;NpPSRFv/vREEb/N4nzNbtLYUN6p94VjDoK9AEKfOFJxpOB03nxMQPiAbLB2Thjt5WMw7HzNMjGv4&#10;h26HkIkYwj5BDXkIVSKlT3Oy6PuuIo7c2dUWQ4R1Jk2NTQy3pRwq9SUtFhwbcqxolVN6OVytht/d&#10;+f9vpPbZ2o6rxrVKsv2WWve67XIKIlAb3uKXe2vi/DE8f4kHyP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93ZhvwAAANsAAAAPAAAAAAAAAAAAAAAAAJgCAABkcnMvZG93bnJl&#10;di54bWxQSwUGAAAAAAQABAD1AAAAhAMAAAAA&#10;" filled="f" stroked="f">
                  <v:textbox>
                    <w:txbxContent>
                      <w:p w:rsidR="005345A8" w:rsidRPr="00854AF2" w:rsidRDefault="005345A8" w:rsidP="00247375">
                        <w:pPr>
                          <w:jc w:val="center"/>
                          <w:rPr>
                            <w:rStyle w:val="Hyperlink"/>
                            <w:rFonts w:eastAsia="Calibri"/>
                            <w:b/>
                            <w:bCs/>
                            <w:color w:val="000000"/>
                            <w:kern w:val="24"/>
                            <w:u w:val="none"/>
                            <w:rtl/>
                          </w:rPr>
                        </w:pPr>
                        <w:r w:rsidRPr="00854AF2">
                          <w:rPr>
                            <w:rStyle w:val="Hyperlink"/>
                            <w:rFonts w:eastAsia="Calibri" w:hint="cs"/>
                            <w:b/>
                            <w:bCs/>
                            <w:color w:val="000000"/>
                            <w:kern w:val="24"/>
                            <w:u w:val="none"/>
                            <w:rtl/>
                          </w:rPr>
                          <w:t>مشاهدة فيديو تدريبي.</w:t>
                        </w:r>
                      </w:p>
                      <w:p w:rsidR="005345A8" w:rsidRDefault="005345A8" w:rsidP="00247375">
                        <w:pPr>
                          <w:jc w:val="center"/>
                          <w:rPr>
                            <w:rFonts w:ascii="Sakkal Majalla" w:eastAsia="Calibri" w:hAnsi="Sakkal Majalla"/>
                            <w:b/>
                            <w:bCs/>
                            <w:color w:val="000000"/>
                            <w:kern w:val="24"/>
                            <w:sz w:val="32"/>
                            <w:szCs w:val="32"/>
                          </w:rPr>
                        </w:pPr>
                      </w:p>
                    </w:txbxContent>
                  </v:textbox>
                </v:shape>
                <w10:wrap anchorx="page"/>
                <w10:anchorlock/>
              </v:group>
            </w:pict>
          </mc:Fallback>
        </mc:AlternateContent>
      </w:r>
    </w:p>
    <w:p w:rsidR="00247375" w:rsidRDefault="00247375" w:rsidP="00247375">
      <w:pPr>
        <w:rPr>
          <w:rFonts w:ascii="Sakkal Majalla" w:hAnsi="Sakkal Majalla"/>
          <w:color w:val="002060"/>
          <w:sz w:val="34"/>
          <w:rtl/>
          <w:lang w:bidi="ar-SY"/>
        </w:rPr>
      </w:pPr>
      <w:r w:rsidRPr="002A078C">
        <w:rPr>
          <w:rFonts w:ascii="Sakkal Majalla" w:hAnsi="Sakkal Majalla"/>
          <w:noProof/>
          <w:color w:val="002060"/>
          <w:sz w:val="34"/>
        </w:rPr>
        <mc:AlternateContent>
          <mc:Choice Requires="wpg">
            <w:drawing>
              <wp:inline distT="0" distB="0" distL="0" distR="0" wp14:anchorId="7D9CDC1E" wp14:editId="1AA131B8">
                <wp:extent cx="5731510" cy="895350"/>
                <wp:effectExtent l="0" t="0" r="21590" b="19050"/>
                <wp:docPr id="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5"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6" name="مجموعة 39"/>
                        <wpg:cNvGrpSpPr/>
                        <wpg:grpSpPr>
                          <a:xfrm>
                            <a:off x="0" y="0"/>
                            <a:ext cx="5731510" cy="895350"/>
                            <a:chOff x="0" y="0"/>
                            <a:chExt cx="5878196" cy="918845"/>
                          </a:xfrm>
                        </wpg:grpSpPr>
                        <wpg:grpSp>
                          <wpg:cNvPr id="8" name="مجموعة 40"/>
                          <wpg:cNvGrpSpPr/>
                          <wpg:grpSpPr>
                            <a:xfrm>
                              <a:off x="0" y="0"/>
                              <a:ext cx="5878196" cy="918845"/>
                              <a:chOff x="0" y="0"/>
                              <a:chExt cx="6240348" cy="919070"/>
                            </a:xfrm>
                          </wpg:grpSpPr>
                          <wpg:grpSp>
                            <wpg:cNvPr id="10" name="مجموعة 41"/>
                            <wpg:cNvGrpSpPr/>
                            <wpg:grpSpPr>
                              <a:xfrm>
                                <a:off x="0" y="169208"/>
                                <a:ext cx="5433072" cy="580613"/>
                                <a:chOff x="0" y="169208"/>
                                <a:chExt cx="5433072" cy="580613"/>
                              </a:xfrm>
                            </wpg:grpSpPr>
                            <wps:wsp>
                              <wps:cNvPr id="11"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 name="مربع نص 41"/>
                          <wps:cNvSpPr txBox="1"/>
                          <wps:spPr>
                            <a:xfrm>
                              <a:off x="204484" y="256983"/>
                              <a:ext cx="4616071" cy="387740"/>
                            </a:xfrm>
                            <a:prstGeom prst="rect">
                              <a:avLst/>
                            </a:prstGeom>
                            <a:noFill/>
                          </wps:spPr>
                          <wps:txbx>
                            <w:txbxContent>
                              <w:p w:rsidR="005345A8" w:rsidRPr="005D6B53" w:rsidRDefault="005345A8" w:rsidP="005D6B53">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الضغوط المهنية وتأثيرها على الصحة النفسية</w:t>
                                </w:r>
                              </w:p>
                            </w:txbxContent>
                          </wps:txbx>
                          <wps:bodyPr wrap="square" rtlCol="1">
                            <a:spAutoFit/>
                          </wps:bodyPr>
                        </wps:wsp>
                      </wpg:grpSp>
                    </wpg:wgp>
                  </a:graphicData>
                </a:graphic>
              </wp:inline>
            </w:drawing>
          </mc:Choice>
          <mc:Fallback>
            <w:pict>
              <v:group id="_x0000_s142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&#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">
                <v:shape id="صورة 38" o:spid="_x0000_s1429"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bxOwXDAAAA2gAAAA8AAABkcnMvZG93bnJldi54bWxEj0FrwkAUhO9C/8PyCr3pxoaKpK4iIYVe&#10;ihoLvT6yr9lg9m2a3Sbpv3cLgsdhZr5hNrvJtmKg3jeOFSwXCQjiyumGawWf57f5GoQPyBpbx6Tg&#10;jzzstg+zDWbajXyioQy1iBD2GSowIXSZlL4yZNEvXEccvW/XWwxR9rXUPY4Rblv5nCQrabHhuGCw&#10;o9xQdSl/rYK0GKYizQ8f/st055/S7ht/Oir19DjtX0EEmsI9fGu/awUv8H8l3gC5vQ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vE7BcMAAADaAAAADwAAAAAAAAAAAAAAAACf&#10;AgAAZHJzL2Rvd25yZXYueG1sUEsFBgAAAAAEAAQA9wAAAI8DAAAAAA==&#10;">
                  <v:imagedata r:id="rId67" o:title=""/>
                </v:shape>
                <v:group id="مجموعة 39" o:spid="_x0000_s143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group id="مجموعة 40" o:spid="_x0000_s143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09gstsEAAADaAAAADwAA&#10;AAAAAAAAAAAAAACqAgAAZHJzL2Rvd25yZXYueG1sUEsFBgAAAAAEAAQA+gAAAJgDAAAAAA==&#10;">
                    <v:group id="مجموعة 41" o:spid="_x0000_s143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T3CGsUAAADbAAAADwAAAGRycy9kb3ducmV2LnhtbESPT2vCQBDF70K/wzKF&#10;3nQTS0tJ3YhIlR6kUC2ItyE7+YPZ2ZBdk/jtO4dCbzO8N+/9ZrWeXKsG6kPj2UC6SEARF942XBn4&#10;Oe3mb6BCRLbYeiYDdwqwzh9mK8ysH/mbhmOslIRwyNBAHWOXaR2KmhyGhe+IRSt97zDK2lfa9jhK&#10;uGv1MkletcOGpaHGjrY1FdfjzRnYjzhuntOP4XAtt/fL6eXrfEjJmKfHafMOKtIU/81/159W8IVe&#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9whrFAAAA2wAA&#10;AA8AAAAAAAAAAAAAAAAAqgIAAGRycy9kb3ducmV2LnhtbFBLBQYAAAAABAAEAPoAAACcAwAAAAA=&#10;">
                      <v:shape id="شكل حر 42" o:spid="_x0000_s143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vGG78A&#10;AADbAAAADwAAAGRycy9kb3ducmV2LnhtbERPzWoCMRC+F3yHMEJvNdlWqqxGEanowUttH2DYjJvV&#10;zWTdRF3f3giCt/n4fmc671wtLtSGyrOGbKBAEBfeVFxq+P9bfYxBhIhssPZMGm4UYD7rvU0xN/7K&#10;v3TZxVKkEA45arAxNrmUobDkMAx8Q5y4vW8dxgTbUpoWrync1fJTqW/psOLUYLGhpaXiuDs7DUYN&#10;f9xwtB7R8rS16pCZePwyWr/3u8UERKQuvsRP98ak+Rk8fkkHyN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nq8YbvwAAANsAAAAPAAAAAAAAAAAAAAAAAJgCAABkcnMvZG93bnJl&#10;di54bWxQSwUGAAAAAAQABAD1AAAAhAM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43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3PssIA&#10;AADbAAAADwAAAGRycy9kb3ducmV2LnhtbERPTWvCQBC9F/wPywi91Y0WbInZiBYspfZgVfQ6ZMck&#10;uDsbsquJ/94VCr3N431ONu+tEVdqfe1YwXiUgCAunK65VLDfrV7eQfiArNE4JgU38jDPB08Zptp1&#10;/EvXbShFDGGfooIqhCaV0hcVWfQj1xBH7uRaiyHCtpS6xS6GWyMnSTKVFmuODRU29FFRcd5erIK3&#10;zerS+c/p7nt5MD91Yo6LyZqVeh72ixmIQH34F/+5v3Sc/wqPX+IBMr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c+ywgAAANsAAAAPAAAAAAAAAAAAAAAAAJgCAABkcnMvZG93&#10;bnJldi54bWxQSwUGAAAAAAQABAD1AAAAhwMAAAAA&#10;" fillcolor="#168489" stroked="f" strokeweight="1pt">
                        <v:stroke joinstyle="miter"/>
                      </v:roundrect>
                    </v:group>
                    <v:oval id="شكل بيضاوي 44" o:spid="_x0000_s143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LvYsEA&#10;AADbAAAADwAAAGRycy9kb3ducmV2LnhtbERP3WrCMBS+H/gO4Qi7m6leyOiMIoNhEWQ03QOcNcem&#10;szmpTazd2y+Dwe7Ox/d7NrvJdWKkIbSeFSwXGQji2puWGwUf1dvTM4gQkQ12nknBNwXYbWcPG8yN&#10;v3NJo46NSCEcclRgY+xzKUNtyWFY+J44cWc/OIwJDo00A95TuOvkKsvW0mHLqcFiT6+W6ou+OQV6&#10;qvT74dxIf9L2+Ln88ldXFko9zqf9C4hIU/wX/7kLk+av4feXdIDc/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gy72LBAAAA2wAAAA8AAAAAAAAAAAAAAAAAmAIAAGRycy9kb3du&#10;cmV2LnhtbFBLBQYAAAAABAAEAPUAAACGAwAAAAA=&#10;" filled="f" strokecolor="#a5a5a5 [2092]" strokeweight="1pt">
                      <v:stroke joinstyle="miter"/>
                    </v:oval>
                  </v:group>
                  <v:shape id="مربع نص 41" o:spid="_x0000_s1436" type="#_x0000_t202" style="position:absolute;left:2044;top:2569;width:46161;height:38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r/TL8A&#10;AADbAAAADwAAAGRycy9kb3ducmV2LnhtbERPS2vCQBC+F/wPywje6saCbYmuIj7AQy+18T5kx2ww&#10;OxuyUxP/vSsUepuP7znL9eAbdaMu1oENzKYZKOIy2JorA8XP4fUTVBRki01gMnCnCOvV6GWJuQ09&#10;f9PtJJVKIRxzNOBE2lzrWDryGKehJU7cJXQeJcGu0rbDPoX7Rr9l2bv2WHNqcNjS1lF5Pf16AyJ2&#10;M7sXex+P5+Fr17usnGNhzGQ8bBaghAb5F/+5jzbN/4DnL+kAvXo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Fav9MvwAAANsAAAAPAAAAAAAAAAAAAAAAAJgCAABkcnMvZG93bnJl&#10;di54bWxQSwUGAAAAAAQABAD1AAAAhAMAAAAA&#10;" filled="f" stroked="f">
                    <v:textbox style="mso-fit-shape-to-text:t">
                      <w:txbxContent>
                        <w:p w:rsidR="005345A8" w:rsidRPr="005D6B53" w:rsidRDefault="005345A8" w:rsidP="005D6B53">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الضغوط المهنية وتأثيرها على الصحة النفسية</w:t>
                          </w:r>
                        </w:p>
                      </w:txbxContent>
                    </v:textbox>
                  </v:shape>
                </v:group>
                <w10:wrap anchorx="page"/>
                <w10:anchorlock/>
              </v:group>
            </w:pict>
          </mc:Fallback>
        </mc:AlternateContent>
      </w:r>
    </w:p>
    <w:p w:rsidR="00247375" w:rsidRPr="00AC09F9" w:rsidRDefault="00247375" w:rsidP="00084372">
      <w:r w:rsidRPr="005D6B53">
        <w:rPr>
          <w:b/>
          <w:bCs/>
          <w:color w:val="168489"/>
          <w:rtl/>
        </w:rPr>
        <w:t>الضغوط المهنية</w:t>
      </w:r>
      <w:r w:rsidRPr="005D6B53">
        <w:rPr>
          <w:color w:val="168489"/>
          <w:rtl/>
        </w:rPr>
        <w:t xml:space="preserve"> </w:t>
      </w:r>
      <w:r w:rsidRPr="00AC09F9">
        <w:rPr>
          <w:rtl/>
        </w:rPr>
        <w:t>هي حالة من الإجهاد أو التوتر الناجمة عن متطلبات العمل التي تفوق قدرة الفرد على التكي</w:t>
      </w:r>
      <w:r>
        <w:rPr>
          <w:rFonts w:hint="cs"/>
          <w:rtl/>
        </w:rPr>
        <w:t>ّ</w:t>
      </w:r>
      <w:r w:rsidRPr="00AC09F9">
        <w:rPr>
          <w:rtl/>
        </w:rPr>
        <w:t>ف معها. قد تكون هذه الضغوط نتيجة عوامل داخلية مرتبطة بالشخص نفسه، أو عوامل خارجية مرتبطة ببيئة العمل، مثل عبء العمل الزائد، صراعات الزملاء، أو عدم وضوح الأدوار.</w:t>
      </w:r>
    </w:p>
    <w:p w:rsidR="00247375" w:rsidRPr="00E27F39" w:rsidRDefault="00247375" w:rsidP="00084372">
      <w:pPr>
        <w:rPr>
          <w:b/>
          <w:bCs/>
        </w:rPr>
      </w:pPr>
      <w:r w:rsidRPr="005D6B53">
        <w:rPr>
          <w:rFonts w:hint="cs"/>
          <w:b/>
          <w:bCs/>
          <w:color w:val="C00000"/>
          <w:rtl/>
        </w:rPr>
        <w:t>أولاً</w:t>
      </w:r>
      <w:r w:rsidRPr="005D6B53">
        <w:rPr>
          <w:b/>
          <w:bCs/>
          <w:color w:val="C00000"/>
          <w:rtl/>
        </w:rPr>
        <w:t>:</w:t>
      </w:r>
      <w:r w:rsidRPr="00E27F39">
        <w:rPr>
          <w:b/>
          <w:bCs/>
          <w:rtl/>
        </w:rPr>
        <w:t xml:space="preserve"> </w:t>
      </w:r>
      <w:r w:rsidRPr="005D6B53">
        <w:rPr>
          <w:b/>
          <w:bCs/>
          <w:color w:val="168489"/>
          <w:rtl/>
        </w:rPr>
        <w:t>أسباب الضغوط المهنية</w:t>
      </w:r>
    </w:p>
    <w:p w:rsidR="00247375" w:rsidRDefault="00247375" w:rsidP="00084372">
      <w:r w:rsidRPr="00AC09F9">
        <w:rPr>
          <w:rtl/>
        </w:rPr>
        <w:t>هناك العديد من الأسباب التي تؤدي إلى ظهور الضغوط في بيئة العمل، ومنها:</w:t>
      </w:r>
    </w:p>
    <w:p w:rsidR="005D6B53" w:rsidRDefault="005D6B53" w:rsidP="005D6B53">
      <w:pPr>
        <w:rPr>
          <w:rtl/>
        </w:rPr>
      </w:pPr>
      <w:r w:rsidRPr="005D6B53">
        <w:rPr>
          <w:noProof/>
        </w:rPr>
        <mc:AlternateContent>
          <mc:Choice Requires="wpg">
            <w:drawing>
              <wp:inline distT="0" distB="0" distL="0" distR="0" wp14:anchorId="2F98E540" wp14:editId="395D14D6">
                <wp:extent cx="5613398" cy="1976755"/>
                <wp:effectExtent l="0" t="0" r="6985" b="4445"/>
                <wp:docPr id="1088653196" name="Group 1"/>
                <wp:cNvGraphicFramePr/>
                <a:graphic xmlns:a="http://schemas.openxmlformats.org/drawingml/2006/main">
                  <a:graphicData uri="http://schemas.microsoft.com/office/word/2010/wordprocessingGroup">
                    <wpg:wgp>
                      <wpg:cNvGrpSpPr/>
                      <wpg:grpSpPr>
                        <a:xfrm>
                          <a:off x="0" y="0"/>
                          <a:ext cx="5613398" cy="1976755"/>
                          <a:chOff x="0" y="0"/>
                          <a:chExt cx="5613464" cy="1976755"/>
                        </a:xfrm>
                      </wpg:grpSpPr>
                      <wps:wsp>
                        <wps:cNvPr id="1088653197" name="Google Shape;2171;p42"/>
                        <wps:cNvSpPr>
                          <a:spLocks/>
                        </wps:cNvSpPr>
                        <wps:spPr bwMode="auto">
                          <a:xfrm flipH="1">
                            <a:off x="5195196" y="1443333"/>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45A8" w:rsidRDefault="005345A8" w:rsidP="005D6B53">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5</w:t>
                              </w:r>
                            </w:p>
                          </w:txbxContent>
                        </wps:txbx>
                        <wps:bodyPr rot="0" vert="horz" wrap="square" lIns="91425" tIns="91425" rIns="91425" bIns="91425" anchor="ctr" anchorCtr="0" upright="1">
                          <a:noAutofit/>
                        </wps:bodyPr>
                      </wps:wsp>
                      <wps:wsp>
                        <wps:cNvPr id="1088653198" name="Google Shape;2172;p42"/>
                        <wps:cNvSpPr>
                          <a:spLocks/>
                        </wps:cNvSpPr>
                        <wps:spPr bwMode="auto">
                          <a:xfrm flipH="1">
                            <a:off x="5195196" y="1719578"/>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088653199" name="Google Shape;2173;p42"/>
                        <wps:cNvSpPr>
                          <a:spLocks/>
                        </wps:cNvSpPr>
                        <wps:spPr bwMode="auto">
                          <a:xfrm flipH="1">
                            <a:off x="2924162" y="1443333"/>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45A8" w:rsidRDefault="005345A8" w:rsidP="005D6B53">
                              <w:pPr>
                                <w:bidi w:val="0"/>
                                <w:spacing w:line="192" w:lineRule="auto"/>
                                <w:jc w:val="center"/>
                                <w:rPr>
                                  <w:rFonts w:ascii="Adobe Arabic" w:eastAsia="GE Dinar Two Medium" w:hAnsi="Adobe Arabic" w:cs="Adobe Arabic"/>
                                  <w:b/>
                                  <w:bCs/>
                                  <w:color w:val="000000"/>
                                  <w:kern w:val="24"/>
                                  <w:sz w:val="32"/>
                                  <w:szCs w:val="32"/>
                                  <w:lang w:bidi="ar-SY"/>
                                </w:rPr>
                              </w:pPr>
                              <w:r w:rsidRPr="005D6B53">
                                <w:rPr>
                                  <w:rFonts w:ascii="Adobe Arabic" w:eastAsia="GE Dinar Two Medium" w:hAnsi="Adobe Arabic" w:cs="Adobe Arabic"/>
                                  <w:b/>
                                  <w:bCs/>
                                  <w:color w:val="000000"/>
                                  <w:kern w:val="24"/>
                                  <w:sz w:val="32"/>
                                  <w:szCs w:val="32"/>
                                  <w:rtl/>
                                  <w:lang w:bidi="ar-SY"/>
                                </w:rPr>
                                <w:t>الخوف من فقدان الوظيفة</w:t>
                              </w:r>
                            </w:p>
                          </w:txbxContent>
                        </wps:txbx>
                        <wps:bodyPr rot="0" vert="horz" wrap="square" lIns="365749" tIns="182875" rIns="91425" bIns="91425" anchor="t" anchorCtr="0" upright="1">
                          <a:noAutofit/>
                        </wps:bodyPr>
                      </wps:wsp>
                      <wps:wsp>
                        <wps:cNvPr id="1088653200" name="Google Shape;2174;p42"/>
                        <wps:cNvSpPr>
                          <a:spLocks/>
                        </wps:cNvSpPr>
                        <wps:spPr bwMode="auto">
                          <a:xfrm flipH="1">
                            <a:off x="2924162" y="1443333"/>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088653201" name="Google Shape;2175;p42"/>
                        <wps:cNvSpPr>
                          <a:spLocks/>
                        </wps:cNvSpPr>
                        <wps:spPr bwMode="auto">
                          <a:xfrm flipH="1">
                            <a:off x="4012708" y="1859249"/>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cNvPr id="1088653202" name="Group 1088653202"/>
                        <wpg:cNvGrpSpPr/>
                        <wpg:grpSpPr>
                          <a:xfrm>
                            <a:off x="0" y="0"/>
                            <a:ext cx="5613464" cy="1266393"/>
                            <a:chOff x="0" y="0"/>
                            <a:chExt cx="5613464" cy="1266393"/>
                          </a:xfrm>
                        </wpg:grpSpPr>
                        <wps:wsp>
                          <wps:cNvPr id="1088653203" name="Google Shape;2171;p42"/>
                          <wps:cNvSpPr>
                            <a:spLocks/>
                          </wps:cNvSpPr>
                          <wps:spPr bwMode="auto">
                            <a:xfrm flipH="1">
                              <a:off x="5195196" y="732971"/>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45A8" w:rsidRDefault="005345A8" w:rsidP="005D6B53">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3</w:t>
                                </w:r>
                              </w:p>
                            </w:txbxContent>
                          </wps:txbx>
                          <wps:bodyPr rot="0" vert="horz" wrap="square" lIns="91425" tIns="91425" rIns="91425" bIns="91425" anchor="ctr" anchorCtr="0" upright="1">
                            <a:noAutofit/>
                          </wps:bodyPr>
                        </wps:wsp>
                        <wps:wsp>
                          <wps:cNvPr id="1088653204" name="Google Shape;2172;p42"/>
                          <wps:cNvSpPr>
                            <a:spLocks/>
                          </wps:cNvSpPr>
                          <wps:spPr bwMode="auto">
                            <a:xfrm flipH="1">
                              <a:off x="5195196" y="1009216"/>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088653205" name="Google Shape;2173;p42"/>
                          <wps:cNvSpPr>
                            <a:spLocks/>
                          </wps:cNvSpPr>
                          <wps:spPr bwMode="auto">
                            <a:xfrm flipH="1">
                              <a:off x="2924162" y="732971"/>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45A8" w:rsidRDefault="005345A8" w:rsidP="005D6B53">
                                <w:pPr>
                                  <w:bidi w:val="0"/>
                                  <w:spacing w:line="192" w:lineRule="auto"/>
                                  <w:jc w:val="center"/>
                                  <w:rPr>
                                    <w:rFonts w:ascii="Adobe Arabic" w:eastAsia="GE Dinar Two Medium" w:hAnsi="Adobe Arabic" w:cs="Adobe Arabic"/>
                                    <w:b/>
                                    <w:bCs/>
                                    <w:color w:val="000000"/>
                                    <w:kern w:val="24"/>
                                    <w:sz w:val="32"/>
                                    <w:szCs w:val="32"/>
                                    <w:lang w:bidi="ar-SY"/>
                                  </w:rPr>
                                </w:pPr>
                                <w:r w:rsidRPr="005D6B53">
                                  <w:rPr>
                                    <w:rFonts w:ascii="Adobe Arabic" w:eastAsia="GE Dinar Two Medium" w:hAnsi="Adobe Arabic" w:cs="Adobe Arabic"/>
                                    <w:b/>
                                    <w:bCs/>
                                    <w:color w:val="000000"/>
                                    <w:kern w:val="24"/>
                                    <w:sz w:val="32"/>
                                    <w:szCs w:val="32"/>
                                    <w:rtl/>
                                    <w:lang w:bidi="ar-SY"/>
                                  </w:rPr>
                                  <w:t>صراعات العمل</w:t>
                                </w:r>
                              </w:p>
                            </w:txbxContent>
                          </wps:txbx>
                          <wps:bodyPr rot="0" vert="horz" wrap="square" lIns="365749" tIns="182875" rIns="91425" bIns="91425" anchor="t" anchorCtr="0" upright="1">
                            <a:noAutofit/>
                          </wps:bodyPr>
                        </wps:wsp>
                        <wps:wsp>
                          <wps:cNvPr id="1088653206" name="Google Shape;2174;p42"/>
                          <wps:cNvSpPr>
                            <a:spLocks/>
                          </wps:cNvSpPr>
                          <wps:spPr bwMode="auto">
                            <a:xfrm flipH="1">
                              <a:off x="2924162" y="732971"/>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088653207" name="Google Shape;2175;p42"/>
                          <wps:cNvSpPr>
                            <a:spLocks/>
                          </wps:cNvSpPr>
                          <wps:spPr bwMode="auto">
                            <a:xfrm flipH="1">
                              <a:off x="4012708" y="1148887"/>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cNvPr id="1088653208" name="Group 1088653208"/>
                          <wpg:cNvGrpSpPr/>
                          <wpg:grpSpPr>
                            <a:xfrm>
                              <a:off x="3" y="0"/>
                              <a:ext cx="5613461" cy="533422"/>
                              <a:chOff x="3" y="0"/>
                              <a:chExt cx="5613461" cy="533422"/>
                            </a:xfrm>
                          </wpg:grpSpPr>
                          <wpg:grpSp>
                            <wpg:cNvPr id="1088653209" name="Google Shape;2170;p42"/>
                            <wpg:cNvGrpSpPr>
                              <a:grpSpLocks/>
                            </wpg:cNvGrpSpPr>
                            <wpg:grpSpPr bwMode="auto">
                              <a:xfrm flipH="1">
                                <a:off x="2924363" y="0"/>
                                <a:ext cx="2689101" cy="533422"/>
                                <a:chOff x="2924296" y="0"/>
                                <a:chExt cx="44054" cy="8616"/>
                              </a:xfrm>
                            </wpg:grpSpPr>
                            <wps:wsp>
                              <wps:cNvPr id="1088653210" name="Google Shape;2171;p42"/>
                              <wps:cNvSpPr>
                                <a:spLocks/>
                              </wps:cNvSpPr>
                              <wps:spPr bwMode="auto">
                                <a:xfrm>
                                  <a:off x="2924296" y="0"/>
                                  <a:ext cx="6849" cy="8616"/>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45A8" w:rsidRDefault="005345A8" w:rsidP="005D6B53">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1</w:t>
                                    </w:r>
                                  </w:p>
                                </w:txbxContent>
                              </wps:txbx>
                              <wps:bodyPr rot="0" vert="horz" wrap="square" lIns="91425" tIns="91425" rIns="91425" bIns="91425" anchor="ctr" anchorCtr="0" upright="1">
                                <a:noAutofit/>
                              </wps:bodyPr>
                            </wps:wsp>
                            <wps:wsp>
                              <wps:cNvPr id="1088653211" name="Google Shape;2172;p42"/>
                              <wps:cNvSpPr>
                                <a:spLocks/>
                              </wps:cNvSpPr>
                              <wps:spPr bwMode="auto">
                                <a:xfrm>
                                  <a:off x="2926286" y="4462"/>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088653212" name="Google Shape;2173;p42"/>
                              <wps:cNvSpPr>
                                <a:spLocks/>
                              </wps:cNvSpPr>
                              <wps:spPr bwMode="auto">
                                <a:xfrm>
                                  <a:off x="2930545" y="0"/>
                                  <a:ext cx="37805" cy="7714"/>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45A8" w:rsidRPr="005D6B53" w:rsidRDefault="005345A8" w:rsidP="005D6B53">
                                    <w:pPr>
                                      <w:bidi w:val="0"/>
                                      <w:spacing w:line="192" w:lineRule="auto"/>
                                      <w:jc w:val="center"/>
                                      <w:rPr>
                                        <w:rFonts w:ascii="Adobe Arabic" w:eastAsia="GE Dinar Two Medium" w:hAnsi="Adobe Arabic" w:cs="Adobe Arabic"/>
                                        <w:b/>
                                        <w:bCs/>
                                        <w:color w:val="000000"/>
                                        <w:kern w:val="24"/>
                                        <w:sz w:val="32"/>
                                        <w:szCs w:val="32"/>
                                        <w:lang w:bidi="ar-SY"/>
                                      </w:rPr>
                                    </w:pPr>
                                    <w:r w:rsidRPr="005D6B53">
                                      <w:rPr>
                                        <w:rFonts w:ascii="Adobe Arabic" w:eastAsia="GE Dinar Two Medium" w:hAnsi="Adobe Arabic" w:cs="Adobe Arabic"/>
                                        <w:b/>
                                        <w:bCs/>
                                        <w:color w:val="000000"/>
                                        <w:kern w:val="24"/>
                                        <w:sz w:val="32"/>
                                        <w:szCs w:val="32"/>
                                        <w:rtl/>
                                        <w:lang w:bidi="ar-SY"/>
                                      </w:rPr>
                                      <w:t>عبء العمل الزائد</w:t>
                                    </w:r>
                                  </w:p>
                                </w:txbxContent>
                              </wps:txbx>
                              <wps:bodyPr rot="0" vert="horz" wrap="square" lIns="365749" tIns="182875" rIns="91425" bIns="91425" anchor="t" anchorCtr="0" upright="1">
                                <a:noAutofit/>
                              </wps:bodyPr>
                            </wps:wsp>
                            <wps:wsp>
                              <wps:cNvPr id="1088653213" name="Google Shape;2174;p42"/>
                              <wps:cNvSpPr>
                                <a:spLocks/>
                              </wps:cNvSpPr>
                              <wps:spPr bwMode="auto">
                                <a:xfrm>
                                  <a:off x="2932983" y="0"/>
                                  <a:ext cx="35367" cy="7714"/>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088653214" name="Google Shape;2175;p42"/>
                              <wps:cNvSpPr>
                                <a:spLocks/>
                              </wps:cNvSpPr>
                              <wps:spPr bwMode="auto">
                                <a:xfrm>
                                  <a:off x="2928530" y="6718"/>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cNvPr id="1088653215" name="Google Shape;2170;p42"/>
                            <wpg:cNvGrpSpPr>
                              <a:grpSpLocks/>
                            </wpg:cNvGrpSpPr>
                            <wpg:grpSpPr bwMode="auto">
                              <a:xfrm flipH="1">
                                <a:off x="3" y="0"/>
                                <a:ext cx="2689101" cy="533422"/>
                                <a:chOff x="2" y="0"/>
                                <a:chExt cx="44054" cy="8616"/>
                              </a:xfrm>
                            </wpg:grpSpPr>
                            <wps:wsp>
                              <wps:cNvPr id="1088653216" name="Google Shape;2171;p42"/>
                              <wps:cNvSpPr>
                                <a:spLocks/>
                              </wps:cNvSpPr>
                              <wps:spPr bwMode="auto">
                                <a:xfrm>
                                  <a:off x="2" y="0"/>
                                  <a:ext cx="6849" cy="8616"/>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45A8" w:rsidRDefault="005345A8" w:rsidP="005D6B53">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2</w:t>
                                    </w:r>
                                  </w:p>
                                </w:txbxContent>
                              </wps:txbx>
                              <wps:bodyPr rot="0" vert="horz" wrap="square" lIns="91425" tIns="91425" rIns="91425" bIns="91425" anchor="ctr" anchorCtr="0" upright="1">
                                <a:noAutofit/>
                              </wps:bodyPr>
                            </wps:wsp>
                            <wps:wsp>
                              <wps:cNvPr id="1088653217" name="Google Shape;2172;p42"/>
                              <wps:cNvSpPr>
                                <a:spLocks/>
                              </wps:cNvSpPr>
                              <wps:spPr bwMode="auto">
                                <a:xfrm>
                                  <a:off x="1992" y="4462"/>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088653218" name="Google Shape;2173;p42"/>
                              <wps:cNvSpPr>
                                <a:spLocks/>
                              </wps:cNvSpPr>
                              <wps:spPr bwMode="auto">
                                <a:xfrm>
                                  <a:off x="6251" y="0"/>
                                  <a:ext cx="37805" cy="7714"/>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45A8" w:rsidRDefault="005345A8" w:rsidP="005D6B53">
                                    <w:pPr>
                                      <w:bidi w:val="0"/>
                                      <w:spacing w:line="192" w:lineRule="auto"/>
                                      <w:jc w:val="center"/>
                                      <w:rPr>
                                        <w:rFonts w:ascii="Adobe Arabic" w:eastAsia="GE Dinar Two Medium" w:hAnsi="Adobe Arabic" w:cs="Adobe Arabic"/>
                                        <w:b/>
                                        <w:bCs/>
                                        <w:color w:val="000000"/>
                                        <w:kern w:val="24"/>
                                        <w:sz w:val="32"/>
                                        <w:szCs w:val="32"/>
                                        <w:lang w:bidi="ar-SY"/>
                                      </w:rPr>
                                    </w:pPr>
                                    <w:r w:rsidRPr="005D6B53">
                                      <w:rPr>
                                        <w:rFonts w:ascii="Adobe Arabic" w:eastAsia="GE Dinar Two Medium" w:hAnsi="Adobe Arabic" w:cs="Adobe Arabic"/>
                                        <w:b/>
                                        <w:bCs/>
                                        <w:color w:val="000000"/>
                                        <w:kern w:val="24"/>
                                        <w:sz w:val="32"/>
                                        <w:szCs w:val="32"/>
                                        <w:rtl/>
                                        <w:lang w:bidi="ar-SY"/>
                                      </w:rPr>
                                      <w:t>عدم وضوح الأدوار والمسؤوليات</w:t>
                                    </w:r>
                                  </w:p>
                                </w:txbxContent>
                              </wps:txbx>
                              <wps:bodyPr rot="0" vert="horz" wrap="square" lIns="365749" tIns="182875" rIns="91425" bIns="91425" anchor="t" anchorCtr="0" upright="1">
                                <a:noAutofit/>
                              </wps:bodyPr>
                            </wps:wsp>
                            <wps:wsp>
                              <wps:cNvPr id="1088653220" name="Google Shape;2174;p42"/>
                              <wps:cNvSpPr>
                                <a:spLocks/>
                              </wps:cNvSpPr>
                              <wps:spPr bwMode="auto">
                                <a:xfrm>
                                  <a:off x="8689" y="0"/>
                                  <a:ext cx="35367" cy="7714"/>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088653221" name="Google Shape;2175;p42"/>
                              <wps:cNvSpPr>
                                <a:spLocks/>
                              </wps:cNvSpPr>
                              <wps:spPr bwMode="auto">
                                <a:xfrm>
                                  <a:off x="4236" y="6718"/>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s:wsp>
                          <wps:cNvPr id="1088653222" name="Google Shape;2171;p42"/>
                          <wps:cNvSpPr>
                            <a:spLocks/>
                          </wps:cNvSpPr>
                          <wps:spPr bwMode="auto">
                            <a:xfrm flipH="1">
                              <a:off x="2271034" y="732971"/>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45A8" w:rsidRDefault="005345A8" w:rsidP="005D6B53">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4</w:t>
                                </w:r>
                              </w:p>
                            </w:txbxContent>
                          </wps:txbx>
                          <wps:bodyPr rot="0" vert="horz" wrap="square" lIns="91425" tIns="91425" rIns="91425" bIns="91425" anchor="ctr" anchorCtr="0" upright="1">
                            <a:noAutofit/>
                          </wps:bodyPr>
                        </wps:wsp>
                        <wps:wsp>
                          <wps:cNvPr id="1088653223" name="Google Shape;2172;p42"/>
                          <wps:cNvSpPr>
                            <a:spLocks/>
                          </wps:cNvSpPr>
                          <wps:spPr bwMode="auto">
                            <a:xfrm flipH="1">
                              <a:off x="2271034" y="1009216"/>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088653224" name="Google Shape;2173;p42"/>
                          <wps:cNvSpPr>
                            <a:spLocks/>
                          </wps:cNvSpPr>
                          <wps:spPr bwMode="auto">
                            <a:xfrm flipH="1">
                              <a:off x="0" y="732971"/>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45A8" w:rsidRDefault="005345A8" w:rsidP="005D6B53">
                                <w:pPr>
                                  <w:bidi w:val="0"/>
                                  <w:spacing w:line="192" w:lineRule="auto"/>
                                  <w:jc w:val="center"/>
                                  <w:rPr>
                                    <w:rFonts w:ascii="Adobe Arabic" w:eastAsia="GE Dinar Two Medium" w:hAnsi="Adobe Arabic" w:cs="Adobe Arabic"/>
                                    <w:b/>
                                    <w:bCs/>
                                    <w:color w:val="000000"/>
                                    <w:kern w:val="24"/>
                                    <w:sz w:val="32"/>
                                    <w:szCs w:val="32"/>
                                    <w:lang w:bidi="ar-SY"/>
                                  </w:rPr>
                                </w:pPr>
                                <w:r w:rsidRPr="005D6B53">
                                  <w:rPr>
                                    <w:rFonts w:ascii="Adobe Arabic" w:eastAsia="GE Dinar Two Medium" w:hAnsi="Adobe Arabic" w:cs="Adobe Arabic"/>
                                    <w:b/>
                                    <w:bCs/>
                                    <w:color w:val="000000"/>
                                    <w:kern w:val="24"/>
                                    <w:sz w:val="32"/>
                                    <w:szCs w:val="32"/>
                                    <w:rtl/>
                                    <w:lang w:bidi="ar-SY"/>
                                  </w:rPr>
                                  <w:t>الروتين والملل</w:t>
                                </w:r>
                              </w:p>
                            </w:txbxContent>
                          </wps:txbx>
                          <wps:bodyPr rot="0" vert="horz" wrap="square" lIns="365749" tIns="182875" rIns="91425" bIns="91425" anchor="t" anchorCtr="0" upright="1">
                            <a:noAutofit/>
                          </wps:bodyPr>
                        </wps:wsp>
                        <wps:wsp>
                          <wps:cNvPr id="1088653225" name="Google Shape;2174;p42"/>
                          <wps:cNvSpPr>
                            <a:spLocks/>
                          </wps:cNvSpPr>
                          <wps:spPr bwMode="auto">
                            <a:xfrm flipH="1">
                              <a:off x="0" y="732971"/>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088653226" name="Google Shape;2175;p42"/>
                          <wps:cNvSpPr>
                            <a:spLocks/>
                          </wps:cNvSpPr>
                          <wps:spPr bwMode="auto">
                            <a:xfrm flipH="1">
                              <a:off x="1088546" y="1148887"/>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s:wsp>
                        <wps:cNvPr id="1088653227" name="Google Shape;2171;p42"/>
                        <wps:cNvSpPr>
                          <a:spLocks/>
                        </wps:cNvSpPr>
                        <wps:spPr bwMode="auto">
                          <a:xfrm flipH="1">
                            <a:off x="2271034" y="1443333"/>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45A8" w:rsidRDefault="005345A8" w:rsidP="005D6B53">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6</w:t>
                              </w:r>
                            </w:p>
                          </w:txbxContent>
                        </wps:txbx>
                        <wps:bodyPr rot="0" vert="horz" wrap="square" lIns="91425" tIns="91425" rIns="91425" bIns="91425" anchor="ctr" anchorCtr="0" upright="1">
                          <a:noAutofit/>
                        </wps:bodyPr>
                      </wps:wsp>
                      <wps:wsp>
                        <wps:cNvPr id="1088653228" name="Google Shape;2172;p42"/>
                        <wps:cNvSpPr>
                          <a:spLocks/>
                        </wps:cNvSpPr>
                        <wps:spPr bwMode="auto">
                          <a:xfrm flipH="1">
                            <a:off x="2271034" y="1719578"/>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088653229" name="Google Shape;2173;p42"/>
                        <wps:cNvSpPr>
                          <a:spLocks/>
                        </wps:cNvSpPr>
                        <wps:spPr bwMode="auto">
                          <a:xfrm flipH="1">
                            <a:off x="0" y="1443333"/>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45A8" w:rsidRDefault="005345A8" w:rsidP="005D6B53">
                              <w:pPr>
                                <w:bidi w:val="0"/>
                                <w:spacing w:line="192" w:lineRule="auto"/>
                                <w:jc w:val="center"/>
                                <w:rPr>
                                  <w:rFonts w:ascii="Adobe Arabic" w:eastAsia="GE Dinar Two Medium" w:hAnsi="Adobe Arabic" w:cs="Adobe Arabic"/>
                                  <w:b/>
                                  <w:bCs/>
                                  <w:color w:val="000000"/>
                                  <w:kern w:val="24"/>
                                  <w:sz w:val="32"/>
                                  <w:szCs w:val="32"/>
                                  <w:lang w:bidi="ar-SY"/>
                                </w:rPr>
                              </w:pPr>
                              <w:r w:rsidRPr="005D6B53">
                                <w:rPr>
                                  <w:rFonts w:ascii="Adobe Arabic" w:eastAsia="GE Dinar Two Medium" w:hAnsi="Adobe Arabic" w:cs="Adobe Arabic"/>
                                  <w:b/>
                                  <w:bCs/>
                                  <w:color w:val="000000"/>
                                  <w:kern w:val="24"/>
                                  <w:sz w:val="32"/>
                                  <w:szCs w:val="32"/>
                                  <w:rtl/>
                                  <w:lang w:bidi="ar-SY"/>
                                </w:rPr>
                                <w:t>التمييز أو انعدام العدالة</w:t>
                              </w:r>
                            </w:p>
                          </w:txbxContent>
                        </wps:txbx>
                        <wps:bodyPr rot="0" vert="horz" wrap="square" lIns="365749" tIns="182875" rIns="91425" bIns="91425" anchor="t" anchorCtr="0" upright="1">
                          <a:noAutofit/>
                        </wps:bodyPr>
                      </wps:wsp>
                      <wps:wsp>
                        <wps:cNvPr id="1088653230" name="Google Shape;2174;p42"/>
                        <wps:cNvSpPr>
                          <a:spLocks/>
                        </wps:cNvSpPr>
                        <wps:spPr bwMode="auto">
                          <a:xfrm flipH="1">
                            <a:off x="0" y="1443333"/>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088653231" name="Google Shape;2175;p42"/>
                        <wps:cNvSpPr>
                          <a:spLocks/>
                        </wps:cNvSpPr>
                        <wps:spPr bwMode="auto">
                          <a:xfrm flipH="1">
                            <a:off x="1088546" y="1859249"/>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wgp>
                  </a:graphicData>
                </a:graphic>
              </wp:inline>
            </w:drawing>
          </mc:Choice>
          <mc:Fallback>
            <w:pict>
              <v:group id="Group 1" o:spid="_x0000_s1437" style="width:442pt;height:155.65pt;mso-position-horizontal-relative:char;mso-position-vertical-relative:line" coordsize="56134,197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">
                <v:shape id="Google Shape;2171;p42" o:spid="_x0000_s1438" style="position:absolute;left:51951;top:14433;width:4181;height:5334;flip:x;visibility:visible;mso-wrap-style:square;v-text-anchor:middle" coordsize="24051,302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ISkMsA&#10;AADjAAAADwAAAGRycy9kb3ducmV2LnhtbESPQU/DMAyF70j8h8hIu7F0TGylLJsmpG2I0ygMcbQa&#10;03RrnCoJa/n3BAlpR/u97/l5sRpsK87kQ+NYwWScgSCunG64VvD+trnNQYSIrLF1TAp+KMBqeX21&#10;wEK7nl/pXMZapBAOBSowMXaFlKEyZDGMXUectC/nLcY0+lpqj30Kt628y7KZtNhwumCwoydD1an8&#10;tqnGy2FX+l3/sZ/Lz7UMrjXH7UGp0c2wfgQRaYgX8z/9rBOX5fnsfjp5mMPfT2kBcvkL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LUhKQywAAAOMAAAAPAAAAAAAAAAAAAAAAAJgC&#10;AABkcnMvZG93bnJldi54bWxQSwUGAAAAAAQABAD1AAAAkAMAAAAA&#10;" adj="-11796480,,5400" path="m12025,l,6942,,30254r24051,l24051,6942,12025,xe" fillcolor="#a0c9ca" stroked="f">
                  <v:stroke joinstyle="miter"/>
                  <v:formulas/>
                  <v:path arrowok="t" o:extrusionok="f" o:connecttype="custom" o:connectlocs="209026,0;0,122394;0,533404;418070,533404;418070,122394;209026,0" o:connectangles="0,0,0,0,0,0" textboxrect="0,0,24051,30255"/>
                  <v:textbox inset="2.53958mm,2.53958mm,2.53958mm,2.53958mm">
                    <w:txbxContent>
                      <w:p w:rsidR="005345A8" w:rsidRDefault="005345A8" w:rsidP="005D6B53">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5</w:t>
                        </w:r>
                      </w:p>
                    </w:txbxContent>
                  </v:textbox>
                </v:shape>
                <v:shape id="Google Shape;2172;p42" o:spid="_x0000_s1439" style="position:absolute;left:51951;top:17195;width:2966;height:2572;flip:x;visibility:visible;mso-wrap-style:square;v-text-anchor:middle" coordsize="17062,14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p2RssA&#10;AADjAAAADwAAAGRycy9kb3ducmV2LnhtbESPQUvDQBCF74L/YRnBm91EsaSx2yIFoaCIplKvQ3ZM&#10;gtnZdHdN0n/vHASPM+/Ne9+st7Pr1Ughdp4N5IsMFHHtbceNgY/D000BKiZki71nMnCmCNvN5cUa&#10;S+snfqexSo2SEI4lGmhTGkqtY92Sw7jwA7FoXz44TDKGRtuAk4S7Xt9m2VI77FgaWhxo11L9Xf04&#10;A6f87WX6zM+HXRFO1Xjcu9Xr89GY66v58QFUojn9m/+u91bws6JY3t/lK4GWn2QBevML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5OnZGywAAAOMAAAAPAAAAAAAAAAAAAAAAAJgC&#10;AABkcnMvZG93bnJldi54bWxQSwUGAAAAAAQABAD1AAAAkAMAAAAA&#10;" path="m17062,l,14585r17062,l17062,xe" fillcolor="#168489" stroked="f">
                  <v:path arrowok="t" o:extrusionok="f" o:connecttype="custom" o:connectlocs="296599,0;0,257159;296599,257159;296599,0" o:connectangles="0,0,0,0"/>
                </v:shape>
                <v:shape id="Google Shape;2173;p42" o:spid="_x0000_s1440" style="position:absolute;left:29241;top:14433;width:23077;height:4776;flip:x;visibility:visible;mso-wrap-style:square;v-text-anchor:top" coordsize="132743,23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4AkskA&#10;AADjAAAADwAAAGRycy9kb3ducmV2LnhtbERPX0vDMBB/F/Ydwgm+iEu3YenqslEGzioouA2fj+Zs&#10;y5pLSbK1+umNIPh4v/+32oymExdyvrWsYDZNQBBXVrdcKzgeHu8yED4ga+wsk4Iv8rBZT65WmGs7&#10;8Dtd9qEWMYR9jgqaEPpcSl81ZNBPbU8cuU/rDIZ4ulpqh0MMN52cJ0kqDbYcGxrsadtQddqfjYLi&#10;bShfyvTWPVW7xUdx0s/z79deqZvrsXgAEWgM/+I/d6nj/CTL0vvFbLmE358iAHL9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34AkskAAADjAAAADwAAAAAAAAAAAAAAAACYAgAA&#10;ZHJzL2Rvd25yZXYueG1sUEsFBgAAAAAEAAQA9QAAAI4DAAAA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rsidR="005345A8" w:rsidRDefault="005345A8" w:rsidP="005D6B53">
                        <w:pPr>
                          <w:bidi w:val="0"/>
                          <w:spacing w:line="192" w:lineRule="auto"/>
                          <w:jc w:val="center"/>
                          <w:rPr>
                            <w:rFonts w:ascii="Adobe Arabic" w:eastAsia="GE Dinar Two Medium" w:hAnsi="Adobe Arabic" w:cs="Adobe Arabic"/>
                            <w:b/>
                            <w:bCs/>
                            <w:color w:val="000000"/>
                            <w:kern w:val="24"/>
                            <w:sz w:val="32"/>
                            <w:szCs w:val="32"/>
                            <w:lang w:bidi="ar-SY"/>
                          </w:rPr>
                        </w:pPr>
                        <w:r w:rsidRPr="005D6B53">
                          <w:rPr>
                            <w:rFonts w:ascii="Adobe Arabic" w:eastAsia="GE Dinar Two Medium" w:hAnsi="Adobe Arabic" w:cs="Adobe Arabic"/>
                            <w:b/>
                            <w:bCs/>
                            <w:color w:val="000000"/>
                            <w:kern w:val="24"/>
                            <w:sz w:val="32"/>
                            <w:szCs w:val="32"/>
                            <w:rtl/>
                            <w:lang w:bidi="ar-SY"/>
                          </w:rPr>
                          <w:t>الخوف من فقدان الوظيفة</w:t>
                        </w:r>
                      </w:p>
                    </w:txbxContent>
                  </v:textbox>
                </v:shape>
                <v:shape id="Google Shape;2174;p42" o:spid="_x0000_s1441" style="position:absolute;left:29241;top:14433;width:21589;height:4776;flip:x;visibility:visible;mso-wrap-style:square;v-text-anchor:middle" coordsize="124183,23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lT3MoA&#10;AADjAAAADwAAAGRycy9kb3ducmV2LnhtbESP3YrCMBCF74V9hzAL3mnqirZbjbIIgoiL+APr5dCM&#10;bbGZlCZqfXuzIHg5c8755sx03ppK3KhxpWUFg34EgjizuuRcwfGw7CUgnEfWWFkmBQ9yMJ99dKaY&#10;anvnHd32PhcBwi5FBYX3dSqlywoy6Pq2Jg7a2TYGfRibXOoG7wFuKvkVRWNpsORwocCaFgVll/3V&#10;KPj7lYONXceVHB4v6/j00Kdt+a1U97P9mYDw1Pq3+ZVe6VA/SpLxaBjA8P9TWICcPQ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t5U9zKAAAA4wAAAA8AAAAAAAAAAAAAAAAAmAIA&#10;AGRycy9kb3ducmV2LnhtbFBLBQYAAAAABAAEAPUAAACPAwAAAAA=&#10;" path="m1025,1l1,1775r120384,l108645,23599r2691,l124183,1,1025,1xe" fillcolor="#a0c9ca" stroked="f">
                  <v:path arrowok="t" o:extrusionok="f" o:connecttype="custom" o:connectlocs="17819,20;17,35920;2092813,35920;1888721,477559;1935502,477559;2158839,20;17819,20" o:connectangles="0,0,0,0,0,0,0"/>
                </v:shape>
                <v:shape id="Google Shape;2175;p42" o:spid="_x0000_s1442" style="position:absolute;left:40127;top:18592;width:13421;height:1175;flip:x;visibility:visible;mso-wrap-style:square;v-text-anchor:middle" coordsize="77201,110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GRiswA&#10;AADjAAAADwAAAGRycy9kb3ducmV2LnhtbESPQWvDMAyF74P+B6NBL2W1061dltUtJTAo7NR0sKuI&#10;1SQslkPsJtl+/TwY9Ci99z49bfeTbcVAvW8ca0iWCgRx6UzDlYaP89tDCsIHZIOtY9LwTR72u9nd&#10;FjPjRj7RUIRKRAj7DDXUIXSZlL6syaJfuo44ahfXWwxx7Ctpehwj3LZypdRGWmw4Xqixo7ym8qu4&#10;2khJrsVLPoz0uTgu1s+Xn+o9fzpoPb+fDq8gAk3hZv5PH02sr9J0s35cqQT+fooLkLtf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gpGRiswAAADjAAAADwAAAAAAAAAAAAAAAACY&#10;AgAAZHJzL2Rvd25yZXYueG1sUEsFBgAAAAAEAAQA9QAAAJEDAAAAAA==&#10;" path="m6335,l1,11085r71128,l77201,,6335,xe" fillcolor="#a0c9ca" stroked="f">
                  <v:stroke joinstyle="miter"/>
                  <v:path arrowok="t" o:extrusionok="f" o:connecttype="custom" o:connectlocs="110132,0;17,117495;1236551,117495;1342110,0;110132,0" o:connectangles="0,0,0,0,0" textboxrect="0,0,77201,11086"/>
                </v:shape>
                <v:group id="Group 1088653202" o:spid="_x0000_s1443" style="position:absolute;width:56134;height:12663" coordsize="56134,126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tko1LIAAAA&#10;4wAAAA8AAAAAAAAAAAAAAAAAqgIAAGRycy9kb3ducmV2LnhtbFBLBQYAAAAABAAEAPoAAACfAwAA&#10;AAA=&#10;">
                  <v:shape id="Google Shape;2171;p42" o:spid="_x0000_s1444" style="position:absolute;left:51951;top:7329;width:4181;height:5334;flip:x;visibility:visible;mso-wrap-style:square;v-text-anchor:middle" coordsize="24051,302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bgaMoA&#10;AADjAAAADwAAAGRycy9kb3ducmV2LnhtbESPQUsDMRCF70L/Q5iCN5vYYl3WpqUUtOLJrlY8Dptx&#10;s3YzWZLYXf+9EQSPM+99b96sNqPrxJlCbD1ruJ4pEMS1Ny03Gl5f7q8KEDEhG+w8k4ZvirBZTy5W&#10;WBo/8IHOVWpEDuFYogabUl9KGWtLDuPM98RZ+/DBYcpjaKQJOORw18m5UkvpsOV8wWJPO0v1qfpy&#10;ucbTcV+F/fD2fCvftzL6zn4+HLW+nI7bOxCJxvRv/qMfTeZUUSxvFnO1gN+f8gLk+g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dG4GjKAAAA4wAAAA8AAAAAAAAAAAAAAAAAmAIA&#10;AGRycy9kb3ducmV2LnhtbFBLBQYAAAAABAAEAPUAAACPAwAAAAA=&#10;" adj="-11796480,,5400" path="m12025,l,6942,,30254r24051,l24051,6942,12025,xe" fillcolor="#a0c9ca" stroked="f">
                    <v:stroke joinstyle="miter"/>
                    <v:formulas/>
                    <v:path arrowok="t" o:extrusionok="f" o:connecttype="custom" o:connectlocs="209026,0;0,122394;0,533404;418070,533404;418070,122394;209026,0" o:connectangles="0,0,0,0,0,0" textboxrect="0,0,24051,30255"/>
                    <v:textbox inset="2.53958mm,2.53958mm,2.53958mm,2.53958mm">
                      <w:txbxContent>
                        <w:p w:rsidR="005345A8" w:rsidRDefault="005345A8" w:rsidP="005D6B53">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3</w:t>
                          </w:r>
                        </w:p>
                      </w:txbxContent>
                    </v:textbox>
                  </v:shape>
                  <v:shape id="Google Shape;2172;p42" o:spid="_x0000_s1445" style="position:absolute;left:51951;top:10092;width:2966;height:2571;flip:x;visibility:visible;mso-wrap-style:square;v-text-anchor:middle" coordsize="17062,14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iIuMgA&#10;AADjAAAADwAAAGRycy9kb3ducmV2LnhtbERPX0vDMBB/F/wO4QTfXNKpo6vLhgyEgSLayfZ6NGdb&#10;bC5dEtvu2xtB8PF+/2+1mWwnBvKhdawhmykQxJUzLdcaPvZPNzmIEJENdo5Jw5kCbNaXFyssjBv5&#10;nYYy1iKFcChQQxNjX0gZqoYshpnriRP36bzFmE5fS+NxTOG2k3OlFtJiy6mhwZ62DVVf5bfVcMre&#10;XsZjdt5vc38qh8POLl+fD1pfX02PDyAiTfFf/OfemTRf5fni/nau7uD3pwSAXP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LWIi4yAAAAOMAAAAPAAAAAAAAAAAAAAAAAJgCAABk&#10;cnMvZG93bnJldi54bWxQSwUGAAAAAAQABAD1AAAAjQMAAAAA&#10;" path="m17062,l,14585r17062,l17062,xe" fillcolor="#168489" stroked="f">
                    <v:path arrowok="t" o:extrusionok="f" o:connecttype="custom" o:connectlocs="296599,0;0,257159;296599,257159;296599,0" o:connectangles="0,0,0,0"/>
                  </v:shape>
                  <v:shape id="Google Shape;2173;p42" o:spid="_x0000_s1446" style="position:absolute;left:29241;top:7329;width:23077;height:4776;flip:x;visibility:visible;mso-wrap-style:square;v-text-anchor:top" coordsize="132743,23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z+bMgA&#10;AADjAAAADwAAAGRycy9kb3ducmV2LnhtbERPX0vDMBB/F/wO4QRfxCV2rJS6bBRBrYKCc+z5aM62&#10;rLmUJK7VT28Ewcf7/b/1draDOJEPvWMNNwsFgrhxpudWw/79/roAESKywcExafiiANvN+dkaS+Mm&#10;fqPTLrYihXAoUUMX41hKGZqOLIaFG4kT9+G8xZhO30rjcUrhdpCZUrm02HNq6HCku46a4+7Taqhe&#10;p/q5zq/8Y/OwPFRH85R9v4xaX17M1S2ISHP8F/+5a5Pmq6LIV8tMreD3pwSA3Pw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JHP5syAAAAOMAAAAPAAAAAAAAAAAAAAAAAJgCAABk&#10;cnMvZG93bnJldi54bWxQSwUGAAAAAAQABAD1AAAAjQMAAA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rsidR="005345A8" w:rsidRDefault="005345A8" w:rsidP="005D6B53">
                          <w:pPr>
                            <w:bidi w:val="0"/>
                            <w:spacing w:line="192" w:lineRule="auto"/>
                            <w:jc w:val="center"/>
                            <w:rPr>
                              <w:rFonts w:ascii="Adobe Arabic" w:eastAsia="GE Dinar Two Medium" w:hAnsi="Adobe Arabic" w:cs="Adobe Arabic"/>
                              <w:b/>
                              <w:bCs/>
                              <w:color w:val="000000"/>
                              <w:kern w:val="24"/>
                              <w:sz w:val="32"/>
                              <w:szCs w:val="32"/>
                              <w:lang w:bidi="ar-SY"/>
                            </w:rPr>
                          </w:pPr>
                          <w:r w:rsidRPr="005D6B53">
                            <w:rPr>
                              <w:rFonts w:ascii="Adobe Arabic" w:eastAsia="GE Dinar Two Medium" w:hAnsi="Adobe Arabic" w:cs="Adobe Arabic"/>
                              <w:b/>
                              <w:bCs/>
                              <w:color w:val="000000"/>
                              <w:kern w:val="24"/>
                              <w:sz w:val="32"/>
                              <w:szCs w:val="32"/>
                              <w:rtl/>
                              <w:lang w:bidi="ar-SY"/>
                            </w:rPr>
                            <w:t>صراعات العمل</w:t>
                          </w:r>
                        </w:p>
                      </w:txbxContent>
                    </v:textbox>
                  </v:shape>
                  <v:shape id="Google Shape;2174;p42" o:spid="_x0000_s1447" style="position:absolute;left:29241;top:7329;width:21589;height:4776;flip:x;visibility:visible;mso-wrap-style:square;v-text-anchor:middle" coordsize="124183,23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xuM8cA&#10;AADjAAAADwAAAGRycy9kb3ducmV2LnhtbERPX2vCMBB/H/gdwg32NhOV1VqNIoIwRBGdMB+P5tYW&#10;m0tpMq3f3giDPd7v/80Wna3FlVpfOdYw6CsQxLkzFRcaTl/r9xSED8gGa8ek4U4eFvPeywwz4258&#10;oOsxFCKGsM9QQxlCk0np85Is+r5riCP341qLIZ5tIU2LtxhuazlUKpEWK44NJTa0Kim/HH+thu+d&#10;HGzdZlzL0emyGZ/v5ryvJlq/vXbLKYhAXfgX/7k/TZyv0jT5GA1VAs+fIgBy/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vcbjPHAAAA4wAAAA8AAAAAAAAAAAAAAAAAmAIAAGRy&#10;cy9kb3ducmV2LnhtbFBLBQYAAAAABAAEAPUAAACMAwAAAAA=&#10;" path="m1025,1l1,1775r120384,l108645,23599r2691,l124183,1,1025,1xe" fillcolor="#a0c9ca" stroked="f">
                    <v:path arrowok="t" o:extrusionok="f" o:connecttype="custom" o:connectlocs="17819,20;17,35920;2092813,35920;1888721,477559;1935502,477559;2158839,20;17819,20" o:connectangles="0,0,0,0,0,0,0"/>
                  </v:shape>
                  <v:shape id="Google Shape;2175;p42" o:spid="_x0000_s1448" style="position:absolute;left:40127;top:11488;width:13421;height:1175;flip:x;visibility:visible;mso-wrap-style:square;v-text-anchor:middle" coordsize="77201,110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SsZcwA&#10;AADjAAAADwAAAGRycy9kb3ducmV2LnhtbESPzWrDMBCE74G8g9hCLiGRkubHdaOEYCgEeqpbyHWx&#10;NraptTKWYrt9+qpQ6HF3Zr6dPZxG24ieOl871rBaKhDEhTM1lxo+3l8WCQgfkA02jknDF3k4HaeT&#10;A6bGDfxGfR5KESHsU9RQhdCmUvqiIot+6VriqN1cZzHEsSul6XCIcNvItVI7abHmeKHClrKKis/8&#10;biNldc+fsn6g6/wy3+5v3+VrtjlrPXsYz88gAo3h3/yXvphYXyXJbvu4Vnv4/SkuQB5/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YjSsZcwAAADjAAAADwAAAAAAAAAAAAAAAACY&#10;AgAAZHJzL2Rvd25yZXYueG1sUEsFBgAAAAAEAAQA9QAAAJEDAAAAAA==&#10;" path="m6335,l1,11085r71128,l77201,,6335,xe" fillcolor="#a0c9ca" stroked="f">
                    <v:stroke joinstyle="miter"/>
                    <v:path arrowok="t" o:extrusionok="f" o:connecttype="custom" o:connectlocs="110132,0;17,117495;1236551,117495;1342110,0;110132,0" o:connectangles="0,0,0,0,0" textboxrect="0,0,77201,11086"/>
                  </v:shape>
                  <v:group id="Group 1088653208" o:spid="_x0000_s1449" style="position:absolute;width:56134;height:5334" coordorigin="" coordsize="56134,53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ajJS4&#10;zAAAAOMAAAAPAAAAAAAAAAAAAAAAAKoCAABkcnMvZG93bnJldi54bWxQSwUGAAAAAAQABAD6AAAA&#10;owMAAAAA&#10;">
                    <v:group id="Google Shape;2170;p42" o:spid="_x0000_s1450" style="position:absolute;left:29243;width:26891;height:5334;flip:x" coordorigin="29242" coordsize="440,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mcpvccAAADj&#10;AAAADwAAAAAAAAAAAAAAAACqAgAAZHJzL2Rvd25yZXYueG1sUEsFBgAAAAAEAAQA+gAAAJ4DAAAA&#10;AA==&#10;">
                      <v:shape id="Google Shape;2171;p42" o:spid="_x0000_s1451" style="position:absolute;left:29242;width:69;height:86;visibility:visible;mso-wrap-style:square;v-text-anchor:middle" coordsize="24051,302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llrswA&#10;AADjAAAADwAAAGRycy9kb3ducmV2LnhtbESPQU/DMAyF70j7D5EncWPJhhilLJsmJBAcOGwDiaNp&#10;TBvWOFUTto5fjw+TONp+fu99i9UQWnWgPvnIFqYTA4q4is5zbeFt93hVgEoZ2WEbmSycKMFqObpY&#10;YOnikTd02OZaiQmnEi00OXel1qlqKGCaxI5Ybl+xD5hl7GvtejyKeWj1zJi5DuhZEhrs6KGhar/9&#10;CRa0uft4Mr+n8Br99+3nyy6/b7yz9nI8rO9BZRryv/j8/eykvimK+c31bCoUwiQL0Ms/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z4llrswAAADjAAAADwAAAAAAAAAAAAAAAACY&#10;AgAAZHJzL2Rvd25yZXYueG1sUEsFBgAAAAAEAAQA9QAAAJEDAAAAAA==&#10;" adj="-11796480,,5400" path="m12025,l,6942,,30254r24051,l24051,6942,12025,xe" fillcolor="#a0c9ca" stroked="f">
                        <v:stroke joinstyle="miter"/>
                        <v:formulas/>
                        <v:path arrowok="t" o:extrusionok="f" o:connecttype="custom" o:connectlocs="3424,0;0,1977;0,8616;6849,8616;6849,1977;3424,0" o:connectangles="0,0,0,0,0,0" textboxrect="0,0,24051,30255"/>
                        <v:textbox inset="2.53958mm,2.53958mm,2.53958mm,2.53958mm">
                          <w:txbxContent>
                            <w:p w:rsidR="005345A8" w:rsidRDefault="005345A8" w:rsidP="005D6B53">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1</w:t>
                              </w:r>
                            </w:p>
                          </w:txbxContent>
                        </v:textbox>
                      </v:shape>
                      <v:shape id="Google Shape;2172;p42" o:spid="_x0000_s1452" style="position:absolute;left:29262;top:44;width:49;height:42;visibility:visible;mso-wrap-style:square;v-text-anchor:middle" coordsize="17062,14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T0TcoA&#10;AADjAAAADwAAAGRycy9kb3ducmV2LnhtbERPS2vCQBC+F/oflil4q5soakhdRUJLSym0vqjHMTtN&#10;QrOzMbvV+O/dguBxvvdM552pxZFaV1lWEPcjEMS51RUXCjbrl8cEhPPIGmvLpOBMDuaz+7spptqe&#10;eEnHlS9ECGGXooLS+yaV0uUlGXR92xAH7se2Bn0420LqFk8h3NRyEEVjabDi0FBiQ1lJ+e/qzyig&#10;DhebyfP35yHb7l8/vt6r3Sg7K9V76BZPIDx1/ia+ut90mB8lyXg0HMQx/P8UAJCzC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509E3KAAAA4wAAAA8AAAAAAAAAAAAAAAAAmAIA&#10;AGRycy9kb3ducmV2LnhtbFBLBQYAAAAABAAEAPUAAACPAwAAAAA=&#10;" path="m17062,l,14585r17062,l17062,xe" fillcolor="#168489" stroked="f">
                        <v:path arrowok="t" o:extrusionok="f" o:connecttype="custom" o:connectlocs="4859,0;0,4154;4859,4154;4859,0" o:connectangles="0,0,0,0"/>
                      </v:shape>
                      <v:shape id="Google Shape;2173;p42" o:spid="_x0000_s1453" style="position:absolute;left:29305;width:378;height:77;visibility:visible;mso-wrap-style:square;v-text-anchor:top" coordsize="132743,23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2qOcQA&#10;AADjAAAADwAAAGRycy9kb3ducmV2LnhtbERPX2vCMBB/H+w7hBv4NtNGJqUaRQaCr3ay57M522pz&#10;6Zqo1U9vBGGP9/t/8+VgW3Gh3jeONaTjBARx6UzDlYbdz/ozA+EDssHWMWm4kYfl4v1tjrlxV97S&#10;pQiViCHsc9RQh9DlUvqyJot+7DriyB1cbzHEs6+k6fEaw20rVZJMpcWGY0ONHX3XVJ6Ks9Wwd/hn&#10;itV9fUp3fs+e1G84Kq1HH8NqBiLQEP7FL/fGxPlJlk2/JipV8PwpAi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NqjnEAAAA4wAAAA8AAAAAAAAAAAAAAAAAmAIAAGRycy9k&#10;b3ducmV2LnhtbFBLBQYAAAAABAAEAPUAAACJAwAAAAA=&#10;" adj="-11796480,,5400" path="m9585,1l,16610r2322,6989l119896,23599,132743,1,9585,1xe" fillcolor="#eee" stroked="f">
                        <v:stroke joinstyle="miter"/>
                        <v:formulas/>
                        <v:path arrowok="t" o:extrusionok="f" o:connecttype="custom" o:connectlocs="2730,0;0,5429;661,7714;34146,7714;37805,0;2730,0" o:connectangles="0,0,0,0,0,0" textboxrect="0,0,132743,23600"/>
                        <v:textbox inset="10.1597mm,5.07986mm,2.53958mm,2.53958mm">
                          <w:txbxContent>
                            <w:p w:rsidR="005345A8" w:rsidRPr="005D6B53" w:rsidRDefault="005345A8" w:rsidP="005D6B53">
                              <w:pPr>
                                <w:bidi w:val="0"/>
                                <w:spacing w:line="192" w:lineRule="auto"/>
                                <w:jc w:val="center"/>
                                <w:rPr>
                                  <w:rFonts w:ascii="Adobe Arabic" w:eastAsia="GE Dinar Two Medium" w:hAnsi="Adobe Arabic" w:cs="Adobe Arabic"/>
                                  <w:b/>
                                  <w:bCs/>
                                  <w:color w:val="000000"/>
                                  <w:kern w:val="24"/>
                                  <w:sz w:val="32"/>
                                  <w:szCs w:val="32"/>
                                  <w:lang w:bidi="ar-SY"/>
                                </w:rPr>
                              </w:pPr>
                              <w:r w:rsidRPr="005D6B53">
                                <w:rPr>
                                  <w:rFonts w:ascii="Adobe Arabic" w:eastAsia="GE Dinar Two Medium" w:hAnsi="Adobe Arabic" w:cs="Adobe Arabic"/>
                                  <w:b/>
                                  <w:bCs/>
                                  <w:color w:val="000000"/>
                                  <w:kern w:val="24"/>
                                  <w:sz w:val="32"/>
                                  <w:szCs w:val="32"/>
                                  <w:rtl/>
                                  <w:lang w:bidi="ar-SY"/>
                                </w:rPr>
                                <w:t>عبء العمل الزائد</w:t>
                              </w:r>
                            </w:p>
                          </w:txbxContent>
                        </v:textbox>
                      </v:shape>
                      <v:shape id="Google Shape;2174;p42" o:spid="_x0000_s1454" style="position:absolute;left:29329;width:354;height:77;visibility:visible;mso-wrap-style:square;v-text-anchor:middle" coordsize="124183,23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tJ5MYA&#10;AADjAAAADwAAAGRycy9kb3ducmV2LnhtbERPzWoCMRC+C32HMIXeNHFFu2yNUgoWb+rqAwyb2Z92&#10;M9luUl3f3giCx/n+Z7kebCvO1PvGsYbpRIEgLpxpuNJwOm7GKQgfkA22jknDlTysVy+jJWbGXfhA&#10;5zxUIoawz1BDHUKXSemLmiz6ieuII1e63mKIZ19J0+MlhttWJkotpMWGY0ONHX3VVPzm/1bDsOfy&#10;7ycJKtnMq/y7tLvr6b3U+u11+PwAEWgIT/HDvTVxvkrTxXyWTGdw/ykCIF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itJ5MYAAADjAAAADwAAAAAAAAAAAAAAAACYAgAAZHJz&#10;L2Rvd25yZXYueG1sUEsFBgAAAAAEAAQA9QAAAIsDAAAAAA==&#10;" path="m1025,1l1,1775r120384,l108645,23599r2691,l124183,1,1025,1xe" fillcolor="#a0c9ca" stroked="f">
                        <v:path arrowok="t" o:extrusionok="f" o:connecttype="custom" o:connectlocs="292,0;0,580;34285,580;30942,7714;31708,7714;35367,0;292,0" o:connectangles="0,0,0,0,0,0,0"/>
                      </v:shape>
                      <v:shape id="Google Shape;2175;p42" o:spid="_x0000_s1455" style="position:absolute;left:29285;top:67;width:220;height:19;visibility:visible;mso-wrap-style:square;v-text-anchor:middle" coordsize="77201,110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0zUsgA&#10;AADjAAAADwAAAGRycy9kb3ducmV2LnhtbERPS08CMRC+m/AfmiHxJi0PyWahEGNiEIMHEThP2nF3&#10;dTtdtoVd/701MfE433uW697V4kptqDxrGI8UCGLjbcWFhsP7010GIkRki7Vn0vBNAdarwc0Sc+s7&#10;fqPrPhYihXDIUUMZY5NLGUxJDsPIN8SJ+/Ctw5jOtpC2xS6Fu1pOlJpLhxWnhhIbeizJfO0vToM5&#10;7z5fw/Z0pJfOVVspN8rsNlrfDvuHBYhIffwX/7mfbZqvsmx+P52MZ/D7UwJArn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ljTNSyAAAAOMAAAAPAAAAAAAAAAAAAAAAAJgCAABk&#10;cnMvZG93bnJldi54bWxQSwUGAAAAAAQABAD1AAAAjQMAAAAA&#10;" path="m6335,l1,11085r71128,l77201,,6335,xe" fillcolor="#a0c9ca" stroked="f">
                        <v:stroke joinstyle="miter"/>
                        <v:path arrowok="t" o:extrusionok="f" o:connecttype="custom" o:connectlocs="1804,0;0,1898;20258,1898;21987,0;1804,0" o:connectangles="0,0,0,0,0" textboxrect="0,0,77201,11086"/>
                      </v:shape>
                    </v:group>
                    <v:group id="Google Shape;2170;p42" o:spid="_x0000_s1456" style="position:absolute;width:26891;height:5334;flip:x" coordorigin="2" coordsize="44054,86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vO1ZccAAADj&#10;AAAADwAAAAAAAAAAAAAAAACqAgAAZHJzL2Rvd25yZXYueG1sUEsFBgAAAAAEAAQA+gAAAJ4DAAAA&#10;AA==&#10;">
                      <v:shape id="Google Shape;2171;p42" o:spid="_x0000_s1457" style="position:absolute;left:2;width:6849;height:8616;visibility:visible;mso-wrap-style:square;v-text-anchor:middle" coordsize="24051,302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NKr8cA&#10;AADjAAAADwAAAGRycy9kb3ducmV2LnhtbERP3WrCMBS+H/gO4Qi7GTOxw1o6owxdYVcDfx7g0Bzb&#10;bs1JSTKtb28Gg12e7/+sNqPtxYV86BxrmM8UCOLamY4bDadj9VyACBHZYO+YNNwowGY9eVhhadyV&#10;93Q5xEakEA4lamhjHEopQ92SxTBzA3Hizs5bjOn0jTQerync9jJTKpcWO04NLQ60ban+PvxYDU/9&#10;l992u/CpiuV7dtr56rxwldaP0/HtFUSkMf6L/9wfJs1XRZEvXrJ5Dr8/JQDk+g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eDSq/HAAAA4wAAAA8AAAAAAAAAAAAAAAAAmAIAAGRy&#10;cy9kb3ducmV2LnhtbFBLBQYAAAAABAAEAPUAAACMAwAAAAA=&#10;" adj="-11796480,,5400" path="m12025,l,6942,,30254r24051,l24051,6942,12025,xe" fillcolor="#a5a5a5 [2092]" stroked="f">
                        <v:stroke joinstyle="miter"/>
                        <v:formulas/>
                        <v:path arrowok="t" o:extrusionok="f" o:connecttype="custom" o:connectlocs="3424,0;0,1977;0,8616;6849,8616;6849,1977;3424,0" o:connectangles="0,0,0,0,0,0" textboxrect="0,0,24051,30255"/>
                        <v:textbox inset="2.53958mm,2.53958mm,2.53958mm,2.53958mm">
                          <w:txbxContent>
                            <w:p w:rsidR="005345A8" w:rsidRDefault="005345A8" w:rsidP="005D6B53">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2</w:t>
                              </w:r>
                            </w:p>
                          </w:txbxContent>
                        </v:textbox>
                      </v:shape>
                      <v:shape id="Google Shape;2172;p42" o:spid="_x0000_s1458" style="position:absolute;left:1992;top:4462;width:4859;height:4154;visibility:visible;mso-wrap-style:square;v-text-anchor:middle" coordsize="17062,14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QACMcA&#10;AADjAAAADwAAAGRycy9kb3ducmV2LnhtbERPzWrCQBC+C77DMgVvulGrDamr2ILgxZbGHnocstNs&#10;SHY2ZDca374rFDzO9z+b3WAbcaHOV44VzGcJCOLC6YpLBd/nwzQF4QOyxsYxKbiRh912PNpgpt2V&#10;v+iSh1LEEPYZKjAhtJmUvjBk0c9cSxy5X9dZDPHsSqk7vMZw28hFkqylxYpjg8GW3g0Vdd5bBbJ2&#10;Ju/7z/OPe/4ohlqHtyOflJo8DftXEIGG8BD/u486zk/SdL1aLuYvcP8pAiC3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9UAAjHAAAA4wAAAA8AAAAAAAAAAAAAAAAAmAIAAGRy&#10;cy9kb3ducmV2LnhtbFBLBQYAAAAABAAEAPUAAACMAwAAAAA=&#10;" path="m17062,l,14585r17062,l17062,xe" fillcolor="#343c4f" stroked="f">
                        <v:path arrowok="t" o:extrusionok="f" o:connecttype="custom" o:connectlocs="4859,0;0,4154;4859,4154;4859,0" o:connectangles="0,0,0,0"/>
                      </v:shape>
                      <v:shape id="Google Shape;2173;p42" o:spid="_x0000_s1459" style="position:absolute;left:6251;width:37805;height:7714;visibility:visible;mso-wrap-style:square;v-text-anchor:top" coordsize="132743,23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Wd08gA&#10;AADjAAAADwAAAGRycy9kb3ducmV2LnhtbESPQWvDMAyF74X9B6PCbq2TjJWQ1QllUNh1adlZjbUk&#10;bSxnsddm+/XVYbCj9J7e+7StZjeoK02h92wgXSegiBtve24NHA/7VQ4qRGSLg2cy8EMBqvJhscXC&#10;+hu/07WOrZIQDgUa6GIcC61D05HDsPYjsWiffnIYZZxabSe8SbgbdJYkG+2wZ2nocKTXjppL/e0M&#10;nDx+2Xr3u7+kx3DiQNlHPGfGPC7n3QuoSHP8N/9dv1nBT/J88/yUpQItP8kCdHk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gZZ3TyAAAAOMAAAAPAAAAAAAAAAAAAAAAAJgCAABk&#10;cnMvZG93bnJldi54bWxQSwUGAAAAAAQABAD1AAAAjQMAAAAA&#10;" adj="-11796480,,5400" path="m9585,1l,16610r2322,6989l119896,23599,132743,1,9585,1xe" fillcolor="#eee" stroked="f">
                        <v:stroke joinstyle="miter"/>
                        <v:formulas/>
                        <v:path arrowok="t" o:extrusionok="f" o:connecttype="custom" o:connectlocs="2730,0;0,5429;661,7714;34146,7714;37805,0;2730,0" o:connectangles="0,0,0,0,0,0" textboxrect="0,0,132743,23600"/>
                        <v:textbox inset="10.1597mm,5.07986mm,2.53958mm,2.53958mm">
                          <w:txbxContent>
                            <w:p w:rsidR="005345A8" w:rsidRDefault="005345A8" w:rsidP="005D6B53">
                              <w:pPr>
                                <w:bidi w:val="0"/>
                                <w:spacing w:line="192" w:lineRule="auto"/>
                                <w:jc w:val="center"/>
                                <w:rPr>
                                  <w:rFonts w:ascii="Adobe Arabic" w:eastAsia="GE Dinar Two Medium" w:hAnsi="Adobe Arabic" w:cs="Adobe Arabic"/>
                                  <w:b/>
                                  <w:bCs/>
                                  <w:color w:val="000000"/>
                                  <w:kern w:val="24"/>
                                  <w:sz w:val="32"/>
                                  <w:szCs w:val="32"/>
                                  <w:lang w:bidi="ar-SY"/>
                                </w:rPr>
                              </w:pPr>
                              <w:r w:rsidRPr="005D6B53">
                                <w:rPr>
                                  <w:rFonts w:ascii="Adobe Arabic" w:eastAsia="GE Dinar Two Medium" w:hAnsi="Adobe Arabic" w:cs="Adobe Arabic"/>
                                  <w:b/>
                                  <w:bCs/>
                                  <w:color w:val="000000"/>
                                  <w:kern w:val="24"/>
                                  <w:sz w:val="32"/>
                                  <w:szCs w:val="32"/>
                                  <w:rtl/>
                                  <w:lang w:bidi="ar-SY"/>
                                </w:rPr>
                                <w:t>عدم وضوح الأدوار والمسؤوليات</w:t>
                              </w:r>
                            </w:p>
                          </w:txbxContent>
                        </v:textbox>
                      </v:shape>
                      <v:shape id="Google Shape;2174;p42" o:spid="_x0000_s1460" style="position:absolute;left:8689;width:35367;height:7714;visibility:visible;mso-wrap-style:square;v-text-anchor:middle" coordsize="124183,23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" path="m1025,1l1,1775r120384,l108645,23599r2691,l124183,1,1025,1xe" fillcolor="#a5a5a5 [2092]" stroked="f">
                        <v:path arrowok="t" o:extrusionok="f" o:connecttype="custom" o:connectlocs="292,0;0,580;34285,580;30942,7714;31708,7714;35367,0;292,0" o:connectangles="0,0,0,0,0,0,0"/>
                      </v:shape>
                      <v:shape id="Google Shape;2175;p42" o:spid="_x0000_s1461" style="position:absolute;left:4236;top:6718;width:21987;height:1898;visibility:visible;mso-wrap-style:square;v-text-anchor:middle" coordsize="77201,110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8tckA&#10;AADjAAAADwAAAGRycy9kb3ducmV2LnhtbESPQU/DMAyF70j7D5EncWPpOlFV3bJpQ0JwhG0Hjqbx&#10;kmqNUyWhK/+eICFxtN97n583u8n1YqQQO88KlosCBHHrdcdGwfn0/FCDiAlZY++ZFHxThN12drfB&#10;Rvsbv9N4TEZkCMcGFdiUhkbK2FpyGBd+IM7axQeHKY/BSB3wluGul2VRVNJhx/mCxYGeLLXX45fL&#10;lOny1iV7+OwrM4aT+ViNTr4odT+f9msQiab0b/5Lv+pcv6jr6nFVlkv4/SkvQG5/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p8tckAAADjAAAADwAAAAAAAAAAAAAAAACYAgAA&#10;ZHJzL2Rvd25yZXYueG1sUEsFBgAAAAAEAAQA9QAAAI4DAAAAAA==&#10;" path="m6335,l1,11085r71128,l77201,,6335,xe" fillcolor="#a5a5a5 [2092]" stroked="f">
                        <v:stroke joinstyle="miter"/>
                        <v:path arrowok="t" o:extrusionok="f" o:connecttype="custom" o:connectlocs="1804,0;0,1898;20258,1898;21987,0;1804,0" o:connectangles="0,0,0,0,0" textboxrect="0,0,77201,11086"/>
                      </v:shape>
                    </v:group>
                  </v:group>
                  <v:shape id="Google Shape;2171;p42" o:spid="_x0000_s1462" style="position:absolute;left:22710;top:7329;width:4181;height:5334;flip:x;visibility:visible;mso-wrap-style:square;v-text-anchor:middle" coordsize="24051,302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bAaMYA&#10;AADjAAAADwAAAGRycy9kb3ducmV2LnhtbERPX2vCMBB/F/Ydwg32pukyla4zythQ6qO6vR/Nre1s&#10;LqWJbf32y0Dw8X7/b7UZbSN66nztWMPzLAFBXDhTc6nh67SdpiB8QDbYOCYNV/KwWT9MVpgZN/CB&#10;+mMoRQxhn6GGKoQ2k9IXFVn0M9cSR+7HdRZDPLtSmg6HGG4bqZJkKS3WHBsqbOmjouJ8vFgNv27/&#10;2m+vn9/5bsgPZ3mZq0XutH56HN/fQAQaw118c+cmzk/SdLl4UUrB/08RAL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RbAaMYAAADjAAAADwAAAAAAAAAAAAAAAACYAgAAZHJz&#10;L2Rvd25yZXYueG1sUEsFBgAAAAAEAAQA9QAAAIsDAAAAAA==&#10;" adj="-11796480,,5400" path="m12025,l,6942,,30254r24051,l24051,6942,12025,xe" fillcolor="#a5a5a5 [2092]" stroked="f">
                    <v:stroke joinstyle="miter"/>
                    <v:formulas/>
                    <v:path arrowok="t" o:extrusionok="f" o:connecttype="custom" o:connectlocs="209026,0;0,122394;0,533404;418070,533404;418070,122394;209026,0" o:connectangles="0,0,0,0,0,0" textboxrect="0,0,24051,30255"/>
                    <v:textbox inset="2.53958mm,2.53958mm,2.53958mm,2.53958mm">
                      <w:txbxContent>
                        <w:p w:rsidR="005345A8" w:rsidRDefault="005345A8" w:rsidP="005D6B53">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4</w:t>
                          </w:r>
                        </w:p>
                      </w:txbxContent>
                    </v:textbox>
                  </v:shape>
                  <v:shape id="Google Shape;2172;p42" o:spid="_x0000_s1463" style="position:absolute;left:22710;top:10092;width:2966;height:2571;flip:x;visibility:visible;mso-wrap-style:square;v-text-anchor:middle" coordsize="17062,14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xNG8UA&#10;AADjAAAADwAAAGRycy9kb3ducmV2LnhtbERPzUrEMBC+C75DGMGbm5hiLd3NLqIoerTqnodmbIrN&#10;pDRx2/XpjSDscb7/2ewWP4gDTbEPbOB6pUAQt8H23Bl4f3u8qkDEhGxxCEwGjhRhtz0/22Btw8yv&#10;dGhSJ3IIxxoNuJTGWsrYOvIYV2EkztxnmDymfE6dtBPOOdwPUitVSo895waHI907ar+ab2+gbB72&#10;yn0cm+Gn174sXvTt/KSNubxY7tYgEi3pJP53P9s8X1VVeVNoXcDfTxkAu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3E0bxQAAAOMAAAAPAAAAAAAAAAAAAAAAAJgCAABkcnMv&#10;ZG93bnJldi54bWxQSwUGAAAAAAQABAD1AAAAigMAAAAA&#10;" path="m17062,l,14585r17062,l17062,xe" fillcolor="#343c4f" stroked="f">
                    <v:path arrowok="t" o:extrusionok="f" o:connecttype="custom" o:connectlocs="296599,0;0,257159;296599,257159;296599,0" o:connectangles="0,0,0,0"/>
                  </v:shape>
                  <v:shape id="Google Shape;2173;p42" o:spid="_x0000_s1464" style="position:absolute;top:7329;width:23076;height:4776;flip:x;visibility:visible;mso-wrap-style:square;v-text-anchor:top" coordsize="132743,23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UHl8kA&#10;AADjAAAADwAAAGRycy9kb3ducmV2LnhtbERPX0vDMBB/F/Ydwgl7EZeu01LqslEEtQoKbsPnoznb&#10;suZSkmytfnojCD7e7/+tt5PpxZmc7ywrWC4SEMS11R03Cg77h+schA/IGnvLpOCLPGw3s4s1FtqO&#10;/E7nXWhEDGFfoII2hKGQ0tctGfQLOxBH7tM6gyGerpHa4RjDTS/TJMmkwY5jQ4sD3bdUH3cno6B8&#10;G6uXKrtyT/Xj6qM86uf0+3VQan45lXcgAk3hX/znrnScn+R5drtK0xv4/SkCID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eUHl8kAAADjAAAADwAAAAAAAAAAAAAAAACYAgAA&#10;ZHJzL2Rvd25yZXYueG1sUEsFBgAAAAAEAAQA9QAAAI4DAAAA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rsidR="005345A8" w:rsidRDefault="005345A8" w:rsidP="005D6B53">
                          <w:pPr>
                            <w:bidi w:val="0"/>
                            <w:spacing w:line="192" w:lineRule="auto"/>
                            <w:jc w:val="center"/>
                            <w:rPr>
                              <w:rFonts w:ascii="Adobe Arabic" w:eastAsia="GE Dinar Two Medium" w:hAnsi="Adobe Arabic" w:cs="Adobe Arabic"/>
                              <w:b/>
                              <w:bCs/>
                              <w:color w:val="000000"/>
                              <w:kern w:val="24"/>
                              <w:sz w:val="32"/>
                              <w:szCs w:val="32"/>
                              <w:lang w:bidi="ar-SY"/>
                            </w:rPr>
                          </w:pPr>
                          <w:r w:rsidRPr="005D6B53">
                            <w:rPr>
                              <w:rFonts w:ascii="Adobe Arabic" w:eastAsia="GE Dinar Two Medium" w:hAnsi="Adobe Arabic" w:cs="Adobe Arabic"/>
                              <w:b/>
                              <w:bCs/>
                              <w:color w:val="000000"/>
                              <w:kern w:val="24"/>
                              <w:sz w:val="32"/>
                              <w:szCs w:val="32"/>
                              <w:rtl/>
                              <w:lang w:bidi="ar-SY"/>
                            </w:rPr>
                            <w:t>الروتين والملل</w:t>
                          </w:r>
                        </w:p>
                      </w:txbxContent>
                    </v:textbox>
                  </v:shape>
                  <v:shape id="Google Shape;2174;p42" o:spid="_x0000_s1465" style="position:absolute;top:7329;width:21588;height:4776;flip:x;visibility:visible;mso-wrap-style:square;v-text-anchor:middle" coordsize="124183,23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B0UMYA&#10;AADjAAAADwAAAGRycy9kb3ducmV2LnhtbERPX2vCMBB/F/Ydwg32pokZdaUaZQiCLyLT7f3WnG2x&#10;uXRN1PrtzWCwx/v9v8VqcK24Uh8azwamEwWCuPS24crA53EzzkGEiGyx9UwG7hRgtXwaLbCw/sYf&#10;dD3ESqQQDgUaqGPsCilDWZPDMPEdceJOvncY09lX0vZ4S+GulVqpmXTYcGqosaN1TeX5cHEGtt/7&#10;H27Pb7i577OvZqfdNFfamJfn4X0OItIQ/8V/7q1N81Wez7JXrTP4/SkBIJ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WB0UMYAAADjAAAADwAAAAAAAAAAAAAAAACYAgAAZHJz&#10;L2Rvd25yZXYueG1sUEsFBgAAAAAEAAQA9QAAAIsDAAAAAA==&#10;" path="m1025,1l1,1775r120384,l108645,23599r2691,l124183,1,1025,1xe" fillcolor="#a5a5a5 [2092]" stroked="f">
                    <v:path arrowok="t" o:extrusionok="f" o:connecttype="custom" o:connectlocs="17819,20;17,35920;2092813,35920;1888721,477559;1935502,477559;2158839,20;17819,20" o:connectangles="0,0,0,0,0,0,0"/>
                  </v:shape>
                  <v:shape id="Google Shape;2175;p42" o:spid="_x0000_s1466" style="position:absolute;left:10885;top:11488;width:13421;height:1175;flip:x;visibility:visible;mso-wrap-style:square;v-text-anchor:middle" coordsize="77201,110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KYRsoA&#10;AADjAAAADwAAAGRycy9kb3ducmV2LnhtbERP3UvDMBB/F/wfwg18c+kqllKXDRWECeLYx4O+nc3Z&#10;lDWXLolb3V+/DAQf7/d90/lgO3EgH1rHCibjDARx7XTLjYLt5uW2BBEissbOMSn4pQDz2fXVFCvt&#10;jryiwzo2IoVwqFCBibGvpAy1IYth7HrixH07bzGm0zdSezymcNvJPMsKabHl1GCwp2dD9W79YxUU&#10;m/1XuV9+fqzen/zb62mxO0WzVepmNDw+gIg0xH/xn3uh0/ysLIv7uzwv4PJTAkDOz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QCmEbKAAAA4wAAAA8AAAAAAAAAAAAAAAAAmAIA&#10;AGRycy9kb3ducmV2LnhtbFBLBQYAAAAABAAEAPUAAACPAwAAAAA=&#10;" path="m6335,l1,11085r71128,l77201,,6335,xe" fillcolor="#a5a5a5 [2092]" stroked="f">
                    <v:stroke joinstyle="miter"/>
                    <v:path arrowok="t" o:extrusionok="f" o:connecttype="custom" o:connectlocs="110132,0;17,117495;1236551,117495;1342110,0;110132,0" o:connectangles="0,0,0,0,0" textboxrect="0,0,77201,11086"/>
                  </v:shape>
                </v:group>
                <v:shape id="Google Shape;2171;p42" o:spid="_x0000_s1467" style="position:absolute;left:22710;top:14433;width:4181;height:5334;flip:x;visibility:visible;mso-wrap-style:square;v-text-anchor:middle" coordsize="24051,302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Fj8McA&#10;AADjAAAADwAAAGRycy9kb3ducmV2LnhtbERPzU7CQBC+k/gOmzHxBlsrYKksxEgg9ViU+6Q7tpXu&#10;bNNd2vL2rIkJx/n+Z70dTSN66lxtWcHzLAJBXFhdc6ng+2s/TUA4j6yxsUwKruRgu3mYrDHVduCc&#10;+qMvRQhhl6KCyvs2ldIVFRl0M9sSB+7HdgZ9OLtS6g6HEG4aGUfRUhqsOTRU2NJHRcX5eDEKfu3n&#10;qt9fd6fsMGT5WV7m8SKzSj09ju9vIDyN/i7+d2c6zI+SZLl4ieNX+PspACA3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lhY/DHAAAA4wAAAA8AAAAAAAAAAAAAAAAAmAIAAGRy&#10;cy9kb3ducmV2LnhtbFBLBQYAAAAABAAEAPUAAACMAwAAAAA=&#10;" adj="-11796480,,5400" path="m12025,l,6942,,30254r24051,l24051,6942,12025,xe" fillcolor="#a5a5a5 [2092]" stroked="f">
                  <v:stroke joinstyle="miter"/>
                  <v:formulas/>
                  <v:path arrowok="t" o:extrusionok="f" o:connecttype="custom" o:connectlocs="209026,0;0,122394;0,533404;418070,533404;418070,122394;209026,0" o:connectangles="0,0,0,0,0,0" textboxrect="0,0,24051,30255"/>
                  <v:textbox inset="2.53958mm,2.53958mm,2.53958mm,2.53958mm">
                    <w:txbxContent>
                      <w:p w:rsidR="005345A8" w:rsidRDefault="005345A8" w:rsidP="005D6B53">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6</w:t>
                        </w:r>
                      </w:p>
                    </w:txbxContent>
                  </v:textbox>
                </v:shape>
                <v:shape id="Google Shape;2172;p42" o:spid="_x0000_s1468" style="position:absolute;left:22710;top:17195;width:2966;height:2572;flip:x;visibility:visible;mso-wrap-style:square;v-text-anchor:middle" coordsize="17062,14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jfaskA&#10;AADjAAAADwAAAGRycy9kb3ducmV2LnhtbESPQU/DMAyF70j8h8iTdmPJMlGqbtmEQExwpMDOVmOa&#10;iiapmrB2/Hp8QOJov+f3Pu8Os+/FmcbUxWBgvVIgKDTRdqE18P72dFOCSBmDxT4GMnChBIf99dUO&#10;Kxun8ErnOreCQ0Kq0IDLeaikTI0jj2kVBwqsfcbRY+ZxbKUdceJw30utVCE9doEbHA704Kj5qr+9&#10;gaJ+PCn3can7n077YvOi76ajNma5mO+3IDLN+d/8d/1sGV+VZXG70Zqh+SdegNz/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njfaskAAADjAAAADwAAAAAAAAAAAAAAAACYAgAA&#10;ZHJzL2Rvd25yZXYueG1sUEsFBgAAAAAEAAQA9QAAAI4DAAAAAA==&#10;" path="m17062,l,14585r17062,l17062,xe" fillcolor="#343c4f" stroked="f">
                  <v:path arrowok="t" o:extrusionok="f" o:connecttype="custom" o:connectlocs="296599,0;0,257159;296599,257159;296599,0" o:connectangles="0,0,0,0"/>
                </v:shape>
                <v:shape id="Google Shape;2173;p42" o:spid="_x0000_s1469" style="position:absolute;top:14433;width:23076;height:4776;flip:x;visibility:visible;mso-wrap-style:square;v-text-anchor:top" coordsize="132743,23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oCckA&#10;AADjAAAADwAAAGRycy9kb3ducmV2LnhtbERPX0vDMBB/F/Ydwg18EZeuw9LVZaMM1CoouInPR3O2&#10;Zc2lJHGtfnojCD7e7/9tdpPpxZmc7ywrWC4SEMS11R03Ct6Od9c5CB+QNfaWScEXedhtZxcbLLQd&#10;+ZXOh9CIGMK+QAVtCEMhpa9bMugXdiCO3Id1BkM8XSO1wzGGm16mSZJJgx3HhhYH2rdUnw6fRkH5&#10;MlZPVXblHur71Xt50o/p9/Og1OV8Km9BBJrCv/jPXek4P8nz7GaVpmv4/SkCIL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SoCckAAADjAAAADwAAAAAAAAAAAAAAAACYAgAA&#10;ZHJzL2Rvd25yZXYueG1sUEsFBgAAAAAEAAQA9QAAAI4DAAAA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rsidR="005345A8" w:rsidRDefault="005345A8" w:rsidP="005D6B53">
                        <w:pPr>
                          <w:bidi w:val="0"/>
                          <w:spacing w:line="192" w:lineRule="auto"/>
                          <w:jc w:val="center"/>
                          <w:rPr>
                            <w:rFonts w:ascii="Adobe Arabic" w:eastAsia="GE Dinar Two Medium" w:hAnsi="Adobe Arabic" w:cs="Adobe Arabic"/>
                            <w:b/>
                            <w:bCs/>
                            <w:color w:val="000000"/>
                            <w:kern w:val="24"/>
                            <w:sz w:val="32"/>
                            <w:szCs w:val="32"/>
                            <w:lang w:bidi="ar-SY"/>
                          </w:rPr>
                        </w:pPr>
                        <w:r w:rsidRPr="005D6B53">
                          <w:rPr>
                            <w:rFonts w:ascii="Adobe Arabic" w:eastAsia="GE Dinar Two Medium" w:hAnsi="Adobe Arabic" w:cs="Adobe Arabic"/>
                            <w:b/>
                            <w:bCs/>
                            <w:color w:val="000000"/>
                            <w:kern w:val="24"/>
                            <w:sz w:val="32"/>
                            <w:szCs w:val="32"/>
                            <w:rtl/>
                            <w:lang w:bidi="ar-SY"/>
                          </w:rPr>
                          <w:t>التمييز أو انعدام العدالة</w:t>
                        </w:r>
                      </w:p>
                    </w:txbxContent>
                  </v:textbox>
                </v:shape>
                <v:shape id="Google Shape;2174;p42" o:spid="_x0000_s1470" style="position:absolute;top:14433;width:21588;height:4776;flip:x;visibility:visible;mso-wrap-style:square;v-text-anchor:middle" coordsize="124183,23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5BFckA&#10;AADjAAAADwAAAGRycy9kb3ducmV2LnhtbESPQW/CMAyF75P2HyJP4jYSimBVIaBpEhIXhIDt7jWm&#10;rWicrsmg/Pv5MImj7ef33rdcD75VV+pjE9jCZGxAEZfBNVxZ+DxtXnNQMSE7bAOThTtFWK+en5ZY&#10;uHDjA12PqVJiwrFAC3VKXaF1LGvyGMehI5bbOfQek4x9pV2PNzH3rc6MmWuPDUtCjR191FRejr/e&#10;wvZ7/8Pt5Q039/3sq9llfpKbzNrRy/C+AJVoSA/x//fWSX2T5/PZNJsKhTDJAvTqD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M5BFckAAADjAAAADwAAAAAAAAAAAAAAAACYAgAA&#10;ZHJzL2Rvd25yZXYueG1sUEsFBgAAAAAEAAQA9QAAAI4DAAAAAA==&#10;" path="m1025,1l1,1775r120384,l108645,23599r2691,l124183,1,1025,1xe" fillcolor="#a5a5a5 [2092]" stroked="f">
                  <v:path arrowok="t" o:extrusionok="f" o:connecttype="custom" o:connectlocs="17819,20;17,35920;2092813,35920;1888721,477559;1935502,477559;2158839,20;17819,20" o:connectangles="0,0,0,0,0,0,0"/>
                </v:shape>
                <v:shape id="Google Shape;2175;p42" o:spid="_x0000_s1471" style="position:absolute;left:10885;top:18592;width:13421;height:1175;flip:x;visibility:visible;mso-wrap-style:square;v-text-anchor:middle" coordsize="77201,110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KW78oA&#10;AADjAAAADwAAAGRycy9kb3ducmV2LnhtbERPS0sDMRC+C/6HMII3m22Ly7I2LVUQKojSx0Fv42a6&#10;WbqZbJPYrv31plDocb73TGa9bcWBfGgcKxgOMhDEldMN1wo269eHAkSIyBpbx6TgjwLMprc3Eyy1&#10;O/KSDqtYixTCoUQFJsaulDJUhiyGgeuIE7d13mJMp6+l9nhM4baVoyzLpcWGU4PBjl4MVbvVr1WQ&#10;r/c/xf7z+2v58ezf306L3SmajVL3d/38CUSkPl7FF/dCp/lZUeSP49F4COefEgBy+g8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4ylu/KAAAA4wAAAA8AAAAAAAAAAAAAAAAAmAIA&#10;AGRycy9kb3ducmV2LnhtbFBLBQYAAAAABAAEAPUAAACPAwAAAAA=&#10;" path="m6335,l1,11085r71128,l77201,,6335,xe" fillcolor="#a5a5a5 [2092]" stroked="f">
                  <v:stroke joinstyle="miter"/>
                  <v:path arrowok="t" o:extrusionok="f" o:connecttype="custom" o:connectlocs="110132,0;17,117495;1236551,117495;1342110,0;110132,0" o:connectangles="0,0,0,0,0" textboxrect="0,0,77201,11086"/>
                </v:shape>
                <w10:wrap anchorx="page"/>
                <w10:anchorlock/>
              </v:group>
            </w:pict>
          </mc:Fallback>
        </mc:AlternateContent>
      </w:r>
    </w:p>
    <w:p w:rsidR="00084372" w:rsidRPr="00AC09F9" w:rsidRDefault="00084372" w:rsidP="00084372">
      <w:r w:rsidRPr="002A078C">
        <w:rPr>
          <w:rFonts w:ascii="Sakkal Majalla" w:hAnsi="Sakkal Majalla"/>
          <w:noProof/>
          <w:sz w:val="34"/>
        </w:rPr>
        <mc:AlternateContent>
          <mc:Choice Requires="wpg">
            <w:drawing>
              <wp:inline distT="0" distB="0" distL="0" distR="0" wp14:anchorId="4EE0B828" wp14:editId="12A4C6C6">
                <wp:extent cx="5731510" cy="892088"/>
                <wp:effectExtent l="0" t="0" r="2540" b="22860"/>
                <wp:docPr id="157985670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579856709" name="مجموعة 47"/>
                        <wpg:cNvGrpSpPr/>
                        <wpg:grpSpPr>
                          <a:xfrm>
                            <a:off x="0" y="0"/>
                            <a:ext cx="5731510" cy="895351"/>
                            <a:chOff x="0" y="0"/>
                            <a:chExt cx="5878196" cy="918845"/>
                          </a:xfrm>
                        </wpg:grpSpPr>
                        <wpg:grpSp>
                          <wpg:cNvPr id="1579856710" name="مجموعة 48"/>
                          <wpg:cNvGrpSpPr/>
                          <wpg:grpSpPr>
                            <a:xfrm>
                              <a:off x="0" y="0"/>
                              <a:ext cx="5878196" cy="918845"/>
                              <a:chOff x="0" y="0"/>
                              <a:chExt cx="6240348" cy="919070"/>
                            </a:xfrm>
                          </wpg:grpSpPr>
                          <wpg:grpSp>
                            <wpg:cNvPr id="1579856711" name="مجموعة 49"/>
                            <wpg:cNvGrpSpPr/>
                            <wpg:grpSpPr>
                              <a:xfrm>
                                <a:off x="0" y="169208"/>
                                <a:ext cx="5433072" cy="580613"/>
                                <a:chOff x="0" y="169208"/>
                                <a:chExt cx="5433072" cy="580613"/>
                              </a:xfrm>
                            </wpg:grpSpPr>
                            <wps:wsp>
                              <wps:cNvPr id="157985671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7985671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1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15"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عبء العمل الزائد</w:t>
                                </w:r>
                                <w:r w:rsidRPr="005D6B53">
                                  <w:rPr>
                                    <w:rFonts w:eastAsia="Calibri" w:hAnsi="Adobe Arabic" w:cs="Adobe Arabic" w:hint="cs"/>
                                    <w:b/>
                                    <w:bCs/>
                                    <w:color w:val="FFFFFF"/>
                                    <w:kern w:val="24"/>
                                    <w:sz w:val="36"/>
                                    <w:szCs w:val="36"/>
                                    <w:rtl/>
                                    <w:lang w:bidi="ar-EG"/>
                                  </w:rPr>
                                  <w:t>:</w:t>
                                </w:r>
                              </w:p>
                            </w:txbxContent>
                          </wps:txbx>
                          <wps:bodyPr wrap="square" rtlCol="1">
                            <a:spAutoFit/>
                          </wps:bodyPr>
                        </wps:wsp>
                      </wpg:grpSp>
                      <pic:pic xmlns:pic="http://schemas.openxmlformats.org/drawingml/2006/picture">
                        <pic:nvPicPr>
                          <pic:cNvPr id="1579856716"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47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Vt0rtN0AAAAFAQAADwAAAGRycy9kb3ducmV2&#10;LnhtbEyPQUvDQBCF74L/YRnBm91NtcXGbEop6qkIbQXpbZudJqHZ2ZDdJum/d/SilwfDe7z3TbYc&#10;XSN67ELtSUMyUSCQCm9rKjV87t8enkGEaMiaxhNquGKAZX57k5nU+oG22O9iKbiEQmo0VDG2qZSh&#10;qNCZMPEtEnsn3zkT+exKaTszcLlr5FSpuXSmJl6oTIvrCovz7uI0vA9mWD0mr/3mfFpfD/vZx9cm&#10;Qa3v78bVC4iIY/wLww8+o0POTEd/IRtEo4Efib/K3kJN5yCOHHpSM5B5Jv/T598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">
                <v:group id="مجموعة 47" o:spid="_x0000_s147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1GHZSyQAA&#10;AOMAAAAPAAAAAAAAAAAAAAAAAKoCAABkcnMvZG93bnJldi54bWxQSwUGAAAAAAQABAD6AAAAoAMA&#10;AAAA&#10;">
                  <v:group id="مجموعة 48" o:spid="_x0000_s147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h+0kS&#10;zAAAAOMAAAAPAAAAAAAAAAAAAAAAAKoCAABkcnMvZG93bnJldi54bWxQSwUGAAAAAAQABAD6AAAA&#10;owMAAAAA&#10;">
                    <v:group id="مجموعة 49" o:spid="_x0000_s147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Ot+yJyQAA&#10;AOMAAAAPAAAAAAAAAAAAAAAAAKoCAABkcnMvZG93bnJldi54bWxQSwUGAAAAAAQABAD6AAAAoAMA&#10;AAAA&#10;">
                      <v:shape id="شكل حر 50" o:spid="_x0000_s147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Mt/ccA&#10;AADjAAAADwAAAGRycy9kb3ducmV2LnhtbERPzWrCQBC+F3yHZQq9NRstSWzqKlIQpPSQRKXXITtN&#10;QrOzIbvV9O27guBxvv9ZbSbTizONrrOsYB7FIIhrqztuFBwPu+clCOeRNfaWScEfOdisZw8rzLW9&#10;cEnnyjcihLDLUUHr/ZBL6eqWDLrIDsSB+7ajQR/OsZF6xEsIN71cxHEqDXYcGloc6L2l+qf6NQrS&#10;j+SrKOpdUlb7l09HRp+09Uo9PU7bNxCeJn8X39x7HeYn2esySbP5Aq4/BQDk+h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izLf3HAAAA4w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7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DgxMYA&#10;AADjAAAADwAAAGRycy9kb3ducmV2LnhtbERPS2vCQBC+F/wPywheRDda4iO6ilgKPbYqnsfsuAlm&#10;Z2N2jem/7xYKPc73nvW2s5VoqfGlYwWTcQKCOHe6ZKPgdHwfLUD4gKyxckwKvsnDdtN7WWOm3ZO/&#10;qD0EI2II+wwVFCHUmZQ+L8iiH7uaOHJX11gM8WyM1A0+Y7it5DRJZtJiybGhwJr2BeW3w8MqwLv9&#10;PF9ccL69GPM2TOtuqFOlBv1utwIRqAv/4j/3h47z0/lykc7mk1f4/SkCI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2DgxMYAAADjAAAADwAAAAAAAAAAAAAAAACYAgAAZHJz&#10;L2Rvd25yZXYueG1sUEsFBgAAAAAEAAQA9QAAAIsDAAAAAA==&#10;" fillcolor="#a5a5a5 [2092]" stroked="f" strokeweight="1pt">
                        <v:stroke joinstyle="miter"/>
                      </v:roundrect>
                    </v:group>
                    <v:oval id="شكل بيضاوي 52" o:spid="_x0000_s147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UgBMgA&#10;AADjAAAADwAAAGRycy9kb3ducmV2LnhtbERPX2vCMBB/F/wO4QZ709Qyq+uMIhsDhQlatz0fzdkW&#10;m0tpMlu/vREGPt7v/y1WvanFhVpXWVYwGUcgiHOrKy4UfB8/R3MQziNrrC2Tgis5WC2HgwWm2nZ8&#10;oEvmCxFC2KWooPS+SaV0eUkG3dg2xIE72dagD2dbSN1iF8JNLeMoSqTBikNDiQ29l5Sfsz+jYH8+&#10;/Vx/t1/RrrBdlnTmI471Uannp379BsJT7x/if/dGh/nT2et8mswmL3D/KQAgl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zFSAEyAAAAOMAAAAPAAAAAAAAAAAAAAAAAJgCAABk&#10;cnMvZG93bnJldi54bWxQSwUGAAAAAAQABAD1AAAAjQMAAAAA&#10;" filled="f" strokecolor="#168489" strokeweight="1pt">
                      <v:stroke joinstyle="miter"/>
                    </v:oval>
                  </v:group>
                  <v:shape id="مربع نص 41" o:spid="_x0000_s1479"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D+8YA&#10;AADjAAAADwAAAGRycy9kb3ducmV2LnhtbERPS0vDQBC+C/6HZQRvdhMhfcRuS7EVevBim96H7JgN&#10;ZmdDdmzSf+8Kgsf53rPeTr5TVxpiG9hAPstAEdfBttwYqM5vT0tQUZAtdoHJwI0ibDf3d2ssbRj5&#10;g64naVQK4ViiASfSl1rH2pHHOAs9ceI+w+BR0jk02g44pnDf6ecsm2uPLacGhz29Oqq/Tt/egIjd&#10;5bfq4OPxMr3vR5fVBVbGPD5MuxdQQpP8i//cR5vmF4vVspgv8gJ+f0oA6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i/D+8YAAADjAAAADwAAAAAAAAAAAAAAAACYAgAAZHJz&#10;L2Rvd25yZXYueG1sUEsFBgAAAAAEAAQA9QAAAIsDA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عبء العمل الزائد</w:t>
                          </w:r>
                          <w:r w:rsidRPr="005D6B53">
                            <w:rPr>
                              <w:rFonts w:eastAsia="Calibri" w:hAnsi="Adobe Arabic" w:cs="Adobe Arabic" w:hint="cs"/>
                              <w:b/>
                              <w:bCs/>
                              <w:color w:val="FFFFFF"/>
                              <w:kern w:val="24"/>
                              <w:sz w:val="36"/>
                              <w:szCs w:val="36"/>
                              <w:rtl/>
                              <w:lang w:bidi="ar-EG"/>
                            </w:rPr>
                            <w:t>:</w:t>
                          </w:r>
                        </w:p>
                      </w:txbxContent>
                    </v:textbox>
                  </v:shape>
                </v:group>
                <v:shape id="صورة 54" o:spid="_x0000_s148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0qFCzJAAAA4wAAAA8AAABkcnMvZG93bnJldi54bWxET19LwzAQfxf8DuEE31w6ZW1Xlw2VCcKe&#10;tqr4eDZnW5dcahK3+u0XQfDxfv9vsRqtEQfyoXesYDrJQBA3TvfcKniuH69KECEiazSOScEPBVgt&#10;z88WWGl35C0ddrEVKYRDhQq6GIdKytB0ZDFM3ECcuA/nLcZ0+lZqj8cUbo28zrJcWuw5NXQ40ENH&#10;zX73bRVs/P3757x+NfXX9m1dmpviZb/eKHV5Md7dgog0xn/xn/tJp/mzYl7O8mKaw+9PCQC5PAE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DSoULMkAAADjAAAADwAAAAAAAAAA&#10;AAAAAACfAgAAZHJzL2Rvd25yZXYueG1sUEsFBgAAAAAEAAQA9wAAAJUDAAAAAA==&#10;">
                  <v:imagedata r:id="rId74" o:title=""/>
                  <v:path arrowok="t"/>
                </v:shape>
                <w10:wrap anchorx="page"/>
                <w10:anchorlock/>
              </v:group>
            </w:pict>
          </mc:Fallback>
        </mc:AlternateContent>
      </w:r>
    </w:p>
    <w:p w:rsidR="00247375" w:rsidRDefault="00247375" w:rsidP="005D6B53">
      <w:pPr>
        <w:rPr>
          <w:rtl/>
        </w:rPr>
      </w:pPr>
      <w:r w:rsidRPr="00AC09F9">
        <w:rPr>
          <w:rtl/>
        </w:rPr>
        <w:t>تكليف الموظف بمهام تفوق قدرته أو الوقت المتاح لإنجازها.</w:t>
      </w:r>
    </w:p>
    <w:p w:rsidR="00084372" w:rsidRPr="00AC09F9" w:rsidRDefault="00084372" w:rsidP="00084372">
      <w:r w:rsidRPr="002A078C">
        <w:rPr>
          <w:rFonts w:ascii="Sakkal Majalla" w:hAnsi="Sakkal Majalla"/>
          <w:noProof/>
          <w:sz w:val="34"/>
        </w:rPr>
        <mc:AlternateContent>
          <mc:Choice Requires="wpg">
            <w:drawing>
              <wp:inline distT="0" distB="0" distL="0" distR="0" wp14:anchorId="3DAA955E" wp14:editId="0A3A526C">
                <wp:extent cx="5731510" cy="892088"/>
                <wp:effectExtent l="0" t="0" r="2540" b="22860"/>
                <wp:docPr id="124611628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46116283" name="مجموعة 47"/>
                        <wpg:cNvGrpSpPr/>
                        <wpg:grpSpPr>
                          <a:xfrm>
                            <a:off x="0" y="0"/>
                            <a:ext cx="5731510" cy="895351"/>
                            <a:chOff x="0" y="0"/>
                            <a:chExt cx="5878196" cy="918845"/>
                          </a:xfrm>
                        </wpg:grpSpPr>
                        <wpg:grpSp>
                          <wpg:cNvPr id="1246116284" name="مجموعة 48"/>
                          <wpg:cNvGrpSpPr/>
                          <wpg:grpSpPr>
                            <a:xfrm>
                              <a:off x="0" y="0"/>
                              <a:ext cx="5878196" cy="918845"/>
                              <a:chOff x="0" y="0"/>
                              <a:chExt cx="6240348" cy="919070"/>
                            </a:xfrm>
                          </wpg:grpSpPr>
                          <wpg:grpSp>
                            <wpg:cNvPr id="1246116285" name="مجموعة 49"/>
                            <wpg:cNvGrpSpPr/>
                            <wpg:grpSpPr>
                              <a:xfrm>
                                <a:off x="0" y="169208"/>
                                <a:ext cx="5433072" cy="580613"/>
                                <a:chOff x="0" y="169208"/>
                                <a:chExt cx="5433072" cy="580613"/>
                              </a:xfrm>
                            </wpg:grpSpPr>
                            <wps:wsp>
                              <wps:cNvPr id="124611628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4611628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0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06"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عدم وضوح الأدوار والمسؤوليات:</w:t>
                                </w:r>
                              </w:p>
                            </w:txbxContent>
                          </wps:txbx>
                          <wps:bodyPr wrap="square" rtlCol="1">
                            <a:spAutoFit/>
                          </wps:bodyPr>
                        </wps:wsp>
                      </wpg:grpSp>
                      <pic:pic xmlns:pic="http://schemas.openxmlformats.org/drawingml/2006/picture">
                        <pic:nvPicPr>
                          <pic:cNvPr id="1579856707"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48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">
                <v:group id="مجموعة 47" o:spid="_x0000_s148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wBC2fIAAAA&#10;4wAAAA8AAAAAAAAAAAAAAAAAqgIAAGRycy9kb3ducmV2LnhtbFBLBQYAAAAABAAEAPoAAACfAwAA&#10;AAA=&#10;">
                  <v:group id="مجموعة 48" o:spid="_x0000_s148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PokxPIAAAA&#10;4wAAAA8AAAAAAAAAAAAAAAAAqgIAAGRycy9kb3ducmV2LnhtbFBLBQYAAAAABAAEAPoAAACfAwAA&#10;AAA=&#10;">
                    <v:group id="مجموعة 49" o:spid="_x0000_s148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ykNojIAAAA&#10;4wAAAA8AAAAAAAAAAAAAAAAAqgIAAGRycy9kb3ducmV2LnhtbFBLBQYAAAAABAAEAPoAAACfAwAA&#10;AAA=&#10;">
                      <v:shape id="شكل حر 50" o:spid="_x0000_s148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D3/McA&#10;AADjAAAADwAAAGRycy9kb3ducmV2LnhtbERPX2vCMBB/H+w7hBv4NtPWGaRrKmMgyPBBq2OvR3Nr&#10;y5pLaTLtvr0ZCD7e7/8V68n24kyj7xxrSOcJCOLamY4bDafj5nkFwgdkg71j0vBHHtbl40OBuXEX&#10;PtC5Co2IIexz1NCGMORS+roli37uBuLIfbvRYojn2Egz4iWG215mSaKkxY5jQ4sDvbdU/1S/VoP6&#10;WH7t9/Vmeai2i50naz6NC1rPnqa3VxCBpnAX39xbE+dnLypNVbZS8P9TBECW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qg9/zHAAAA4w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8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M6xcYA&#10;AADjAAAADwAAAGRycy9kb3ducmV2LnhtbERPX2vCMBB/H/gdwgm+yExbZpXOKKIM9rip+Hw2t7Ss&#10;udQm1u7bL4OBj/f7f6vNYBvRU+drxwrSWQKCuHS6ZqPgdHx7XoLwAVlj45gU/JCHzXr0tMJCuzt/&#10;Un8IRsQQ9gUqqEJoCyl9WZFFP3MtceS+XGcxxLMzUnd4j+G2kVmS5NJizbGhwpZ2FZXfh5tVgFf7&#10;cb644Hx/MWY/nbfDVM+VmoyH7SuIQEN4iP/d7zrOz17yNM2z5QL+fooA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XM6xcYAAADjAAAADwAAAAAAAAAAAAAAAACYAgAAZHJz&#10;L2Rvd25yZXYueG1sUEsFBgAAAAAEAAQA9QAAAIsDAAAAAA==&#10;" fillcolor="#a5a5a5 [2092]" stroked="f" strokeweight="1pt">
                        <v:stroke joinstyle="miter"/>
                      </v:roundrect>
                    </v:group>
                    <v:oval id="شكل بيضاوي 52" o:spid="_x0000_s148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ATQscA&#10;AADjAAAADwAAAGRycy9kb3ducmV2LnhtbERPS0vEMBC+C/6HMII3N7HQ7m5tdhFFUFDQ7uM8NNMH&#10;20xKE7fdf28EweN87ym2s+3FmUbfOdZwv1AgiCtnOm407HcvdysQPiAb7B2Thgt52G6urwrMjZv4&#10;i85laEQMYZ+jhjaEIZfSVy1Z9As3EEeudqPFEM+xkWbEKYbbXiZKZdJix7GhxYGeWqpO5bfV8Hmq&#10;D5fj27v6aNxUZpN9ThKz0/r2Zn58ABFoDv/iP/erifPT5XqVZkuVwu9PEQC5+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mAE0LHAAAA4wAAAA8AAAAAAAAAAAAAAAAAmAIAAGRy&#10;cy9kb3ducmV2LnhtbFBLBQYAAAAABAAEAPUAAACMAwAAAAA=&#10;" filled="f" strokecolor="#168489" strokeweight="1pt">
                      <v:stroke joinstyle="miter"/>
                    </v:oval>
                  </v:group>
                  <v:shape id="مربع نص 41" o:spid="_x0000_s1488"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TLUcUA&#10;AADjAAAADwAAAGRycy9kb3ducmV2LnhtbERPS0vDQBC+C/6HZQRvdrdC0hq7LcUH9ODFNt6H7JgN&#10;ZmdDdmzSf+8Kgsf53rPZzaFXZxpTF9nCcmFAETfRddxaqE+vd2tQSZAd9pHJwoUS7LbXVxusXJz4&#10;nc5HaVUO4VShBS8yVFqnxlPAtIgDceY+4xhQ8jm22o045fDQ63tjSh2w49zgcaAnT83X8TtYEHH7&#10;5aV+CenwMb89T940BdbW3t7M+0dQQrP8i//cB5fnF6uHdVGuTAm/P2UA9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JMtR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عدم وضوح الأدوار والمسؤوليات:</w:t>
                          </w:r>
                        </w:p>
                      </w:txbxContent>
                    </v:textbox>
                  </v:shape>
                </v:group>
                <v:shape id="صورة 54" o:spid="_x0000_s1489"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e/J2rJAAAA4wAAAA8AAABkcnMvZG93bnJldi54bWxET19PwjAQfzfhOzRH4pt0amBjUogaTEx4&#10;gqnx8VzPbdJeZ1thfntrQsLj/f7fYjVYIw7kQ+dYwfUkA0FcO91xo+CleroqQISIrNE4JgW/FGC1&#10;HF0ssNTuyFs67GIjUgiHEhW0MfallKFuyWKYuJ44cZ/OW4zp9I3UHo8p3Bp5k2UzabHj1NBiT48t&#10;1fvdj1Ww8Q8fX/PqzVTf2/d1YW7z1/16o9TleLi/AxFpiGfxyf2s0/xpPi+mszzL4f+nBIBc/gE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578naskAAADjAAAADwAAAAAAAAAA&#10;AAAAAACfAgAAZHJzL2Rvd25yZXYueG1sUEsFBgAAAAAEAAQA9wAAAJUDAAAAAA==&#10;">
                  <v:imagedata r:id="rId74" o:title=""/>
                  <v:path arrowok="t"/>
                </v:shape>
                <w10:wrap anchorx="page"/>
                <w10:anchorlock/>
              </v:group>
            </w:pict>
          </mc:Fallback>
        </mc:AlternateContent>
      </w:r>
    </w:p>
    <w:p w:rsidR="00247375" w:rsidRDefault="00247375" w:rsidP="00084372">
      <w:pPr>
        <w:rPr>
          <w:rtl/>
        </w:rPr>
      </w:pPr>
      <w:r w:rsidRPr="00AC09F9">
        <w:rPr>
          <w:rtl/>
        </w:rPr>
        <w:lastRenderedPageBreak/>
        <w:t>غياب التوجيه أو عدم وضوح المهام يجعل الموظف يشعر بالارتباك والتوتر.</w:t>
      </w:r>
    </w:p>
    <w:p w:rsidR="00084372" w:rsidRPr="00AC09F9" w:rsidRDefault="00084372" w:rsidP="00084372">
      <w:r w:rsidRPr="002A078C">
        <w:rPr>
          <w:rFonts w:ascii="Sakkal Majalla" w:hAnsi="Sakkal Majalla"/>
          <w:noProof/>
          <w:sz w:val="34"/>
        </w:rPr>
        <mc:AlternateContent>
          <mc:Choice Requires="wpg">
            <w:drawing>
              <wp:inline distT="0" distB="0" distL="0" distR="0" wp14:anchorId="51291BEF" wp14:editId="1BEB2791">
                <wp:extent cx="5731510" cy="892088"/>
                <wp:effectExtent l="0" t="0" r="2540" b="22860"/>
                <wp:docPr id="124611627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46116274" name="مجموعة 47"/>
                        <wpg:cNvGrpSpPr/>
                        <wpg:grpSpPr>
                          <a:xfrm>
                            <a:off x="0" y="0"/>
                            <a:ext cx="5731510" cy="895351"/>
                            <a:chOff x="0" y="0"/>
                            <a:chExt cx="5878196" cy="918845"/>
                          </a:xfrm>
                        </wpg:grpSpPr>
                        <wpg:grpSp>
                          <wpg:cNvPr id="1246116275" name="مجموعة 48"/>
                          <wpg:cNvGrpSpPr/>
                          <wpg:grpSpPr>
                            <a:xfrm>
                              <a:off x="0" y="0"/>
                              <a:ext cx="5878196" cy="918845"/>
                              <a:chOff x="0" y="0"/>
                              <a:chExt cx="6240348" cy="919070"/>
                            </a:xfrm>
                          </wpg:grpSpPr>
                          <wpg:grpSp>
                            <wpg:cNvPr id="1246116276" name="مجموعة 49"/>
                            <wpg:cNvGrpSpPr/>
                            <wpg:grpSpPr>
                              <a:xfrm>
                                <a:off x="0" y="169208"/>
                                <a:ext cx="5433072" cy="580613"/>
                                <a:chOff x="0" y="169208"/>
                                <a:chExt cx="5433072" cy="580613"/>
                              </a:xfrm>
                            </wpg:grpSpPr>
                            <wps:wsp>
                              <wps:cNvPr id="124611627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4611627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7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80"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صراعات العمل:</w:t>
                                </w:r>
                              </w:p>
                            </w:txbxContent>
                          </wps:txbx>
                          <wps:bodyPr wrap="square" rtlCol="1">
                            <a:spAutoFit/>
                          </wps:bodyPr>
                        </wps:wsp>
                      </wpg:grpSp>
                      <pic:pic xmlns:pic="http://schemas.openxmlformats.org/drawingml/2006/picture">
                        <pic:nvPicPr>
                          <pic:cNvPr id="1246116281"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49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">
                <v:group id="مجموعة 47" o:spid="_x0000_s149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mPeM0yQAA&#10;AOMAAAAPAAAAAAAAAAAAAAAAAKoCAABkcnMvZG93bnJldi54bWxQSwUGAAAAAAQABAD6AAAAoAMA&#10;AAAA&#10;">
                  <v:group id="مجموعة 48" o:spid="_x0000_s149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JcUavyQAA&#10;AOMAAAAPAAAAAAAAAAAAAAAAAKoCAABkcnMvZG93bnJldi54bWxQSwUGAAAAAAQABAD6AAAAoAMA&#10;AAAA&#10;">
                    <v:group id="مجموعة 49" o:spid="_x0000_s149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5o9jYyQAA&#10;AOMAAAAPAAAAAAAAAAAAAAAAAKoCAABkcnMvZG93bnJldi54bWxQSwUGAAAAAAQABAD6AAAAoAMA&#10;AAAA&#10;">
                      <v:shape id="شكل حر 50" o:spid="_x0000_s149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kiQMcA&#10;AADjAAAADwAAAGRycy9kb3ducmV2LnhtbERPzWrCQBC+C32HZQq96SapRomuUgqCiAeTVrwO2TEJ&#10;ZmdDdqvp27uFgsf5/me1GUwrbtS7xrKCeBKBIC6tbrhS8P21HS9AOI+ssbVMCn7JwWb9Mlphpu2d&#10;c7oVvhIhhF2GCmrvu0xKV9Zk0E1sRxy4i+0N+nD2ldQ93kO4aWUSRak02HBoqLGjz5rKa/FjFKT7&#10;2fl4LLezvNi9HxwZfdLWK/X2OnwsQXga/FP8797pMD+ZpnGcJvM5/P0UAJDr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A5IkDHAAAA4w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9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nekMkA&#10;AADjAAAADwAAAGRycy9kb3ducmV2LnhtbESPQU/DMAyF70j7D5EncZm2tBXrUFk2IRASR9imnb3G&#10;pBWNU5rQlX+PD0gc7ff83uftfvKdGmmIbWAD+SoDRVwH27IzcDq+LO9BxYRssQtMBn4own43u9li&#10;ZcOV32k8JKckhGOFBpqU+krrWDfkMa5CTyzaRxg8JhkHp+2AVwn3nS6yrNQeW5aGBnt6aqj+PHx7&#10;A/jl386XkEIcL849L9b9tLBrY27n0+MDqERT+jf/Xb9awS/uyjwvi41Ay0+yAL37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TnekMkAAADjAAAADwAAAAAAAAAAAAAAAACYAgAA&#10;ZHJzL2Rvd25yZXYueG1sUEsFBgAAAAAEAAQA9QAAAI4DAAAAAA==&#10;" fillcolor="#a5a5a5 [2092]" stroked="f" strokeweight="1pt">
                        <v:stroke joinstyle="miter"/>
                      </v:roundrect>
                    </v:group>
                    <v:oval id="شكل بيضاوي 52" o:spid="_x0000_s149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kjv8cA&#10;AADjAAAADwAAAGRycy9kb3ducmV2LnhtbERPX2vCMBB/H/gdwgl7m2nDqFs1ijgGGyhsdfP5aM62&#10;2FxKk9n67RdhsMf7/b/lerStuFDvG8ca0lkCgrh0puFKw9fh9eEJhA/IBlvHpOFKHtaryd0Sc+MG&#10;/qRLESoRQ9jnqKEOocul9GVNFv3MdcSRO7neYohnX0nT4xDDbStVkmTSYsOxocaOtjWV5+LHavg4&#10;n76vx/ddsq/cUGSDfVHKHLS+n46bBYhAY/gX/7nfTJyvHrM0zdT8GW4/RQDk6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XpI7/HAAAA4wAAAA8AAAAAAAAAAAAAAAAAmAIAAGRy&#10;cy9kb3ducmV2LnhtbFBLBQYAAAAABAAEAPUAAACMAwAAAAA=&#10;" filled="f" strokecolor="#168489" strokeweight="1pt">
                      <v:stroke joinstyle="miter"/>
                    </v:oval>
                  </v:group>
                  <v:shape id="مربع نص 41" o:spid="_x0000_s1497"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C8YckA&#10;AADjAAAADwAAAGRycy9kb3ducmV2LnhtbESPQWvDMAyF74P+B6PCbquTsIWS1S2la6GHXdZldxFr&#10;cWgsh1hr0n8/HwY7Snp6732b3ex7daMxdoEN5KsMFHETbMetgfrz9LQGFQXZYh+YDNwpwm67eNhg&#10;ZcPEH3S7SKuSCccKDTiRodI6No48xlUYiNPtO4weJY1jq+2IUzL3vS6yrNQeO04JDgc6OGqulx9v&#10;QMTu83t99PH8Nb+/TS5rXrA25nE5719BCc3yL/77PttUv3gu87ws1okiMaUF6O0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3C8YckAAADjAAAADwAAAAAAAAAAAAAAAACYAgAA&#10;ZHJzL2Rvd25yZXYueG1sUEsFBgAAAAAEAAQA9QAAAI4DA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صراعات العمل:</w:t>
                          </w:r>
                        </w:p>
                      </w:txbxContent>
                    </v:textbox>
                  </v:shape>
                </v:group>
                <v:shape id="صورة 54" o:spid="_x0000_s1498"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rUFrJAAAA4wAAAA8AAABkcnMvZG93bnJldi54bWxET19LwzAQfxf8DuEE31zaKrXWZUNlgrCn&#10;rSo+ns3Z1iWXmsStfvtFEHy83/+bLydrxJ58GBwryGcZCOLW6YE7Bc/N40UFIkRkjcYxKfihAMvF&#10;6ckca+0OvKH9NnYihXCoUUEf41hLGdqeLIaZG4kT9+G8xZhO30nt8ZDCrZFFlpXS4sCpoceRHnpq&#10;d9tvq2Dt798/b5pX03xt3laVubx+2a3WSp2fTXe3ICJN8V/8537SaX5xVeZ5WVQ5/P6UAJCLI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D+tQWskAAADjAAAADwAAAAAAAAAA&#10;AAAAAACfAgAAZHJzL2Rvd25yZXYueG1sUEsFBgAAAAAEAAQA9wAAAJUDAAAAAA==&#10;">
                  <v:imagedata r:id="rId74" o:title=""/>
                  <v:path arrowok="t"/>
                </v:shape>
                <w10:wrap anchorx="page"/>
                <w10:anchorlock/>
              </v:group>
            </w:pict>
          </mc:Fallback>
        </mc:AlternateContent>
      </w:r>
    </w:p>
    <w:p w:rsidR="00247375" w:rsidRDefault="00247375" w:rsidP="00084372">
      <w:pPr>
        <w:rPr>
          <w:rtl/>
        </w:rPr>
      </w:pPr>
      <w:r w:rsidRPr="00AC09F9">
        <w:rPr>
          <w:rtl/>
        </w:rPr>
        <w:t>الخلافات مع الزملاء أو المديرين تؤدي إلى التوتر النفسي.</w:t>
      </w:r>
    </w:p>
    <w:p w:rsidR="00084372" w:rsidRPr="00AC09F9" w:rsidRDefault="00084372" w:rsidP="00084372">
      <w:r w:rsidRPr="002A078C">
        <w:rPr>
          <w:rFonts w:ascii="Sakkal Majalla" w:hAnsi="Sakkal Majalla"/>
          <w:noProof/>
          <w:sz w:val="34"/>
        </w:rPr>
        <mc:AlternateContent>
          <mc:Choice Requires="wpg">
            <w:drawing>
              <wp:inline distT="0" distB="0" distL="0" distR="0" wp14:anchorId="7290BA22" wp14:editId="32E95DB7">
                <wp:extent cx="5731510" cy="892088"/>
                <wp:effectExtent l="0" t="0" r="2540" b="22860"/>
                <wp:docPr id="124611626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46116265" name="مجموعة 47"/>
                        <wpg:cNvGrpSpPr/>
                        <wpg:grpSpPr>
                          <a:xfrm>
                            <a:off x="0" y="0"/>
                            <a:ext cx="5731510" cy="895351"/>
                            <a:chOff x="0" y="0"/>
                            <a:chExt cx="5878196" cy="918845"/>
                          </a:xfrm>
                        </wpg:grpSpPr>
                        <wpg:grpSp>
                          <wpg:cNvPr id="1246116266" name="مجموعة 48"/>
                          <wpg:cNvGrpSpPr/>
                          <wpg:grpSpPr>
                            <a:xfrm>
                              <a:off x="0" y="0"/>
                              <a:ext cx="5878196" cy="918845"/>
                              <a:chOff x="0" y="0"/>
                              <a:chExt cx="6240348" cy="919070"/>
                            </a:xfrm>
                          </wpg:grpSpPr>
                          <wpg:grpSp>
                            <wpg:cNvPr id="1246116267" name="مجموعة 49"/>
                            <wpg:cNvGrpSpPr/>
                            <wpg:grpSpPr>
                              <a:xfrm>
                                <a:off x="0" y="169208"/>
                                <a:ext cx="5433072" cy="580613"/>
                                <a:chOff x="0" y="169208"/>
                                <a:chExt cx="5433072" cy="580613"/>
                              </a:xfrm>
                            </wpg:grpSpPr>
                            <wps:wsp>
                              <wps:cNvPr id="124611626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4611626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7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71"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الروتين والملل:</w:t>
                                </w:r>
                              </w:p>
                            </w:txbxContent>
                          </wps:txbx>
                          <wps:bodyPr wrap="square" rtlCol="1">
                            <a:spAutoFit/>
                          </wps:bodyPr>
                        </wps:wsp>
                      </wpg:grpSp>
                      <pic:pic xmlns:pic="http://schemas.openxmlformats.org/drawingml/2006/picture">
                        <pic:nvPicPr>
                          <pic:cNvPr id="1246116272"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49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">
                <v:group id="مجموعة 47" o:spid="_x0000_s150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MqNByyQAA&#10;AOMAAAAPAAAAAAAAAAAAAAAAAKoCAABkcnMvZG93bnJldi54bWxQSwUGAAAAAAQABAD6AAAAoAMA&#10;AAAA&#10;">
                  <v:group id="مجموعة 48" o:spid="_x0000_s150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x6TgXIAAAA&#10;4wAAAA8AAAAAAAAAAAAAAAAAqgIAAGRycy9kb3ducmV2LnhtbFBLBQYAAAAABAAEAPoAAACfAwAA&#10;AAA=&#10;">
                    <v:group id="مجموعة 49" o:spid="_x0000_s150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TNuueyQAA&#10;AOMAAAAPAAAAAAAAAAAAAAAAAKoCAABkcnMvZG93bnJldi54bWxQSwUGAAAAAAQABAD6AAAAoAMA&#10;AAAA&#10;">
                      <v:shape id="شكل حر 50" o:spid="_x0000_s150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8g78oA&#10;AADjAAAADwAAAGRycy9kb3ducmV2LnhtbESPQWvDMAyF74P+B6PCbquTbDUjrVvGoFDGDm220auI&#10;tSQslkPstem/rw6DHaX39N6n9XbyvTrTGLvAFvJFBoq4Dq7jxsLnx+7hGVRMyA77wGThShG2m9nd&#10;GksXLnykc5UaJSEcS7TQpjSUWse6JY9xEQZi0b7D6DHJODbajXiRcN/rIsuM9tixNLQ40GtL9U/1&#10;6y2Yt+XpcKh3y2O1f3yP5N2XC8na+/n0sgKVaEr/5r/rvRP84snkuSmMQMtPsgC9uQ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R/IO/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0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zt1sYA&#10;AADjAAAADwAAAGRycy9kb3ducmV2LnhtbERPX2vCMBB/H/gdwgm+iKYts7jOKDIZ7HFT8fna3NKy&#10;5lKbrHbffhkMfLzf/9vsRtuKgXrfOFaQLhMQxJXTDRsF59PrYg3CB2SNrWNS8EMedtvJwwYL7W78&#10;QcMxGBFD2BeooA6hK6T0VU0W/dJ1xJH7dL3FEM/eSN3jLYbbVmZJkkuLDceGGjt6qan6On5bBXi1&#10;75fSBeeH0pjDfNWNc71SajYd988gAo3hLv53v+k4P3vM0zTP8if4+ykCIL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6zt1sYAAADjAAAADwAAAAAAAAAAAAAAAACYAgAAZHJz&#10;L2Rvd25yZXYueG1sUEsFBgAAAAAEAAQA9QAAAIsDAAAAAA==&#10;" fillcolor="#a5a5a5 [2092]" stroked="f" strokeweight="1pt">
                        <v:stroke joinstyle="miter"/>
                      </v:roundrect>
                    </v:group>
                    <v:oval id="شكل بيضاوي 52" o:spid="_x0000_s150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OKIsoA&#10;AADjAAAADwAAAGRycy9kb3ducmV2LnhtbESPQUvDQBCF70L/wzKCN7vJIlFit0UqgoKCpq3nITtN&#10;QrOzIbs26b93DoLHmXnz3vtWm9n36kxj7AJbyJcZKOI6uI4bC/vdy+0DqJiQHfaBycKFImzWi6sV&#10;li5M/EXnKjVKTDiWaKFNaSi1jnVLHuMyDMRyO4bRY5JxbLQbcRJz32uTZYX22LEktDjQtqX6VP14&#10;C5+n4+Hy/faefTRhqorJPxvjdtbeXM9Pj6ASzelf/Pf96qS+uSvyvDD3QiFMsgC9/g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TTiiLKAAAA4wAAAA8AAAAAAAAAAAAAAAAAmAIA&#10;AGRycy9kb3ducmV2LnhtbFBLBQYAAAAABAAEAPUAAACPAwAAAAA=&#10;" filled="f" strokecolor="#168489" strokeweight="1pt">
                      <v:stroke joinstyle="miter"/>
                    </v:oval>
                  </v:group>
                  <v:shape id="مربع نص 41" o:spid="_x0000_s1506"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p3cUA&#10;AADjAAAADwAAAGRycy9kb3ducmV2LnhtbERPS0vEMBC+C/6HMII3N03RKnWzy+ID9uDF3XofmrEp&#10;NpPSjNvuvzeC4HG+96y3SxjUiabUR7ZgVgUo4ja6njsLzfH15gFUEmSHQ2SycKYE283lxRprF2d+&#10;p9NBOpVDONVowYuMtdap9RQwreJInLnPOAWUfE6ddhPOOTwMuiyKSgfsOTd4HOnJU/t1+A4WRNzO&#10;nJuXkPYfy9vz7Iv2Dhtrr6+W3SMooUX+xX/uvcvzy9vKmKq8N/D7UwZAb3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6Wnd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الروتين والملل:</w:t>
                          </w:r>
                        </w:p>
                      </w:txbxContent>
                    </v:textbox>
                  </v:shape>
                </v:group>
                <v:shape id="صورة 54" o:spid="_x0000_s1507"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rsvgrJAAAA4wAAAA8AAABkcnMvZG93bnJldi54bWxET19LwzAQfxf8DuEE31zaKt1Wlw2VCcKe&#10;turw8WzOti651CRu9dsbQfDxfv9vsRqtEUfyoXesIJ9kIIgbp3tuFTzXj1czECEiazSOScE3BVgt&#10;z88WWGl34i0dd7EVKYRDhQq6GIdKytB0ZDFM3ECcuHfnLcZ0+lZqj6cUbo0ssqyUFntODR0O9NBR&#10;c9h9WQUbf//2Ma/3pv7cvq5n5nr6clhvlLq8GO9uQUQa47/4z/2k0/zipszzspgW8PtTAkAuf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yuy+CskAAADjAAAADwAAAAAAAAAA&#10;AAAAAACfAgAAZHJzL2Rvd25yZXYueG1sUEsFBgAAAAAEAAQA9wAAAJUDAAAAAA==&#10;">
                  <v:imagedata r:id="rId74" o:title=""/>
                  <v:path arrowok="t"/>
                </v:shape>
                <w10:wrap anchorx="page"/>
                <w10:anchorlock/>
              </v:group>
            </w:pict>
          </mc:Fallback>
        </mc:AlternateContent>
      </w:r>
    </w:p>
    <w:p w:rsidR="00247375" w:rsidRDefault="00247375" w:rsidP="00084372">
      <w:pPr>
        <w:rPr>
          <w:rtl/>
        </w:rPr>
      </w:pPr>
      <w:r w:rsidRPr="00AC09F9">
        <w:rPr>
          <w:rtl/>
        </w:rPr>
        <w:t>المهام الروتينية أو العمل غير المحفز قد يؤديان إلى شعور بالإحباط والضغط.</w:t>
      </w:r>
    </w:p>
    <w:p w:rsidR="00084372" w:rsidRPr="00AC09F9" w:rsidRDefault="00084372" w:rsidP="00084372">
      <w:r w:rsidRPr="002A078C">
        <w:rPr>
          <w:rFonts w:ascii="Sakkal Majalla" w:hAnsi="Sakkal Majalla"/>
          <w:noProof/>
          <w:sz w:val="34"/>
        </w:rPr>
        <mc:AlternateContent>
          <mc:Choice Requires="wpg">
            <w:drawing>
              <wp:inline distT="0" distB="0" distL="0" distR="0" wp14:anchorId="285CE5B6" wp14:editId="2363234F">
                <wp:extent cx="5731510" cy="892088"/>
                <wp:effectExtent l="0" t="0" r="2540" b="22860"/>
                <wp:docPr id="124611625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46116256" name="مجموعة 47"/>
                        <wpg:cNvGrpSpPr/>
                        <wpg:grpSpPr>
                          <a:xfrm>
                            <a:off x="0" y="0"/>
                            <a:ext cx="5731510" cy="895351"/>
                            <a:chOff x="0" y="0"/>
                            <a:chExt cx="5878196" cy="918845"/>
                          </a:xfrm>
                        </wpg:grpSpPr>
                        <wpg:grpSp>
                          <wpg:cNvPr id="1246116257" name="مجموعة 48"/>
                          <wpg:cNvGrpSpPr/>
                          <wpg:grpSpPr>
                            <a:xfrm>
                              <a:off x="0" y="0"/>
                              <a:ext cx="5878196" cy="918845"/>
                              <a:chOff x="0" y="0"/>
                              <a:chExt cx="6240348" cy="919070"/>
                            </a:xfrm>
                          </wpg:grpSpPr>
                          <wpg:grpSp>
                            <wpg:cNvPr id="1246116258" name="مجموعة 49"/>
                            <wpg:cNvGrpSpPr/>
                            <wpg:grpSpPr>
                              <a:xfrm>
                                <a:off x="0" y="169208"/>
                                <a:ext cx="5433072" cy="580613"/>
                                <a:chOff x="0" y="169208"/>
                                <a:chExt cx="5433072" cy="580613"/>
                              </a:xfrm>
                            </wpg:grpSpPr>
                            <wps:wsp>
                              <wps:cNvPr id="124611625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4611626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6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62"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الخوف من فقدان الوظيفة:</w:t>
                                </w:r>
                              </w:p>
                            </w:txbxContent>
                          </wps:txbx>
                          <wps:bodyPr wrap="square" rtlCol="1">
                            <a:spAutoFit/>
                          </wps:bodyPr>
                        </wps:wsp>
                      </wpg:grpSp>
                      <pic:pic xmlns:pic="http://schemas.openxmlformats.org/drawingml/2006/picture">
                        <pic:nvPicPr>
                          <pic:cNvPr id="1246116263"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50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">
                <v:group id="مجموعة 47" o:spid="_x0000_s150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yFoS4yQAA&#10;AOMAAAAPAAAAAAAAAAAAAAAAAKoCAABkcnMvZG93bnJldi54bWxQSwUGAAAAAAQABAD6AAAAoAMA&#10;AAAA&#10;">
                  <v:group id="مجموعة 48" o:spid="_x0000_s151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dWiEjyQAA&#10;AOMAAAAPAAAAAAAAAAAAAAAAAKoCAABkcnMvZG93bnJldi54bWxQSwUGAAAAAAQABAD6AAAAoAMA&#10;AAAA&#10;">
                    <v:group id="مجموعة 49" o:spid="_x0000_s151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KzFtVHL&#10;AAAA4wAAAA8AAAAAAAAAAAAAAAAAqgIAAGRycy9kb3ducmV2LnhtbFBLBQYAAAAABAAEAPoAAACi&#10;AwAAAAA=&#10;">
                      <v:shape id="شكل حر 50" o:spid="_x0000_s151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9PycYA&#10;AADjAAAADwAAAGRycy9kb3ducmV2LnhtbERPzWrCQBC+C77DMoI33SRtQpu6igiCFA+aVrwO2WkS&#10;mp0N2a3Gt3cFocf5/mexGkwrLtS7xrKCeB6BIC6tbrhS8P21nb2BcB5ZY2uZFNzIwWo5Hi0w1/bK&#10;R7oUvhIhhF2OCmrvu1xKV9Zk0M1tRxy4H9sb9OHsK6l7vIZw08okijJpsOHQUGNHm5rK3+LPKMg+&#10;0/PhUG7TY7F72Tsy+qStV2o6GdYfIDwN/l/8dO90mJ+8ZnGcJek7PH4KAMjl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V9Pyc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1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ZES8kA&#10;AADjAAAADwAAAGRycy9kb3ducmV2LnhtbESPQU/DMAyF70j8h8hIXKYtbbVVqFs2oU1IHMdAnL3G&#10;S6s1TmlCV/49PiBxtP383vs2u8l3aqQhtoEN5IsMFHEdbMvOwMf7y/wJVEzIFrvAZOCHIuy293cb&#10;rGy48RuNp+SUmHCs0ECTUl9pHeuGPMZF6InldgmDxyTj4LQd8CbmvtNFlpXaY8uS0GBP+4bq6+nb&#10;G8Avf/w8hxTieHbuMFv108yujHl8mJ7XoBJN6V/89/1qpX6xLPO8LEqhECZZgN7+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spZES8kAAADjAAAADwAAAAAAAAAAAAAAAACYAgAA&#10;ZHJzL2Rvd25yZXYueG1sUEsFBgAAAAAEAAQA9QAAAI4DAAAAAA==&#10;" fillcolor="#a5a5a5 [2092]" stroked="f" strokeweight="1pt">
                        <v:stroke joinstyle="miter"/>
                      </v:roundrect>
                    </v:group>
                    <v:oval id="شكل بيضاوي 52" o:spid="_x0000_s151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a5ZMYA&#10;AADjAAAADwAAAGRycy9kb3ducmV2LnhtbERPS0vEMBC+L/gfwgjedtMGCVI3u4giKChoq56HZrYt&#10;20xKE/v490YQPM73nv1xcb2YaAydZwP5LgNBXHvbcWPgo3rc3oAIEdli75kMrBTgeLjY7LGwfuZ3&#10;msrYiBTCoUADbYxDIWWoW3IYdn4gTtzJjw5jOsdG2hHnFO56qbJMS4cdp4YWB7pvqT6X387A2/n0&#10;uX49v2SvjZ9LPbsHpWxlzNXlcncLItIS/8V/7ieb5qtrneda6Rx+f0oAyMM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ka5ZMYAAADjAAAADwAAAAAAAAAAAAAAAACYAgAAZHJz&#10;L2Rvd25yZXYueG1sUEsFBgAAAAAEAAQA9QAAAIsDAAAAAA==&#10;" filled="f" strokecolor="#168489" strokeweight="1pt">
                      <v:stroke joinstyle="miter"/>
                    </v:oval>
                  </v:group>
                  <v:shape id="مربع نص 41" o:spid="_x0000_s1515"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Jhd8UA&#10;AADjAAAADwAAAGRycy9kb3ducmV2LnhtbERPzUrDQBC+C77DMkJvdpOgQWK3pbQKPXixxvuQnWZD&#10;s7MhOzbp23cFweN8/7PazL5XFxpjF9hAvsxAETfBdtwaqL/eH19ARUG22AcmA1eKsFnf362wsmHi&#10;T7ocpVUphGOFBpzIUGkdG0ce4zIMxIk7hdGjpHNstR1xSuG+10WWldpjx6nB4UA7R835+OMNiNht&#10;fq3ffDx8zx/7yWXNM9bGLB7m7SsooVn+xX/ug03zi6cyz8uiLOD3pwSA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4mF3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الخوف من فقدان الوظيفة:</w:t>
                          </w:r>
                        </w:p>
                      </w:txbxContent>
                    </v:textbox>
                  </v:shape>
                </v:group>
                <v:shape id="صورة 54" o:spid="_x0000_s1516"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B5jUzJAAAA4wAAAA8AAABkcnMvZG93bnJldi54bWxET19LwzAQfxf8DuEE31zaTupWlw2VCcKe&#10;turw8WzOti651CRu9dsbQfDxfv9vsRqtEUfyoXesIJ9kIIgbp3tuFTzXj1czECEiazSOScE3BVgt&#10;z88WWGl34i0dd7EVKYRDhQq6GIdKytB0ZDFM3ECcuHfnLcZ0+lZqj6cUbo0ssqyUFntODR0O9NBR&#10;c9h9WQUbf//2Ma/3pv7cvq5nZnrzclhvlLq8GO9uQUQa47/4z/2k0/ziuszzsiin8PtTAkAuf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IHmNTMkAAADjAAAADwAAAAAAAAAA&#10;AAAAAACfAgAAZHJzL2Rvd25yZXYueG1sUEsFBgAAAAAEAAQA9wAAAJUDAAAAAA==&#10;">
                  <v:imagedata r:id="rId74" o:title=""/>
                  <v:path arrowok="t"/>
                </v:shape>
                <w10:wrap anchorx="page"/>
                <w10:anchorlock/>
              </v:group>
            </w:pict>
          </mc:Fallback>
        </mc:AlternateContent>
      </w:r>
    </w:p>
    <w:p w:rsidR="00247375" w:rsidRDefault="00247375" w:rsidP="00084372">
      <w:pPr>
        <w:rPr>
          <w:rtl/>
        </w:rPr>
      </w:pPr>
      <w:r w:rsidRPr="00AC09F9">
        <w:rPr>
          <w:rtl/>
        </w:rPr>
        <w:t>عدم الاستقرار الوظيفي أو الخوف من الفصل يؤثر سلبًا على الصحة النفسية.</w:t>
      </w:r>
    </w:p>
    <w:p w:rsidR="00084372" w:rsidRPr="00AC09F9" w:rsidRDefault="00084372" w:rsidP="00084372">
      <w:r w:rsidRPr="002A078C">
        <w:rPr>
          <w:rFonts w:ascii="Sakkal Majalla" w:hAnsi="Sakkal Majalla"/>
          <w:noProof/>
          <w:sz w:val="34"/>
        </w:rPr>
        <mc:AlternateContent>
          <mc:Choice Requires="wpg">
            <w:drawing>
              <wp:inline distT="0" distB="0" distL="0" distR="0" wp14:anchorId="2F873788" wp14:editId="59D4FDAD">
                <wp:extent cx="5731510" cy="892088"/>
                <wp:effectExtent l="0" t="0" r="2540" b="22860"/>
                <wp:docPr id="124611624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46116242" name="مجموعة 47"/>
                        <wpg:cNvGrpSpPr/>
                        <wpg:grpSpPr>
                          <a:xfrm>
                            <a:off x="0" y="0"/>
                            <a:ext cx="5731510" cy="895351"/>
                            <a:chOff x="0" y="0"/>
                            <a:chExt cx="5878196" cy="918845"/>
                          </a:xfrm>
                        </wpg:grpSpPr>
                        <wpg:grpSp>
                          <wpg:cNvPr id="1246116243" name="مجموعة 48"/>
                          <wpg:cNvGrpSpPr/>
                          <wpg:grpSpPr>
                            <a:xfrm>
                              <a:off x="0" y="0"/>
                              <a:ext cx="5878196" cy="918845"/>
                              <a:chOff x="0" y="0"/>
                              <a:chExt cx="6240348" cy="919070"/>
                            </a:xfrm>
                          </wpg:grpSpPr>
                          <wpg:grpSp>
                            <wpg:cNvPr id="1246116244" name="مجموعة 49"/>
                            <wpg:cNvGrpSpPr/>
                            <wpg:grpSpPr>
                              <a:xfrm>
                                <a:off x="0" y="169208"/>
                                <a:ext cx="5433072" cy="580613"/>
                                <a:chOff x="0" y="169208"/>
                                <a:chExt cx="5433072" cy="580613"/>
                              </a:xfrm>
                            </wpg:grpSpPr>
                            <wps:wsp>
                              <wps:cNvPr id="124611624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4611624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4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48"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التمييز أو انعدام العدالة:</w:t>
                                </w:r>
                              </w:p>
                            </w:txbxContent>
                          </wps:txbx>
                          <wps:bodyPr wrap="square" rtlCol="1">
                            <a:spAutoFit/>
                          </wps:bodyPr>
                        </wps:wsp>
                      </wpg:grpSp>
                      <pic:pic xmlns:pic="http://schemas.openxmlformats.org/drawingml/2006/picture">
                        <pic:nvPicPr>
                          <pic:cNvPr id="1246116249"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51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">
                <v:group id="مجموعة 47" o:spid="_x0000_s151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I9BRmyQAA&#10;AOMAAAAPAAAAAAAAAAAAAAAAAKoCAABkcnMvZG93bnJldi54bWxQSwUGAAAAAAQABAD6AAAAoAMA&#10;AAAA&#10;">
                  <v:group id="مجموعة 48" o:spid="_x0000_s151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e4sf3IAAAA&#10;4wAAAA8AAAAAAAAAAAAAAAAAqgIAAGRycy9kb3ducmV2LnhtbFBLBQYAAAAABAAEAPoAAACfAwAA&#10;AAA=&#10;">
                    <v:group id="مجموعة 49" o:spid="_x0000_s152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hRKYnIAAAA&#10;4wAAAA8AAAAAAAAAAAAAAAAAqgIAAGRycy9kb3ducmV2LnhtbFBLBQYAAAAABAAEAPoAAACfAwAA&#10;AAA=&#10;">
                      <v:shape id="شكل حر 50" o:spid="_x0000_s152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vTEcYA&#10;AADjAAAADwAAAGRycy9kb3ducmV2LnhtbERPzWrCQBC+F/oOyxR6q5ukJkh0lVIQpHjQqHgdsmMS&#10;zM6G7Fbj27uC4HG+/5ktBtOKC/WusawgHkUgiEurG64U7HfLrwkI55E1tpZJwY0cLObvbzPMtb3y&#10;li6Fr0QIYZejgtr7LpfSlTUZdCPbEQfuZHuDPpx9JXWP1xBuWplEUSYNNhwaauzot6byXPwbBdlf&#10;etxsymW6LVbfa0dGH7T1Sn1+DD9TEJ4G/xI/3Ssd5ifjLI6zZJzC46cAgJ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cvTEc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2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YlxMgA&#10;AADjAAAADwAAAGRycy9kb3ducmV2LnhtbERPXWvCQBB8F/ofjhX6IvUS0VCipxRLoY9+lD5vcusl&#10;mNuLuWtM/70nCL4M7M7OzM5qM9hG9NT52rGCdJqAIC6drtko+Dl+vb2D8AFZY+OYFPyTh836ZbTC&#10;XLsr76k/BCOiCfscFVQhtLmUvqzIop+6ljhyJ9dZDHHsjNQdXqO5beQsSTJpseaYUGFL24rK8+HP&#10;KsCL3f0WLjjfF8Z8ThbtMNELpV7Hw8cSRKAhPI8f6m8d35/NszTNIsK9U1yAX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ZhiXEyAAAAOMAAAAPAAAAAAAAAAAAAAAAAJgCAABk&#10;cnMvZG93bnJldi54bWxQSwUGAAAAAAQABAD1AAAAjQMAAAAA&#10;" fillcolor="#a5a5a5 [2092]" stroked="f" strokeweight="1pt">
                        <v:stroke joinstyle="miter"/>
                      </v:roundrect>
                    </v:group>
                    <v:oval id="شكل بيضاوي 52" o:spid="_x0000_s152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bY68cA&#10;AADjAAAADwAAAGRycy9kb3ducmV2LnhtbERPX2vCMBB/H+w7hBv4NtMG6UY1ypgIExS2uvl8NGdb&#10;bC6lyWz99kYY7PF+/2+xGm0rLtT7xrGGdJqAIC6dabjS8H3YPL+C8AHZYOuYNFzJw2r5+LDA3LiB&#10;v+hShErEEPY5aqhD6HIpfVmTRT91HXHkTq63GOLZV9L0OMRw20qVJJm02HBsqLGj95rKc/FrNXye&#10;Tz/X43aX7Cs3FNlg10qZg9aTp/FtDiLQGP7Ff+4PE+erWZammZq9wP2nCIBc3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VW2OvHAAAA4wAAAA8AAAAAAAAAAAAAAAAAmAIAAGRy&#10;cy9kb3ducmV2LnhtbFBLBQYAAAAABAAEAPUAAACMAwAAAAA=&#10;" filled="f" strokecolor="#168489" strokeweight="1pt">
                      <v:stroke joinstyle="miter"/>
                    </v:oval>
                  </v:group>
                  <v:shape id="مربع نص 41" o:spid="_x0000_s1524"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8K/ckA&#10;AADjAAAADwAAAGRycy9kb3ducmV2LnhtbESPQWvDMAyF74P9B6PBbquT0IWR1i2l3aCHXdqldxFr&#10;cVgsh1hr0n8/HwY9Su/pvU/r7ex7daUxdoEN5IsMFHETbMetgfrr4+UNVBRki31gMnCjCNvN48Ma&#10;KxsmPtH1LK1KIRwrNOBEhkrr2DjyGBdhIE7adxg9ShrHVtsRpxTue11kWak9dpwaHA60d9T8nH+9&#10;ARG7y2/1u4/Hy/x5mFzWvGJtzPPTvFuBEprlbv6/PtqEXyzLPC+LZYJOP6UF6M0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r8K/ckAAADjAAAADwAAAAAAAAAAAAAAAACYAgAA&#10;ZHJzL2Rvd25yZXYueG1sUEsFBgAAAAAEAAQA9QAAAI4DA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التمييز أو انعدام العدالة:</w:t>
                          </w:r>
                        </w:p>
                      </w:txbxContent>
                    </v:textbox>
                  </v:shape>
                </v:group>
                <v:shape id="صورة 54" o:spid="_x0000_s1525"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ok5sbJAAAA4wAAAA8AAABkcnMvZG93bnJldi54bWxET19LwzAQfxf8DuEE31zaOupWlw2VCcKe&#10;tqr4eDZnW5dcahK3+u0XQfDxfv9vsRqtEQfyoXesIJ9kIIgbp3tuFTzXj1czECEiazSOScEPBVgt&#10;z88WWGl35C0ddrEVKYRDhQq6GIdKytB0ZDFM3ECcuA/nLcZ0+lZqj8cUbo0ssqyUFntODR0O9NBR&#10;s999WwUbf//+Oa9fTf21fVvPzPXNy369UeryYry7BRFpjP/iP/eTTvOLaZnnZTGdw+9PCQC5PAE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CiTmxskAAADjAAAADwAAAAAAAAAA&#10;AAAAAACfAgAAZHJzL2Rvd25yZXYueG1sUEsFBgAAAAAEAAQA9wAAAJUDAAAAAA==&#10;">
                  <v:imagedata r:id="rId74" o:title=""/>
                  <v:path arrowok="t"/>
                </v:shape>
                <w10:wrap anchorx="page"/>
                <w10:anchorlock/>
              </v:group>
            </w:pict>
          </mc:Fallback>
        </mc:AlternateContent>
      </w:r>
    </w:p>
    <w:p w:rsidR="00247375" w:rsidRPr="00AC09F9" w:rsidRDefault="00247375" w:rsidP="005D6B53">
      <w:r w:rsidRPr="00AC09F9">
        <w:rPr>
          <w:rtl/>
        </w:rPr>
        <w:t>الشعور بعدم التقدير أو التمييز في بيئة العمل يؤدي إلى الإحباط والضغط النفسي.</w:t>
      </w:r>
    </w:p>
    <w:p w:rsidR="00247375" w:rsidRPr="00E27F39" w:rsidRDefault="00247375" w:rsidP="00084372">
      <w:pPr>
        <w:rPr>
          <w:b/>
          <w:bCs/>
        </w:rPr>
      </w:pPr>
      <w:r w:rsidRPr="005D6B53">
        <w:rPr>
          <w:rFonts w:hint="cs"/>
          <w:b/>
          <w:bCs/>
          <w:color w:val="C00000"/>
          <w:rtl/>
        </w:rPr>
        <w:t>ثانياً</w:t>
      </w:r>
      <w:r w:rsidRPr="005D6B53">
        <w:rPr>
          <w:b/>
          <w:bCs/>
          <w:color w:val="C00000"/>
          <w:rtl/>
        </w:rPr>
        <w:t>:</w:t>
      </w:r>
      <w:r w:rsidRPr="00E27F39">
        <w:rPr>
          <w:b/>
          <w:bCs/>
          <w:rtl/>
        </w:rPr>
        <w:t xml:space="preserve"> </w:t>
      </w:r>
      <w:r w:rsidRPr="005D6B53">
        <w:rPr>
          <w:b/>
          <w:bCs/>
          <w:color w:val="168489"/>
          <w:rtl/>
        </w:rPr>
        <w:t>تأثير الضغوط المهنية على الصحة النفسية</w:t>
      </w:r>
    </w:p>
    <w:p w:rsidR="00247375" w:rsidRDefault="00247375" w:rsidP="00084372">
      <w:r w:rsidRPr="00AC09F9">
        <w:rPr>
          <w:rtl/>
        </w:rPr>
        <w:t>الضغوط المهنية لها تأثير سلبي مباشر على الصحة النفسية، وقد تظهر في عدة جوانب تشمل:</w:t>
      </w:r>
    </w:p>
    <w:p w:rsidR="005D6B53" w:rsidRDefault="005D6B53" w:rsidP="005D6B53">
      <w:pPr>
        <w:rPr>
          <w:rtl/>
        </w:rPr>
      </w:pPr>
      <w:r w:rsidRPr="005D6B53">
        <w:rPr>
          <w:noProof/>
        </w:rPr>
        <w:lastRenderedPageBreak/>
        <mc:AlternateContent>
          <mc:Choice Requires="wpg">
            <w:drawing>
              <wp:inline distT="0" distB="0" distL="0" distR="0" wp14:anchorId="5B163E5F" wp14:editId="29136DCB">
                <wp:extent cx="5715636" cy="2781921"/>
                <wp:effectExtent l="0" t="0" r="0" b="0"/>
                <wp:docPr id="1088653232" name="Group 1"/>
                <wp:cNvGraphicFramePr/>
                <a:graphic xmlns:a="http://schemas.openxmlformats.org/drawingml/2006/main">
                  <a:graphicData uri="http://schemas.microsoft.com/office/word/2010/wordprocessingGroup">
                    <wpg:wgp>
                      <wpg:cNvGrpSpPr/>
                      <wpg:grpSpPr>
                        <a:xfrm>
                          <a:off x="0" y="0"/>
                          <a:ext cx="5715636" cy="2781921"/>
                          <a:chOff x="0" y="0"/>
                          <a:chExt cx="11578314" cy="5638685"/>
                        </a:xfrm>
                      </wpg:grpSpPr>
                      <wps:wsp>
                        <wps:cNvPr id="1088653233" name="Freeform: Shape 1088653233"/>
                        <wps:cNvSpPr>
                          <a:spLocks/>
                        </wps:cNvSpPr>
                        <wps:spPr bwMode="auto">
                          <a:xfrm>
                            <a:off x="5367110" y="5278322"/>
                            <a:ext cx="1704975" cy="360363"/>
                          </a:xfrm>
                          <a:custGeom>
                            <a:avLst/>
                            <a:gdLst>
                              <a:gd name="connsiteX0" fmla="*/ 526118 w 1704975"/>
                              <a:gd name="connsiteY0" fmla="*/ 47625 h 360363"/>
                              <a:gd name="connsiteX1" fmla="*/ 509508 w 1704975"/>
                              <a:gd name="connsiteY1" fmla="*/ 49213 h 360363"/>
                              <a:gd name="connsiteX2" fmla="*/ 499864 w 1704975"/>
                              <a:gd name="connsiteY2" fmla="*/ 51329 h 360363"/>
                              <a:gd name="connsiteX3" fmla="*/ 499329 w 1704975"/>
                              <a:gd name="connsiteY3" fmla="*/ 52388 h 360363"/>
                              <a:gd name="connsiteX4" fmla="*/ 497721 w 1704975"/>
                              <a:gd name="connsiteY4" fmla="*/ 52917 h 360363"/>
                              <a:gd name="connsiteX5" fmla="*/ 490756 w 1704975"/>
                              <a:gd name="connsiteY5" fmla="*/ 57679 h 360363"/>
                              <a:gd name="connsiteX6" fmla="*/ 480576 w 1704975"/>
                              <a:gd name="connsiteY6" fmla="*/ 68792 h 360363"/>
                              <a:gd name="connsiteX7" fmla="*/ 473075 w 1704975"/>
                              <a:gd name="connsiteY7" fmla="*/ 91017 h 360363"/>
                              <a:gd name="connsiteX8" fmla="*/ 475218 w 1704975"/>
                              <a:gd name="connsiteY8" fmla="*/ 127529 h 360363"/>
                              <a:gd name="connsiteX9" fmla="*/ 485934 w 1704975"/>
                              <a:gd name="connsiteY9" fmla="*/ 164571 h 360363"/>
                              <a:gd name="connsiteX10" fmla="*/ 492899 w 1704975"/>
                              <a:gd name="connsiteY10" fmla="*/ 180975 h 360363"/>
                              <a:gd name="connsiteX11" fmla="*/ 496114 w 1704975"/>
                              <a:gd name="connsiteY11" fmla="*/ 179917 h 360363"/>
                              <a:gd name="connsiteX12" fmla="*/ 499864 w 1704975"/>
                              <a:gd name="connsiteY12" fmla="*/ 178329 h 360363"/>
                              <a:gd name="connsiteX13" fmla="*/ 513795 w 1704975"/>
                              <a:gd name="connsiteY13" fmla="*/ 174625 h 360363"/>
                              <a:gd name="connsiteX14" fmla="*/ 540048 w 1704975"/>
                              <a:gd name="connsiteY14" fmla="*/ 161925 h 360363"/>
                              <a:gd name="connsiteX15" fmla="*/ 551835 w 1704975"/>
                              <a:gd name="connsiteY15" fmla="*/ 152400 h 360363"/>
                              <a:gd name="connsiteX16" fmla="*/ 557729 w 1704975"/>
                              <a:gd name="connsiteY16" fmla="*/ 122767 h 360363"/>
                              <a:gd name="connsiteX17" fmla="*/ 558800 w 1704975"/>
                              <a:gd name="connsiteY17" fmla="*/ 89429 h 360363"/>
                              <a:gd name="connsiteX18" fmla="*/ 555586 w 1704975"/>
                              <a:gd name="connsiteY18" fmla="*/ 71967 h 360363"/>
                              <a:gd name="connsiteX19" fmla="*/ 548620 w 1704975"/>
                              <a:gd name="connsiteY19" fmla="*/ 59796 h 360363"/>
                              <a:gd name="connsiteX20" fmla="*/ 539512 w 1704975"/>
                              <a:gd name="connsiteY20" fmla="*/ 51329 h 360363"/>
                              <a:gd name="connsiteX21" fmla="*/ 1054345 w 1704975"/>
                              <a:gd name="connsiteY21" fmla="*/ 28575 h 360363"/>
                              <a:gd name="connsiteX22" fmla="*/ 1040729 w 1704975"/>
                              <a:gd name="connsiteY22" fmla="*/ 37103 h 360363"/>
                              <a:gd name="connsiteX23" fmla="*/ 1033920 w 1704975"/>
                              <a:gd name="connsiteY23" fmla="*/ 54159 h 360363"/>
                              <a:gd name="connsiteX24" fmla="*/ 1033920 w 1704975"/>
                              <a:gd name="connsiteY24" fmla="*/ 65352 h 360363"/>
                              <a:gd name="connsiteX25" fmla="*/ 1030255 w 1704975"/>
                              <a:gd name="connsiteY25" fmla="*/ 72280 h 360363"/>
                              <a:gd name="connsiteX26" fmla="*/ 1027112 w 1704975"/>
                              <a:gd name="connsiteY26" fmla="*/ 85605 h 360363"/>
                              <a:gd name="connsiteX27" fmla="*/ 1028683 w 1704975"/>
                              <a:gd name="connsiteY27" fmla="*/ 96798 h 360363"/>
                              <a:gd name="connsiteX28" fmla="*/ 1034444 w 1704975"/>
                              <a:gd name="connsiteY28" fmla="*/ 108524 h 360363"/>
                              <a:gd name="connsiteX29" fmla="*/ 1039681 w 1704975"/>
                              <a:gd name="connsiteY29" fmla="*/ 113321 h 360363"/>
                              <a:gd name="connsiteX30" fmla="*/ 1049108 w 1704975"/>
                              <a:gd name="connsiteY30" fmla="*/ 130909 h 360363"/>
                              <a:gd name="connsiteX31" fmla="*/ 1075294 w 1704975"/>
                              <a:gd name="connsiteY31" fmla="*/ 157026 h 360363"/>
                              <a:gd name="connsiteX32" fmla="*/ 1091005 w 1704975"/>
                              <a:gd name="connsiteY32" fmla="*/ 167685 h 360363"/>
                              <a:gd name="connsiteX33" fmla="*/ 1097813 w 1704975"/>
                              <a:gd name="connsiteY33" fmla="*/ 171949 h 360363"/>
                              <a:gd name="connsiteX34" fmla="*/ 1105669 w 1704975"/>
                              <a:gd name="connsiteY34" fmla="*/ 176213 h 360363"/>
                              <a:gd name="connsiteX35" fmla="*/ 1107240 w 1704975"/>
                              <a:gd name="connsiteY35" fmla="*/ 173548 h 360363"/>
                              <a:gd name="connsiteX36" fmla="*/ 1109335 w 1704975"/>
                              <a:gd name="connsiteY36" fmla="*/ 173015 h 360363"/>
                              <a:gd name="connsiteX37" fmla="*/ 1114572 w 1704975"/>
                              <a:gd name="connsiteY37" fmla="*/ 171416 h 360363"/>
                              <a:gd name="connsiteX38" fmla="*/ 1122951 w 1704975"/>
                              <a:gd name="connsiteY38" fmla="*/ 164487 h 360363"/>
                              <a:gd name="connsiteX39" fmla="*/ 1128712 w 1704975"/>
                              <a:gd name="connsiteY39" fmla="*/ 149031 h 360363"/>
                              <a:gd name="connsiteX40" fmla="*/ 1127141 w 1704975"/>
                              <a:gd name="connsiteY40" fmla="*/ 106925 h 360363"/>
                              <a:gd name="connsiteX41" fmla="*/ 1122951 w 1704975"/>
                              <a:gd name="connsiteY41" fmla="*/ 87737 h 360363"/>
                              <a:gd name="connsiteX42" fmla="*/ 1117714 w 1704975"/>
                              <a:gd name="connsiteY42" fmla="*/ 71214 h 360363"/>
                              <a:gd name="connsiteX43" fmla="*/ 1101479 w 1704975"/>
                              <a:gd name="connsiteY43" fmla="*/ 42433 h 360363"/>
                              <a:gd name="connsiteX44" fmla="*/ 1088910 w 1704975"/>
                              <a:gd name="connsiteY44" fmla="*/ 31773 h 360363"/>
                              <a:gd name="connsiteX45" fmla="*/ 1075294 w 1704975"/>
                              <a:gd name="connsiteY45" fmla="*/ 28575 h 360363"/>
                              <a:gd name="connsiteX46" fmla="*/ 1700213 w 1704975"/>
                              <a:gd name="connsiteY46" fmla="*/ 0 h 360363"/>
                              <a:gd name="connsiteX47" fmla="*/ 1704975 w 1704975"/>
                              <a:gd name="connsiteY47" fmla="*/ 4756 h 360363"/>
                              <a:gd name="connsiteX48" fmla="*/ 1703388 w 1704975"/>
                              <a:gd name="connsiteY48" fmla="*/ 6869 h 360363"/>
                              <a:gd name="connsiteX49" fmla="*/ 1679046 w 1704975"/>
                              <a:gd name="connsiteY49" fmla="*/ 33817 h 360363"/>
                              <a:gd name="connsiteX50" fmla="*/ 1624542 w 1704975"/>
                              <a:gd name="connsiteY50" fmla="*/ 82958 h 360363"/>
                              <a:gd name="connsiteX51" fmla="*/ 1564746 w 1704975"/>
                              <a:gd name="connsiteY51" fmla="*/ 127343 h 360363"/>
                              <a:gd name="connsiteX52" fmla="*/ 1499659 w 1704975"/>
                              <a:gd name="connsiteY52" fmla="*/ 164858 h 360363"/>
                              <a:gd name="connsiteX53" fmla="*/ 1431396 w 1704975"/>
                              <a:gd name="connsiteY53" fmla="*/ 195505 h 360363"/>
                              <a:gd name="connsiteX54" fmla="*/ 1359429 w 1704975"/>
                              <a:gd name="connsiteY54" fmla="*/ 216641 h 360363"/>
                              <a:gd name="connsiteX55" fmla="*/ 1287463 w 1704975"/>
                              <a:gd name="connsiteY55" fmla="*/ 227209 h 360363"/>
                              <a:gd name="connsiteX56" fmla="*/ 1213379 w 1704975"/>
                              <a:gd name="connsiteY56" fmla="*/ 226680 h 360363"/>
                              <a:gd name="connsiteX57" fmla="*/ 1176867 w 1704975"/>
                              <a:gd name="connsiteY57" fmla="*/ 220868 h 360363"/>
                              <a:gd name="connsiteX58" fmla="*/ 1159934 w 1704975"/>
                              <a:gd name="connsiteY58" fmla="*/ 216641 h 360363"/>
                              <a:gd name="connsiteX59" fmla="*/ 1123421 w 1704975"/>
                              <a:gd name="connsiteY59" fmla="*/ 204488 h 360363"/>
                              <a:gd name="connsiteX60" fmla="*/ 1105429 w 1704975"/>
                              <a:gd name="connsiteY60" fmla="*/ 197090 h 360363"/>
                              <a:gd name="connsiteX61" fmla="*/ 1083734 w 1704975"/>
                              <a:gd name="connsiteY61" fmla="*/ 220868 h 360363"/>
                              <a:gd name="connsiteX62" fmla="*/ 1035050 w 1704975"/>
                              <a:gd name="connsiteY62" fmla="*/ 264196 h 360363"/>
                              <a:gd name="connsiteX63" fmla="*/ 980546 w 1704975"/>
                              <a:gd name="connsiteY63" fmla="*/ 300655 h 360363"/>
                              <a:gd name="connsiteX64" fmla="*/ 920750 w 1704975"/>
                              <a:gd name="connsiteY64" fmla="*/ 329188 h 360363"/>
                              <a:gd name="connsiteX65" fmla="*/ 857779 w 1704975"/>
                              <a:gd name="connsiteY65" fmla="*/ 349795 h 360363"/>
                              <a:gd name="connsiteX66" fmla="*/ 792692 w 1704975"/>
                              <a:gd name="connsiteY66" fmla="*/ 360363 h 360363"/>
                              <a:gd name="connsiteX67" fmla="*/ 728134 w 1704975"/>
                              <a:gd name="connsiteY67" fmla="*/ 359835 h 360363"/>
                              <a:gd name="connsiteX68" fmla="*/ 664104 w 1704975"/>
                              <a:gd name="connsiteY68" fmla="*/ 348210 h 360363"/>
                              <a:gd name="connsiteX69" fmla="*/ 633942 w 1704975"/>
                              <a:gd name="connsiteY69" fmla="*/ 337114 h 360363"/>
                              <a:gd name="connsiteX70" fmla="*/ 610659 w 1704975"/>
                              <a:gd name="connsiteY70" fmla="*/ 327075 h 360363"/>
                              <a:gd name="connsiteX71" fmla="*/ 567267 w 1704975"/>
                              <a:gd name="connsiteY71" fmla="*/ 299598 h 360363"/>
                              <a:gd name="connsiteX72" fmla="*/ 529167 w 1704975"/>
                              <a:gd name="connsiteY72" fmla="*/ 266310 h 360363"/>
                              <a:gd name="connsiteX73" fmla="*/ 499004 w 1704975"/>
                              <a:gd name="connsiteY73" fmla="*/ 226152 h 360363"/>
                              <a:gd name="connsiteX74" fmla="*/ 486834 w 1704975"/>
                              <a:gd name="connsiteY74" fmla="*/ 202903 h 360363"/>
                              <a:gd name="connsiteX75" fmla="*/ 480484 w 1704975"/>
                              <a:gd name="connsiteY75" fmla="*/ 204488 h 360363"/>
                              <a:gd name="connsiteX76" fmla="*/ 474663 w 1704975"/>
                              <a:gd name="connsiteY76" fmla="*/ 206073 h 360363"/>
                              <a:gd name="connsiteX77" fmla="*/ 442384 w 1704975"/>
                              <a:gd name="connsiteY77" fmla="*/ 212942 h 360363"/>
                              <a:gd name="connsiteX78" fmla="*/ 377296 w 1704975"/>
                              <a:gd name="connsiteY78" fmla="*/ 221396 h 360363"/>
                              <a:gd name="connsiteX79" fmla="*/ 310621 w 1704975"/>
                              <a:gd name="connsiteY79" fmla="*/ 221396 h 360363"/>
                              <a:gd name="connsiteX80" fmla="*/ 245004 w 1704975"/>
                              <a:gd name="connsiteY80" fmla="*/ 213999 h 360363"/>
                              <a:gd name="connsiteX81" fmla="*/ 182563 w 1704975"/>
                              <a:gd name="connsiteY81" fmla="*/ 197619 h 360363"/>
                              <a:gd name="connsiteX82" fmla="*/ 123296 w 1704975"/>
                              <a:gd name="connsiteY82" fmla="*/ 171727 h 360363"/>
                              <a:gd name="connsiteX83" fmla="*/ 69321 w 1704975"/>
                              <a:gd name="connsiteY83" fmla="*/ 136854 h 360363"/>
                              <a:gd name="connsiteX84" fmla="*/ 22225 w 1704975"/>
                              <a:gd name="connsiteY84" fmla="*/ 91412 h 360363"/>
                              <a:gd name="connsiteX85" fmla="*/ 1588 w 1704975"/>
                              <a:gd name="connsiteY85" fmla="*/ 63936 h 360363"/>
                              <a:gd name="connsiteX86" fmla="*/ 0 w 1704975"/>
                              <a:gd name="connsiteY86" fmla="*/ 60237 h 360363"/>
                              <a:gd name="connsiteX87" fmla="*/ 1588 w 1704975"/>
                              <a:gd name="connsiteY87" fmla="*/ 54953 h 360363"/>
                              <a:gd name="connsiteX88" fmla="*/ 6879 w 1704975"/>
                              <a:gd name="connsiteY88" fmla="*/ 50197 h 360363"/>
                              <a:gd name="connsiteX89" fmla="*/ 12700 w 1704975"/>
                              <a:gd name="connsiteY89" fmla="*/ 50197 h 360363"/>
                              <a:gd name="connsiteX90" fmla="*/ 15346 w 1704975"/>
                              <a:gd name="connsiteY90" fmla="*/ 52839 h 360363"/>
                              <a:gd name="connsiteX91" fmla="*/ 38629 w 1704975"/>
                              <a:gd name="connsiteY91" fmla="*/ 80844 h 360363"/>
                              <a:gd name="connsiteX92" fmla="*/ 91546 w 1704975"/>
                              <a:gd name="connsiteY92" fmla="*/ 127871 h 360363"/>
                              <a:gd name="connsiteX93" fmla="*/ 151342 w 1704975"/>
                              <a:gd name="connsiteY93" fmla="*/ 163802 h 360363"/>
                              <a:gd name="connsiteX94" fmla="*/ 218017 w 1704975"/>
                              <a:gd name="connsiteY94" fmla="*/ 188636 h 360363"/>
                              <a:gd name="connsiteX95" fmla="*/ 252942 w 1704975"/>
                              <a:gd name="connsiteY95" fmla="*/ 195505 h 360363"/>
                              <a:gd name="connsiteX96" fmla="*/ 275696 w 1704975"/>
                              <a:gd name="connsiteY96" fmla="*/ 199204 h 360363"/>
                              <a:gd name="connsiteX97" fmla="*/ 321204 w 1704975"/>
                              <a:gd name="connsiteY97" fmla="*/ 202903 h 360363"/>
                              <a:gd name="connsiteX98" fmla="*/ 390525 w 1704975"/>
                              <a:gd name="connsiteY98" fmla="*/ 200261 h 360363"/>
                              <a:gd name="connsiteX99" fmla="*/ 436563 w 1704975"/>
                              <a:gd name="connsiteY99" fmla="*/ 193392 h 360363"/>
                              <a:gd name="connsiteX100" fmla="*/ 457200 w 1704975"/>
                              <a:gd name="connsiteY100" fmla="*/ 189693 h 360363"/>
                              <a:gd name="connsiteX101" fmla="*/ 477838 w 1704975"/>
                              <a:gd name="connsiteY101" fmla="*/ 184937 h 360363"/>
                              <a:gd name="connsiteX102" fmla="*/ 470959 w 1704975"/>
                              <a:gd name="connsiteY102" fmla="*/ 168029 h 360363"/>
                              <a:gd name="connsiteX103" fmla="*/ 460904 w 1704975"/>
                              <a:gd name="connsiteY103" fmla="*/ 127343 h 360363"/>
                              <a:gd name="connsiteX104" fmla="*/ 459317 w 1704975"/>
                              <a:gd name="connsiteY104" fmla="*/ 96167 h 360363"/>
                              <a:gd name="connsiteX105" fmla="*/ 462492 w 1704975"/>
                              <a:gd name="connsiteY105" fmla="*/ 77145 h 360363"/>
                              <a:gd name="connsiteX106" fmla="*/ 470959 w 1704975"/>
                              <a:gd name="connsiteY106" fmla="*/ 60237 h 360363"/>
                              <a:gd name="connsiteX107" fmla="*/ 483659 w 1704975"/>
                              <a:gd name="connsiteY107" fmla="*/ 47027 h 360363"/>
                              <a:gd name="connsiteX108" fmla="*/ 492654 w 1704975"/>
                              <a:gd name="connsiteY108" fmla="*/ 42800 h 360363"/>
                              <a:gd name="connsiteX109" fmla="*/ 495300 w 1704975"/>
                              <a:gd name="connsiteY109" fmla="*/ 42800 h 360363"/>
                              <a:gd name="connsiteX110" fmla="*/ 496888 w 1704975"/>
                              <a:gd name="connsiteY110" fmla="*/ 42800 h 360363"/>
                              <a:gd name="connsiteX111" fmla="*/ 511175 w 1704975"/>
                              <a:gd name="connsiteY111" fmla="*/ 38044 h 360363"/>
                              <a:gd name="connsiteX112" fmla="*/ 540809 w 1704975"/>
                              <a:gd name="connsiteY112" fmla="*/ 39630 h 360363"/>
                              <a:gd name="connsiteX113" fmla="*/ 566738 w 1704975"/>
                              <a:gd name="connsiteY113" fmla="*/ 53896 h 360363"/>
                              <a:gd name="connsiteX114" fmla="*/ 584200 w 1704975"/>
                              <a:gd name="connsiteY114" fmla="*/ 78202 h 360363"/>
                              <a:gd name="connsiteX115" fmla="*/ 587904 w 1704975"/>
                              <a:gd name="connsiteY115" fmla="*/ 94582 h 360363"/>
                              <a:gd name="connsiteX116" fmla="*/ 589492 w 1704975"/>
                              <a:gd name="connsiteY116" fmla="*/ 105150 h 360363"/>
                              <a:gd name="connsiteX117" fmla="*/ 587904 w 1704975"/>
                              <a:gd name="connsiteY117" fmla="*/ 124701 h 360363"/>
                              <a:gd name="connsiteX118" fmla="*/ 582613 w 1704975"/>
                              <a:gd name="connsiteY118" fmla="*/ 141609 h 360363"/>
                              <a:gd name="connsiteX119" fmla="*/ 572559 w 1704975"/>
                              <a:gd name="connsiteY119" fmla="*/ 156933 h 360363"/>
                              <a:gd name="connsiteX120" fmla="*/ 552979 w 1704975"/>
                              <a:gd name="connsiteY120" fmla="*/ 174898 h 360363"/>
                              <a:gd name="connsiteX121" fmla="*/ 518584 w 1704975"/>
                              <a:gd name="connsiteY121" fmla="*/ 192335 h 360363"/>
                              <a:gd name="connsiteX122" fmla="*/ 501121 w 1704975"/>
                              <a:gd name="connsiteY122" fmla="*/ 198675 h 360363"/>
                              <a:gd name="connsiteX123" fmla="*/ 502179 w 1704975"/>
                              <a:gd name="connsiteY123" fmla="*/ 200789 h 360363"/>
                              <a:gd name="connsiteX124" fmla="*/ 503238 w 1704975"/>
                              <a:gd name="connsiteY124" fmla="*/ 202903 h 360363"/>
                              <a:gd name="connsiteX125" fmla="*/ 514879 w 1704975"/>
                              <a:gd name="connsiteY125" fmla="*/ 221925 h 360363"/>
                              <a:gd name="connsiteX126" fmla="*/ 543984 w 1704975"/>
                              <a:gd name="connsiteY126" fmla="*/ 257855 h 360363"/>
                              <a:gd name="connsiteX127" fmla="*/ 560388 w 1704975"/>
                              <a:gd name="connsiteY127" fmla="*/ 273179 h 360363"/>
                              <a:gd name="connsiteX128" fmla="*/ 582613 w 1704975"/>
                              <a:gd name="connsiteY128" fmla="*/ 291144 h 360363"/>
                              <a:gd name="connsiteX129" fmla="*/ 632884 w 1704975"/>
                              <a:gd name="connsiteY129" fmla="*/ 318620 h 360363"/>
                              <a:gd name="connsiteX130" fmla="*/ 686859 w 1704975"/>
                              <a:gd name="connsiteY130" fmla="*/ 335529 h 360363"/>
                              <a:gd name="connsiteX131" fmla="*/ 744009 w 1704975"/>
                              <a:gd name="connsiteY131" fmla="*/ 342926 h 360363"/>
                              <a:gd name="connsiteX132" fmla="*/ 772584 w 1704975"/>
                              <a:gd name="connsiteY132" fmla="*/ 342398 h 360363"/>
                              <a:gd name="connsiteX133" fmla="*/ 796925 w 1704975"/>
                              <a:gd name="connsiteY133" fmla="*/ 340813 h 360363"/>
                              <a:gd name="connsiteX134" fmla="*/ 842434 w 1704975"/>
                              <a:gd name="connsiteY134" fmla="*/ 332887 h 360363"/>
                              <a:gd name="connsiteX135" fmla="*/ 885296 w 1704975"/>
                              <a:gd name="connsiteY135" fmla="*/ 320205 h 360363"/>
                              <a:gd name="connsiteX136" fmla="*/ 926042 w 1704975"/>
                              <a:gd name="connsiteY136" fmla="*/ 302769 h 360363"/>
                              <a:gd name="connsiteX137" fmla="*/ 983192 w 1704975"/>
                              <a:gd name="connsiteY137" fmla="*/ 270537 h 360363"/>
                              <a:gd name="connsiteX138" fmla="*/ 1057275 w 1704975"/>
                              <a:gd name="connsiteY138" fmla="*/ 218226 h 360363"/>
                              <a:gd name="connsiteX139" fmla="*/ 1093788 w 1704975"/>
                              <a:gd name="connsiteY139" fmla="*/ 190750 h 360363"/>
                              <a:gd name="connsiteX140" fmla="*/ 1077913 w 1704975"/>
                              <a:gd name="connsiteY140" fmla="*/ 181767 h 360363"/>
                              <a:gd name="connsiteX141" fmla="*/ 1050396 w 1704975"/>
                              <a:gd name="connsiteY141" fmla="*/ 160631 h 360363"/>
                              <a:gd name="connsiteX142" fmla="*/ 1029229 w 1704975"/>
                              <a:gd name="connsiteY142" fmla="*/ 134212 h 360363"/>
                              <a:gd name="connsiteX143" fmla="*/ 1015471 w 1704975"/>
                              <a:gd name="connsiteY143" fmla="*/ 103565 h 360363"/>
                              <a:gd name="connsiteX144" fmla="*/ 1012825 w 1704975"/>
                              <a:gd name="connsiteY144" fmla="*/ 86656 h 360363"/>
                              <a:gd name="connsiteX145" fmla="*/ 1012296 w 1704975"/>
                              <a:gd name="connsiteY145" fmla="*/ 71861 h 360363"/>
                              <a:gd name="connsiteX146" fmla="*/ 1022350 w 1704975"/>
                              <a:gd name="connsiteY146" fmla="*/ 45970 h 360363"/>
                              <a:gd name="connsiteX147" fmla="*/ 1041400 w 1704975"/>
                              <a:gd name="connsiteY147" fmla="*/ 26948 h 360363"/>
                              <a:gd name="connsiteX148" fmla="*/ 1065742 w 1704975"/>
                              <a:gd name="connsiteY148" fmla="*/ 18494 h 360363"/>
                              <a:gd name="connsiteX149" fmla="*/ 1079500 w 1704975"/>
                              <a:gd name="connsiteY149" fmla="*/ 20608 h 360363"/>
                              <a:gd name="connsiteX150" fmla="*/ 1079500 w 1704975"/>
                              <a:gd name="connsiteY150" fmla="*/ 20079 h 360363"/>
                              <a:gd name="connsiteX151" fmla="*/ 1080029 w 1704975"/>
                              <a:gd name="connsiteY151" fmla="*/ 20079 h 360363"/>
                              <a:gd name="connsiteX152" fmla="*/ 1081617 w 1704975"/>
                              <a:gd name="connsiteY152" fmla="*/ 20608 h 360363"/>
                              <a:gd name="connsiteX153" fmla="*/ 1083204 w 1704975"/>
                              <a:gd name="connsiteY153" fmla="*/ 21664 h 360363"/>
                              <a:gd name="connsiteX154" fmla="*/ 1086909 w 1704975"/>
                              <a:gd name="connsiteY154" fmla="*/ 22193 h 360363"/>
                              <a:gd name="connsiteX155" fmla="*/ 1090613 w 1704975"/>
                              <a:gd name="connsiteY155" fmla="*/ 24306 h 360363"/>
                              <a:gd name="connsiteX156" fmla="*/ 1102254 w 1704975"/>
                              <a:gd name="connsiteY156" fmla="*/ 30647 h 360363"/>
                              <a:gd name="connsiteX157" fmla="*/ 1120246 w 1704975"/>
                              <a:gd name="connsiteY157" fmla="*/ 48084 h 360363"/>
                              <a:gd name="connsiteX158" fmla="*/ 1132946 w 1704975"/>
                              <a:gd name="connsiteY158" fmla="*/ 70276 h 360363"/>
                              <a:gd name="connsiteX159" fmla="*/ 1140354 w 1704975"/>
                              <a:gd name="connsiteY159" fmla="*/ 95111 h 360363"/>
                              <a:gd name="connsiteX160" fmla="*/ 1142471 w 1704975"/>
                              <a:gd name="connsiteY160" fmla="*/ 108321 h 360363"/>
                              <a:gd name="connsiteX161" fmla="*/ 1145117 w 1704975"/>
                              <a:gd name="connsiteY161" fmla="*/ 128399 h 360363"/>
                              <a:gd name="connsiteX162" fmla="*/ 1141942 w 1704975"/>
                              <a:gd name="connsiteY162" fmla="*/ 161160 h 360363"/>
                              <a:gd name="connsiteX163" fmla="*/ 1132946 w 1704975"/>
                              <a:gd name="connsiteY163" fmla="*/ 178597 h 360363"/>
                              <a:gd name="connsiteX164" fmla="*/ 1124479 w 1704975"/>
                              <a:gd name="connsiteY164" fmla="*/ 184937 h 360363"/>
                              <a:gd name="connsiteX165" fmla="*/ 1147763 w 1704975"/>
                              <a:gd name="connsiteY165" fmla="*/ 193920 h 360363"/>
                              <a:gd name="connsiteX166" fmla="*/ 1173163 w 1704975"/>
                              <a:gd name="connsiteY166" fmla="*/ 200261 h 360363"/>
                              <a:gd name="connsiteX167" fmla="*/ 1196446 w 1704975"/>
                              <a:gd name="connsiteY167" fmla="*/ 204488 h 360363"/>
                              <a:gd name="connsiteX168" fmla="*/ 1245659 w 1704975"/>
                              <a:gd name="connsiteY168" fmla="*/ 208715 h 360363"/>
                              <a:gd name="connsiteX169" fmla="*/ 1294342 w 1704975"/>
                              <a:gd name="connsiteY169" fmla="*/ 205545 h 360363"/>
                              <a:gd name="connsiteX170" fmla="*/ 1341967 w 1704975"/>
                              <a:gd name="connsiteY170" fmla="*/ 197619 h 360363"/>
                              <a:gd name="connsiteX171" fmla="*/ 1365779 w 1704975"/>
                              <a:gd name="connsiteY171" fmla="*/ 192335 h 360363"/>
                              <a:gd name="connsiteX172" fmla="*/ 1412875 w 1704975"/>
                              <a:gd name="connsiteY172" fmla="*/ 179653 h 360363"/>
                              <a:gd name="connsiteX173" fmla="*/ 1502304 w 1704975"/>
                              <a:gd name="connsiteY173" fmla="*/ 143194 h 360363"/>
                              <a:gd name="connsiteX174" fmla="*/ 1585913 w 1704975"/>
                              <a:gd name="connsiteY174" fmla="*/ 95111 h 360363"/>
                              <a:gd name="connsiteX175" fmla="*/ 1662642 w 1704975"/>
                              <a:gd name="connsiteY175" fmla="*/ 35931 h 360363"/>
                              <a:gd name="connsiteX176" fmla="*/ 1698096 w 1704975"/>
                              <a:gd name="connsiteY176" fmla="*/ 1585 h 36036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Lst>
                            <a:rect l="l" t="t" r="r" b="b"/>
                            <a:pathLst>
                              <a:path w="1704975" h="360363">
                                <a:moveTo>
                                  <a:pt x="526118" y="47625"/>
                                </a:moveTo>
                                <a:lnTo>
                                  <a:pt x="509508" y="49213"/>
                                </a:lnTo>
                                <a:lnTo>
                                  <a:pt x="499864" y="51329"/>
                                </a:lnTo>
                                <a:lnTo>
                                  <a:pt x="499329" y="52388"/>
                                </a:lnTo>
                                <a:lnTo>
                                  <a:pt x="497721" y="52917"/>
                                </a:lnTo>
                                <a:lnTo>
                                  <a:pt x="490756" y="57679"/>
                                </a:lnTo>
                                <a:lnTo>
                                  <a:pt x="480576" y="68792"/>
                                </a:lnTo>
                                <a:lnTo>
                                  <a:pt x="473075" y="91017"/>
                                </a:lnTo>
                                <a:lnTo>
                                  <a:pt x="475218" y="127529"/>
                                </a:lnTo>
                                <a:lnTo>
                                  <a:pt x="485934" y="164571"/>
                                </a:lnTo>
                                <a:lnTo>
                                  <a:pt x="492899" y="180975"/>
                                </a:lnTo>
                                <a:lnTo>
                                  <a:pt x="496114" y="179917"/>
                                </a:lnTo>
                                <a:lnTo>
                                  <a:pt x="499864" y="178329"/>
                                </a:lnTo>
                                <a:lnTo>
                                  <a:pt x="513795" y="174625"/>
                                </a:lnTo>
                                <a:lnTo>
                                  <a:pt x="540048" y="161925"/>
                                </a:lnTo>
                                <a:lnTo>
                                  <a:pt x="551835" y="152400"/>
                                </a:lnTo>
                                <a:lnTo>
                                  <a:pt x="557729" y="122767"/>
                                </a:lnTo>
                                <a:lnTo>
                                  <a:pt x="558800" y="89429"/>
                                </a:lnTo>
                                <a:lnTo>
                                  <a:pt x="555586" y="71967"/>
                                </a:lnTo>
                                <a:lnTo>
                                  <a:pt x="548620" y="59796"/>
                                </a:lnTo>
                                <a:lnTo>
                                  <a:pt x="539512" y="51329"/>
                                </a:lnTo>
                                <a:close/>
                                <a:moveTo>
                                  <a:pt x="1054345" y="28575"/>
                                </a:moveTo>
                                <a:lnTo>
                                  <a:pt x="1040729" y="37103"/>
                                </a:lnTo>
                                <a:lnTo>
                                  <a:pt x="1033920" y="54159"/>
                                </a:lnTo>
                                <a:lnTo>
                                  <a:pt x="1033920" y="65352"/>
                                </a:lnTo>
                                <a:lnTo>
                                  <a:pt x="1030255" y="72280"/>
                                </a:lnTo>
                                <a:lnTo>
                                  <a:pt x="1027112" y="85605"/>
                                </a:lnTo>
                                <a:lnTo>
                                  <a:pt x="1028683" y="96798"/>
                                </a:lnTo>
                                <a:lnTo>
                                  <a:pt x="1034444" y="108524"/>
                                </a:lnTo>
                                <a:lnTo>
                                  <a:pt x="1039681" y="113321"/>
                                </a:lnTo>
                                <a:lnTo>
                                  <a:pt x="1049108" y="130909"/>
                                </a:lnTo>
                                <a:lnTo>
                                  <a:pt x="1075294" y="157026"/>
                                </a:lnTo>
                                <a:lnTo>
                                  <a:pt x="1091005" y="167685"/>
                                </a:lnTo>
                                <a:lnTo>
                                  <a:pt x="1097813" y="171949"/>
                                </a:lnTo>
                                <a:lnTo>
                                  <a:pt x="1105669" y="176213"/>
                                </a:lnTo>
                                <a:lnTo>
                                  <a:pt x="1107240" y="173548"/>
                                </a:lnTo>
                                <a:lnTo>
                                  <a:pt x="1109335" y="173015"/>
                                </a:lnTo>
                                <a:lnTo>
                                  <a:pt x="1114572" y="171416"/>
                                </a:lnTo>
                                <a:lnTo>
                                  <a:pt x="1122951" y="164487"/>
                                </a:lnTo>
                                <a:lnTo>
                                  <a:pt x="1128712" y="149031"/>
                                </a:lnTo>
                                <a:lnTo>
                                  <a:pt x="1127141" y="106925"/>
                                </a:lnTo>
                                <a:lnTo>
                                  <a:pt x="1122951" y="87737"/>
                                </a:lnTo>
                                <a:lnTo>
                                  <a:pt x="1117714" y="71214"/>
                                </a:lnTo>
                                <a:lnTo>
                                  <a:pt x="1101479" y="42433"/>
                                </a:lnTo>
                                <a:lnTo>
                                  <a:pt x="1088910" y="31773"/>
                                </a:lnTo>
                                <a:lnTo>
                                  <a:pt x="1075294" y="28575"/>
                                </a:lnTo>
                                <a:close/>
                                <a:moveTo>
                                  <a:pt x="1700213" y="0"/>
                                </a:moveTo>
                                <a:lnTo>
                                  <a:pt x="1704975" y="4756"/>
                                </a:lnTo>
                                <a:lnTo>
                                  <a:pt x="1703388" y="6869"/>
                                </a:lnTo>
                                <a:lnTo>
                                  <a:pt x="1679046" y="33817"/>
                                </a:lnTo>
                                <a:lnTo>
                                  <a:pt x="1624542" y="82958"/>
                                </a:lnTo>
                                <a:lnTo>
                                  <a:pt x="1564746" y="127343"/>
                                </a:lnTo>
                                <a:lnTo>
                                  <a:pt x="1499659" y="164858"/>
                                </a:lnTo>
                                <a:lnTo>
                                  <a:pt x="1431396" y="195505"/>
                                </a:lnTo>
                                <a:lnTo>
                                  <a:pt x="1359429" y="216641"/>
                                </a:lnTo>
                                <a:lnTo>
                                  <a:pt x="1287463" y="227209"/>
                                </a:lnTo>
                                <a:lnTo>
                                  <a:pt x="1213379" y="226680"/>
                                </a:lnTo>
                                <a:lnTo>
                                  <a:pt x="1176867" y="220868"/>
                                </a:lnTo>
                                <a:lnTo>
                                  <a:pt x="1159934" y="216641"/>
                                </a:lnTo>
                                <a:lnTo>
                                  <a:pt x="1123421" y="204488"/>
                                </a:lnTo>
                                <a:lnTo>
                                  <a:pt x="1105429" y="197090"/>
                                </a:lnTo>
                                <a:lnTo>
                                  <a:pt x="1083734" y="220868"/>
                                </a:lnTo>
                                <a:lnTo>
                                  <a:pt x="1035050" y="264196"/>
                                </a:lnTo>
                                <a:lnTo>
                                  <a:pt x="980546" y="300655"/>
                                </a:lnTo>
                                <a:lnTo>
                                  <a:pt x="920750" y="329188"/>
                                </a:lnTo>
                                <a:lnTo>
                                  <a:pt x="857779" y="349795"/>
                                </a:lnTo>
                                <a:lnTo>
                                  <a:pt x="792692" y="360363"/>
                                </a:lnTo>
                                <a:lnTo>
                                  <a:pt x="728134" y="359835"/>
                                </a:lnTo>
                                <a:lnTo>
                                  <a:pt x="664104" y="348210"/>
                                </a:lnTo>
                                <a:lnTo>
                                  <a:pt x="633942" y="337114"/>
                                </a:lnTo>
                                <a:lnTo>
                                  <a:pt x="610659" y="327075"/>
                                </a:lnTo>
                                <a:lnTo>
                                  <a:pt x="567267" y="299598"/>
                                </a:lnTo>
                                <a:lnTo>
                                  <a:pt x="529167" y="266310"/>
                                </a:lnTo>
                                <a:lnTo>
                                  <a:pt x="499004" y="226152"/>
                                </a:lnTo>
                                <a:lnTo>
                                  <a:pt x="486834" y="202903"/>
                                </a:lnTo>
                                <a:lnTo>
                                  <a:pt x="480484" y="204488"/>
                                </a:lnTo>
                                <a:lnTo>
                                  <a:pt x="474663" y="206073"/>
                                </a:lnTo>
                                <a:lnTo>
                                  <a:pt x="442384" y="212942"/>
                                </a:lnTo>
                                <a:lnTo>
                                  <a:pt x="377296" y="221396"/>
                                </a:lnTo>
                                <a:lnTo>
                                  <a:pt x="310621" y="221396"/>
                                </a:lnTo>
                                <a:lnTo>
                                  <a:pt x="245004" y="213999"/>
                                </a:lnTo>
                                <a:lnTo>
                                  <a:pt x="182563" y="197619"/>
                                </a:lnTo>
                                <a:lnTo>
                                  <a:pt x="123296" y="171727"/>
                                </a:lnTo>
                                <a:lnTo>
                                  <a:pt x="69321" y="136854"/>
                                </a:lnTo>
                                <a:lnTo>
                                  <a:pt x="22225" y="91412"/>
                                </a:lnTo>
                                <a:lnTo>
                                  <a:pt x="1588" y="63936"/>
                                </a:lnTo>
                                <a:lnTo>
                                  <a:pt x="0" y="60237"/>
                                </a:lnTo>
                                <a:lnTo>
                                  <a:pt x="1588" y="54953"/>
                                </a:lnTo>
                                <a:lnTo>
                                  <a:pt x="6879" y="50197"/>
                                </a:lnTo>
                                <a:lnTo>
                                  <a:pt x="12700" y="50197"/>
                                </a:lnTo>
                                <a:lnTo>
                                  <a:pt x="15346" y="52839"/>
                                </a:lnTo>
                                <a:lnTo>
                                  <a:pt x="38629" y="80844"/>
                                </a:lnTo>
                                <a:lnTo>
                                  <a:pt x="91546" y="127871"/>
                                </a:lnTo>
                                <a:lnTo>
                                  <a:pt x="151342" y="163802"/>
                                </a:lnTo>
                                <a:lnTo>
                                  <a:pt x="218017" y="188636"/>
                                </a:lnTo>
                                <a:lnTo>
                                  <a:pt x="252942" y="195505"/>
                                </a:lnTo>
                                <a:lnTo>
                                  <a:pt x="275696" y="199204"/>
                                </a:lnTo>
                                <a:lnTo>
                                  <a:pt x="321204" y="202903"/>
                                </a:lnTo>
                                <a:lnTo>
                                  <a:pt x="390525" y="200261"/>
                                </a:lnTo>
                                <a:lnTo>
                                  <a:pt x="436563" y="193392"/>
                                </a:lnTo>
                                <a:lnTo>
                                  <a:pt x="457200" y="189693"/>
                                </a:lnTo>
                                <a:lnTo>
                                  <a:pt x="477838" y="184937"/>
                                </a:lnTo>
                                <a:lnTo>
                                  <a:pt x="470959" y="168029"/>
                                </a:lnTo>
                                <a:lnTo>
                                  <a:pt x="460904" y="127343"/>
                                </a:lnTo>
                                <a:lnTo>
                                  <a:pt x="459317" y="96167"/>
                                </a:lnTo>
                                <a:lnTo>
                                  <a:pt x="462492" y="77145"/>
                                </a:lnTo>
                                <a:lnTo>
                                  <a:pt x="470959" y="60237"/>
                                </a:lnTo>
                                <a:lnTo>
                                  <a:pt x="483659" y="47027"/>
                                </a:lnTo>
                                <a:lnTo>
                                  <a:pt x="492654" y="42800"/>
                                </a:lnTo>
                                <a:lnTo>
                                  <a:pt x="495300" y="42800"/>
                                </a:lnTo>
                                <a:lnTo>
                                  <a:pt x="496888" y="42800"/>
                                </a:lnTo>
                                <a:lnTo>
                                  <a:pt x="511175" y="38044"/>
                                </a:lnTo>
                                <a:lnTo>
                                  <a:pt x="540809" y="39630"/>
                                </a:lnTo>
                                <a:lnTo>
                                  <a:pt x="566738" y="53896"/>
                                </a:lnTo>
                                <a:lnTo>
                                  <a:pt x="584200" y="78202"/>
                                </a:lnTo>
                                <a:lnTo>
                                  <a:pt x="587904" y="94582"/>
                                </a:lnTo>
                                <a:lnTo>
                                  <a:pt x="589492" y="105150"/>
                                </a:lnTo>
                                <a:lnTo>
                                  <a:pt x="587904" y="124701"/>
                                </a:lnTo>
                                <a:lnTo>
                                  <a:pt x="582613" y="141609"/>
                                </a:lnTo>
                                <a:lnTo>
                                  <a:pt x="572559" y="156933"/>
                                </a:lnTo>
                                <a:lnTo>
                                  <a:pt x="552979" y="174898"/>
                                </a:lnTo>
                                <a:lnTo>
                                  <a:pt x="518584" y="192335"/>
                                </a:lnTo>
                                <a:lnTo>
                                  <a:pt x="501121" y="198675"/>
                                </a:lnTo>
                                <a:lnTo>
                                  <a:pt x="502179" y="200789"/>
                                </a:lnTo>
                                <a:lnTo>
                                  <a:pt x="503238" y="202903"/>
                                </a:lnTo>
                                <a:lnTo>
                                  <a:pt x="514879" y="221925"/>
                                </a:lnTo>
                                <a:lnTo>
                                  <a:pt x="543984" y="257855"/>
                                </a:lnTo>
                                <a:lnTo>
                                  <a:pt x="560388" y="273179"/>
                                </a:lnTo>
                                <a:lnTo>
                                  <a:pt x="582613" y="291144"/>
                                </a:lnTo>
                                <a:lnTo>
                                  <a:pt x="632884" y="318620"/>
                                </a:lnTo>
                                <a:lnTo>
                                  <a:pt x="686859" y="335529"/>
                                </a:lnTo>
                                <a:lnTo>
                                  <a:pt x="744009" y="342926"/>
                                </a:lnTo>
                                <a:lnTo>
                                  <a:pt x="772584" y="342398"/>
                                </a:lnTo>
                                <a:lnTo>
                                  <a:pt x="796925" y="340813"/>
                                </a:lnTo>
                                <a:lnTo>
                                  <a:pt x="842434" y="332887"/>
                                </a:lnTo>
                                <a:lnTo>
                                  <a:pt x="885296" y="320205"/>
                                </a:lnTo>
                                <a:lnTo>
                                  <a:pt x="926042" y="302769"/>
                                </a:lnTo>
                                <a:lnTo>
                                  <a:pt x="983192" y="270537"/>
                                </a:lnTo>
                                <a:lnTo>
                                  <a:pt x="1057275" y="218226"/>
                                </a:lnTo>
                                <a:lnTo>
                                  <a:pt x="1093788" y="190750"/>
                                </a:lnTo>
                                <a:lnTo>
                                  <a:pt x="1077913" y="181767"/>
                                </a:lnTo>
                                <a:lnTo>
                                  <a:pt x="1050396" y="160631"/>
                                </a:lnTo>
                                <a:lnTo>
                                  <a:pt x="1029229" y="134212"/>
                                </a:lnTo>
                                <a:lnTo>
                                  <a:pt x="1015471" y="103565"/>
                                </a:lnTo>
                                <a:lnTo>
                                  <a:pt x="1012825" y="86656"/>
                                </a:lnTo>
                                <a:lnTo>
                                  <a:pt x="1012296" y="71861"/>
                                </a:lnTo>
                                <a:lnTo>
                                  <a:pt x="1022350" y="45970"/>
                                </a:lnTo>
                                <a:lnTo>
                                  <a:pt x="1041400" y="26948"/>
                                </a:lnTo>
                                <a:lnTo>
                                  <a:pt x="1065742" y="18494"/>
                                </a:lnTo>
                                <a:lnTo>
                                  <a:pt x="1079500" y="20608"/>
                                </a:lnTo>
                                <a:lnTo>
                                  <a:pt x="1079500" y="20079"/>
                                </a:lnTo>
                                <a:lnTo>
                                  <a:pt x="1080029" y="20079"/>
                                </a:lnTo>
                                <a:lnTo>
                                  <a:pt x="1081617" y="20608"/>
                                </a:lnTo>
                                <a:lnTo>
                                  <a:pt x="1083204" y="21664"/>
                                </a:lnTo>
                                <a:lnTo>
                                  <a:pt x="1086909" y="22193"/>
                                </a:lnTo>
                                <a:lnTo>
                                  <a:pt x="1090613" y="24306"/>
                                </a:lnTo>
                                <a:lnTo>
                                  <a:pt x="1102254" y="30647"/>
                                </a:lnTo>
                                <a:lnTo>
                                  <a:pt x="1120246" y="48084"/>
                                </a:lnTo>
                                <a:lnTo>
                                  <a:pt x="1132946" y="70276"/>
                                </a:lnTo>
                                <a:lnTo>
                                  <a:pt x="1140354" y="95111"/>
                                </a:lnTo>
                                <a:lnTo>
                                  <a:pt x="1142471" y="108321"/>
                                </a:lnTo>
                                <a:lnTo>
                                  <a:pt x="1145117" y="128399"/>
                                </a:lnTo>
                                <a:lnTo>
                                  <a:pt x="1141942" y="161160"/>
                                </a:lnTo>
                                <a:lnTo>
                                  <a:pt x="1132946" y="178597"/>
                                </a:lnTo>
                                <a:lnTo>
                                  <a:pt x="1124479" y="184937"/>
                                </a:lnTo>
                                <a:lnTo>
                                  <a:pt x="1147763" y="193920"/>
                                </a:lnTo>
                                <a:lnTo>
                                  <a:pt x="1173163" y="200261"/>
                                </a:lnTo>
                                <a:lnTo>
                                  <a:pt x="1196446" y="204488"/>
                                </a:lnTo>
                                <a:lnTo>
                                  <a:pt x="1245659" y="208715"/>
                                </a:lnTo>
                                <a:lnTo>
                                  <a:pt x="1294342" y="205545"/>
                                </a:lnTo>
                                <a:lnTo>
                                  <a:pt x="1341967" y="197619"/>
                                </a:lnTo>
                                <a:lnTo>
                                  <a:pt x="1365779" y="192335"/>
                                </a:lnTo>
                                <a:lnTo>
                                  <a:pt x="1412875" y="179653"/>
                                </a:lnTo>
                                <a:lnTo>
                                  <a:pt x="1502304" y="143194"/>
                                </a:lnTo>
                                <a:lnTo>
                                  <a:pt x="1585913" y="95111"/>
                                </a:lnTo>
                                <a:lnTo>
                                  <a:pt x="1662642" y="35931"/>
                                </a:lnTo>
                                <a:lnTo>
                                  <a:pt x="1698096" y="1585"/>
                                </a:lnTo>
                                <a:close/>
                              </a:path>
                            </a:pathLst>
                          </a:custGeom>
                          <a:solidFill>
                            <a:schemeClr val="tx2"/>
                          </a:solidFill>
                          <a:ln>
                            <a:noFill/>
                          </a:ln>
                        </wps:spPr>
                        <wps:bodyPr vert="horz" wrap="square" lIns="91440" tIns="45720" rIns="91440" bIns="45720" numCol="1" anchor="t" anchorCtr="0" compatLnSpc="1">
                          <a:prstTxWarp prst="textNoShape">
                            <a:avLst/>
                          </a:prstTxWarp>
                          <a:noAutofit/>
                        </wps:bodyPr>
                      </wps:wsp>
                      <wps:wsp>
                        <wps:cNvPr id="1088653234" name="Freeform: Shape 1088653234"/>
                        <wps:cNvSpPr>
                          <a:spLocks/>
                        </wps:cNvSpPr>
                        <wps:spPr bwMode="auto">
                          <a:xfrm>
                            <a:off x="3473222" y="3652722"/>
                            <a:ext cx="803275" cy="1436688"/>
                          </a:xfrm>
                          <a:custGeom>
                            <a:avLst/>
                            <a:gdLst>
                              <a:gd name="connsiteX0" fmla="*/ 321181 w 803275"/>
                              <a:gd name="connsiteY0" fmla="*/ 996950 h 1436688"/>
                              <a:gd name="connsiteX1" fmla="*/ 292845 w 803275"/>
                              <a:gd name="connsiteY1" fmla="*/ 1006412 h 1436688"/>
                              <a:gd name="connsiteX2" fmla="*/ 267132 w 803275"/>
                              <a:gd name="connsiteY2" fmla="*/ 1023759 h 1436688"/>
                              <a:gd name="connsiteX3" fmla="*/ 255588 w 803275"/>
                              <a:gd name="connsiteY3" fmla="*/ 1034798 h 1436688"/>
                              <a:gd name="connsiteX4" fmla="*/ 256638 w 803275"/>
                              <a:gd name="connsiteY4" fmla="*/ 1034798 h 1436688"/>
                              <a:gd name="connsiteX5" fmla="*/ 257162 w 803275"/>
                              <a:gd name="connsiteY5" fmla="*/ 1035849 h 1436688"/>
                              <a:gd name="connsiteX6" fmla="*/ 275528 w 803275"/>
                              <a:gd name="connsiteY6" fmla="*/ 1052145 h 1436688"/>
                              <a:gd name="connsiteX7" fmla="*/ 307013 w 803275"/>
                              <a:gd name="connsiteY7" fmla="*/ 1072120 h 1436688"/>
                              <a:gd name="connsiteX8" fmla="*/ 331151 w 803275"/>
                              <a:gd name="connsiteY8" fmla="*/ 1076325 h 1436688"/>
                              <a:gd name="connsiteX9" fmla="*/ 344269 w 803275"/>
                              <a:gd name="connsiteY9" fmla="*/ 1074223 h 1436688"/>
                              <a:gd name="connsiteX10" fmla="*/ 356338 w 803275"/>
                              <a:gd name="connsiteY10" fmla="*/ 1070543 h 1436688"/>
                              <a:gd name="connsiteX11" fmla="*/ 373655 w 803275"/>
                              <a:gd name="connsiteY11" fmla="*/ 1053722 h 1436688"/>
                              <a:gd name="connsiteX12" fmla="*/ 381001 w 803275"/>
                              <a:gd name="connsiteY12" fmla="*/ 1032695 h 1436688"/>
                              <a:gd name="connsiteX13" fmla="*/ 377853 w 803275"/>
                              <a:gd name="connsiteY13" fmla="*/ 1016925 h 1436688"/>
                              <a:gd name="connsiteX14" fmla="*/ 372081 w 803275"/>
                              <a:gd name="connsiteY14" fmla="*/ 1007463 h 1436688"/>
                              <a:gd name="connsiteX15" fmla="*/ 367358 w 803275"/>
                              <a:gd name="connsiteY15" fmla="*/ 1003784 h 1436688"/>
                              <a:gd name="connsiteX16" fmla="*/ 352140 w 803275"/>
                              <a:gd name="connsiteY16" fmla="*/ 998527 h 1436688"/>
                              <a:gd name="connsiteX17" fmla="*/ 305330 w 803275"/>
                              <a:gd name="connsiteY17" fmla="*/ 203200 h 1436688"/>
                              <a:gd name="connsiteX18" fmla="*/ 277813 w 803275"/>
                              <a:gd name="connsiteY18" fmla="*/ 204788 h 1436688"/>
                              <a:gd name="connsiteX19" fmla="*/ 281517 w 803275"/>
                              <a:gd name="connsiteY19" fmla="*/ 218546 h 1436688"/>
                              <a:gd name="connsiteX20" fmla="*/ 292101 w 803275"/>
                              <a:gd name="connsiteY20" fmla="*/ 246063 h 1436688"/>
                              <a:gd name="connsiteX21" fmla="*/ 309034 w 803275"/>
                              <a:gd name="connsiteY21" fmla="*/ 268817 h 1436688"/>
                              <a:gd name="connsiteX22" fmla="*/ 326496 w 803275"/>
                              <a:gd name="connsiteY22" fmla="*/ 279930 h 1436688"/>
                              <a:gd name="connsiteX23" fmla="*/ 340255 w 803275"/>
                              <a:gd name="connsiteY23" fmla="*/ 284163 h 1436688"/>
                              <a:gd name="connsiteX24" fmla="*/ 348721 w 803275"/>
                              <a:gd name="connsiteY24" fmla="*/ 284163 h 1436688"/>
                              <a:gd name="connsiteX25" fmla="*/ 361421 w 803275"/>
                              <a:gd name="connsiteY25" fmla="*/ 283105 h 1436688"/>
                              <a:gd name="connsiteX26" fmla="*/ 380471 w 803275"/>
                              <a:gd name="connsiteY26" fmla="*/ 270934 h 1436688"/>
                              <a:gd name="connsiteX27" fmla="*/ 392113 w 803275"/>
                              <a:gd name="connsiteY27" fmla="*/ 251884 h 1436688"/>
                              <a:gd name="connsiteX28" fmla="*/ 392113 w 803275"/>
                              <a:gd name="connsiteY28" fmla="*/ 231246 h 1436688"/>
                              <a:gd name="connsiteX29" fmla="*/ 386821 w 803275"/>
                              <a:gd name="connsiteY29" fmla="*/ 221721 h 1436688"/>
                              <a:gd name="connsiteX30" fmla="*/ 359834 w 803275"/>
                              <a:gd name="connsiteY30" fmla="*/ 211667 h 1436688"/>
                              <a:gd name="connsiteX31" fmla="*/ 479954 w 803275"/>
                              <a:gd name="connsiteY31" fmla="*/ 0 h 1436688"/>
                              <a:gd name="connsiteX32" fmla="*/ 516467 w 803275"/>
                              <a:gd name="connsiteY32" fmla="*/ 0 h 1436688"/>
                              <a:gd name="connsiteX33" fmla="*/ 552979 w 803275"/>
                              <a:gd name="connsiteY33" fmla="*/ 5296 h 1436688"/>
                              <a:gd name="connsiteX34" fmla="*/ 588963 w 803275"/>
                              <a:gd name="connsiteY34" fmla="*/ 16946 h 1436688"/>
                              <a:gd name="connsiteX35" fmla="*/ 623358 w 803275"/>
                              <a:gd name="connsiteY35" fmla="*/ 33362 h 1436688"/>
                              <a:gd name="connsiteX36" fmla="*/ 639233 w 803275"/>
                              <a:gd name="connsiteY36" fmla="*/ 43424 h 1436688"/>
                              <a:gd name="connsiteX37" fmla="*/ 641350 w 803275"/>
                              <a:gd name="connsiteY37" fmla="*/ 45542 h 1436688"/>
                              <a:gd name="connsiteX38" fmla="*/ 642938 w 803275"/>
                              <a:gd name="connsiteY38" fmla="*/ 51897 h 1436688"/>
                              <a:gd name="connsiteX39" fmla="*/ 640292 w 803275"/>
                              <a:gd name="connsiteY39" fmla="*/ 57192 h 1436688"/>
                              <a:gd name="connsiteX40" fmla="*/ 634471 w 803275"/>
                              <a:gd name="connsiteY40" fmla="*/ 58781 h 1436688"/>
                              <a:gd name="connsiteX41" fmla="*/ 631825 w 803275"/>
                              <a:gd name="connsiteY41" fmla="*/ 57192 h 1436688"/>
                              <a:gd name="connsiteX42" fmla="*/ 604838 w 803275"/>
                              <a:gd name="connsiteY42" fmla="*/ 42365 h 1436688"/>
                              <a:gd name="connsiteX43" fmla="*/ 549275 w 803275"/>
                              <a:gd name="connsiteY43" fmla="*/ 22771 h 1436688"/>
                              <a:gd name="connsiteX44" fmla="*/ 492125 w 803275"/>
                              <a:gd name="connsiteY44" fmla="*/ 15887 h 1436688"/>
                              <a:gd name="connsiteX45" fmla="*/ 448733 w 803275"/>
                              <a:gd name="connsiteY45" fmla="*/ 21182 h 1436688"/>
                              <a:gd name="connsiteX46" fmla="*/ 419629 w 803275"/>
                              <a:gd name="connsiteY46" fmla="*/ 29655 h 1436688"/>
                              <a:gd name="connsiteX47" fmla="*/ 405342 w 803275"/>
                              <a:gd name="connsiteY47" fmla="*/ 34951 h 1436688"/>
                              <a:gd name="connsiteX48" fmla="*/ 382588 w 803275"/>
                              <a:gd name="connsiteY48" fmla="*/ 45542 h 1436688"/>
                              <a:gd name="connsiteX49" fmla="*/ 338138 w 803275"/>
                              <a:gd name="connsiteY49" fmla="*/ 76786 h 1436688"/>
                              <a:gd name="connsiteX50" fmla="*/ 301096 w 803275"/>
                              <a:gd name="connsiteY50" fmla="*/ 116503 h 1436688"/>
                              <a:gd name="connsiteX51" fmla="*/ 282046 w 803275"/>
                              <a:gd name="connsiteY51" fmla="*/ 150924 h 1436688"/>
                              <a:gd name="connsiteX52" fmla="*/ 274638 w 803275"/>
                              <a:gd name="connsiteY52" fmla="*/ 175813 h 1436688"/>
                              <a:gd name="connsiteX53" fmla="*/ 273050 w 803275"/>
                              <a:gd name="connsiteY53" fmla="*/ 187993 h 1436688"/>
                              <a:gd name="connsiteX54" fmla="*/ 296333 w 803275"/>
                              <a:gd name="connsiteY54" fmla="*/ 187463 h 1436688"/>
                              <a:gd name="connsiteX55" fmla="*/ 345017 w 803275"/>
                              <a:gd name="connsiteY55" fmla="*/ 194877 h 1436688"/>
                              <a:gd name="connsiteX56" fmla="*/ 370417 w 803275"/>
                              <a:gd name="connsiteY56" fmla="*/ 203350 h 1436688"/>
                              <a:gd name="connsiteX57" fmla="*/ 370946 w 803275"/>
                              <a:gd name="connsiteY57" fmla="*/ 203350 h 1436688"/>
                              <a:gd name="connsiteX58" fmla="*/ 381000 w 803275"/>
                              <a:gd name="connsiteY58" fmla="*/ 205468 h 1436688"/>
                              <a:gd name="connsiteX59" fmla="*/ 387879 w 803275"/>
                              <a:gd name="connsiteY59" fmla="*/ 210764 h 1436688"/>
                              <a:gd name="connsiteX60" fmla="*/ 392642 w 803275"/>
                              <a:gd name="connsiteY60" fmla="*/ 212353 h 1436688"/>
                              <a:gd name="connsiteX61" fmla="*/ 396346 w 803275"/>
                              <a:gd name="connsiteY61" fmla="*/ 215000 h 1436688"/>
                              <a:gd name="connsiteX62" fmla="*/ 399521 w 803275"/>
                              <a:gd name="connsiteY62" fmla="*/ 217648 h 1436688"/>
                              <a:gd name="connsiteX63" fmla="*/ 397933 w 803275"/>
                              <a:gd name="connsiteY63" fmla="*/ 221885 h 1436688"/>
                              <a:gd name="connsiteX64" fmla="*/ 402167 w 803275"/>
                              <a:gd name="connsiteY64" fmla="*/ 231417 h 1436688"/>
                              <a:gd name="connsiteX65" fmla="*/ 403754 w 803275"/>
                              <a:gd name="connsiteY65" fmla="*/ 253128 h 1436688"/>
                              <a:gd name="connsiteX66" fmla="*/ 396346 w 803275"/>
                              <a:gd name="connsiteY66" fmla="*/ 274311 h 1436688"/>
                              <a:gd name="connsiteX67" fmla="*/ 382058 w 803275"/>
                              <a:gd name="connsiteY67" fmla="*/ 291257 h 1436688"/>
                              <a:gd name="connsiteX68" fmla="*/ 370946 w 803275"/>
                              <a:gd name="connsiteY68" fmla="*/ 295493 h 1436688"/>
                              <a:gd name="connsiteX69" fmla="*/ 361950 w 803275"/>
                              <a:gd name="connsiteY69" fmla="*/ 298670 h 1436688"/>
                              <a:gd name="connsiteX70" fmla="*/ 344488 w 803275"/>
                              <a:gd name="connsiteY70" fmla="*/ 300789 h 1436688"/>
                              <a:gd name="connsiteX71" fmla="*/ 327554 w 803275"/>
                              <a:gd name="connsiteY71" fmla="*/ 297611 h 1436688"/>
                              <a:gd name="connsiteX72" fmla="*/ 312738 w 803275"/>
                              <a:gd name="connsiteY72" fmla="*/ 291786 h 1436688"/>
                              <a:gd name="connsiteX73" fmla="*/ 292629 w 803275"/>
                              <a:gd name="connsiteY73" fmla="*/ 275899 h 1436688"/>
                              <a:gd name="connsiteX74" fmla="*/ 273579 w 803275"/>
                              <a:gd name="connsiteY74" fmla="*/ 246774 h 1436688"/>
                              <a:gd name="connsiteX75" fmla="*/ 267758 w 803275"/>
                              <a:gd name="connsiteY75" fmla="*/ 229828 h 1436688"/>
                              <a:gd name="connsiteX76" fmla="*/ 262996 w 803275"/>
                              <a:gd name="connsiteY76" fmla="*/ 218707 h 1436688"/>
                              <a:gd name="connsiteX77" fmla="*/ 260879 w 803275"/>
                              <a:gd name="connsiteY77" fmla="*/ 207057 h 1436688"/>
                              <a:gd name="connsiteX78" fmla="*/ 238654 w 803275"/>
                              <a:gd name="connsiteY78" fmla="*/ 210764 h 1436688"/>
                              <a:gd name="connsiteX79" fmla="*/ 195792 w 803275"/>
                              <a:gd name="connsiteY79" fmla="*/ 225592 h 1436688"/>
                              <a:gd name="connsiteX80" fmla="*/ 155575 w 803275"/>
                              <a:gd name="connsiteY80" fmla="*/ 246244 h 1436688"/>
                              <a:gd name="connsiteX81" fmla="*/ 119063 w 803275"/>
                              <a:gd name="connsiteY81" fmla="*/ 274311 h 1436688"/>
                              <a:gd name="connsiteX82" fmla="*/ 103188 w 803275"/>
                              <a:gd name="connsiteY82" fmla="*/ 290197 h 1436688"/>
                              <a:gd name="connsiteX83" fmla="*/ 89958 w 803275"/>
                              <a:gd name="connsiteY83" fmla="*/ 304495 h 1436688"/>
                              <a:gd name="connsiteX84" fmla="*/ 67733 w 803275"/>
                              <a:gd name="connsiteY84" fmla="*/ 335739 h 1436688"/>
                              <a:gd name="connsiteX85" fmla="*/ 50271 w 803275"/>
                              <a:gd name="connsiteY85" fmla="*/ 369631 h 1436688"/>
                              <a:gd name="connsiteX86" fmla="*/ 36513 w 803275"/>
                              <a:gd name="connsiteY86" fmla="*/ 404582 h 1436688"/>
                              <a:gd name="connsiteX87" fmla="*/ 22225 w 803275"/>
                              <a:gd name="connsiteY87" fmla="*/ 459126 h 1436688"/>
                              <a:gd name="connsiteX88" fmla="*/ 16404 w 803275"/>
                              <a:gd name="connsiteY88" fmla="*/ 535382 h 1436688"/>
                              <a:gd name="connsiteX89" fmla="*/ 17463 w 803275"/>
                              <a:gd name="connsiteY89" fmla="*/ 573510 h 1436688"/>
                              <a:gd name="connsiteX90" fmla="*/ 20638 w 803275"/>
                              <a:gd name="connsiteY90" fmla="*/ 607402 h 1436688"/>
                              <a:gd name="connsiteX91" fmla="*/ 32808 w 803275"/>
                              <a:gd name="connsiteY91" fmla="*/ 672008 h 1436688"/>
                              <a:gd name="connsiteX92" fmla="*/ 51858 w 803275"/>
                              <a:gd name="connsiteY92" fmla="*/ 733437 h 1436688"/>
                              <a:gd name="connsiteX93" fmla="*/ 77258 w 803275"/>
                              <a:gd name="connsiteY93" fmla="*/ 792217 h 1436688"/>
                              <a:gd name="connsiteX94" fmla="*/ 107421 w 803275"/>
                              <a:gd name="connsiteY94" fmla="*/ 848880 h 1436688"/>
                              <a:gd name="connsiteX95" fmla="*/ 142875 w 803275"/>
                              <a:gd name="connsiteY95" fmla="*/ 901836 h 1436688"/>
                              <a:gd name="connsiteX96" fmla="*/ 202142 w 803275"/>
                              <a:gd name="connsiteY96" fmla="*/ 978092 h 1436688"/>
                              <a:gd name="connsiteX97" fmla="*/ 246063 w 803275"/>
                              <a:gd name="connsiteY97" fmla="*/ 1026282 h 1436688"/>
                              <a:gd name="connsiteX98" fmla="*/ 259821 w 803275"/>
                              <a:gd name="connsiteY98" fmla="*/ 1011984 h 1436688"/>
                              <a:gd name="connsiteX99" fmla="*/ 293688 w 803275"/>
                              <a:gd name="connsiteY99" fmla="*/ 992919 h 1436688"/>
                              <a:gd name="connsiteX100" fmla="*/ 330729 w 803275"/>
                              <a:gd name="connsiteY100" fmla="*/ 986035 h 1436688"/>
                              <a:gd name="connsiteX101" fmla="*/ 368300 w 803275"/>
                              <a:gd name="connsiteY101" fmla="*/ 993449 h 1436688"/>
                              <a:gd name="connsiteX102" fmla="*/ 385763 w 803275"/>
                              <a:gd name="connsiteY102" fmla="*/ 1002452 h 1436688"/>
                              <a:gd name="connsiteX103" fmla="*/ 387350 w 803275"/>
                              <a:gd name="connsiteY103" fmla="*/ 1005099 h 1436688"/>
                              <a:gd name="connsiteX104" fmla="*/ 387350 w 803275"/>
                              <a:gd name="connsiteY104" fmla="*/ 1009336 h 1436688"/>
                              <a:gd name="connsiteX105" fmla="*/ 385763 w 803275"/>
                              <a:gd name="connsiteY105" fmla="*/ 1010924 h 1436688"/>
                              <a:gd name="connsiteX106" fmla="*/ 389467 w 803275"/>
                              <a:gd name="connsiteY106" fmla="*/ 1017809 h 1436688"/>
                              <a:gd name="connsiteX107" fmla="*/ 393171 w 803275"/>
                              <a:gd name="connsiteY107" fmla="*/ 1033695 h 1436688"/>
                              <a:gd name="connsiteX108" fmla="*/ 391583 w 803275"/>
                              <a:gd name="connsiteY108" fmla="*/ 1050641 h 1436688"/>
                              <a:gd name="connsiteX109" fmla="*/ 384704 w 803275"/>
                              <a:gd name="connsiteY109" fmla="*/ 1066528 h 1436688"/>
                              <a:gd name="connsiteX110" fmla="*/ 379413 w 803275"/>
                              <a:gd name="connsiteY110" fmla="*/ 1073412 h 1436688"/>
                              <a:gd name="connsiteX111" fmla="*/ 372004 w 803275"/>
                              <a:gd name="connsiteY111" fmla="*/ 1080296 h 1436688"/>
                              <a:gd name="connsiteX112" fmla="*/ 355071 w 803275"/>
                              <a:gd name="connsiteY112" fmla="*/ 1089299 h 1436688"/>
                              <a:gd name="connsiteX113" fmla="*/ 337079 w 803275"/>
                              <a:gd name="connsiteY113" fmla="*/ 1093535 h 1436688"/>
                              <a:gd name="connsiteX114" fmla="*/ 318558 w 803275"/>
                              <a:gd name="connsiteY114" fmla="*/ 1091947 h 1436688"/>
                              <a:gd name="connsiteX115" fmla="*/ 291042 w 803275"/>
                              <a:gd name="connsiteY115" fmla="*/ 1083474 h 1436688"/>
                              <a:gd name="connsiteX116" fmla="*/ 258233 w 803275"/>
                              <a:gd name="connsiteY116" fmla="*/ 1061232 h 1436688"/>
                              <a:gd name="connsiteX117" fmla="*/ 246063 w 803275"/>
                              <a:gd name="connsiteY117" fmla="*/ 1047464 h 1436688"/>
                              <a:gd name="connsiteX118" fmla="*/ 238654 w 803275"/>
                              <a:gd name="connsiteY118" fmla="*/ 1060703 h 1436688"/>
                              <a:gd name="connsiteX119" fmla="*/ 233363 w 803275"/>
                              <a:gd name="connsiteY119" fmla="*/ 1075001 h 1436688"/>
                              <a:gd name="connsiteX120" fmla="*/ 230188 w 803275"/>
                              <a:gd name="connsiteY120" fmla="*/ 1088769 h 1436688"/>
                              <a:gd name="connsiteX121" fmla="*/ 228071 w 803275"/>
                              <a:gd name="connsiteY121" fmla="*/ 1117895 h 1436688"/>
                              <a:gd name="connsiteX122" fmla="*/ 232304 w 803275"/>
                              <a:gd name="connsiteY122" fmla="*/ 1161319 h 1436688"/>
                              <a:gd name="connsiteX123" fmla="*/ 240771 w 803275"/>
                              <a:gd name="connsiteY123" fmla="*/ 1188326 h 1436688"/>
                              <a:gd name="connsiteX124" fmla="*/ 249767 w 803275"/>
                              <a:gd name="connsiteY124" fmla="*/ 1212686 h 1436688"/>
                              <a:gd name="connsiteX125" fmla="*/ 275696 w 803275"/>
                              <a:gd name="connsiteY125" fmla="*/ 1256109 h 1436688"/>
                              <a:gd name="connsiteX126" fmla="*/ 308504 w 803275"/>
                              <a:gd name="connsiteY126" fmla="*/ 1295826 h 1436688"/>
                              <a:gd name="connsiteX127" fmla="*/ 346604 w 803275"/>
                              <a:gd name="connsiteY127" fmla="*/ 1330247 h 1436688"/>
                              <a:gd name="connsiteX128" fmla="*/ 368300 w 803275"/>
                              <a:gd name="connsiteY128" fmla="*/ 1344545 h 1436688"/>
                              <a:gd name="connsiteX129" fmla="*/ 391583 w 803275"/>
                              <a:gd name="connsiteY129" fmla="*/ 1359902 h 1436688"/>
                              <a:gd name="connsiteX130" fmla="*/ 441325 w 803275"/>
                              <a:gd name="connsiteY130" fmla="*/ 1383732 h 1436688"/>
                              <a:gd name="connsiteX131" fmla="*/ 493713 w 803275"/>
                              <a:gd name="connsiteY131" fmla="*/ 1401208 h 1436688"/>
                              <a:gd name="connsiteX132" fmla="*/ 547158 w 803275"/>
                              <a:gd name="connsiteY132" fmla="*/ 1412329 h 1436688"/>
                              <a:gd name="connsiteX133" fmla="*/ 602721 w 803275"/>
                              <a:gd name="connsiteY133" fmla="*/ 1417624 h 1436688"/>
                              <a:gd name="connsiteX134" fmla="*/ 658283 w 803275"/>
                              <a:gd name="connsiteY134" fmla="*/ 1419213 h 1436688"/>
                              <a:gd name="connsiteX135" fmla="*/ 741363 w 803275"/>
                              <a:gd name="connsiteY135" fmla="*/ 1414976 h 1436688"/>
                              <a:gd name="connsiteX136" fmla="*/ 796396 w 803275"/>
                              <a:gd name="connsiteY136" fmla="*/ 1408092 h 1436688"/>
                              <a:gd name="connsiteX137" fmla="*/ 800629 w 803275"/>
                              <a:gd name="connsiteY137" fmla="*/ 1408622 h 1436688"/>
                              <a:gd name="connsiteX138" fmla="*/ 803275 w 803275"/>
                              <a:gd name="connsiteY138" fmla="*/ 1416565 h 1436688"/>
                              <a:gd name="connsiteX139" fmla="*/ 798513 w 803275"/>
                              <a:gd name="connsiteY139" fmla="*/ 1418683 h 1436688"/>
                              <a:gd name="connsiteX140" fmla="*/ 764117 w 803275"/>
                              <a:gd name="connsiteY140" fmla="*/ 1426097 h 1436688"/>
                              <a:gd name="connsiteX141" fmla="*/ 691092 w 803275"/>
                              <a:gd name="connsiteY141" fmla="*/ 1435629 h 1436688"/>
                              <a:gd name="connsiteX142" fmla="*/ 616479 w 803275"/>
                              <a:gd name="connsiteY142" fmla="*/ 1436688 h 1436688"/>
                              <a:gd name="connsiteX143" fmla="*/ 541867 w 803275"/>
                              <a:gd name="connsiteY143" fmla="*/ 1430334 h 1436688"/>
                              <a:gd name="connsiteX144" fmla="*/ 469371 w 803275"/>
                              <a:gd name="connsiteY144" fmla="*/ 1413388 h 1436688"/>
                              <a:gd name="connsiteX145" fmla="*/ 401108 w 803275"/>
                              <a:gd name="connsiteY145" fmla="*/ 1386380 h 1436688"/>
                              <a:gd name="connsiteX146" fmla="*/ 338138 w 803275"/>
                              <a:gd name="connsiteY146" fmla="*/ 1348782 h 1436688"/>
                              <a:gd name="connsiteX147" fmla="*/ 297921 w 803275"/>
                              <a:gd name="connsiteY147" fmla="*/ 1311713 h 1436688"/>
                              <a:gd name="connsiteX148" fmla="*/ 273579 w 803275"/>
                              <a:gd name="connsiteY148" fmla="*/ 1283646 h 1436688"/>
                              <a:gd name="connsiteX149" fmla="*/ 262467 w 803275"/>
                              <a:gd name="connsiteY149" fmla="*/ 1268289 h 1436688"/>
                              <a:gd name="connsiteX150" fmla="*/ 246063 w 803275"/>
                              <a:gd name="connsiteY150" fmla="*/ 1243400 h 1436688"/>
                              <a:gd name="connsiteX151" fmla="*/ 222779 w 803275"/>
                              <a:gd name="connsiteY151" fmla="*/ 1186208 h 1436688"/>
                              <a:gd name="connsiteX152" fmla="*/ 214313 w 803275"/>
                              <a:gd name="connsiteY152" fmla="*/ 1140666 h 1436688"/>
                              <a:gd name="connsiteX153" fmla="*/ 213254 w 803275"/>
                              <a:gd name="connsiteY153" fmla="*/ 1109952 h 1436688"/>
                              <a:gd name="connsiteX154" fmla="*/ 218017 w 803275"/>
                              <a:gd name="connsiteY154" fmla="*/ 1080296 h 1436688"/>
                              <a:gd name="connsiteX155" fmla="*/ 229658 w 803275"/>
                              <a:gd name="connsiteY155" fmla="*/ 1051171 h 1436688"/>
                              <a:gd name="connsiteX156" fmla="*/ 237067 w 803275"/>
                              <a:gd name="connsiteY156" fmla="*/ 1038461 h 1436688"/>
                              <a:gd name="connsiteX157" fmla="*/ 207963 w 803275"/>
                              <a:gd name="connsiteY157" fmla="*/ 1014102 h 1436688"/>
                              <a:gd name="connsiteX158" fmla="*/ 155046 w 803275"/>
                              <a:gd name="connsiteY158" fmla="*/ 956910 h 1436688"/>
                              <a:gd name="connsiteX159" fmla="*/ 108479 w 803275"/>
                              <a:gd name="connsiteY159" fmla="*/ 892833 h 1436688"/>
                              <a:gd name="connsiteX160" fmla="*/ 69321 w 803275"/>
                              <a:gd name="connsiteY160" fmla="*/ 822932 h 1436688"/>
                              <a:gd name="connsiteX161" fmla="*/ 38100 w 803275"/>
                              <a:gd name="connsiteY161" fmla="*/ 749853 h 1436688"/>
                              <a:gd name="connsiteX162" fmla="*/ 15346 w 803275"/>
                              <a:gd name="connsiteY162" fmla="*/ 673597 h 1436688"/>
                              <a:gd name="connsiteX163" fmla="*/ 2646 w 803275"/>
                              <a:gd name="connsiteY163" fmla="*/ 596281 h 1436688"/>
                              <a:gd name="connsiteX164" fmla="*/ 0 w 803275"/>
                              <a:gd name="connsiteY164" fmla="*/ 520555 h 1436688"/>
                              <a:gd name="connsiteX165" fmla="*/ 3175 w 803275"/>
                              <a:gd name="connsiteY165" fmla="*/ 482956 h 1436688"/>
                              <a:gd name="connsiteX166" fmla="*/ 6879 w 803275"/>
                              <a:gd name="connsiteY166" fmla="*/ 457008 h 1436688"/>
                              <a:gd name="connsiteX167" fmla="*/ 20638 w 803275"/>
                              <a:gd name="connsiteY167" fmla="*/ 406170 h 1436688"/>
                              <a:gd name="connsiteX168" fmla="*/ 41804 w 803275"/>
                              <a:gd name="connsiteY168" fmla="*/ 357451 h 1436688"/>
                              <a:gd name="connsiteX169" fmla="*/ 70379 w 803275"/>
                              <a:gd name="connsiteY169" fmla="*/ 311380 h 1436688"/>
                              <a:gd name="connsiteX170" fmla="*/ 104775 w 803275"/>
                              <a:gd name="connsiteY170" fmla="*/ 271133 h 1436688"/>
                              <a:gd name="connsiteX171" fmla="*/ 143404 w 803275"/>
                              <a:gd name="connsiteY171" fmla="*/ 237771 h 1436688"/>
                              <a:gd name="connsiteX172" fmla="*/ 186796 w 803275"/>
                              <a:gd name="connsiteY172" fmla="*/ 210764 h 1436688"/>
                              <a:gd name="connsiteX173" fmla="*/ 233892 w 803275"/>
                              <a:gd name="connsiteY173" fmla="*/ 194348 h 1436688"/>
                              <a:gd name="connsiteX174" fmla="*/ 259292 w 803275"/>
                              <a:gd name="connsiteY174" fmla="*/ 189582 h 1436688"/>
                              <a:gd name="connsiteX175" fmla="*/ 259821 w 803275"/>
                              <a:gd name="connsiteY175" fmla="*/ 178990 h 1436688"/>
                              <a:gd name="connsiteX176" fmla="*/ 263525 w 803275"/>
                              <a:gd name="connsiteY176" fmla="*/ 156749 h 1436688"/>
                              <a:gd name="connsiteX177" fmla="*/ 277283 w 803275"/>
                              <a:gd name="connsiteY177" fmla="*/ 125505 h 1436688"/>
                              <a:gd name="connsiteX178" fmla="*/ 304800 w 803275"/>
                              <a:gd name="connsiteY178" fmla="*/ 87377 h 1436688"/>
                              <a:gd name="connsiteX179" fmla="*/ 339196 w 803275"/>
                              <a:gd name="connsiteY179" fmla="*/ 55604 h 1436688"/>
                              <a:gd name="connsiteX180" fmla="*/ 356658 w 803275"/>
                              <a:gd name="connsiteY180" fmla="*/ 42365 h 1436688"/>
                              <a:gd name="connsiteX181" fmla="*/ 373592 w 803275"/>
                              <a:gd name="connsiteY181" fmla="*/ 31774 h 1436688"/>
                              <a:gd name="connsiteX182" fmla="*/ 407458 w 803275"/>
                              <a:gd name="connsiteY182" fmla="*/ 15887 h 1436688"/>
                              <a:gd name="connsiteX183" fmla="*/ 443442 w 803275"/>
                              <a:gd name="connsiteY183" fmla="*/ 5296 h 143668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Lst>
                            <a:rect l="l" t="t" r="r" b="b"/>
                            <a:pathLst>
                              <a:path w="803275" h="1436688">
                                <a:moveTo>
                                  <a:pt x="321181" y="996950"/>
                                </a:moveTo>
                                <a:lnTo>
                                  <a:pt x="292845" y="1006412"/>
                                </a:lnTo>
                                <a:lnTo>
                                  <a:pt x="267132" y="1023759"/>
                                </a:lnTo>
                                <a:lnTo>
                                  <a:pt x="255588" y="1034798"/>
                                </a:lnTo>
                                <a:lnTo>
                                  <a:pt x="256638" y="1034798"/>
                                </a:lnTo>
                                <a:lnTo>
                                  <a:pt x="257162" y="1035849"/>
                                </a:lnTo>
                                <a:lnTo>
                                  <a:pt x="275528" y="1052145"/>
                                </a:lnTo>
                                <a:lnTo>
                                  <a:pt x="307013" y="1072120"/>
                                </a:lnTo>
                                <a:lnTo>
                                  <a:pt x="331151" y="1076325"/>
                                </a:lnTo>
                                <a:lnTo>
                                  <a:pt x="344269" y="1074223"/>
                                </a:lnTo>
                                <a:lnTo>
                                  <a:pt x="356338" y="1070543"/>
                                </a:lnTo>
                                <a:lnTo>
                                  <a:pt x="373655" y="1053722"/>
                                </a:lnTo>
                                <a:lnTo>
                                  <a:pt x="381001" y="1032695"/>
                                </a:lnTo>
                                <a:lnTo>
                                  <a:pt x="377853" y="1016925"/>
                                </a:lnTo>
                                <a:lnTo>
                                  <a:pt x="372081" y="1007463"/>
                                </a:lnTo>
                                <a:lnTo>
                                  <a:pt x="367358" y="1003784"/>
                                </a:lnTo>
                                <a:lnTo>
                                  <a:pt x="352140" y="998527"/>
                                </a:lnTo>
                                <a:close/>
                                <a:moveTo>
                                  <a:pt x="305330" y="203200"/>
                                </a:moveTo>
                                <a:lnTo>
                                  <a:pt x="277813" y="204788"/>
                                </a:lnTo>
                                <a:lnTo>
                                  <a:pt x="281517" y="218546"/>
                                </a:lnTo>
                                <a:lnTo>
                                  <a:pt x="292101" y="246063"/>
                                </a:lnTo>
                                <a:lnTo>
                                  <a:pt x="309034" y="268817"/>
                                </a:lnTo>
                                <a:lnTo>
                                  <a:pt x="326496" y="279930"/>
                                </a:lnTo>
                                <a:lnTo>
                                  <a:pt x="340255" y="284163"/>
                                </a:lnTo>
                                <a:lnTo>
                                  <a:pt x="348721" y="284163"/>
                                </a:lnTo>
                                <a:lnTo>
                                  <a:pt x="361421" y="283105"/>
                                </a:lnTo>
                                <a:lnTo>
                                  <a:pt x="380471" y="270934"/>
                                </a:lnTo>
                                <a:lnTo>
                                  <a:pt x="392113" y="251884"/>
                                </a:lnTo>
                                <a:lnTo>
                                  <a:pt x="392113" y="231246"/>
                                </a:lnTo>
                                <a:lnTo>
                                  <a:pt x="386821" y="221721"/>
                                </a:lnTo>
                                <a:lnTo>
                                  <a:pt x="359834" y="211667"/>
                                </a:lnTo>
                                <a:close/>
                                <a:moveTo>
                                  <a:pt x="479954" y="0"/>
                                </a:moveTo>
                                <a:lnTo>
                                  <a:pt x="516467" y="0"/>
                                </a:lnTo>
                                <a:lnTo>
                                  <a:pt x="552979" y="5296"/>
                                </a:lnTo>
                                <a:lnTo>
                                  <a:pt x="588963" y="16946"/>
                                </a:lnTo>
                                <a:lnTo>
                                  <a:pt x="623358" y="33362"/>
                                </a:lnTo>
                                <a:lnTo>
                                  <a:pt x="639233" y="43424"/>
                                </a:lnTo>
                                <a:lnTo>
                                  <a:pt x="641350" y="45542"/>
                                </a:lnTo>
                                <a:lnTo>
                                  <a:pt x="642938" y="51897"/>
                                </a:lnTo>
                                <a:lnTo>
                                  <a:pt x="640292" y="57192"/>
                                </a:lnTo>
                                <a:lnTo>
                                  <a:pt x="634471" y="58781"/>
                                </a:lnTo>
                                <a:lnTo>
                                  <a:pt x="631825" y="57192"/>
                                </a:lnTo>
                                <a:lnTo>
                                  <a:pt x="604838" y="42365"/>
                                </a:lnTo>
                                <a:lnTo>
                                  <a:pt x="549275" y="22771"/>
                                </a:lnTo>
                                <a:lnTo>
                                  <a:pt x="492125" y="15887"/>
                                </a:lnTo>
                                <a:lnTo>
                                  <a:pt x="448733" y="21182"/>
                                </a:lnTo>
                                <a:lnTo>
                                  <a:pt x="419629" y="29655"/>
                                </a:lnTo>
                                <a:lnTo>
                                  <a:pt x="405342" y="34951"/>
                                </a:lnTo>
                                <a:lnTo>
                                  <a:pt x="382588" y="45542"/>
                                </a:lnTo>
                                <a:lnTo>
                                  <a:pt x="338138" y="76786"/>
                                </a:lnTo>
                                <a:lnTo>
                                  <a:pt x="301096" y="116503"/>
                                </a:lnTo>
                                <a:lnTo>
                                  <a:pt x="282046" y="150924"/>
                                </a:lnTo>
                                <a:lnTo>
                                  <a:pt x="274638" y="175813"/>
                                </a:lnTo>
                                <a:lnTo>
                                  <a:pt x="273050" y="187993"/>
                                </a:lnTo>
                                <a:lnTo>
                                  <a:pt x="296333" y="187463"/>
                                </a:lnTo>
                                <a:lnTo>
                                  <a:pt x="345017" y="194877"/>
                                </a:lnTo>
                                <a:lnTo>
                                  <a:pt x="370417" y="203350"/>
                                </a:lnTo>
                                <a:lnTo>
                                  <a:pt x="370946" y="203350"/>
                                </a:lnTo>
                                <a:lnTo>
                                  <a:pt x="381000" y="205468"/>
                                </a:lnTo>
                                <a:lnTo>
                                  <a:pt x="387879" y="210764"/>
                                </a:lnTo>
                                <a:lnTo>
                                  <a:pt x="392642" y="212353"/>
                                </a:lnTo>
                                <a:lnTo>
                                  <a:pt x="396346" y="215000"/>
                                </a:lnTo>
                                <a:lnTo>
                                  <a:pt x="399521" y="217648"/>
                                </a:lnTo>
                                <a:lnTo>
                                  <a:pt x="397933" y="221885"/>
                                </a:lnTo>
                                <a:lnTo>
                                  <a:pt x="402167" y="231417"/>
                                </a:lnTo>
                                <a:lnTo>
                                  <a:pt x="403754" y="253128"/>
                                </a:lnTo>
                                <a:lnTo>
                                  <a:pt x="396346" y="274311"/>
                                </a:lnTo>
                                <a:lnTo>
                                  <a:pt x="382058" y="291257"/>
                                </a:lnTo>
                                <a:lnTo>
                                  <a:pt x="370946" y="295493"/>
                                </a:lnTo>
                                <a:lnTo>
                                  <a:pt x="361950" y="298670"/>
                                </a:lnTo>
                                <a:lnTo>
                                  <a:pt x="344488" y="300789"/>
                                </a:lnTo>
                                <a:lnTo>
                                  <a:pt x="327554" y="297611"/>
                                </a:lnTo>
                                <a:lnTo>
                                  <a:pt x="312738" y="291786"/>
                                </a:lnTo>
                                <a:lnTo>
                                  <a:pt x="292629" y="275899"/>
                                </a:lnTo>
                                <a:lnTo>
                                  <a:pt x="273579" y="246774"/>
                                </a:lnTo>
                                <a:lnTo>
                                  <a:pt x="267758" y="229828"/>
                                </a:lnTo>
                                <a:lnTo>
                                  <a:pt x="262996" y="218707"/>
                                </a:lnTo>
                                <a:lnTo>
                                  <a:pt x="260879" y="207057"/>
                                </a:lnTo>
                                <a:lnTo>
                                  <a:pt x="238654" y="210764"/>
                                </a:lnTo>
                                <a:lnTo>
                                  <a:pt x="195792" y="225592"/>
                                </a:lnTo>
                                <a:lnTo>
                                  <a:pt x="155575" y="246244"/>
                                </a:lnTo>
                                <a:lnTo>
                                  <a:pt x="119063" y="274311"/>
                                </a:lnTo>
                                <a:lnTo>
                                  <a:pt x="103188" y="290197"/>
                                </a:lnTo>
                                <a:lnTo>
                                  <a:pt x="89958" y="304495"/>
                                </a:lnTo>
                                <a:lnTo>
                                  <a:pt x="67733" y="335739"/>
                                </a:lnTo>
                                <a:lnTo>
                                  <a:pt x="50271" y="369631"/>
                                </a:lnTo>
                                <a:lnTo>
                                  <a:pt x="36513" y="404582"/>
                                </a:lnTo>
                                <a:lnTo>
                                  <a:pt x="22225" y="459126"/>
                                </a:lnTo>
                                <a:lnTo>
                                  <a:pt x="16404" y="535382"/>
                                </a:lnTo>
                                <a:lnTo>
                                  <a:pt x="17463" y="573510"/>
                                </a:lnTo>
                                <a:lnTo>
                                  <a:pt x="20638" y="607402"/>
                                </a:lnTo>
                                <a:lnTo>
                                  <a:pt x="32808" y="672008"/>
                                </a:lnTo>
                                <a:lnTo>
                                  <a:pt x="51858" y="733437"/>
                                </a:lnTo>
                                <a:lnTo>
                                  <a:pt x="77258" y="792217"/>
                                </a:lnTo>
                                <a:lnTo>
                                  <a:pt x="107421" y="848880"/>
                                </a:lnTo>
                                <a:lnTo>
                                  <a:pt x="142875" y="901836"/>
                                </a:lnTo>
                                <a:lnTo>
                                  <a:pt x="202142" y="978092"/>
                                </a:lnTo>
                                <a:lnTo>
                                  <a:pt x="246063" y="1026282"/>
                                </a:lnTo>
                                <a:lnTo>
                                  <a:pt x="259821" y="1011984"/>
                                </a:lnTo>
                                <a:lnTo>
                                  <a:pt x="293688" y="992919"/>
                                </a:lnTo>
                                <a:lnTo>
                                  <a:pt x="330729" y="986035"/>
                                </a:lnTo>
                                <a:lnTo>
                                  <a:pt x="368300" y="993449"/>
                                </a:lnTo>
                                <a:lnTo>
                                  <a:pt x="385763" y="1002452"/>
                                </a:lnTo>
                                <a:lnTo>
                                  <a:pt x="387350" y="1005099"/>
                                </a:lnTo>
                                <a:lnTo>
                                  <a:pt x="387350" y="1009336"/>
                                </a:lnTo>
                                <a:lnTo>
                                  <a:pt x="385763" y="1010924"/>
                                </a:lnTo>
                                <a:lnTo>
                                  <a:pt x="389467" y="1017809"/>
                                </a:lnTo>
                                <a:lnTo>
                                  <a:pt x="393171" y="1033695"/>
                                </a:lnTo>
                                <a:lnTo>
                                  <a:pt x="391583" y="1050641"/>
                                </a:lnTo>
                                <a:lnTo>
                                  <a:pt x="384704" y="1066528"/>
                                </a:lnTo>
                                <a:lnTo>
                                  <a:pt x="379413" y="1073412"/>
                                </a:lnTo>
                                <a:lnTo>
                                  <a:pt x="372004" y="1080296"/>
                                </a:lnTo>
                                <a:lnTo>
                                  <a:pt x="355071" y="1089299"/>
                                </a:lnTo>
                                <a:lnTo>
                                  <a:pt x="337079" y="1093535"/>
                                </a:lnTo>
                                <a:lnTo>
                                  <a:pt x="318558" y="1091947"/>
                                </a:lnTo>
                                <a:lnTo>
                                  <a:pt x="291042" y="1083474"/>
                                </a:lnTo>
                                <a:lnTo>
                                  <a:pt x="258233" y="1061232"/>
                                </a:lnTo>
                                <a:lnTo>
                                  <a:pt x="246063" y="1047464"/>
                                </a:lnTo>
                                <a:lnTo>
                                  <a:pt x="238654" y="1060703"/>
                                </a:lnTo>
                                <a:lnTo>
                                  <a:pt x="233363" y="1075001"/>
                                </a:lnTo>
                                <a:lnTo>
                                  <a:pt x="230188" y="1088769"/>
                                </a:lnTo>
                                <a:lnTo>
                                  <a:pt x="228071" y="1117895"/>
                                </a:lnTo>
                                <a:lnTo>
                                  <a:pt x="232304" y="1161319"/>
                                </a:lnTo>
                                <a:lnTo>
                                  <a:pt x="240771" y="1188326"/>
                                </a:lnTo>
                                <a:lnTo>
                                  <a:pt x="249767" y="1212686"/>
                                </a:lnTo>
                                <a:lnTo>
                                  <a:pt x="275696" y="1256109"/>
                                </a:lnTo>
                                <a:lnTo>
                                  <a:pt x="308504" y="1295826"/>
                                </a:lnTo>
                                <a:lnTo>
                                  <a:pt x="346604" y="1330247"/>
                                </a:lnTo>
                                <a:lnTo>
                                  <a:pt x="368300" y="1344545"/>
                                </a:lnTo>
                                <a:lnTo>
                                  <a:pt x="391583" y="1359902"/>
                                </a:lnTo>
                                <a:lnTo>
                                  <a:pt x="441325" y="1383732"/>
                                </a:lnTo>
                                <a:lnTo>
                                  <a:pt x="493713" y="1401208"/>
                                </a:lnTo>
                                <a:lnTo>
                                  <a:pt x="547158" y="1412329"/>
                                </a:lnTo>
                                <a:lnTo>
                                  <a:pt x="602721" y="1417624"/>
                                </a:lnTo>
                                <a:lnTo>
                                  <a:pt x="658283" y="1419213"/>
                                </a:lnTo>
                                <a:lnTo>
                                  <a:pt x="741363" y="1414976"/>
                                </a:lnTo>
                                <a:lnTo>
                                  <a:pt x="796396" y="1408092"/>
                                </a:lnTo>
                                <a:lnTo>
                                  <a:pt x="800629" y="1408622"/>
                                </a:lnTo>
                                <a:lnTo>
                                  <a:pt x="803275" y="1416565"/>
                                </a:lnTo>
                                <a:lnTo>
                                  <a:pt x="798513" y="1418683"/>
                                </a:lnTo>
                                <a:lnTo>
                                  <a:pt x="764117" y="1426097"/>
                                </a:lnTo>
                                <a:lnTo>
                                  <a:pt x="691092" y="1435629"/>
                                </a:lnTo>
                                <a:lnTo>
                                  <a:pt x="616479" y="1436688"/>
                                </a:lnTo>
                                <a:lnTo>
                                  <a:pt x="541867" y="1430334"/>
                                </a:lnTo>
                                <a:lnTo>
                                  <a:pt x="469371" y="1413388"/>
                                </a:lnTo>
                                <a:lnTo>
                                  <a:pt x="401108" y="1386380"/>
                                </a:lnTo>
                                <a:lnTo>
                                  <a:pt x="338138" y="1348782"/>
                                </a:lnTo>
                                <a:lnTo>
                                  <a:pt x="297921" y="1311713"/>
                                </a:lnTo>
                                <a:lnTo>
                                  <a:pt x="273579" y="1283646"/>
                                </a:lnTo>
                                <a:lnTo>
                                  <a:pt x="262467" y="1268289"/>
                                </a:lnTo>
                                <a:lnTo>
                                  <a:pt x="246063" y="1243400"/>
                                </a:lnTo>
                                <a:lnTo>
                                  <a:pt x="222779" y="1186208"/>
                                </a:lnTo>
                                <a:lnTo>
                                  <a:pt x="214313" y="1140666"/>
                                </a:lnTo>
                                <a:lnTo>
                                  <a:pt x="213254" y="1109952"/>
                                </a:lnTo>
                                <a:lnTo>
                                  <a:pt x="218017" y="1080296"/>
                                </a:lnTo>
                                <a:lnTo>
                                  <a:pt x="229658" y="1051171"/>
                                </a:lnTo>
                                <a:lnTo>
                                  <a:pt x="237067" y="1038461"/>
                                </a:lnTo>
                                <a:lnTo>
                                  <a:pt x="207963" y="1014102"/>
                                </a:lnTo>
                                <a:lnTo>
                                  <a:pt x="155046" y="956910"/>
                                </a:lnTo>
                                <a:lnTo>
                                  <a:pt x="108479" y="892833"/>
                                </a:lnTo>
                                <a:lnTo>
                                  <a:pt x="69321" y="822932"/>
                                </a:lnTo>
                                <a:lnTo>
                                  <a:pt x="38100" y="749853"/>
                                </a:lnTo>
                                <a:lnTo>
                                  <a:pt x="15346" y="673597"/>
                                </a:lnTo>
                                <a:lnTo>
                                  <a:pt x="2646" y="596281"/>
                                </a:lnTo>
                                <a:lnTo>
                                  <a:pt x="0" y="520555"/>
                                </a:lnTo>
                                <a:lnTo>
                                  <a:pt x="3175" y="482956"/>
                                </a:lnTo>
                                <a:lnTo>
                                  <a:pt x="6879" y="457008"/>
                                </a:lnTo>
                                <a:lnTo>
                                  <a:pt x="20638" y="406170"/>
                                </a:lnTo>
                                <a:lnTo>
                                  <a:pt x="41804" y="357451"/>
                                </a:lnTo>
                                <a:lnTo>
                                  <a:pt x="70379" y="311380"/>
                                </a:lnTo>
                                <a:lnTo>
                                  <a:pt x="104775" y="271133"/>
                                </a:lnTo>
                                <a:lnTo>
                                  <a:pt x="143404" y="237771"/>
                                </a:lnTo>
                                <a:lnTo>
                                  <a:pt x="186796" y="210764"/>
                                </a:lnTo>
                                <a:lnTo>
                                  <a:pt x="233892" y="194348"/>
                                </a:lnTo>
                                <a:lnTo>
                                  <a:pt x="259292" y="189582"/>
                                </a:lnTo>
                                <a:lnTo>
                                  <a:pt x="259821" y="178990"/>
                                </a:lnTo>
                                <a:lnTo>
                                  <a:pt x="263525" y="156749"/>
                                </a:lnTo>
                                <a:lnTo>
                                  <a:pt x="277283" y="125505"/>
                                </a:lnTo>
                                <a:lnTo>
                                  <a:pt x="304800" y="87377"/>
                                </a:lnTo>
                                <a:lnTo>
                                  <a:pt x="339196" y="55604"/>
                                </a:lnTo>
                                <a:lnTo>
                                  <a:pt x="356658" y="42365"/>
                                </a:lnTo>
                                <a:lnTo>
                                  <a:pt x="373592" y="31774"/>
                                </a:lnTo>
                                <a:lnTo>
                                  <a:pt x="407458" y="15887"/>
                                </a:lnTo>
                                <a:lnTo>
                                  <a:pt x="443442" y="5296"/>
                                </a:lnTo>
                                <a:close/>
                              </a:path>
                            </a:pathLst>
                          </a:custGeom>
                          <a:solidFill>
                            <a:schemeClr val="tx2"/>
                          </a:solidFill>
                          <a:ln>
                            <a:noFill/>
                          </a:ln>
                        </wps:spPr>
                        <wps:bodyPr vert="horz" wrap="square" lIns="91440" tIns="45720" rIns="91440" bIns="45720" numCol="1" anchor="t" anchorCtr="0" compatLnSpc="1">
                          <a:prstTxWarp prst="textNoShape">
                            <a:avLst/>
                          </a:prstTxWarp>
                          <a:noAutofit/>
                        </wps:bodyPr>
                      </wps:wsp>
                      <wps:wsp>
                        <wps:cNvPr id="1088653235" name="Freeform: Shape 1088653235"/>
                        <wps:cNvSpPr>
                          <a:spLocks/>
                        </wps:cNvSpPr>
                        <wps:spPr bwMode="auto">
                          <a:xfrm>
                            <a:off x="5475060" y="3978159"/>
                            <a:ext cx="1384300" cy="300038"/>
                          </a:xfrm>
                          <a:custGeom>
                            <a:avLst/>
                            <a:gdLst>
                              <a:gd name="connsiteX0" fmla="*/ 393700 w 1384300"/>
                              <a:gd name="connsiteY0" fmla="*/ 53975 h 300038"/>
                              <a:gd name="connsiteX1" fmla="*/ 375179 w 1384300"/>
                              <a:gd name="connsiteY1" fmla="*/ 58689 h 300038"/>
                              <a:gd name="connsiteX2" fmla="*/ 359834 w 1384300"/>
                              <a:gd name="connsiteY2" fmla="*/ 70734 h 300038"/>
                              <a:gd name="connsiteX3" fmla="*/ 354542 w 1384300"/>
                              <a:gd name="connsiteY3" fmla="*/ 79637 h 300038"/>
                              <a:gd name="connsiteX4" fmla="*/ 350309 w 1384300"/>
                              <a:gd name="connsiteY4" fmla="*/ 90111 h 300038"/>
                              <a:gd name="connsiteX5" fmla="*/ 349250 w 1384300"/>
                              <a:gd name="connsiteY5" fmla="*/ 111060 h 300038"/>
                              <a:gd name="connsiteX6" fmla="*/ 357188 w 1384300"/>
                              <a:gd name="connsiteY6" fmla="*/ 129913 h 300038"/>
                              <a:gd name="connsiteX7" fmla="*/ 369359 w 1384300"/>
                              <a:gd name="connsiteY7" fmla="*/ 147196 h 300038"/>
                              <a:gd name="connsiteX8" fmla="*/ 377296 w 1384300"/>
                              <a:gd name="connsiteY8" fmla="*/ 155575 h 300038"/>
                              <a:gd name="connsiteX9" fmla="*/ 389996 w 1384300"/>
                              <a:gd name="connsiteY9" fmla="*/ 146672 h 300038"/>
                              <a:gd name="connsiteX10" fmla="*/ 411692 w 1384300"/>
                              <a:gd name="connsiteY10" fmla="*/ 127295 h 300038"/>
                              <a:gd name="connsiteX11" fmla="*/ 424921 w 1384300"/>
                              <a:gd name="connsiteY11" fmla="*/ 102680 h 300038"/>
                              <a:gd name="connsiteX12" fmla="*/ 425450 w 1384300"/>
                              <a:gd name="connsiteY12" fmla="*/ 76495 h 300038"/>
                              <a:gd name="connsiteX13" fmla="*/ 419629 w 1384300"/>
                              <a:gd name="connsiteY13" fmla="*/ 62355 h 300038"/>
                              <a:gd name="connsiteX14" fmla="*/ 411163 w 1384300"/>
                              <a:gd name="connsiteY14" fmla="*/ 57118 h 300038"/>
                              <a:gd name="connsiteX15" fmla="*/ 1004358 w 1384300"/>
                              <a:gd name="connsiteY15" fmla="*/ 17463 h 300038"/>
                              <a:gd name="connsiteX16" fmla="*/ 986896 w 1384300"/>
                              <a:gd name="connsiteY16" fmla="*/ 21721 h 300038"/>
                              <a:gd name="connsiteX17" fmla="*/ 973137 w 1384300"/>
                              <a:gd name="connsiteY17" fmla="*/ 33962 h 300038"/>
                              <a:gd name="connsiteX18" fmla="*/ 968904 w 1384300"/>
                              <a:gd name="connsiteY18" fmla="*/ 44607 h 300038"/>
                              <a:gd name="connsiteX19" fmla="*/ 966787 w 1384300"/>
                              <a:gd name="connsiteY19" fmla="*/ 56848 h 300038"/>
                              <a:gd name="connsiteX20" fmla="*/ 973137 w 1384300"/>
                              <a:gd name="connsiteY20" fmla="*/ 76540 h 300038"/>
                              <a:gd name="connsiteX21" fmla="*/ 987425 w 1384300"/>
                              <a:gd name="connsiteY21" fmla="*/ 90910 h 300038"/>
                              <a:gd name="connsiteX22" fmla="*/ 1007004 w 1384300"/>
                              <a:gd name="connsiteY22" fmla="*/ 102087 h 300038"/>
                              <a:gd name="connsiteX23" fmla="*/ 1018117 w 1384300"/>
                              <a:gd name="connsiteY23" fmla="*/ 106345 h 300038"/>
                              <a:gd name="connsiteX24" fmla="*/ 1020234 w 1384300"/>
                              <a:gd name="connsiteY24" fmla="*/ 107942 h 300038"/>
                              <a:gd name="connsiteX25" fmla="*/ 1020763 w 1384300"/>
                              <a:gd name="connsiteY25" fmla="*/ 109538 h 300038"/>
                              <a:gd name="connsiteX26" fmla="*/ 1025525 w 1384300"/>
                              <a:gd name="connsiteY26" fmla="*/ 91975 h 300038"/>
                              <a:gd name="connsiteX27" fmla="*/ 1028700 w 1384300"/>
                              <a:gd name="connsiteY27" fmla="*/ 54187 h 300038"/>
                              <a:gd name="connsiteX28" fmla="*/ 1027642 w 1384300"/>
                              <a:gd name="connsiteY28" fmla="*/ 32898 h 300038"/>
                              <a:gd name="connsiteX29" fmla="*/ 1027642 w 1384300"/>
                              <a:gd name="connsiteY29" fmla="*/ 32366 h 300038"/>
                              <a:gd name="connsiteX30" fmla="*/ 1027642 w 1384300"/>
                              <a:gd name="connsiteY30" fmla="*/ 31301 h 300038"/>
                              <a:gd name="connsiteX31" fmla="*/ 1020763 w 1384300"/>
                              <a:gd name="connsiteY31" fmla="*/ 23850 h 300038"/>
                              <a:gd name="connsiteX32" fmla="*/ 6353 w 1384300"/>
                              <a:gd name="connsiteY32" fmla="*/ 0 h 300038"/>
                              <a:gd name="connsiteX33" fmla="*/ 7941 w 1384300"/>
                              <a:gd name="connsiteY33" fmla="*/ 2117 h 300038"/>
                              <a:gd name="connsiteX34" fmla="*/ 20646 w 1384300"/>
                              <a:gd name="connsiteY34" fmla="*/ 29634 h 300038"/>
                              <a:gd name="connsiteX35" fmla="*/ 53467 w 1384300"/>
                              <a:gd name="connsiteY35" fmla="*/ 81492 h 300038"/>
                              <a:gd name="connsiteX36" fmla="*/ 93169 w 1384300"/>
                              <a:gd name="connsiteY36" fmla="*/ 125413 h 300038"/>
                              <a:gd name="connsiteX37" fmla="*/ 141871 w 1384300"/>
                              <a:gd name="connsiteY37" fmla="*/ 160338 h 300038"/>
                              <a:gd name="connsiteX38" fmla="*/ 169928 w 1384300"/>
                              <a:gd name="connsiteY38" fmla="*/ 173567 h 300038"/>
                              <a:gd name="connsiteX39" fmla="*/ 187397 w 1384300"/>
                              <a:gd name="connsiteY39" fmla="*/ 180446 h 300038"/>
                              <a:gd name="connsiteX40" fmla="*/ 222865 w 1384300"/>
                              <a:gd name="connsiteY40" fmla="*/ 188913 h 300038"/>
                              <a:gd name="connsiteX41" fmla="*/ 259391 w 1384300"/>
                              <a:gd name="connsiteY41" fmla="*/ 191559 h 300038"/>
                              <a:gd name="connsiteX42" fmla="*/ 295918 w 1384300"/>
                              <a:gd name="connsiteY42" fmla="*/ 188913 h 300038"/>
                              <a:gd name="connsiteX43" fmla="*/ 313916 w 1384300"/>
                              <a:gd name="connsiteY43" fmla="*/ 184151 h 300038"/>
                              <a:gd name="connsiteX44" fmla="*/ 335620 w 1384300"/>
                              <a:gd name="connsiteY44" fmla="*/ 177271 h 300038"/>
                              <a:gd name="connsiteX45" fmla="*/ 359971 w 1384300"/>
                              <a:gd name="connsiteY45" fmla="*/ 165630 h 300038"/>
                              <a:gd name="connsiteX46" fmla="*/ 358912 w 1384300"/>
                              <a:gd name="connsiteY46" fmla="*/ 163513 h 300038"/>
                              <a:gd name="connsiteX47" fmla="*/ 357324 w 1384300"/>
                              <a:gd name="connsiteY47" fmla="*/ 161396 h 300038"/>
                              <a:gd name="connsiteX48" fmla="*/ 347796 w 1384300"/>
                              <a:gd name="connsiteY48" fmla="*/ 149755 h 300038"/>
                              <a:gd name="connsiteX49" fmla="*/ 334561 w 1384300"/>
                              <a:gd name="connsiteY49" fmla="*/ 123296 h 300038"/>
                              <a:gd name="connsiteX50" fmla="*/ 332444 w 1384300"/>
                              <a:gd name="connsiteY50" fmla="*/ 94192 h 300038"/>
                              <a:gd name="connsiteX51" fmla="*/ 341443 w 1384300"/>
                              <a:gd name="connsiteY51" fmla="*/ 66146 h 300038"/>
                              <a:gd name="connsiteX52" fmla="*/ 352031 w 1384300"/>
                              <a:gd name="connsiteY52" fmla="*/ 54505 h 300038"/>
                              <a:gd name="connsiteX53" fmla="*/ 363677 w 1384300"/>
                              <a:gd name="connsiteY53" fmla="*/ 46567 h 300038"/>
                              <a:gd name="connsiteX54" fmla="*/ 389086 w 1384300"/>
                              <a:gd name="connsiteY54" fmla="*/ 39688 h 300038"/>
                              <a:gd name="connsiteX55" fmla="*/ 413967 w 1384300"/>
                              <a:gd name="connsiteY55" fmla="*/ 45509 h 300038"/>
                              <a:gd name="connsiteX56" fmla="*/ 427730 w 1384300"/>
                              <a:gd name="connsiteY56" fmla="*/ 57680 h 300038"/>
                              <a:gd name="connsiteX57" fmla="*/ 434612 w 1384300"/>
                              <a:gd name="connsiteY57" fmla="*/ 68263 h 300038"/>
                              <a:gd name="connsiteX58" fmla="*/ 436730 w 1384300"/>
                              <a:gd name="connsiteY58" fmla="*/ 74613 h 300038"/>
                              <a:gd name="connsiteX59" fmla="*/ 440435 w 1384300"/>
                              <a:gd name="connsiteY59" fmla="*/ 88900 h 300038"/>
                              <a:gd name="connsiteX60" fmla="*/ 438318 w 1384300"/>
                              <a:gd name="connsiteY60" fmla="*/ 114830 h 300038"/>
                              <a:gd name="connsiteX61" fmla="*/ 424025 w 1384300"/>
                              <a:gd name="connsiteY61" fmla="*/ 139171 h 300038"/>
                              <a:gd name="connsiteX62" fmla="*/ 401262 w 1384300"/>
                              <a:gd name="connsiteY62" fmla="*/ 159809 h 300038"/>
                              <a:gd name="connsiteX63" fmla="*/ 387498 w 1384300"/>
                              <a:gd name="connsiteY63" fmla="*/ 168805 h 300038"/>
                              <a:gd name="connsiteX64" fmla="*/ 386440 w 1384300"/>
                              <a:gd name="connsiteY64" fmla="*/ 171980 h 300038"/>
                              <a:gd name="connsiteX65" fmla="*/ 381146 w 1384300"/>
                              <a:gd name="connsiteY65" fmla="*/ 175684 h 300038"/>
                              <a:gd name="connsiteX66" fmla="*/ 377440 w 1384300"/>
                              <a:gd name="connsiteY66" fmla="*/ 175155 h 300038"/>
                              <a:gd name="connsiteX67" fmla="*/ 392792 w 1384300"/>
                              <a:gd name="connsiteY67" fmla="*/ 194205 h 300038"/>
                              <a:gd name="connsiteX68" fmla="*/ 429319 w 1384300"/>
                              <a:gd name="connsiteY68" fmla="*/ 225426 h 300038"/>
                              <a:gd name="connsiteX69" fmla="*/ 471139 w 1384300"/>
                              <a:gd name="connsiteY69" fmla="*/ 248709 h 300038"/>
                              <a:gd name="connsiteX70" fmla="*/ 517723 w 1384300"/>
                              <a:gd name="connsiteY70" fmla="*/ 265113 h 300038"/>
                              <a:gd name="connsiteX71" fmla="*/ 566954 w 1384300"/>
                              <a:gd name="connsiteY71" fmla="*/ 275697 h 300038"/>
                              <a:gd name="connsiteX72" fmla="*/ 618303 w 1384300"/>
                              <a:gd name="connsiteY72" fmla="*/ 280988 h 300038"/>
                              <a:gd name="connsiteX73" fmla="*/ 693474 w 1384300"/>
                              <a:gd name="connsiteY73" fmla="*/ 281517 h 300038"/>
                              <a:gd name="connsiteX74" fmla="*/ 741117 w 1384300"/>
                              <a:gd name="connsiteY74" fmla="*/ 278342 h 300038"/>
                              <a:gd name="connsiteX75" fmla="*/ 783466 w 1384300"/>
                              <a:gd name="connsiteY75" fmla="*/ 274638 h 300038"/>
                              <a:gd name="connsiteX76" fmla="*/ 847520 w 1384300"/>
                              <a:gd name="connsiteY76" fmla="*/ 259292 h 300038"/>
                              <a:gd name="connsiteX77" fmla="*/ 887752 w 1384300"/>
                              <a:gd name="connsiteY77" fmla="*/ 245005 h 300038"/>
                              <a:gd name="connsiteX78" fmla="*/ 925337 w 1384300"/>
                              <a:gd name="connsiteY78" fmla="*/ 225955 h 300038"/>
                              <a:gd name="connsiteX79" fmla="*/ 958688 w 1384300"/>
                              <a:gd name="connsiteY79" fmla="*/ 202671 h 300038"/>
                              <a:gd name="connsiteX80" fmla="*/ 987273 w 1384300"/>
                              <a:gd name="connsiteY80" fmla="*/ 174096 h 300038"/>
                              <a:gd name="connsiteX81" fmla="*/ 1008978 w 1384300"/>
                              <a:gd name="connsiteY81" fmla="*/ 141288 h 300038"/>
                              <a:gd name="connsiteX82" fmla="*/ 1017447 w 1384300"/>
                              <a:gd name="connsiteY82" fmla="*/ 122238 h 300038"/>
                              <a:gd name="connsiteX83" fmla="*/ 1012683 w 1384300"/>
                              <a:gd name="connsiteY83" fmla="*/ 120121 h 300038"/>
                              <a:gd name="connsiteX84" fmla="*/ 1008978 w 1384300"/>
                              <a:gd name="connsiteY84" fmla="*/ 118005 h 300038"/>
                              <a:gd name="connsiteX85" fmla="*/ 1001566 w 1384300"/>
                              <a:gd name="connsiteY85" fmla="*/ 116946 h 300038"/>
                              <a:gd name="connsiteX86" fmla="*/ 987803 w 1384300"/>
                              <a:gd name="connsiteY86" fmla="*/ 111655 h 300038"/>
                              <a:gd name="connsiteX87" fmla="*/ 969275 w 1384300"/>
                              <a:gd name="connsiteY87" fmla="*/ 98955 h 300038"/>
                              <a:gd name="connsiteX88" fmla="*/ 954982 w 1384300"/>
                              <a:gd name="connsiteY88" fmla="*/ 73025 h 300038"/>
                              <a:gd name="connsiteX89" fmla="*/ 952864 w 1384300"/>
                              <a:gd name="connsiteY89" fmla="*/ 50800 h 300038"/>
                              <a:gd name="connsiteX90" fmla="*/ 956041 w 1384300"/>
                              <a:gd name="connsiteY90" fmla="*/ 35454 h 300038"/>
                              <a:gd name="connsiteX91" fmla="*/ 958688 w 1384300"/>
                              <a:gd name="connsiteY91" fmla="*/ 28575 h 300038"/>
                              <a:gd name="connsiteX92" fmla="*/ 965569 w 1384300"/>
                              <a:gd name="connsiteY92" fmla="*/ 17992 h 300038"/>
                              <a:gd name="connsiteX93" fmla="*/ 987273 w 1384300"/>
                              <a:gd name="connsiteY93" fmla="*/ 5821 h 300038"/>
                              <a:gd name="connsiteX94" fmla="*/ 1011624 w 1384300"/>
                              <a:gd name="connsiteY94" fmla="*/ 5292 h 300038"/>
                              <a:gd name="connsiteX95" fmla="*/ 1026447 w 1384300"/>
                              <a:gd name="connsiteY95" fmla="*/ 13759 h 300038"/>
                              <a:gd name="connsiteX96" fmla="*/ 1034917 w 1384300"/>
                              <a:gd name="connsiteY96" fmla="*/ 22754 h 300038"/>
                              <a:gd name="connsiteX97" fmla="*/ 1038093 w 1384300"/>
                              <a:gd name="connsiteY97" fmla="*/ 28046 h 300038"/>
                              <a:gd name="connsiteX98" fmla="*/ 1040210 w 1384300"/>
                              <a:gd name="connsiteY98" fmla="*/ 29634 h 300038"/>
                              <a:gd name="connsiteX99" fmla="*/ 1041269 w 1384300"/>
                              <a:gd name="connsiteY99" fmla="*/ 31750 h 300038"/>
                              <a:gd name="connsiteX100" fmla="*/ 1045504 w 1384300"/>
                              <a:gd name="connsiteY100" fmla="*/ 55563 h 300038"/>
                              <a:gd name="connsiteX101" fmla="*/ 1043916 w 1384300"/>
                              <a:gd name="connsiteY101" fmla="*/ 98955 h 300038"/>
                              <a:gd name="connsiteX102" fmla="*/ 1039681 w 1384300"/>
                              <a:gd name="connsiteY102" fmla="*/ 118534 h 300038"/>
                              <a:gd name="connsiteX103" fmla="*/ 1062444 w 1384300"/>
                              <a:gd name="connsiteY103" fmla="*/ 125413 h 300038"/>
                              <a:gd name="connsiteX104" fmla="*/ 1107440 w 1384300"/>
                              <a:gd name="connsiteY104" fmla="*/ 133880 h 300038"/>
                              <a:gd name="connsiteX105" fmla="*/ 1152437 w 1384300"/>
                              <a:gd name="connsiteY105" fmla="*/ 135467 h 300038"/>
                              <a:gd name="connsiteX106" fmla="*/ 1195845 w 1384300"/>
                              <a:gd name="connsiteY106" fmla="*/ 130175 h 300038"/>
                              <a:gd name="connsiteX107" fmla="*/ 1237665 w 1384300"/>
                              <a:gd name="connsiteY107" fmla="*/ 118005 h 300038"/>
                              <a:gd name="connsiteX108" fmla="*/ 1277897 w 1384300"/>
                              <a:gd name="connsiteY108" fmla="*/ 98955 h 300038"/>
                              <a:gd name="connsiteX109" fmla="*/ 1315482 w 1384300"/>
                              <a:gd name="connsiteY109" fmla="*/ 72496 h 300038"/>
                              <a:gd name="connsiteX110" fmla="*/ 1349891 w 1384300"/>
                              <a:gd name="connsiteY110" fmla="*/ 38629 h 300038"/>
                              <a:gd name="connsiteX111" fmla="*/ 1365772 w 1384300"/>
                              <a:gd name="connsiteY111" fmla="*/ 19050 h 300038"/>
                              <a:gd name="connsiteX112" fmla="*/ 1367890 w 1384300"/>
                              <a:gd name="connsiteY112" fmla="*/ 15875 h 300038"/>
                              <a:gd name="connsiteX113" fmla="*/ 1375830 w 1384300"/>
                              <a:gd name="connsiteY113" fmla="*/ 15346 h 300038"/>
                              <a:gd name="connsiteX114" fmla="*/ 1381653 w 1384300"/>
                              <a:gd name="connsiteY114" fmla="*/ 17992 h 300038"/>
                              <a:gd name="connsiteX115" fmla="*/ 1384300 w 1384300"/>
                              <a:gd name="connsiteY115" fmla="*/ 24871 h 300038"/>
                              <a:gd name="connsiteX116" fmla="*/ 1381653 w 1384300"/>
                              <a:gd name="connsiteY116" fmla="*/ 28046 h 300038"/>
                              <a:gd name="connsiteX117" fmla="*/ 1366302 w 1384300"/>
                              <a:gd name="connsiteY117" fmla="*/ 48684 h 300038"/>
                              <a:gd name="connsiteX118" fmla="*/ 1331363 w 1384300"/>
                              <a:gd name="connsiteY118" fmla="*/ 83609 h 300038"/>
                              <a:gd name="connsiteX119" fmla="*/ 1291661 w 1384300"/>
                              <a:gd name="connsiteY119" fmla="*/ 112713 h 300038"/>
                              <a:gd name="connsiteX120" fmla="*/ 1247723 w 1384300"/>
                              <a:gd name="connsiteY120" fmla="*/ 133880 h 300038"/>
                              <a:gd name="connsiteX121" fmla="*/ 1201668 w 1384300"/>
                              <a:gd name="connsiteY121" fmla="*/ 148167 h 300038"/>
                              <a:gd name="connsiteX122" fmla="*/ 1154025 w 1384300"/>
                              <a:gd name="connsiteY122" fmla="*/ 154517 h 300038"/>
                              <a:gd name="connsiteX123" fmla="*/ 1105852 w 1384300"/>
                              <a:gd name="connsiteY123" fmla="*/ 152400 h 300038"/>
                              <a:gd name="connsiteX124" fmla="*/ 1058738 w 1384300"/>
                              <a:gd name="connsiteY124" fmla="*/ 140759 h 300038"/>
                              <a:gd name="connsiteX125" fmla="*/ 1034917 w 1384300"/>
                              <a:gd name="connsiteY125" fmla="*/ 131763 h 300038"/>
                              <a:gd name="connsiteX126" fmla="*/ 1028035 w 1384300"/>
                              <a:gd name="connsiteY126" fmla="*/ 148167 h 300038"/>
                              <a:gd name="connsiteX127" fmla="*/ 1007389 w 1384300"/>
                              <a:gd name="connsiteY127" fmla="*/ 180446 h 300038"/>
                              <a:gd name="connsiteX128" fmla="*/ 980921 w 1384300"/>
                              <a:gd name="connsiteY128" fmla="*/ 207963 h 300038"/>
                              <a:gd name="connsiteX129" fmla="*/ 949159 w 1384300"/>
                              <a:gd name="connsiteY129" fmla="*/ 232305 h 300038"/>
                              <a:gd name="connsiteX130" fmla="*/ 913691 w 1384300"/>
                              <a:gd name="connsiteY130" fmla="*/ 251884 h 300038"/>
                              <a:gd name="connsiteX131" fmla="*/ 876635 w 1384300"/>
                              <a:gd name="connsiteY131" fmla="*/ 268817 h 300038"/>
                              <a:gd name="connsiteX132" fmla="*/ 819463 w 1384300"/>
                              <a:gd name="connsiteY132" fmla="*/ 286280 h 300038"/>
                              <a:gd name="connsiteX133" fmla="*/ 781878 w 1384300"/>
                              <a:gd name="connsiteY133" fmla="*/ 292101 h 300038"/>
                              <a:gd name="connsiteX134" fmla="*/ 730000 w 1384300"/>
                              <a:gd name="connsiteY134" fmla="*/ 298451 h 300038"/>
                              <a:gd name="connsiteX135" fmla="*/ 643184 w 1384300"/>
                              <a:gd name="connsiteY135" fmla="*/ 300038 h 300038"/>
                              <a:gd name="connsiteX136" fmla="*/ 583894 w 1384300"/>
                              <a:gd name="connsiteY136" fmla="*/ 295276 h 300038"/>
                              <a:gd name="connsiteX137" fmla="*/ 526193 w 1384300"/>
                              <a:gd name="connsiteY137" fmla="*/ 284692 h 300038"/>
                              <a:gd name="connsiteX138" fmla="*/ 471139 w 1384300"/>
                              <a:gd name="connsiteY138" fmla="*/ 266172 h 300038"/>
                              <a:gd name="connsiteX139" fmla="*/ 422966 w 1384300"/>
                              <a:gd name="connsiteY139" fmla="*/ 239713 h 300038"/>
                              <a:gd name="connsiteX140" fmla="*/ 392792 w 1384300"/>
                              <a:gd name="connsiteY140" fmla="*/ 213255 h 300038"/>
                              <a:gd name="connsiteX141" fmla="*/ 375323 w 1384300"/>
                              <a:gd name="connsiteY141" fmla="*/ 191559 h 300038"/>
                              <a:gd name="connsiteX142" fmla="*/ 367382 w 1384300"/>
                              <a:gd name="connsiteY142" fmla="*/ 179388 h 300038"/>
                              <a:gd name="connsiteX143" fmla="*/ 338796 w 1384300"/>
                              <a:gd name="connsiteY143" fmla="*/ 193146 h 300038"/>
                              <a:gd name="connsiteX144" fmla="*/ 281625 w 1384300"/>
                              <a:gd name="connsiteY144" fmla="*/ 208492 h 300038"/>
                              <a:gd name="connsiteX145" fmla="*/ 259920 w 1384300"/>
                              <a:gd name="connsiteY145" fmla="*/ 210080 h 300038"/>
                              <a:gd name="connsiteX146" fmla="*/ 237158 w 1384300"/>
                              <a:gd name="connsiteY146" fmla="*/ 209021 h 300038"/>
                              <a:gd name="connsiteX147" fmla="*/ 193220 w 1384300"/>
                              <a:gd name="connsiteY147" fmla="*/ 201084 h 300038"/>
                              <a:gd name="connsiteX148" fmla="*/ 152459 w 1384300"/>
                              <a:gd name="connsiteY148" fmla="*/ 184680 h 300038"/>
                              <a:gd name="connsiteX149" fmla="*/ 115403 w 1384300"/>
                              <a:gd name="connsiteY149" fmla="*/ 162984 h 300038"/>
                              <a:gd name="connsiteX150" fmla="*/ 82582 w 1384300"/>
                              <a:gd name="connsiteY150" fmla="*/ 135467 h 300038"/>
                              <a:gd name="connsiteX151" fmla="*/ 52937 w 1384300"/>
                              <a:gd name="connsiteY151" fmla="*/ 102659 h 300038"/>
                              <a:gd name="connsiteX152" fmla="*/ 28586 w 1384300"/>
                              <a:gd name="connsiteY152" fmla="*/ 66146 h 300038"/>
                              <a:gd name="connsiteX153" fmla="*/ 8470 w 1384300"/>
                              <a:gd name="connsiteY153" fmla="*/ 26459 h 300038"/>
                              <a:gd name="connsiteX154" fmla="*/ 0 w 1384300"/>
                              <a:gd name="connsiteY154" fmla="*/ 5292 h 300038"/>
                              <a:gd name="connsiteX155" fmla="*/ 0 w 1384300"/>
                              <a:gd name="connsiteY155" fmla="*/ 2117 h 30003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Lst>
                            <a:rect l="l" t="t" r="r" b="b"/>
                            <a:pathLst>
                              <a:path w="1384300" h="300038">
                                <a:moveTo>
                                  <a:pt x="393700" y="53975"/>
                                </a:moveTo>
                                <a:lnTo>
                                  <a:pt x="375179" y="58689"/>
                                </a:lnTo>
                                <a:lnTo>
                                  <a:pt x="359834" y="70734"/>
                                </a:lnTo>
                                <a:lnTo>
                                  <a:pt x="354542" y="79637"/>
                                </a:lnTo>
                                <a:lnTo>
                                  <a:pt x="350309" y="90111"/>
                                </a:lnTo>
                                <a:lnTo>
                                  <a:pt x="349250" y="111060"/>
                                </a:lnTo>
                                <a:lnTo>
                                  <a:pt x="357188" y="129913"/>
                                </a:lnTo>
                                <a:lnTo>
                                  <a:pt x="369359" y="147196"/>
                                </a:lnTo>
                                <a:lnTo>
                                  <a:pt x="377296" y="155575"/>
                                </a:lnTo>
                                <a:lnTo>
                                  <a:pt x="389996" y="146672"/>
                                </a:lnTo>
                                <a:lnTo>
                                  <a:pt x="411692" y="127295"/>
                                </a:lnTo>
                                <a:lnTo>
                                  <a:pt x="424921" y="102680"/>
                                </a:lnTo>
                                <a:lnTo>
                                  <a:pt x="425450" y="76495"/>
                                </a:lnTo>
                                <a:lnTo>
                                  <a:pt x="419629" y="62355"/>
                                </a:lnTo>
                                <a:lnTo>
                                  <a:pt x="411163" y="57118"/>
                                </a:lnTo>
                                <a:close/>
                                <a:moveTo>
                                  <a:pt x="1004358" y="17463"/>
                                </a:moveTo>
                                <a:lnTo>
                                  <a:pt x="986896" y="21721"/>
                                </a:lnTo>
                                <a:lnTo>
                                  <a:pt x="973137" y="33962"/>
                                </a:lnTo>
                                <a:lnTo>
                                  <a:pt x="968904" y="44607"/>
                                </a:lnTo>
                                <a:lnTo>
                                  <a:pt x="966787" y="56848"/>
                                </a:lnTo>
                                <a:lnTo>
                                  <a:pt x="973137" y="76540"/>
                                </a:lnTo>
                                <a:lnTo>
                                  <a:pt x="987425" y="90910"/>
                                </a:lnTo>
                                <a:lnTo>
                                  <a:pt x="1007004" y="102087"/>
                                </a:lnTo>
                                <a:lnTo>
                                  <a:pt x="1018117" y="106345"/>
                                </a:lnTo>
                                <a:lnTo>
                                  <a:pt x="1020234" y="107942"/>
                                </a:lnTo>
                                <a:lnTo>
                                  <a:pt x="1020763" y="109538"/>
                                </a:lnTo>
                                <a:lnTo>
                                  <a:pt x="1025525" y="91975"/>
                                </a:lnTo>
                                <a:lnTo>
                                  <a:pt x="1028700" y="54187"/>
                                </a:lnTo>
                                <a:lnTo>
                                  <a:pt x="1027642" y="32898"/>
                                </a:lnTo>
                                <a:lnTo>
                                  <a:pt x="1027642" y="32366"/>
                                </a:lnTo>
                                <a:lnTo>
                                  <a:pt x="1027642" y="31301"/>
                                </a:lnTo>
                                <a:lnTo>
                                  <a:pt x="1020763" y="23850"/>
                                </a:lnTo>
                                <a:close/>
                                <a:moveTo>
                                  <a:pt x="6353" y="0"/>
                                </a:moveTo>
                                <a:lnTo>
                                  <a:pt x="7941" y="2117"/>
                                </a:lnTo>
                                <a:lnTo>
                                  <a:pt x="20646" y="29634"/>
                                </a:lnTo>
                                <a:lnTo>
                                  <a:pt x="53467" y="81492"/>
                                </a:lnTo>
                                <a:lnTo>
                                  <a:pt x="93169" y="125413"/>
                                </a:lnTo>
                                <a:lnTo>
                                  <a:pt x="141871" y="160338"/>
                                </a:lnTo>
                                <a:lnTo>
                                  <a:pt x="169928" y="173567"/>
                                </a:lnTo>
                                <a:lnTo>
                                  <a:pt x="187397" y="180446"/>
                                </a:lnTo>
                                <a:lnTo>
                                  <a:pt x="222865" y="188913"/>
                                </a:lnTo>
                                <a:lnTo>
                                  <a:pt x="259391" y="191559"/>
                                </a:lnTo>
                                <a:lnTo>
                                  <a:pt x="295918" y="188913"/>
                                </a:lnTo>
                                <a:lnTo>
                                  <a:pt x="313916" y="184151"/>
                                </a:lnTo>
                                <a:lnTo>
                                  <a:pt x="335620" y="177271"/>
                                </a:lnTo>
                                <a:lnTo>
                                  <a:pt x="359971" y="165630"/>
                                </a:lnTo>
                                <a:lnTo>
                                  <a:pt x="358912" y="163513"/>
                                </a:lnTo>
                                <a:lnTo>
                                  <a:pt x="357324" y="161396"/>
                                </a:lnTo>
                                <a:lnTo>
                                  <a:pt x="347796" y="149755"/>
                                </a:lnTo>
                                <a:lnTo>
                                  <a:pt x="334561" y="123296"/>
                                </a:lnTo>
                                <a:lnTo>
                                  <a:pt x="332444" y="94192"/>
                                </a:lnTo>
                                <a:lnTo>
                                  <a:pt x="341443" y="66146"/>
                                </a:lnTo>
                                <a:lnTo>
                                  <a:pt x="352031" y="54505"/>
                                </a:lnTo>
                                <a:lnTo>
                                  <a:pt x="363677" y="46567"/>
                                </a:lnTo>
                                <a:lnTo>
                                  <a:pt x="389086" y="39688"/>
                                </a:lnTo>
                                <a:lnTo>
                                  <a:pt x="413967" y="45509"/>
                                </a:lnTo>
                                <a:lnTo>
                                  <a:pt x="427730" y="57680"/>
                                </a:lnTo>
                                <a:lnTo>
                                  <a:pt x="434612" y="68263"/>
                                </a:lnTo>
                                <a:lnTo>
                                  <a:pt x="436730" y="74613"/>
                                </a:lnTo>
                                <a:lnTo>
                                  <a:pt x="440435" y="88900"/>
                                </a:lnTo>
                                <a:lnTo>
                                  <a:pt x="438318" y="114830"/>
                                </a:lnTo>
                                <a:lnTo>
                                  <a:pt x="424025" y="139171"/>
                                </a:lnTo>
                                <a:lnTo>
                                  <a:pt x="401262" y="159809"/>
                                </a:lnTo>
                                <a:lnTo>
                                  <a:pt x="387498" y="168805"/>
                                </a:lnTo>
                                <a:lnTo>
                                  <a:pt x="386440" y="171980"/>
                                </a:lnTo>
                                <a:lnTo>
                                  <a:pt x="381146" y="175684"/>
                                </a:lnTo>
                                <a:lnTo>
                                  <a:pt x="377440" y="175155"/>
                                </a:lnTo>
                                <a:lnTo>
                                  <a:pt x="392792" y="194205"/>
                                </a:lnTo>
                                <a:lnTo>
                                  <a:pt x="429319" y="225426"/>
                                </a:lnTo>
                                <a:lnTo>
                                  <a:pt x="471139" y="248709"/>
                                </a:lnTo>
                                <a:lnTo>
                                  <a:pt x="517723" y="265113"/>
                                </a:lnTo>
                                <a:lnTo>
                                  <a:pt x="566954" y="275697"/>
                                </a:lnTo>
                                <a:lnTo>
                                  <a:pt x="618303" y="280988"/>
                                </a:lnTo>
                                <a:lnTo>
                                  <a:pt x="693474" y="281517"/>
                                </a:lnTo>
                                <a:lnTo>
                                  <a:pt x="741117" y="278342"/>
                                </a:lnTo>
                                <a:lnTo>
                                  <a:pt x="783466" y="274638"/>
                                </a:lnTo>
                                <a:lnTo>
                                  <a:pt x="847520" y="259292"/>
                                </a:lnTo>
                                <a:lnTo>
                                  <a:pt x="887752" y="245005"/>
                                </a:lnTo>
                                <a:lnTo>
                                  <a:pt x="925337" y="225955"/>
                                </a:lnTo>
                                <a:lnTo>
                                  <a:pt x="958688" y="202671"/>
                                </a:lnTo>
                                <a:lnTo>
                                  <a:pt x="987273" y="174096"/>
                                </a:lnTo>
                                <a:lnTo>
                                  <a:pt x="1008978" y="141288"/>
                                </a:lnTo>
                                <a:lnTo>
                                  <a:pt x="1017447" y="122238"/>
                                </a:lnTo>
                                <a:lnTo>
                                  <a:pt x="1012683" y="120121"/>
                                </a:lnTo>
                                <a:lnTo>
                                  <a:pt x="1008978" y="118005"/>
                                </a:lnTo>
                                <a:lnTo>
                                  <a:pt x="1001566" y="116946"/>
                                </a:lnTo>
                                <a:lnTo>
                                  <a:pt x="987803" y="111655"/>
                                </a:lnTo>
                                <a:lnTo>
                                  <a:pt x="969275" y="98955"/>
                                </a:lnTo>
                                <a:lnTo>
                                  <a:pt x="954982" y="73025"/>
                                </a:lnTo>
                                <a:lnTo>
                                  <a:pt x="952864" y="50800"/>
                                </a:lnTo>
                                <a:lnTo>
                                  <a:pt x="956041" y="35454"/>
                                </a:lnTo>
                                <a:lnTo>
                                  <a:pt x="958688" y="28575"/>
                                </a:lnTo>
                                <a:lnTo>
                                  <a:pt x="965569" y="17992"/>
                                </a:lnTo>
                                <a:lnTo>
                                  <a:pt x="987273" y="5821"/>
                                </a:lnTo>
                                <a:lnTo>
                                  <a:pt x="1011624" y="5292"/>
                                </a:lnTo>
                                <a:lnTo>
                                  <a:pt x="1026447" y="13759"/>
                                </a:lnTo>
                                <a:lnTo>
                                  <a:pt x="1034917" y="22754"/>
                                </a:lnTo>
                                <a:lnTo>
                                  <a:pt x="1038093" y="28046"/>
                                </a:lnTo>
                                <a:lnTo>
                                  <a:pt x="1040210" y="29634"/>
                                </a:lnTo>
                                <a:lnTo>
                                  <a:pt x="1041269" y="31750"/>
                                </a:lnTo>
                                <a:lnTo>
                                  <a:pt x="1045504" y="55563"/>
                                </a:lnTo>
                                <a:lnTo>
                                  <a:pt x="1043916" y="98955"/>
                                </a:lnTo>
                                <a:lnTo>
                                  <a:pt x="1039681" y="118534"/>
                                </a:lnTo>
                                <a:lnTo>
                                  <a:pt x="1062444" y="125413"/>
                                </a:lnTo>
                                <a:lnTo>
                                  <a:pt x="1107440" y="133880"/>
                                </a:lnTo>
                                <a:lnTo>
                                  <a:pt x="1152437" y="135467"/>
                                </a:lnTo>
                                <a:lnTo>
                                  <a:pt x="1195845" y="130175"/>
                                </a:lnTo>
                                <a:lnTo>
                                  <a:pt x="1237665" y="118005"/>
                                </a:lnTo>
                                <a:lnTo>
                                  <a:pt x="1277897" y="98955"/>
                                </a:lnTo>
                                <a:lnTo>
                                  <a:pt x="1315482" y="72496"/>
                                </a:lnTo>
                                <a:lnTo>
                                  <a:pt x="1349891" y="38629"/>
                                </a:lnTo>
                                <a:lnTo>
                                  <a:pt x="1365772" y="19050"/>
                                </a:lnTo>
                                <a:lnTo>
                                  <a:pt x="1367890" y="15875"/>
                                </a:lnTo>
                                <a:lnTo>
                                  <a:pt x="1375830" y="15346"/>
                                </a:lnTo>
                                <a:lnTo>
                                  <a:pt x="1381653" y="17992"/>
                                </a:lnTo>
                                <a:lnTo>
                                  <a:pt x="1384300" y="24871"/>
                                </a:lnTo>
                                <a:lnTo>
                                  <a:pt x="1381653" y="28046"/>
                                </a:lnTo>
                                <a:lnTo>
                                  <a:pt x="1366302" y="48684"/>
                                </a:lnTo>
                                <a:lnTo>
                                  <a:pt x="1331363" y="83609"/>
                                </a:lnTo>
                                <a:lnTo>
                                  <a:pt x="1291661" y="112713"/>
                                </a:lnTo>
                                <a:lnTo>
                                  <a:pt x="1247723" y="133880"/>
                                </a:lnTo>
                                <a:lnTo>
                                  <a:pt x="1201668" y="148167"/>
                                </a:lnTo>
                                <a:lnTo>
                                  <a:pt x="1154025" y="154517"/>
                                </a:lnTo>
                                <a:lnTo>
                                  <a:pt x="1105852" y="152400"/>
                                </a:lnTo>
                                <a:lnTo>
                                  <a:pt x="1058738" y="140759"/>
                                </a:lnTo>
                                <a:lnTo>
                                  <a:pt x="1034917" y="131763"/>
                                </a:lnTo>
                                <a:lnTo>
                                  <a:pt x="1028035" y="148167"/>
                                </a:lnTo>
                                <a:lnTo>
                                  <a:pt x="1007389" y="180446"/>
                                </a:lnTo>
                                <a:lnTo>
                                  <a:pt x="980921" y="207963"/>
                                </a:lnTo>
                                <a:lnTo>
                                  <a:pt x="949159" y="232305"/>
                                </a:lnTo>
                                <a:lnTo>
                                  <a:pt x="913691" y="251884"/>
                                </a:lnTo>
                                <a:lnTo>
                                  <a:pt x="876635" y="268817"/>
                                </a:lnTo>
                                <a:lnTo>
                                  <a:pt x="819463" y="286280"/>
                                </a:lnTo>
                                <a:lnTo>
                                  <a:pt x="781878" y="292101"/>
                                </a:lnTo>
                                <a:lnTo>
                                  <a:pt x="730000" y="298451"/>
                                </a:lnTo>
                                <a:lnTo>
                                  <a:pt x="643184" y="300038"/>
                                </a:lnTo>
                                <a:lnTo>
                                  <a:pt x="583894" y="295276"/>
                                </a:lnTo>
                                <a:lnTo>
                                  <a:pt x="526193" y="284692"/>
                                </a:lnTo>
                                <a:lnTo>
                                  <a:pt x="471139" y="266172"/>
                                </a:lnTo>
                                <a:lnTo>
                                  <a:pt x="422966" y="239713"/>
                                </a:lnTo>
                                <a:lnTo>
                                  <a:pt x="392792" y="213255"/>
                                </a:lnTo>
                                <a:lnTo>
                                  <a:pt x="375323" y="191559"/>
                                </a:lnTo>
                                <a:lnTo>
                                  <a:pt x="367382" y="179388"/>
                                </a:lnTo>
                                <a:lnTo>
                                  <a:pt x="338796" y="193146"/>
                                </a:lnTo>
                                <a:lnTo>
                                  <a:pt x="281625" y="208492"/>
                                </a:lnTo>
                                <a:lnTo>
                                  <a:pt x="259920" y="210080"/>
                                </a:lnTo>
                                <a:lnTo>
                                  <a:pt x="237158" y="209021"/>
                                </a:lnTo>
                                <a:lnTo>
                                  <a:pt x="193220" y="201084"/>
                                </a:lnTo>
                                <a:lnTo>
                                  <a:pt x="152459" y="184680"/>
                                </a:lnTo>
                                <a:lnTo>
                                  <a:pt x="115403" y="162984"/>
                                </a:lnTo>
                                <a:lnTo>
                                  <a:pt x="82582" y="135467"/>
                                </a:lnTo>
                                <a:lnTo>
                                  <a:pt x="52937" y="102659"/>
                                </a:lnTo>
                                <a:lnTo>
                                  <a:pt x="28586" y="66146"/>
                                </a:lnTo>
                                <a:lnTo>
                                  <a:pt x="8470" y="26459"/>
                                </a:lnTo>
                                <a:lnTo>
                                  <a:pt x="0" y="5292"/>
                                </a:lnTo>
                                <a:lnTo>
                                  <a:pt x="0" y="2117"/>
                                </a:lnTo>
                                <a:close/>
                              </a:path>
                            </a:pathLst>
                          </a:custGeom>
                          <a:solidFill>
                            <a:schemeClr val="tx2"/>
                          </a:solidFill>
                          <a:ln>
                            <a:noFill/>
                          </a:ln>
                        </wps:spPr>
                        <wps:bodyPr vert="horz" wrap="square" lIns="91440" tIns="45720" rIns="91440" bIns="45720" numCol="1" anchor="t" anchorCtr="0" compatLnSpc="1">
                          <a:prstTxWarp prst="textNoShape">
                            <a:avLst/>
                          </a:prstTxWarp>
                          <a:noAutofit/>
                        </wps:bodyPr>
                      </wps:wsp>
                      <wps:wsp>
                        <wps:cNvPr id="1088653236" name="Freeform: Shape 1088653236"/>
                        <wps:cNvSpPr>
                          <a:spLocks/>
                        </wps:cNvSpPr>
                        <wps:spPr bwMode="auto">
                          <a:xfrm>
                            <a:off x="7922985" y="2357322"/>
                            <a:ext cx="569913" cy="1376363"/>
                          </a:xfrm>
                          <a:custGeom>
                            <a:avLst/>
                            <a:gdLst>
                              <a:gd name="connsiteX0" fmla="*/ 291888 w 569913"/>
                              <a:gd name="connsiteY0" fmla="*/ 917575 h 1376363"/>
                              <a:gd name="connsiteX1" fmla="*/ 274496 w 569913"/>
                              <a:gd name="connsiteY1" fmla="*/ 921780 h 1376363"/>
                              <a:gd name="connsiteX2" fmla="*/ 259212 w 569913"/>
                              <a:gd name="connsiteY2" fmla="*/ 932819 h 1376363"/>
                              <a:gd name="connsiteX3" fmla="*/ 245510 w 569913"/>
                              <a:gd name="connsiteY3" fmla="*/ 952269 h 1376363"/>
                              <a:gd name="connsiteX4" fmla="*/ 240239 w 569913"/>
                              <a:gd name="connsiteY4" fmla="*/ 965936 h 1376363"/>
                              <a:gd name="connsiteX5" fmla="*/ 240239 w 569913"/>
                              <a:gd name="connsiteY5" fmla="*/ 966462 h 1376363"/>
                              <a:gd name="connsiteX6" fmla="*/ 239712 w 569913"/>
                              <a:gd name="connsiteY6" fmla="*/ 967513 h 1376363"/>
                              <a:gd name="connsiteX7" fmla="*/ 244982 w 569913"/>
                              <a:gd name="connsiteY7" fmla="*/ 975924 h 1376363"/>
                              <a:gd name="connsiteX8" fmla="*/ 259212 w 569913"/>
                              <a:gd name="connsiteY8" fmla="*/ 988014 h 1376363"/>
                              <a:gd name="connsiteX9" fmla="*/ 276604 w 569913"/>
                              <a:gd name="connsiteY9" fmla="*/ 994847 h 1376363"/>
                              <a:gd name="connsiteX10" fmla="*/ 295577 w 569913"/>
                              <a:gd name="connsiteY10" fmla="*/ 996950 h 1376363"/>
                              <a:gd name="connsiteX11" fmla="*/ 305590 w 569913"/>
                              <a:gd name="connsiteY11" fmla="*/ 995373 h 1376363"/>
                              <a:gd name="connsiteX12" fmla="*/ 323509 w 569913"/>
                              <a:gd name="connsiteY12" fmla="*/ 990117 h 1376363"/>
                              <a:gd name="connsiteX13" fmla="*/ 354077 w 569913"/>
                              <a:gd name="connsiteY13" fmla="*/ 970667 h 1376363"/>
                              <a:gd name="connsiteX14" fmla="*/ 369360 w 569913"/>
                              <a:gd name="connsiteY14" fmla="*/ 959102 h 1376363"/>
                              <a:gd name="connsiteX15" fmla="*/ 369887 w 569913"/>
                              <a:gd name="connsiteY15" fmla="*/ 959102 h 1376363"/>
                              <a:gd name="connsiteX16" fmla="*/ 354604 w 569913"/>
                              <a:gd name="connsiteY16" fmla="*/ 943858 h 1376363"/>
                              <a:gd name="connsiteX17" fmla="*/ 328779 w 569913"/>
                              <a:gd name="connsiteY17" fmla="*/ 926511 h 1376363"/>
                              <a:gd name="connsiteX18" fmla="*/ 309806 w 569913"/>
                              <a:gd name="connsiteY18" fmla="*/ 919678 h 1376363"/>
                              <a:gd name="connsiteX19" fmla="*/ 306387 w 569913"/>
                              <a:gd name="connsiteY19" fmla="*/ 360362 h 1376363"/>
                              <a:gd name="connsiteX20" fmla="*/ 296333 w 569913"/>
                              <a:gd name="connsiteY20" fmla="*/ 363008 h 1376363"/>
                              <a:gd name="connsiteX21" fmla="*/ 283104 w 569913"/>
                              <a:gd name="connsiteY21" fmla="*/ 370945 h 1376363"/>
                              <a:gd name="connsiteX22" fmla="*/ 276754 w 569913"/>
                              <a:gd name="connsiteY22" fmla="*/ 378354 h 1376363"/>
                              <a:gd name="connsiteX23" fmla="*/ 275166 w 569913"/>
                              <a:gd name="connsiteY23" fmla="*/ 383116 h 1376363"/>
                              <a:gd name="connsiteX24" fmla="*/ 274637 w 569913"/>
                              <a:gd name="connsiteY24" fmla="*/ 388937 h 1376363"/>
                              <a:gd name="connsiteX25" fmla="*/ 278341 w 569913"/>
                              <a:gd name="connsiteY25" fmla="*/ 399520 h 1376363"/>
                              <a:gd name="connsiteX26" fmla="*/ 292100 w 569913"/>
                              <a:gd name="connsiteY26" fmla="*/ 411691 h 1376363"/>
                              <a:gd name="connsiteX27" fmla="*/ 304271 w 569913"/>
                              <a:gd name="connsiteY27" fmla="*/ 414337 h 1376363"/>
                              <a:gd name="connsiteX28" fmla="*/ 313266 w 569913"/>
                              <a:gd name="connsiteY28" fmla="*/ 414337 h 1376363"/>
                              <a:gd name="connsiteX29" fmla="*/ 330200 w 569913"/>
                              <a:gd name="connsiteY29" fmla="*/ 407458 h 1376363"/>
                              <a:gd name="connsiteX30" fmla="*/ 349779 w 569913"/>
                              <a:gd name="connsiteY30" fmla="*/ 387350 h 1376363"/>
                              <a:gd name="connsiteX31" fmla="*/ 360362 w 569913"/>
                              <a:gd name="connsiteY31" fmla="*/ 371475 h 1376363"/>
                              <a:gd name="connsiteX32" fmla="*/ 357716 w 569913"/>
                              <a:gd name="connsiteY32" fmla="*/ 369887 h 1376363"/>
                              <a:gd name="connsiteX33" fmla="*/ 356129 w 569913"/>
                              <a:gd name="connsiteY33" fmla="*/ 366183 h 1376363"/>
                              <a:gd name="connsiteX34" fmla="*/ 333375 w 569913"/>
                              <a:gd name="connsiteY34" fmla="*/ 362479 h 1376363"/>
                              <a:gd name="connsiteX35" fmla="*/ 307975 w 569913"/>
                              <a:gd name="connsiteY35" fmla="*/ 360891 h 1376363"/>
                              <a:gd name="connsiteX36" fmla="*/ 307446 w 569913"/>
                              <a:gd name="connsiteY36" fmla="*/ 360891 h 1376363"/>
                              <a:gd name="connsiteX37" fmla="*/ 77788 w 569913"/>
                              <a:gd name="connsiteY37" fmla="*/ 0 h 1376363"/>
                              <a:gd name="connsiteX38" fmla="*/ 110596 w 569913"/>
                              <a:gd name="connsiteY38" fmla="*/ 2118 h 1376363"/>
                              <a:gd name="connsiteX39" fmla="*/ 159280 w 569913"/>
                              <a:gd name="connsiteY39" fmla="*/ 13234 h 1376363"/>
                              <a:gd name="connsiteX40" fmla="*/ 222250 w 569913"/>
                              <a:gd name="connsiteY40" fmla="*/ 41291 h 1376363"/>
                              <a:gd name="connsiteX41" fmla="*/ 279400 w 569913"/>
                              <a:gd name="connsiteY41" fmla="*/ 81523 h 1376363"/>
                              <a:gd name="connsiteX42" fmla="*/ 327026 w 569913"/>
                              <a:gd name="connsiteY42" fmla="*/ 131813 h 1376363"/>
                              <a:gd name="connsiteX43" fmla="*/ 354013 w 569913"/>
                              <a:gd name="connsiteY43" fmla="*/ 174692 h 1376363"/>
                              <a:gd name="connsiteX44" fmla="*/ 368830 w 569913"/>
                              <a:gd name="connsiteY44" fmla="*/ 204866 h 1376363"/>
                              <a:gd name="connsiteX45" fmla="*/ 377826 w 569913"/>
                              <a:gd name="connsiteY45" fmla="*/ 236099 h 1376363"/>
                              <a:gd name="connsiteX46" fmla="*/ 383117 w 569913"/>
                              <a:gd name="connsiteY46" fmla="*/ 268391 h 1376363"/>
                              <a:gd name="connsiteX47" fmla="*/ 384176 w 569913"/>
                              <a:gd name="connsiteY47" fmla="*/ 300683 h 1376363"/>
                              <a:gd name="connsiteX48" fmla="*/ 378884 w 569913"/>
                              <a:gd name="connsiteY48" fmla="*/ 334562 h 1376363"/>
                              <a:gd name="connsiteX49" fmla="*/ 373063 w 569913"/>
                              <a:gd name="connsiteY49" fmla="*/ 350443 h 1376363"/>
                              <a:gd name="connsiteX50" fmla="*/ 391584 w 569913"/>
                              <a:gd name="connsiteY50" fmla="*/ 355208 h 1376363"/>
                              <a:gd name="connsiteX51" fmla="*/ 426509 w 569913"/>
                              <a:gd name="connsiteY51" fmla="*/ 368442 h 1376363"/>
                              <a:gd name="connsiteX52" fmla="*/ 459317 w 569913"/>
                              <a:gd name="connsiteY52" fmla="*/ 386970 h 1376363"/>
                              <a:gd name="connsiteX53" fmla="*/ 488950 w 569913"/>
                              <a:gd name="connsiteY53" fmla="*/ 409733 h 1376363"/>
                              <a:gd name="connsiteX54" fmla="*/ 514880 w 569913"/>
                              <a:gd name="connsiteY54" fmla="*/ 437260 h 1376363"/>
                              <a:gd name="connsiteX55" fmla="*/ 536046 w 569913"/>
                              <a:gd name="connsiteY55" fmla="*/ 467434 h 1376363"/>
                              <a:gd name="connsiteX56" fmla="*/ 552980 w 569913"/>
                              <a:gd name="connsiteY56" fmla="*/ 501843 h 1376363"/>
                              <a:gd name="connsiteX57" fmla="*/ 564621 w 569913"/>
                              <a:gd name="connsiteY57" fmla="*/ 537840 h 1376363"/>
                              <a:gd name="connsiteX58" fmla="*/ 567796 w 569913"/>
                              <a:gd name="connsiteY58" fmla="*/ 556898 h 1376363"/>
                              <a:gd name="connsiteX59" fmla="*/ 569913 w 569913"/>
                              <a:gd name="connsiteY59" fmla="*/ 583366 h 1376363"/>
                              <a:gd name="connsiteX60" fmla="*/ 568855 w 569913"/>
                              <a:gd name="connsiteY60" fmla="*/ 638950 h 1376363"/>
                              <a:gd name="connsiteX61" fmla="*/ 559859 w 569913"/>
                              <a:gd name="connsiteY61" fmla="*/ 695593 h 1376363"/>
                              <a:gd name="connsiteX62" fmla="*/ 542926 w 569913"/>
                              <a:gd name="connsiteY62" fmla="*/ 751706 h 1376363"/>
                              <a:gd name="connsiteX63" fmla="*/ 520171 w 569913"/>
                              <a:gd name="connsiteY63" fmla="*/ 805702 h 1376363"/>
                              <a:gd name="connsiteX64" fmla="*/ 491596 w 569913"/>
                              <a:gd name="connsiteY64" fmla="*/ 857051 h 1376363"/>
                              <a:gd name="connsiteX65" fmla="*/ 457730 w 569913"/>
                              <a:gd name="connsiteY65" fmla="*/ 903106 h 1376363"/>
                              <a:gd name="connsiteX66" fmla="*/ 419101 w 569913"/>
                              <a:gd name="connsiteY66" fmla="*/ 942279 h 1376363"/>
                              <a:gd name="connsiteX67" fmla="*/ 397405 w 569913"/>
                              <a:gd name="connsiteY67" fmla="*/ 959219 h 1376363"/>
                              <a:gd name="connsiteX68" fmla="*/ 405871 w 569913"/>
                              <a:gd name="connsiteY68" fmla="*/ 974042 h 1376363"/>
                              <a:gd name="connsiteX69" fmla="*/ 417513 w 569913"/>
                              <a:gd name="connsiteY69" fmla="*/ 1006333 h 1376363"/>
                              <a:gd name="connsiteX70" fmla="*/ 422276 w 569913"/>
                              <a:gd name="connsiteY70" fmla="*/ 1041272 h 1376363"/>
                              <a:gd name="connsiteX71" fmla="*/ 420688 w 569913"/>
                              <a:gd name="connsiteY71" fmla="*/ 1075681 h 1376363"/>
                              <a:gd name="connsiteX72" fmla="*/ 417513 w 569913"/>
                              <a:gd name="connsiteY72" fmla="*/ 1092091 h 1376363"/>
                              <a:gd name="connsiteX73" fmla="*/ 413809 w 569913"/>
                              <a:gd name="connsiteY73" fmla="*/ 1107443 h 1376363"/>
                              <a:gd name="connsiteX74" fmla="*/ 402167 w 569913"/>
                              <a:gd name="connsiteY74" fmla="*/ 1137088 h 1376363"/>
                              <a:gd name="connsiteX75" fmla="*/ 379413 w 569913"/>
                              <a:gd name="connsiteY75" fmla="*/ 1179967 h 1376363"/>
                              <a:gd name="connsiteX76" fmla="*/ 337609 w 569913"/>
                              <a:gd name="connsiteY76" fmla="*/ 1232904 h 1376363"/>
                              <a:gd name="connsiteX77" fmla="*/ 285750 w 569913"/>
                              <a:gd name="connsiteY77" fmla="*/ 1280547 h 1376363"/>
                              <a:gd name="connsiteX78" fmla="*/ 226484 w 569913"/>
                              <a:gd name="connsiteY78" fmla="*/ 1319191 h 1376363"/>
                              <a:gd name="connsiteX79" fmla="*/ 162984 w 569913"/>
                              <a:gd name="connsiteY79" fmla="*/ 1349895 h 1376363"/>
                              <a:gd name="connsiteX80" fmla="*/ 98425 w 569913"/>
                              <a:gd name="connsiteY80" fmla="*/ 1368952 h 1376363"/>
                              <a:gd name="connsiteX81" fmla="*/ 34396 w 569913"/>
                              <a:gd name="connsiteY81" fmla="*/ 1376363 h 1376363"/>
                              <a:gd name="connsiteX82" fmla="*/ 3704 w 569913"/>
                              <a:gd name="connsiteY82" fmla="*/ 1374246 h 1376363"/>
                              <a:gd name="connsiteX83" fmla="*/ 0 w 569913"/>
                              <a:gd name="connsiteY83" fmla="*/ 1372658 h 1376363"/>
                              <a:gd name="connsiteX84" fmla="*/ 0 w 569913"/>
                              <a:gd name="connsiteY84" fmla="*/ 1365776 h 1376363"/>
                              <a:gd name="connsiteX85" fmla="*/ 3704 w 569913"/>
                              <a:gd name="connsiteY85" fmla="*/ 1364717 h 1376363"/>
                              <a:gd name="connsiteX86" fmla="*/ 26459 w 569913"/>
                              <a:gd name="connsiteY86" fmla="*/ 1365776 h 1376363"/>
                              <a:gd name="connsiteX87" fmla="*/ 70379 w 569913"/>
                              <a:gd name="connsiteY87" fmla="*/ 1362070 h 1376363"/>
                              <a:gd name="connsiteX88" fmla="*/ 112184 w 569913"/>
                              <a:gd name="connsiteY88" fmla="*/ 1352012 h 1376363"/>
                              <a:gd name="connsiteX89" fmla="*/ 152400 w 569913"/>
                              <a:gd name="connsiteY89" fmla="*/ 1337719 h 1376363"/>
                              <a:gd name="connsiteX90" fmla="*/ 190500 w 569913"/>
                              <a:gd name="connsiteY90" fmla="*/ 1318662 h 1376363"/>
                              <a:gd name="connsiteX91" fmla="*/ 227542 w 569913"/>
                              <a:gd name="connsiteY91" fmla="*/ 1295370 h 1376363"/>
                              <a:gd name="connsiteX92" fmla="*/ 279400 w 569913"/>
                              <a:gd name="connsiteY92" fmla="*/ 1256196 h 1376363"/>
                              <a:gd name="connsiteX93" fmla="*/ 311680 w 569913"/>
                              <a:gd name="connsiteY93" fmla="*/ 1225493 h 1376363"/>
                              <a:gd name="connsiteX94" fmla="*/ 328084 w 569913"/>
                              <a:gd name="connsiteY94" fmla="*/ 1208553 h 1376363"/>
                              <a:gd name="connsiteX95" fmla="*/ 358776 w 569913"/>
                              <a:gd name="connsiteY95" fmla="*/ 1172026 h 1376363"/>
                              <a:gd name="connsiteX96" fmla="*/ 384176 w 569913"/>
                              <a:gd name="connsiteY96" fmla="*/ 1131794 h 1376363"/>
                              <a:gd name="connsiteX97" fmla="*/ 400051 w 569913"/>
                              <a:gd name="connsiteY97" fmla="*/ 1087856 h 1376363"/>
                              <a:gd name="connsiteX98" fmla="*/ 403226 w 569913"/>
                              <a:gd name="connsiteY98" fmla="*/ 1064035 h 1376363"/>
                              <a:gd name="connsiteX99" fmla="*/ 403755 w 569913"/>
                              <a:gd name="connsiteY99" fmla="*/ 1046565 h 1376363"/>
                              <a:gd name="connsiteX100" fmla="*/ 400051 w 569913"/>
                              <a:gd name="connsiteY100" fmla="*/ 1013215 h 1376363"/>
                              <a:gd name="connsiteX101" fmla="*/ 394759 w 569913"/>
                              <a:gd name="connsiteY101" fmla="*/ 996805 h 1376363"/>
                              <a:gd name="connsiteX102" fmla="*/ 388409 w 569913"/>
                              <a:gd name="connsiteY102" fmla="*/ 982512 h 1376363"/>
                              <a:gd name="connsiteX103" fmla="*/ 377826 w 569913"/>
                              <a:gd name="connsiteY103" fmla="*/ 968219 h 1376363"/>
                              <a:gd name="connsiteX104" fmla="*/ 377826 w 569913"/>
                              <a:gd name="connsiteY104" fmla="*/ 968748 h 1376363"/>
                              <a:gd name="connsiteX105" fmla="*/ 377296 w 569913"/>
                              <a:gd name="connsiteY105" fmla="*/ 969807 h 1376363"/>
                              <a:gd name="connsiteX106" fmla="*/ 362480 w 569913"/>
                              <a:gd name="connsiteY106" fmla="*/ 984100 h 1376363"/>
                              <a:gd name="connsiteX107" fmla="*/ 332846 w 569913"/>
                              <a:gd name="connsiteY107" fmla="*/ 999981 h 1376363"/>
                              <a:gd name="connsiteX108" fmla="*/ 310621 w 569913"/>
                              <a:gd name="connsiteY108" fmla="*/ 1007921 h 1376363"/>
                              <a:gd name="connsiteX109" fmla="*/ 288925 w 569913"/>
                              <a:gd name="connsiteY109" fmla="*/ 1010568 h 1376363"/>
                              <a:gd name="connsiteX110" fmla="*/ 268288 w 569913"/>
                              <a:gd name="connsiteY110" fmla="*/ 1007921 h 1376363"/>
                              <a:gd name="connsiteX111" fmla="*/ 250825 w 569913"/>
                              <a:gd name="connsiteY111" fmla="*/ 998393 h 1376363"/>
                              <a:gd name="connsiteX112" fmla="*/ 237067 w 569913"/>
                              <a:gd name="connsiteY112" fmla="*/ 982512 h 1376363"/>
                              <a:gd name="connsiteX113" fmla="*/ 232305 w 569913"/>
                              <a:gd name="connsiteY113" fmla="*/ 971395 h 1376363"/>
                              <a:gd name="connsiteX114" fmla="*/ 230188 w 569913"/>
                              <a:gd name="connsiteY114" fmla="*/ 970336 h 1376363"/>
                              <a:gd name="connsiteX115" fmla="*/ 227013 w 569913"/>
                              <a:gd name="connsiteY115" fmla="*/ 965572 h 1376363"/>
                              <a:gd name="connsiteX116" fmla="*/ 227542 w 569913"/>
                              <a:gd name="connsiteY116" fmla="*/ 962925 h 1376363"/>
                              <a:gd name="connsiteX117" fmla="*/ 230717 w 569913"/>
                              <a:gd name="connsiteY117" fmla="*/ 952337 h 1376363"/>
                              <a:gd name="connsiteX118" fmla="*/ 240242 w 569913"/>
                              <a:gd name="connsiteY118" fmla="*/ 933280 h 1376363"/>
                              <a:gd name="connsiteX119" fmla="*/ 253471 w 569913"/>
                              <a:gd name="connsiteY119" fmla="*/ 919517 h 1376363"/>
                              <a:gd name="connsiteX120" fmla="*/ 270405 w 569913"/>
                              <a:gd name="connsiteY120" fmla="*/ 909988 h 1376363"/>
                              <a:gd name="connsiteX121" fmla="*/ 288925 w 569913"/>
                              <a:gd name="connsiteY121" fmla="*/ 904694 h 1376363"/>
                              <a:gd name="connsiteX122" fmla="*/ 308505 w 569913"/>
                              <a:gd name="connsiteY122" fmla="*/ 904165 h 1376363"/>
                              <a:gd name="connsiteX123" fmla="*/ 329142 w 569913"/>
                              <a:gd name="connsiteY123" fmla="*/ 907341 h 1376363"/>
                              <a:gd name="connsiteX124" fmla="*/ 348721 w 569913"/>
                              <a:gd name="connsiteY124" fmla="*/ 914223 h 1376363"/>
                              <a:gd name="connsiteX125" fmla="*/ 358246 w 569913"/>
                              <a:gd name="connsiteY125" fmla="*/ 920046 h 1376363"/>
                              <a:gd name="connsiteX126" fmla="*/ 367771 w 569913"/>
                              <a:gd name="connsiteY126" fmla="*/ 926398 h 1376363"/>
                              <a:gd name="connsiteX127" fmla="*/ 384705 w 569913"/>
                              <a:gd name="connsiteY127" fmla="*/ 942279 h 1376363"/>
                              <a:gd name="connsiteX128" fmla="*/ 391584 w 569913"/>
                              <a:gd name="connsiteY128" fmla="*/ 950749 h 1376363"/>
                              <a:gd name="connsiteX129" fmla="*/ 409046 w 569913"/>
                              <a:gd name="connsiteY129" fmla="*/ 934339 h 1376363"/>
                              <a:gd name="connsiteX130" fmla="*/ 440267 w 569913"/>
                              <a:gd name="connsiteY130" fmla="*/ 899400 h 1376363"/>
                              <a:gd name="connsiteX131" fmla="*/ 468313 w 569913"/>
                              <a:gd name="connsiteY131" fmla="*/ 861286 h 1376363"/>
                              <a:gd name="connsiteX132" fmla="*/ 492655 w 569913"/>
                              <a:gd name="connsiteY132" fmla="*/ 819466 h 1376363"/>
                              <a:gd name="connsiteX133" fmla="*/ 512763 w 569913"/>
                              <a:gd name="connsiteY133" fmla="*/ 776057 h 1376363"/>
                              <a:gd name="connsiteX134" fmla="*/ 528638 w 569913"/>
                              <a:gd name="connsiteY134" fmla="*/ 731061 h 1376363"/>
                              <a:gd name="connsiteX135" fmla="*/ 540809 w 569913"/>
                              <a:gd name="connsiteY135" fmla="*/ 685535 h 1376363"/>
                              <a:gd name="connsiteX136" fmla="*/ 548746 w 569913"/>
                              <a:gd name="connsiteY136" fmla="*/ 638421 h 1376363"/>
                              <a:gd name="connsiteX137" fmla="*/ 550863 w 569913"/>
                              <a:gd name="connsiteY137" fmla="*/ 614599 h 1376363"/>
                              <a:gd name="connsiteX138" fmla="*/ 551392 w 569913"/>
                              <a:gd name="connsiteY138" fmla="*/ 592366 h 1376363"/>
                              <a:gd name="connsiteX139" fmla="*/ 547159 w 569913"/>
                              <a:gd name="connsiteY139" fmla="*/ 550016 h 1376363"/>
                              <a:gd name="connsiteX140" fmla="*/ 535517 w 569913"/>
                              <a:gd name="connsiteY140" fmla="*/ 511372 h 1376363"/>
                              <a:gd name="connsiteX141" fmla="*/ 518055 w 569913"/>
                              <a:gd name="connsiteY141" fmla="*/ 475375 h 1376363"/>
                              <a:gd name="connsiteX142" fmla="*/ 494242 w 569913"/>
                              <a:gd name="connsiteY142" fmla="*/ 444142 h 1376363"/>
                              <a:gd name="connsiteX143" fmla="*/ 466196 w 569913"/>
                              <a:gd name="connsiteY143" fmla="*/ 416615 h 1376363"/>
                              <a:gd name="connsiteX144" fmla="*/ 433388 w 569913"/>
                              <a:gd name="connsiteY144" fmla="*/ 394381 h 1376363"/>
                              <a:gd name="connsiteX145" fmla="*/ 396876 w 569913"/>
                              <a:gd name="connsiteY145" fmla="*/ 377971 h 1376363"/>
                              <a:gd name="connsiteX146" fmla="*/ 377296 w 569913"/>
                              <a:gd name="connsiteY146" fmla="*/ 371618 h 1376363"/>
                              <a:gd name="connsiteX147" fmla="*/ 369359 w 569913"/>
                              <a:gd name="connsiteY147" fmla="*/ 385382 h 1376363"/>
                              <a:gd name="connsiteX148" fmla="*/ 348192 w 569913"/>
                              <a:gd name="connsiteY148" fmla="*/ 411850 h 1376363"/>
                              <a:gd name="connsiteX149" fmla="*/ 328084 w 569913"/>
                              <a:gd name="connsiteY149" fmla="*/ 425614 h 1376363"/>
                              <a:gd name="connsiteX150" fmla="*/ 313796 w 569913"/>
                              <a:gd name="connsiteY150" fmla="*/ 430378 h 1376363"/>
                              <a:gd name="connsiteX151" fmla="*/ 299509 w 569913"/>
                              <a:gd name="connsiteY151" fmla="*/ 430378 h 1376363"/>
                              <a:gd name="connsiteX152" fmla="*/ 283634 w 569913"/>
                              <a:gd name="connsiteY152" fmla="*/ 425085 h 1376363"/>
                              <a:gd name="connsiteX153" fmla="*/ 275696 w 569913"/>
                              <a:gd name="connsiteY153" fmla="*/ 419791 h 1376363"/>
                              <a:gd name="connsiteX154" fmla="*/ 266700 w 569913"/>
                              <a:gd name="connsiteY154" fmla="*/ 410792 h 1376363"/>
                              <a:gd name="connsiteX155" fmla="*/ 259292 w 569913"/>
                              <a:gd name="connsiteY155" fmla="*/ 393852 h 1376363"/>
                              <a:gd name="connsiteX156" fmla="*/ 259821 w 569913"/>
                              <a:gd name="connsiteY156" fmla="*/ 381676 h 1376363"/>
                              <a:gd name="connsiteX157" fmla="*/ 261938 w 569913"/>
                              <a:gd name="connsiteY157" fmla="*/ 375324 h 1376363"/>
                              <a:gd name="connsiteX158" fmla="*/ 268817 w 569913"/>
                              <a:gd name="connsiteY158" fmla="*/ 364736 h 1376363"/>
                              <a:gd name="connsiteX159" fmla="*/ 290513 w 569913"/>
                              <a:gd name="connsiteY159" fmla="*/ 354149 h 1376363"/>
                              <a:gd name="connsiteX160" fmla="*/ 302684 w 569913"/>
                              <a:gd name="connsiteY160" fmla="*/ 352031 h 1376363"/>
                              <a:gd name="connsiteX161" fmla="*/ 303742 w 569913"/>
                              <a:gd name="connsiteY161" fmla="*/ 348326 h 1376363"/>
                              <a:gd name="connsiteX162" fmla="*/ 308505 w 569913"/>
                              <a:gd name="connsiteY162" fmla="*/ 346738 h 1376363"/>
                              <a:gd name="connsiteX163" fmla="*/ 334963 w 569913"/>
                              <a:gd name="connsiteY163" fmla="*/ 345150 h 1376363"/>
                              <a:gd name="connsiteX164" fmla="*/ 360892 w 569913"/>
                              <a:gd name="connsiteY164" fmla="*/ 348326 h 1376363"/>
                              <a:gd name="connsiteX165" fmla="*/ 365126 w 569913"/>
                              <a:gd name="connsiteY165" fmla="*/ 331915 h 1376363"/>
                              <a:gd name="connsiteX166" fmla="*/ 367771 w 569913"/>
                              <a:gd name="connsiteY166" fmla="*/ 300153 h 1376363"/>
                              <a:gd name="connsiteX167" fmla="*/ 366184 w 569913"/>
                              <a:gd name="connsiteY167" fmla="*/ 270508 h 1376363"/>
                              <a:gd name="connsiteX168" fmla="*/ 360363 w 569913"/>
                              <a:gd name="connsiteY168" fmla="*/ 241393 h 1376363"/>
                              <a:gd name="connsiteX169" fmla="*/ 345017 w 569913"/>
                              <a:gd name="connsiteY169" fmla="*/ 201161 h 1376363"/>
                              <a:gd name="connsiteX170" fmla="*/ 311680 w 569913"/>
                              <a:gd name="connsiteY170" fmla="*/ 149283 h 1376363"/>
                              <a:gd name="connsiteX171" fmla="*/ 289455 w 569913"/>
                              <a:gd name="connsiteY171" fmla="*/ 123343 h 1376363"/>
                              <a:gd name="connsiteX172" fmla="*/ 266700 w 569913"/>
                              <a:gd name="connsiteY172" fmla="*/ 98992 h 1376363"/>
                              <a:gd name="connsiteX173" fmla="*/ 215371 w 569913"/>
                              <a:gd name="connsiteY173" fmla="*/ 59290 h 1376363"/>
                              <a:gd name="connsiteX174" fmla="*/ 173038 w 569913"/>
                              <a:gd name="connsiteY174" fmla="*/ 38644 h 1376363"/>
                              <a:gd name="connsiteX175" fmla="*/ 142346 w 569913"/>
                              <a:gd name="connsiteY175" fmla="*/ 28057 h 1376363"/>
                              <a:gd name="connsiteX176" fmla="*/ 111125 w 569913"/>
                              <a:gd name="connsiteY176" fmla="*/ 22234 h 1376363"/>
                              <a:gd name="connsiteX177" fmla="*/ 78317 w 569913"/>
                              <a:gd name="connsiteY177" fmla="*/ 19587 h 1376363"/>
                              <a:gd name="connsiteX178" fmla="*/ 61913 w 569913"/>
                              <a:gd name="connsiteY178" fmla="*/ 20646 h 1376363"/>
                              <a:gd name="connsiteX179" fmla="*/ 57150 w 569913"/>
                              <a:gd name="connsiteY179" fmla="*/ 19587 h 1376363"/>
                              <a:gd name="connsiteX180" fmla="*/ 52388 w 569913"/>
                              <a:gd name="connsiteY180" fmla="*/ 14293 h 1376363"/>
                              <a:gd name="connsiteX181" fmla="*/ 52388 w 569913"/>
                              <a:gd name="connsiteY181" fmla="*/ 6882 h 1376363"/>
                              <a:gd name="connsiteX182" fmla="*/ 57150 w 569913"/>
                              <a:gd name="connsiteY182" fmla="*/ 1588 h 1376363"/>
                              <a:gd name="connsiteX183" fmla="*/ 61913 w 569913"/>
                              <a:gd name="connsiteY183" fmla="*/ 1059 h 137636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Lst>
                            <a:rect l="l" t="t" r="r" b="b"/>
                            <a:pathLst>
                              <a:path w="569913" h="1376363">
                                <a:moveTo>
                                  <a:pt x="291888" y="917575"/>
                                </a:moveTo>
                                <a:lnTo>
                                  <a:pt x="274496" y="921780"/>
                                </a:lnTo>
                                <a:lnTo>
                                  <a:pt x="259212" y="932819"/>
                                </a:lnTo>
                                <a:lnTo>
                                  <a:pt x="245510" y="952269"/>
                                </a:lnTo>
                                <a:lnTo>
                                  <a:pt x="240239" y="965936"/>
                                </a:lnTo>
                                <a:lnTo>
                                  <a:pt x="240239" y="966462"/>
                                </a:lnTo>
                                <a:lnTo>
                                  <a:pt x="239712" y="967513"/>
                                </a:lnTo>
                                <a:lnTo>
                                  <a:pt x="244982" y="975924"/>
                                </a:lnTo>
                                <a:lnTo>
                                  <a:pt x="259212" y="988014"/>
                                </a:lnTo>
                                <a:lnTo>
                                  <a:pt x="276604" y="994847"/>
                                </a:lnTo>
                                <a:lnTo>
                                  <a:pt x="295577" y="996950"/>
                                </a:lnTo>
                                <a:lnTo>
                                  <a:pt x="305590" y="995373"/>
                                </a:lnTo>
                                <a:lnTo>
                                  <a:pt x="323509" y="990117"/>
                                </a:lnTo>
                                <a:lnTo>
                                  <a:pt x="354077" y="970667"/>
                                </a:lnTo>
                                <a:lnTo>
                                  <a:pt x="369360" y="959102"/>
                                </a:lnTo>
                                <a:lnTo>
                                  <a:pt x="369887" y="959102"/>
                                </a:lnTo>
                                <a:lnTo>
                                  <a:pt x="354604" y="943858"/>
                                </a:lnTo>
                                <a:lnTo>
                                  <a:pt x="328779" y="926511"/>
                                </a:lnTo>
                                <a:lnTo>
                                  <a:pt x="309806" y="919678"/>
                                </a:lnTo>
                                <a:close/>
                                <a:moveTo>
                                  <a:pt x="306387" y="360362"/>
                                </a:moveTo>
                                <a:lnTo>
                                  <a:pt x="296333" y="363008"/>
                                </a:lnTo>
                                <a:lnTo>
                                  <a:pt x="283104" y="370945"/>
                                </a:lnTo>
                                <a:lnTo>
                                  <a:pt x="276754" y="378354"/>
                                </a:lnTo>
                                <a:lnTo>
                                  <a:pt x="275166" y="383116"/>
                                </a:lnTo>
                                <a:lnTo>
                                  <a:pt x="274637" y="388937"/>
                                </a:lnTo>
                                <a:lnTo>
                                  <a:pt x="278341" y="399520"/>
                                </a:lnTo>
                                <a:lnTo>
                                  <a:pt x="292100" y="411691"/>
                                </a:lnTo>
                                <a:lnTo>
                                  <a:pt x="304271" y="414337"/>
                                </a:lnTo>
                                <a:lnTo>
                                  <a:pt x="313266" y="414337"/>
                                </a:lnTo>
                                <a:lnTo>
                                  <a:pt x="330200" y="407458"/>
                                </a:lnTo>
                                <a:lnTo>
                                  <a:pt x="349779" y="387350"/>
                                </a:lnTo>
                                <a:lnTo>
                                  <a:pt x="360362" y="371475"/>
                                </a:lnTo>
                                <a:lnTo>
                                  <a:pt x="357716" y="369887"/>
                                </a:lnTo>
                                <a:lnTo>
                                  <a:pt x="356129" y="366183"/>
                                </a:lnTo>
                                <a:lnTo>
                                  <a:pt x="333375" y="362479"/>
                                </a:lnTo>
                                <a:lnTo>
                                  <a:pt x="307975" y="360891"/>
                                </a:lnTo>
                                <a:lnTo>
                                  <a:pt x="307446" y="360891"/>
                                </a:lnTo>
                                <a:close/>
                                <a:moveTo>
                                  <a:pt x="77788" y="0"/>
                                </a:moveTo>
                                <a:lnTo>
                                  <a:pt x="110596" y="2118"/>
                                </a:lnTo>
                                <a:lnTo>
                                  <a:pt x="159280" y="13234"/>
                                </a:lnTo>
                                <a:lnTo>
                                  <a:pt x="222250" y="41291"/>
                                </a:lnTo>
                                <a:lnTo>
                                  <a:pt x="279400" y="81523"/>
                                </a:lnTo>
                                <a:lnTo>
                                  <a:pt x="327026" y="131813"/>
                                </a:lnTo>
                                <a:lnTo>
                                  <a:pt x="354013" y="174692"/>
                                </a:lnTo>
                                <a:lnTo>
                                  <a:pt x="368830" y="204866"/>
                                </a:lnTo>
                                <a:lnTo>
                                  <a:pt x="377826" y="236099"/>
                                </a:lnTo>
                                <a:lnTo>
                                  <a:pt x="383117" y="268391"/>
                                </a:lnTo>
                                <a:lnTo>
                                  <a:pt x="384176" y="300683"/>
                                </a:lnTo>
                                <a:lnTo>
                                  <a:pt x="378884" y="334562"/>
                                </a:lnTo>
                                <a:lnTo>
                                  <a:pt x="373063" y="350443"/>
                                </a:lnTo>
                                <a:lnTo>
                                  <a:pt x="391584" y="355208"/>
                                </a:lnTo>
                                <a:lnTo>
                                  <a:pt x="426509" y="368442"/>
                                </a:lnTo>
                                <a:lnTo>
                                  <a:pt x="459317" y="386970"/>
                                </a:lnTo>
                                <a:lnTo>
                                  <a:pt x="488950" y="409733"/>
                                </a:lnTo>
                                <a:lnTo>
                                  <a:pt x="514880" y="437260"/>
                                </a:lnTo>
                                <a:lnTo>
                                  <a:pt x="536046" y="467434"/>
                                </a:lnTo>
                                <a:lnTo>
                                  <a:pt x="552980" y="501843"/>
                                </a:lnTo>
                                <a:lnTo>
                                  <a:pt x="564621" y="537840"/>
                                </a:lnTo>
                                <a:lnTo>
                                  <a:pt x="567796" y="556898"/>
                                </a:lnTo>
                                <a:lnTo>
                                  <a:pt x="569913" y="583366"/>
                                </a:lnTo>
                                <a:lnTo>
                                  <a:pt x="568855" y="638950"/>
                                </a:lnTo>
                                <a:lnTo>
                                  <a:pt x="559859" y="695593"/>
                                </a:lnTo>
                                <a:lnTo>
                                  <a:pt x="542926" y="751706"/>
                                </a:lnTo>
                                <a:lnTo>
                                  <a:pt x="520171" y="805702"/>
                                </a:lnTo>
                                <a:lnTo>
                                  <a:pt x="491596" y="857051"/>
                                </a:lnTo>
                                <a:lnTo>
                                  <a:pt x="457730" y="903106"/>
                                </a:lnTo>
                                <a:lnTo>
                                  <a:pt x="419101" y="942279"/>
                                </a:lnTo>
                                <a:lnTo>
                                  <a:pt x="397405" y="959219"/>
                                </a:lnTo>
                                <a:lnTo>
                                  <a:pt x="405871" y="974042"/>
                                </a:lnTo>
                                <a:lnTo>
                                  <a:pt x="417513" y="1006333"/>
                                </a:lnTo>
                                <a:lnTo>
                                  <a:pt x="422276" y="1041272"/>
                                </a:lnTo>
                                <a:lnTo>
                                  <a:pt x="420688" y="1075681"/>
                                </a:lnTo>
                                <a:lnTo>
                                  <a:pt x="417513" y="1092091"/>
                                </a:lnTo>
                                <a:lnTo>
                                  <a:pt x="413809" y="1107443"/>
                                </a:lnTo>
                                <a:lnTo>
                                  <a:pt x="402167" y="1137088"/>
                                </a:lnTo>
                                <a:lnTo>
                                  <a:pt x="379413" y="1179967"/>
                                </a:lnTo>
                                <a:lnTo>
                                  <a:pt x="337609" y="1232904"/>
                                </a:lnTo>
                                <a:lnTo>
                                  <a:pt x="285750" y="1280547"/>
                                </a:lnTo>
                                <a:lnTo>
                                  <a:pt x="226484" y="1319191"/>
                                </a:lnTo>
                                <a:lnTo>
                                  <a:pt x="162984" y="1349895"/>
                                </a:lnTo>
                                <a:lnTo>
                                  <a:pt x="98425" y="1368952"/>
                                </a:lnTo>
                                <a:lnTo>
                                  <a:pt x="34396" y="1376363"/>
                                </a:lnTo>
                                <a:lnTo>
                                  <a:pt x="3704" y="1374246"/>
                                </a:lnTo>
                                <a:lnTo>
                                  <a:pt x="0" y="1372658"/>
                                </a:lnTo>
                                <a:lnTo>
                                  <a:pt x="0" y="1365776"/>
                                </a:lnTo>
                                <a:lnTo>
                                  <a:pt x="3704" y="1364717"/>
                                </a:lnTo>
                                <a:lnTo>
                                  <a:pt x="26459" y="1365776"/>
                                </a:lnTo>
                                <a:lnTo>
                                  <a:pt x="70379" y="1362070"/>
                                </a:lnTo>
                                <a:lnTo>
                                  <a:pt x="112184" y="1352012"/>
                                </a:lnTo>
                                <a:lnTo>
                                  <a:pt x="152400" y="1337719"/>
                                </a:lnTo>
                                <a:lnTo>
                                  <a:pt x="190500" y="1318662"/>
                                </a:lnTo>
                                <a:lnTo>
                                  <a:pt x="227542" y="1295370"/>
                                </a:lnTo>
                                <a:lnTo>
                                  <a:pt x="279400" y="1256196"/>
                                </a:lnTo>
                                <a:lnTo>
                                  <a:pt x="311680" y="1225493"/>
                                </a:lnTo>
                                <a:lnTo>
                                  <a:pt x="328084" y="1208553"/>
                                </a:lnTo>
                                <a:lnTo>
                                  <a:pt x="358776" y="1172026"/>
                                </a:lnTo>
                                <a:lnTo>
                                  <a:pt x="384176" y="1131794"/>
                                </a:lnTo>
                                <a:lnTo>
                                  <a:pt x="400051" y="1087856"/>
                                </a:lnTo>
                                <a:lnTo>
                                  <a:pt x="403226" y="1064035"/>
                                </a:lnTo>
                                <a:lnTo>
                                  <a:pt x="403755" y="1046565"/>
                                </a:lnTo>
                                <a:lnTo>
                                  <a:pt x="400051" y="1013215"/>
                                </a:lnTo>
                                <a:lnTo>
                                  <a:pt x="394759" y="996805"/>
                                </a:lnTo>
                                <a:lnTo>
                                  <a:pt x="388409" y="982512"/>
                                </a:lnTo>
                                <a:lnTo>
                                  <a:pt x="377826" y="968219"/>
                                </a:lnTo>
                                <a:lnTo>
                                  <a:pt x="377826" y="968748"/>
                                </a:lnTo>
                                <a:lnTo>
                                  <a:pt x="377296" y="969807"/>
                                </a:lnTo>
                                <a:lnTo>
                                  <a:pt x="362480" y="984100"/>
                                </a:lnTo>
                                <a:lnTo>
                                  <a:pt x="332846" y="999981"/>
                                </a:lnTo>
                                <a:lnTo>
                                  <a:pt x="310621" y="1007921"/>
                                </a:lnTo>
                                <a:lnTo>
                                  <a:pt x="288925" y="1010568"/>
                                </a:lnTo>
                                <a:lnTo>
                                  <a:pt x="268288" y="1007921"/>
                                </a:lnTo>
                                <a:lnTo>
                                  <a:pt x="250825" y="998393"/>
                                </a:lnTo>
                                <a:lnTo>
                                  <a:pt x="237067" y="982512"/>
                                </a:lnTo>
                                <a:lnTo>
                                  <a:pt x="232305" y="971395"/>
                                </a:lnTo>
                                <a:lnTo>
                                  <a:pt x="230188" y="970336"/>
                                </a:lnTo>
                                <a:lnTo>
                                  <a:pt x="227013" y="965572"/>
                                </a:lnTo>
                                <a:lnTo>
                                  <a:pt x="227542" y="962925"/>
                                </a:lnTo>
                                <a:lnTo>
                                  <a:pt x="230717" y="952337"/>
                                </a:lnTo>
                                <a:lnTo>
                                  <a:pt x="240242" y="933280"/>
                                </a:lnTo>
                                <a:lnTo>
                                  <a:pt x="253471" y="919517"/>
                                </a:lnTo>
                                <a:lnTo>
                                  <a:pt x="270405" y="909988"/>
                                </a:lnTo>
                                <a:lnTo>
                                  <a:pt x="288925" y="904694"/>
                                </a:lnTo>
                                <a:lnTo>
                                  <a:pt x="308505" y="904165"/>
                                </a:lnTo>
                                <a:lnTo>
                                  <a:pt x="329142" y="907341"/>
                                </a:lnTo>
                                <a:lnTo>
                                  <a:pt x="348721" y="914223"/>
                                </a:lnTo>
                                <a:lnTo>
                                  <a:pt x="358246" y="920046"/>
                                </a:lnTo>
                                <a:lnTo>
                                  <a:pt x="367771" y="926398"/>
                                </a:lnTo>
                                <a:lnTo>
                                  <a:pt x="384705" y="942279"/>
                                </a:lnTo>
                                <a:lnTo>
                                  <a:pt x="391584" y="950749"/>
                                </a:lnTo>
                                <a:lnTo>
                                  <a:pt x="409046" y="934339"/>
                                </a:lnTo>
                                <a:lnTo>
                                  <a:pt x="440267" y="899400"/>
                                </a:lnTo>
                                <a:lnTo>
                                  <a:pt x="468313" y="861286"/>
                                </a:lnTo>
                                <a:lnTo>
                                  <a:pt x="492655" y="819466"/>
                                </a:lnTo>
                                <a:lnTo>
                                  <a:pt x="512763" y="776057"/>
                                </a:lnTo>
                                <a:lnTo>
                                  <a:pt x="528638" y="731061"/>
                                </a:lnTo>
                                <a:lnTo>
                                  <a:pt x="540809" y="685535"/>
                                </a:lnTo>
                                <a:lnTo>
                                  <a:pt x="548746" y="638421"/>
                                </a:lnTo>
                                <a:lnTo>
                                  <a:pt x="550863" y="614599"/>
                                </a:lnTo>
                                <a:lnTo>
                                  <a:pt x="551392" y="592366"/>
                                </a:lnTo>
                                <a:lnTo>
                                  <a:pt x="547159" y="550016"/>
                                </a:lnTo>
                                <a:lnTo>
                                  <a:pt x="535517" y="511372"/>
                                </a:lnTo>
                                <a:lnTo>
                                  <a:pt x="518055" y="475375"/>
                                </a:lnTo>
                                <a:lnTo>
                                  <a:pt x="494242" y="444142"/>
                                </a:lnTo>
                                <a:lnTo>
                                  <a:pt x="466196" y="416615"/>
                                </a:lnTo>
                                <a:lnTo>
                                  <a:pt x="433388" y="394381"/>
                                </a:lnTo>
                                <a:lnTo>
                                  <a:pt x="396876" y="377971"/>
                                </a:lnTo>
                                <a:lnTo>
                                  <a:pt x="377296" y="371618"/>
                                </a:lnTo>
                                <a:lnTo>
                                  <a:pt x="369359" y="385382"/>
                                </a:lnTo>
                                <a:lnTo>
                                  <a:pt x="348192" y="411850"/>
                                </a:lnTo>
                                <a:lnTo>
                                  <a:pt x="328084" y="425614"/>
                                </a:lnTo>
                                <a:lnTo>
                                  <a:pt x="313796" y="430378"/>
                                </a:lnTo>
                                <a:lnTo>
                                  <a:pt x="299509" y="430378"/>
                                </a:lnTo>
                                <a:lnTo>
                                  <a:pt x="283634" y="425085"/>
                                </a:lnTo>
                                <a:lnTo>
                                  <a:pt x="275696" y="419791"/>
                                </a:lnTo>
                                <a:lnTo>
                                  <a:pt x="266700" y="410792"/>
                                </a:lnTo>
                                <a:lnTo>
                                  <a:pt x="259292" y="393852"/>
                                </a:lnTo>
                                <a:lnTo>
                                  <a:pt x="259821" y="381676"/>
                                </a:lnTo>
                                <a:lnTo>
                                  <a:pt x="261938" y="375324"/>
                                </a:lnTo>
                                <a:lnTo>
                                  <a:pt x="268817" y="364736"/>
                                </a:lnTo>
                                <a:lnTo>
                                  <a:pt x="290513" y="354149"/>
                                </a:lnTo>
                                <a:lnTo>
                                  <a:pt x="302684" y="352031"/>
                                </a:lnTo>
                                <a:lnTo>
                                  <a:pt x="303742" y="348326"/>
                                </a:lnTo>
                                <a:lnTo>
                                  <a:pt x="308505" y="346738"/>
                                </a:lnTo>
                                <a:lnTo>
                                  <a:pt x="334963" y="345150"/>
                                </a:lnTo>
                                <a:lnTo>
                                  <a:pt x="360892" y="348326"/>
                                </a:lnTo>
                                <a:lnTo>
                                  <a:pt x="365126" y="331915"/>
                                </a:lnTo>
                                <a:lnTo>
                                  <a:pt x="367771" y="300153"/>
                                </a:lnTo>
                                <a:lnTo>
                                  <a:pt x="366184" y="270508"/>
                                </a:lnTo>
                                <a:lnTo>
                                  <a:pt x="360363" y="241393"/>
                                </a:lnTo>
                                <a:lnTo>
                                  <a:pt x="345017" y="201161"/>
                                </a:lnTo>
                                <a:lnTo>
                                  <a:pt x="311680" y="149283"/>
                                </a:lnTo>
                                <a:lnTo>
                                  <a:pt x="289455" y="123343"/>
                                </a:lnTo>
                                <a:lnTo>
                                  <a:pt x="266700" y="98992"/>
                                </a:lnTo>
                                <a:lnTo>
                                  <a:pt x="215371" y="59290"/>
                                </a:lnTo>
                                <a:lnTo>
                                  <a:pt x="173038" y="38644"/>
                                </a:lnTo>
                                <a:lnTo>
                                  <a:pt x="142346" y="28057"/>
                                </a:lnTo>
                                <a:lnTo>
                                  <a:pt x="111125" y="22234"/>
                                </a:lnTo>
                                <a:lnTo>
                                  <a:pt x="78317" y="19587"/>
                                </a:lnTo>
                                <a:lnTo>
                                  <a:pt x="61913" y="20646"/>
                                </a:lnTo>
                                <a:lnTo>
                                  <a:pt x="57150" y="19587"/>
                                </a:lnTo>
                                <a:lnTo>
                                  <a:pt x="52388" y="14293"/>
                                </a:lnTo>
                                <a:lnTo>
                                  <a:pt x="52388" y="6882"/>
                                </a:lnTo>
                                <a:lnTo>
                                  <a:pt x="57150" y="1588"/>
                                </a:lnTo>
                                <a:lnTo>
                                  <a:pt x="61913" y="1059"/>
                                </a:lnTo>
                                <a:close/>
                              </a:path>
                            </a:pathLst>
                          </a:custGeom>
                          <a:solidFill>
                            <a:schemeClr val="tx2"/>
                          </a:solidFill>
                          <a:ln>
                            <a:noFill/>
                          </a:ln>
                        </wps:spPr>
                        <wps:bodyPr vert="horz" wrap="square" lIns="91440" tIns="45720" rIns="91440" bIns="45720" numCol="1" anchor="t" anchorCtr="0" compatLnSpc="1">
                          <a:prstTxWarp prst="textNoShape">
                            <a:avLst/>
                          </a:prstTxWarp>
                          <a:noAutofit/>
                        </wps:bodyPr>
                      </wps:wsp>
                      <wps:wsp>
                        <wps:cNvPr id="1088653237" name="Freeform: Shape 1088653237"/>
                        <wps:cNvSpPr>
                          <a:spLocks/>
                        </wps:cNvSpPr>
                        <wps:spPr bwMode="auto">
                          <a:xfrm>
                            <a:off x="5262335" y="2285884"/>
                            <a:ext cx="1319213" cy="450850"/>
                          </a:xfrm>
                          <a:custGeom>
                            <a:avLst/>
                            <a:gdLst>
                              <a:gd name="connsiteX0" fmla="*/ 340949 w 1319213"/>
                              <a:gd name="connsiteY0" fmla="*/ 307975 h 450850"/>
                              <a:gd name="connsiteX1" fmla="*/ 333987 w 1319213"/>
                              <a:gd name="connsiteY1" fmla="*/ 321671 h 450850"/>
                              <a:gd name="connsiteX2" fmla="*/ 327025 w 1319213"/>
                              <a:gd name="connsiteY2" fmla="*/ 350643 h 450850"/>
                              <a:gd name="connsiteX3" fmla="*/ 330239 w 1319213"/>
                              <a:gd name="connsiteY3" fmla="*/ 379088 h 450850"/>
                              <a:gd name="connsiteX4" fmla="*/ 344698 w 1319213"/>
                              <a:gd name="connsiteY4" fmla="*/ 408587 h 450850"/>
                              <a:gd name="connsiteX5" fmla="*/ 358087 w 1319213"/>
                              <a:gd name="connsiteY5" fmla="*/ 423336 h 450850"/>
                              <a:gd name="connsiteX6" fmla="*/ 359693 w 1319213"/>
                              <a:gd name="connsiteY6" fmla="*/ 422283 h 450850"/>
                              <a:gd name="connsiteX7" fmla="*/ 361300 w 1319213"/>
                              <a:gd name="connsiteY7" fmla="*/ 423863 h 450850"/>
                              <a:gd name="connsiteX8" fmla="*/ 378973 w 1319213"/>
                              <a:gd name="connsiteY8" fmla="*/ 423336 h 450850"/>
                              <a:gd name="connsiteX9" fmla="*/ 403608 w 1319213"/>
                              <a:gd name="connsiteY9" fmla="*/ 417015 h 450850"/>
                              <a:gd name="connsiteX10" fmla="*/ 415925 w 1319213"/>
                              <a:gd name="connsiteY10" fmla="*/ 405953 h 450850"/>
                              <a:gd name="connsiteX11" fmla="*/ 414854 w 1319213"/>
                              <a:gd name="connsiteY11" fmla="*/ 389097 h 450850"/>
                              <a:gd name="connsiteX12" fmla="*/ 409499 w 1319213"/>
                              <a:gd name="connsiteY12" fmla="*/ 378561 h 450850"/>
                              <a:gd name="connsiteX13" fmla="*/ 406821 w 1319213"/>
                              <a:gd name="connsiteY13" fmla="*/ 365392 h 450850"/>
                              <a:gd name="connsiteX14" fmla="*/ 393432 w 1319213"/>
                              <a:gd name="connsiteY14" fmla="*/ 343795 h 450850"/>
                              <a:gd name="connsiteX15" fmla="*/ 382722 w 1319213"/>
                              <a:gd name="connsiteY15" fmla="*/ 334313 h 450850"/>
                              <a:gd name="connsiteX16" fmla="*/ 362907 w 1319213"/>
                              <a:gd name="connsiteY16" fmla="*/ 319564 h 450850"/>
                              <a:gd name="connsiteX17" fmla="*/ 773971 w 1319213"/>
                              <a:gd name="connsiteY17" fmla="*/ 165100 h 450850"/>
                              <a:gd name="connsiteX18" fmla="*/ 762407 w 1319213"/>
                              <a:gd name="connsiteY18" fmla="*/ 179388 h 450850"/>
                              <a:gd name="connsiteX19" fmla="*/ 747165 w 1319213"/>
                              <a:gd name="connsiteY19" fmla="*/ 208492 h 450850"/>
                              <a:gd name="connsiteX20" fmla="*/ 744537 w 1319213"/>
                              <a:gd name="connsiteY20" fmla="*/ 230188 h 450850"/>
                              <a:gd name="connsiteX21" fmla="*/ 746640 w 1319213"/>
                              <a:gd name="connsiteY21" fmla="*/ 243946 h 450850"/>
                              <a:gd name="connsiteX22" fmla="*/ 753472 w 1319213"/>
                              <a:gd name="connsiteY22" fmla="*/ 257175 h 450850"/>
                              <a:gd name="connsiteX23" fmla="*/ 765035 w 1319213"/>
                              <a:gd name="connsiteY23" fmla="*/ 269346 h 450850"/>
                              <a:gd name="connsiteX24" fmla="*/ 772394 w 1319213"/>
                              <a:gd name="connsiteY24" fmla="*/ 274638 h 450850"/>
                              <a:gd name="connsiteX25" fmla="*/ 783957 w 1319213"/>
                              <a:gd name="connsiteY25" fmla="*/ 276225 h 450850"/>
                              <a:gd name="connsiteX26" fmla="*/ 802878 w 1319213"/>
                              <a:gd name="connsiteY26" fmla="*/ 268288 h 450850"/>
                              <a:gd name="connsiteX27" fmla="*/ 816018 w 1319213"/>
                              <a:gd name="connsiteY27" fmla="*/ 253471 h 450850"/>
                              <a:gd name="connsiteX28" fmla="*/ 822325 w 1319213"/>
                              <a:gd name="connsiteY28" fmla="*/ 233363 h 450850"/>
                              <a:gd name="connsiteX29" fmla="*/ 822325 w 1319213"/>
                              <a:gd name="connsiteY29" fmla="*/ 222779 h 450850"/>
                              <a:gd name="connsiteX30" fmla="*/ 820748 w 1319213"/>
                              <a:gd name="connsiteY30" fmla="*/ 213783 h 450850"/>
                              <a:gd name="connsiteX31" fmla="*/ 812339 w 1319213"/>
                              <a:gd name="connsiteY31" fmla="*/ 196850 h 450850"/>
                              <a:gd name="connsiteX32" fmla="*/ 793418 w 1319213"/>
                              <a:gd name="connsiteY32" fmla="*/ 176213 h 450850"/>
                              <a:gd name="connsiteX33" fmla="*/ 778175 w 1319213"/>
                              <a:gd name="connsiteY33" fmla="*/ 165629 h 450850"/>
                              <a:gd name="connsiteX34" fmla="*/ 776073 w 1319213"/>
                              <a:gd name="connsiteY34" fmla="*/ 165100 h 450850"/>
                              <a:gd name="connsiteX35" fmla="*/ 1134153 w 1319213"/>
                              <a:gd name="connsiteY35" fmla="*/ 0 h 450850"/>
                              <a:gd name="connsiteX36" fmla="*/ 1188614 w 1319213"/>
                              <a:gd name="connsiteY36" fmla="*/ 5298 h 450850"/>
                              <a:gd name="connsiteX37" fmla="*/ 1241488 w 1319213"/>
                              <a:gd name="connsiteY37" fmla="*/ 17483 h 450850"/>
                              <a:gd name="connsiteX38" fmla="*/ 1291719 w 1319213"/>
                              <a:gd name="connsiteY38" fmla="*/ 37615 h 450850"/>
                              <a:gd name="connsiteX39" fmla="*/ 1314983 w 1319213"/>
                              <a:gd name="connsiteY39" fmla="*/ 50330 h 450850"/>
                              <a:gd name="connsiteX40" fmla="*/ 1319213 w 1319213"/>
                              <a:gd name="connsiteY40" fmla="*/ 53509 h 450850"/>
                              <a:gd name="connsiteX41" fmla="*/ 1314983 w 1319213"/>
                              <a:gd name="connsiteY41" fmla="*/ 60926 h 450850"/>
                              <a:gd name="connsiteX42" fmla="*/ 1310753 w 1319213"/>
                              <a:gd name="connsiteY42" fmla="*/ 60926 h 450850"/>
                              <a:gd name="connsiteX43" fmla="*/ 1273213 w 1319213"/>
                              <a:gd name="connsiteY43" fmla="*/ 48741 h 450850"/>
                              <a:gd name="connsiteX44" fmla="*/ 1198660 w 1319213"/>
                              <a:gd name="connsiteY44" fmla="*/ 29668 h 450850"/>
                              <a:gd name="connsiteX45" fmla="*/ 1123578 w 1319213"/>
                              <a:gd name="connsiteY45" fmla="*/ 20662 h 450850"/>
                              <a:gd name="connsiteX46" fmla="*/ 1047439 w 1319213"/>
                              <a:gd name="connsiteY46" fmla="*/ 22781 h 450850"/>
                              <a:gd name="connsiteX47" fmla="*/ 1007784 w 1319213"/>
                              <a:gd name="connsiteY47" fmla="*/ 30728 h 450850"/>
                              <a:gd name="connsiteX48" fmla="*/ 972887 w 1319213"/>
                              <a:gd name="connsiteY48" fmla="*/ 39204 h 450850"/>
                              <a:gd name="connsiteX49" fmla="*/ 904150 w 1319213"/>
                              <a:gd name="connsiteY49" fmla="*/ 65694 h 450850"/>
                              <a:gd name="connsiteX50" fmla="*/ 872426 w 1319213"/>
                              <a:gd name="connsiteY50" fmla="*/ 82647 h 450850"/>
                              <a:gd name="connsiteX51" fmla="*/ 854448 w 1319213"/>
                              <a:gd name="connsiteY51" fmla="*/ 93773 h 450850"/>
                              <a:gd name="connsiteX52" fmla="*/ 808448 w 1319213"/>
                              <a:gd name="connsiteY52" fmla="*/ 128739 h 450850"/>
                              <a:gd name="connsiteX53" fmla="*/ 785183 w 1319213"/>
                              <a:gd name="connsiteY53" fmla="*/ 150990 h 450850"/>
                              <a:gd name="connsiteX54" fmla="*/ 797344 w 1319213"/>
                              <a:gd name="connsiteY54" fmla="*/ 157877 h 450850"/>
                              <a:gd name="connsiteX55" fmla="*/ 817965 w 1319213"/>
                              <a:gd name="connsiteY55" fmla="*/ 176420 h 450850"/>
                              <a:gd name="connsiteX56" fmla="*/ 833299 w 1319213"/>
                              <a:gd name="connsiteY56" fmla="*/ 199201 h 450850"/>
                              <a:gd name="connsiteX57" fmla="*/ 839644 w 1319213"/>
                              <a:gd name="connsiteY57" fmla="*/ 225690 h 450850"/>
                              <a:gd name="connsiteX58" fmla="*/ 837000 w 1319213"/>
                              <a:gd name="connsiteY58" fmla="*/ 239465 h 450850"/>
                              <a:gd name="connsiteX59" fmla="*/ 834885 w 1319213"/>
                              <a:gd name="connsiteY59" fmla="*/ 247941 h 450850"/>
                              <a:gd name="connsiteX60" fmla="*/ 825896 w 1319213"/>
                              <a:gd name="connsiteY60" fmla="*/ 263305 h 450850"/>
                              <a:gd name="connsiteX61" fmla="*/ 813735 w 1319213"/>
                              <a:gd name="connsiteY61" fmla="*/ 275490 h 450850"/>
                              <a:gd name="connsiteX62" fmla="*/ 797344 w 1319213"/>
                              <a:gd name="connsiteY62" fmla="*/ 282377 h 450850"/>
                              <a:gd name="connsiteX63" fmla="*/ 789413 w 1319213"/>
                              <a:gd name="connsiteY63" fmla="*/ 283967 h 450850"/>
                              <a:gd name="connsiteX64" fmla="*/ 790999 w 1319213"/>
                              <a:gd name="connsiteY64" fmla="*/ 286616 h 450850"/>
                              <a:gd name="connsiteX65" fmla="*/ 786769 w 1319213"/>
                              <a:gd name="connsiteY65" fmla="*/ 292973 h 450850"/>
                              <a:gd name="connsiteX66" fmla="*/ 782539 w 1319213"/>
                              <a:gd name="connsiteY66" fmla="*/ 292973 h 450850"/>
                              <a:gd name="connsiteX67" fmla="*/ 774080 w 1319213"/>
                              <a:gd name="connsiteY67" fmla="*/ 290324 h 450850"/>
                              <a:gd name="connsiteX68" fmla="*/ 759275 w 1319213"/>
                              <a:gd name="connsiteY68" fmla="*/ 282377 h 450850"/>
                              <a:gd name="connsiteX69" fmla="*/ 742884 w 1319213"/>
                              <a:gd name="connsiteY69" fmla="*/ 265424 h 450850"/>
                              <a:gd name="connsiteX70" fmla="*/ 732309 w 1319213"/>
                              <a:gd name="connsiteY70" fmla="*/ 236286 h 450850"/>
                              <a:gd name="connsiteX71" fmla="*/ 732309 w 1319213"/>
                              <a:gd name="connsiteY71" fmla="*/ 203439 h 450850"/>
                              <a:gd name="connsiteX72" fmla="*/ 737596 w 1319213"/>
                              <a:gd name="connsiteY72" fmla="*/ 187015 h 450850"/>
                              <a:gd name="connsiteX73" fmla="*/ 743412 w 1319213"/>
                              <a:gd name="connsiteY73" fmla="*/ 173241 h 450850"/>
                              <a:gd name="connsiteX74" fmla="*/ 751872 w 1319213"/>
                              <a:gd name="connsiteY74" fmla="*/ 159996 h 450850"/>
                              <a:gd name="connsiteX75" fmla="*/ 720148 w 1319213"/>
                              <a:gd name="connsiteY75" fmla="*/ 156288 h 450850"/>
                              <a:gd name="connsiteX76" fmla="*/ 656699 w 1319213"/>
                              <a:gd name="connsiteY76" fmla="*/ 153109 h 450850"/>
                              <a:gd name="connsiteX77" fmla="*/ 593778 w 1319213"/>
                              <a:gd name="connsiteY77" fmla="*/ 158937 h 450850"/>
                              <a:gd name="connsiteX78" fmla="*/ 531387 w 1319213"/>
                              <a:gd name="connsiteY78" fmla="*/ 171652 h 450850"/>
                              <a:gd name="connsiteX79" fmla="*/ 500720 w 1319213"/>
                              <a:gd name="connsiteY79" fmla="*/ 182247 h 450850"/>
                              <a:gd name="connsiteX80" fmla="*/ 482742 w 1319213"/>
                              <a:gd name="connsiteY80" fmla="*/ 190194 h 450850"/>
                              <a:gd name="connsiteX81" fmla="*/ 442029 w 1319213"/>
                              <a:gd name="connsiteY81" fmla="*/ 210326 h 450850"/>
                              <a:gd name="connsiteX82" fmla="*/ 401845 w 1319213"/>
                              <a:gd name="connsiteY82" fmla="*/ 238935 h 450850"/>
                              <a:gd name="connsiteX83" fmla="*/ 366948 w 1319213"/>
                              <a:gd name="connsiteY83" fmla="*/ 271252 h 450850"/>
                              <a:gd name="connsiteX84" fmla="*/ 352143 w 1319213"/>
                              <a:gd name="connsiteY84" fmla="*/ 289794 h 450850"/>
                              <a:gd name="connsiteX85" fmla="*/ 375936 w 1319213"/>
                              <a:gd name="connsiteY85" fmla="*/ 303569 h 450850"/>
                              <a:gd name="connsiteX86" fmla="*/ 395500 w 1319213"/>
                              <a:gd name="connsiteY86" fmla="*/ 321052 h 450850"/>
                              <a:gd name="connsiteX87" fmla="*/ 405546 w 1319213"/>
                              <a:gd name="connsiteY87" fmla="*/ 331648 h 450850"/>
                              <a:gd name="connsiteX88" fmla="*/ 422466 w 1319213"/>
                              <a:gd name="connsiteY88" fmla="*/ 357607 h 450850"/>
                              <a:gd name="connsiteX89" fmla="*/ 431983 w 1319213"/>
                              <a:gd name="connsiteY89" fmla="*/ 387276 h 450850"/>
                              <a:gd name="connsiteX90" fmla="*/ 431454 w 1319213"/>
                              <a:gd name="connsiteY90" fmla="*/ 410056 h 450850"/>
                              <a:gd name="connsiteX91" fmla="*/ 426696 w 1319213"/>
                              <a:gd name="connsiteY91" fmla="*/ 424891 h 450850"/>
                              <a:gd name="connsiteX92" fmla="*/ 422466 w 1319213"/>
                              <a:gd name="connsiteY92" fmla="*/ 431778 h 450850"/>
                              <a:gd name="connsiteX93" fmla="*/ 417178 w 1319213"/>
                              <a:gd name="connsiteY93" fmla="*/ 438665 h 450850"/>
                              <a:gd name="connsiteX94" fmla="*/ 403960 w 1319213"/>
                              <a:gd name="connsiteY94" fmla="*/ 446612 h 450850"/>
                              <a:gd name="connsiteX95" fmla="*/ 390212 w 1319213"/>
                              <a:gd name="connsiteY95" fmla="*/ 450850 h 450850"/>
                              <a:gd name="connsiteX96" fmla="*/ 376465 w 1319213"/>
                              <a:gd name="connsiteY96" fmla="*/ 448201 h 450850"/>
                              <a:gd name="connsiteX97" fmla="*/ 370649 w 1319213"/>
                              <a:gd name="connsiteY97" fmla="*/ 444493 h 450850"/>
                              <a:gd name="connsiteX98" fmla="*/ 366948 w 1319213"/>
                              <a:gd name="connsiteY98" fmla="*/ 447671 h 450850"/>
                              <a:gd name="connsiteX99" fmla="*/ 362189 w 1319213"/>
                              <a:gd name="connsiteY99" fmla="*/ 446082 h 450850"/>
                              <a:gd name="connsiteX100" fmla="*/ 353200 w 1319213"/>
                              <a:gd name="connsiteY100" fmla="*/ 438665 h 450850"/>
                              <a:gd name="connsiteX101" fmla="*/ 337867 w 1319213"/>
                              <a:gd name="connsiteY101" fmla="*/ 422242 h 450850"/>
                              <a:gd name="connsiteX102" fmla="*/ 322005 w 1319213"/>
                              <a:gd name="connsiteY102" fmla="*/ 395752 h 450850"/>
                              <a:gd name="connsiteX103" fmla="*/ 315131 w 1319213"/>
                              <a:gd name="connsiteY103" fmla="*/ 358667 h 450850"/>
                              <a:gd name="connsiteX104" fmla="*/ 320418 w 1319213"/>
                              <a:gd name="connsiteY104" fmla="*/ 319463 h 450850"/>
                              <a:gd name="connsiteX105" fmla="*/ 327821 w 1319213"/>
                              <a:gd name="connsiteY105" fmla="*/ 300390 h 450850"/>
                              <a:gd name="connsiteX106" fmla="*/ 304556 w 1319213"/>
                              <a:gd name="connsiteY106" fmla="*/ 291914 h 450850"/>
                              <a:gd name="connsiteX107" fmla="*/ 255912 w 1319213"/>
                              <a:gd name="connsiteY107" fmla="*/ 280788 h 450850"/>
                              <a:gd name="connsiteX108" fmla="*/ 231061 w 1319213"/>
                              <a:gd name="connsiteY108" fmla="*/ 277609 h 450850"/>
                              <a:gd name="connsiteX109" fmla="*/ 201451 w 1319213"/>
                              <a:gd name="connsiteY109" fmla="*/ 275490 h 450850"/>
                              <a:gd name="connsiteX110" fmla="*/ 145933 w 1319213"/>
                              <a:gd name="connsiteY110" fmla="*/ 278139 h 450850"/>
                              <a:gd name="connsiteX111" fmla="*/ 91473 w 1319213"/>
                              <a:gd name="connsiteY111" fmla="*/ 288205 h 450850"/>
                              <a:gd name="connsiteX112" fmla="*/ 38070 w 1319213"/>
                              <a:gd name="connsiteY112" fmla="*/ 304099 h 450850"/>
                              <a:gd name="connsiteX113" fmla="*/ 10575 w 1319213"/>
                              <a:gd name="connsiteY113" fmla="*/ 314165 h 450850"/>
                              <a:gd name="connsiteX114" fmla="*/ 6874 w 1319213"/>
                              <a:gd name="connsiteY114" fmla="*/ 314695 h 450850"/>
                              <a:gd name="connsiteX115" fmla="*/ 2115 w 1319213"/>
                              <a:gd name="connsiteY115" fmla="*/ 312046 h 450850"/>
                              <a:gd name="connsiteX116" fmla="*/ 0 w 1319213"/>
                              <a:gd name="connsiteY116" fmla="*/ 306748 h 450850"/>
                              <a:gd name="connsiteX117" fmla="*/ 1586 w 1319213"/>
                              <a:gd name="connsiteY117" fmla="*/ 300390 h 450850"/>
                              <a:gd name="connsiteX118" fmla="*/ 3701 w 1319213"/>
                              <a:gd name="connsiteY118" fmla="*/ 298271 h 450850"/>
                              <a:gd name="connsiteX119" fmla="*/ 20621 w 1319213"/>
                              <a:gd name="connsiteY119" fmla="*/ 289265 h 450850"/>
                              <a:gd name="connsiteX120" fmla="*/ 58691 w 1319213"/>
                              <a:gd name="connsiteY120" fmla="*/ 273901 h 450850"/>
                              <a:gd name="connsiteX121" fmla="*/ 99404 w 1319213"/>
                              <a:gd name="connsiteY121" fmla="*/ 262245 h 450850"/>
                              <a:gd name="connsiteX122" fmla="*/ 142761 w 1319213"/>
                              <a:gd name="connsiteY122" fmla="*/ 254828 h 450850"/>
                              <a:gd name="connsiteX123" fmla="*/ 187704 w 1319213"/>
                              <a:gd name="connsiteY123" fmla="*/ 252709 h 450850"/>
                              <a:gd name="connsiteX124" fmla="*/ 232647 w 1319213"/>
                              <a:gd name="connsiteY124" fmla="*/ 253769 h 450850"/>
                              <a:gd name="connsiteX125" fmla="*/ 277061 w 1319213"/>
                              <a:gd name="connsiteY125" fmla="*/ 260656 h 450850"/>
                              <a:gd name="connsiteX126" fmla="*/ 318303 w 1319213"/>
                              <a:gd name="connsiteY126" fmla="*/ 272841 h 450850"/>
                              <a:gd name="connsiteX127" fmla="*/ 337338 w 1319213"/>
                              <a:gd name="connsiteY127" fmla="*/ 281318 h 450850"/>
                              <a:gd name="connsiteX128" fmla="*/ 348442 w 1319213"/>
                              <a:gd name="connsiteY128" fmla="*/ 263305 h 450850"/>
                              <a:gd name="connsiteX129" fmla="*/ 378051 w 1319213"/>
                              <a:gd name="connsiteY129" fmla="*/ 230988 h 450850"/>
                              <a:gd name="connsiteX130" fmla="*/ 394971 w 1319213"/>
                              <a:gd name="connsiteY130" fmla="*/ 217213 h 450850"/>
                              <a:gd name="connsiteX131" fmla="*/ 414006 w 1319213"/>
                              <a:gd name="connsiteY131" fmla="*/ 203439 h 450850"/>
                              <a:gd name="connsiteX132" fmla="*/ 455776 w 1319213"/>
                              <a:gd name="connsiteY132" fmla="*/ 180658 h 450850"/>
                              <a:gd name="connsiteX133" fmla="*/ 500191 w 1319213"/>
                              <a:gd name="connsiteY133" fmla="*/ 162645 h 450850"/>
                              <a:gd name="connsiteX134" fmla="*/ 546191 w 1319213"/>
                              <a:gd name="connsiteY134" fmla="*/ 148871 h 450850"/>
                              <a:gd name="connsiteX135" fmla="*/ 593778 w 1319213"/>
                              <a:gd name="connsiteY135" fmla="*/ 139864 h 450850"/>
                              <a:gd name="connsiteX136" fmla="*/ 641365 w 1319213"/>
                              <a:gd name="connsiteY136" fmla="*/ 135626 h 450850"/>
                              <a:gd name="connsiteX137" fmla="*/ 690009 w 1319213"/>
                              <a:gd name="connsiteY137" fmla="*/ 137215 h 450850"/>
                              <a:gd name="connsiteX138" fmla="*/ 737596 w 1319213"/>
                              <a:gd name="connsiteY138" fmla="*/ 143573 h 450850"/>
                              <a:gd name="connsiteX139" fmla="*/ 760861 w 1319213"/>
                              <a:gd name="connsiteY139" fmla="*/ 147811 h 450850"/>
                              <a:gd name="connsiteX140" fmla="*/ 774080 w 1319213"/>
                              <a:gd name="connsiteY140" fmla="*/ 131917 h 450850"/>
                              <a:gd name="connsiteX141" fmla="*/ 805804 w 1319213"/>
                              <a:gd name="connsiteY141" fmla="*/ 103309 h 450850"/>
                              <a:gd name="connsiteX142" fmla="*/ 860793 w 1319213"/>
                              <a:gd name="connsiteY142" fmla="*/ 67283 h 450850"/>
                              <a:gd name="connsiteX143" fmla="*/ 895690 w 1319213"/>
                              <a:gd name="connsiteY143" fmla="*/ 49800 h 450850"/>
                              <a:gd name="connsiteX144" fmla="*/ 919484 w 1319213"/>
                              <a:gd name="connsiteY144" fmla="*/ 38145 h 450850"/>
                              <a:gd name="connsiteX145" fmla="*/ 970243 w 1319213"/>
                              <a:gd name="connsiteY145" fmla="*/ 20662 h 450850"/>
                              <a:gd name="connsiteX146" fmla="*/ 1023646 w 1319213"/>
                              <a:gd name="connsiteY146" fmla="*/ 7947 h 450850"/>
                              <a:gd name="connsiteX147" fmla="*/ 1078635 w 1319213"/>
                              <a:gd name="connsiteY147" fmla="*/ 1060 h 4508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Lst>
                            <a:rect l="l" t="t" r="r" b="b"/>
                            <a:pathLst>
                              <a:path w="1319213" h="450850">
                                <a:moveTo>
                                  <a:pt x="340949" y="307975"/>
                                </a:moveTo>
                                <a:lnTo>
                                  <a:pt x="333987" y="321671"/>
                                </a:lnTo>
                                <a:lnTo>
                                  <a:pt x="327025" y="350643"/>
                                </a:lnTo>
                                <a:lnTo>
                                  <a:pt x="330239" y="379088"/>
                                </a:lnTo>
                                <a:lnTo>
                                  <a:pt x="344698" y="408587"/>
                                </a:lnTo>
                                <a:lnTo>
                                  <a:pt x="358087" y="423336"/>
                                </a:lnTo>
                                <a:lnTo>
                                  <a:pt x="359693" y="422283"/>
                                </a:lnTo>
                                <a:lnTo>
                                  <a:pt x="361300" y="423863"/>
                                </a:lnTo>
                                <a:lnTo>
                                  <a:pt x="378973" y="423336"/>
                                </a:lnTo>
                                <a:lnTo>
                                  <a:pt x="403608" y="417015"/>
                                </a:lnTo>
                                <a:lnTo>
                                  <a:pt x="415925" y="405953"/>
                                </a:lnTo>
                                <a:lnTo>
                                  <a:pt x="414854" y="389097"/>
                                </a:lnTo>
                                <a:lnTo>
                                  <a:pt x="409499" y="378561"/>
                                </a:lnTo>
                                <a:lnTo>
                                  <a:pt x="406821" y="365392"/>
                                </a:lnTo>
                                <a:lnTo>
                                  <a:pt x="393432" y="343795"/>
                                </a:lnTo>
                                <a:lnTo>
                                  <a:pt x="382722" y="334313"/>
                                </a:lnTo>
                                <a:lnTo>
                                  <a:pt x="362907" y="319564"/>
                                </a:lnTo>
                                <a:close/>
                                <a:moveTo>
                                  <a:pt x="773971" y="165100"/>
                                </a:moveTo>
                                <a:lnTo>
                                  <a:pt x="762407" y="179388"/>
                                </a:lnTo>
                                <a:lnTo>
                                  <a:pt x="747165" y="208492"/>
                                </a:lnTo>
                                <a:lnTo>
                                  <a:pt x="744537" y="230188"/>
                                </a:lnTo>
                                <a:lnTo>
                                  <a:pt x="746640" y="243946"/>
                                </a:lnTo>
                                <a:lnTo>
                                  <a:pt x="753472" y="257175"/>
                                </a:lnTo>
                                <a:lnTo>
                                  <a:pt x="765035" y="269346"/>
                                </a:lnTo>
                                <a:lnTo>
                                  <a:pt x="772394" y="274638"/>
                                </a:lnTo>
                                <a:lnTo>
                                  <a:pt x="783957" y="276225"/>
                                </a:lnTo>
                                <a:lnTo>
                                  <a:pt x="802878" y="268288"/>
                                </a:lnTo>
                                <a:lnTo>
                                  <a:pt x="816018" y="253471"/>
                                </a:lnTo>
                                <a:lnTo>
                                  <a:pt x="822325" y="233363"/>
                                </a:lnTo>
                                <a:lnTo>
                                  <a:pt x="822325" y="222779"/>
                                </a:lnTo>
                                <a:lnTo>
                                  <a:pt x="820748" y="213783"/>
                                </a:lnTo>
                                <a:lnTo>
                                  <a:pt x="812339" y="196850"/>
                                </a:lnTo>
                                <a:lnTo>
                                  <a:pt x="793418" y="176213"/>
                                </a:lnTo>
                                <a:lnTo>
                                  <a:pt x="778175" y="165629"/>
                                </a:lnTo>
                                <a:lnTo>
                                  <a:pt x="776073" y="165100"/>
                                </a:lnTo>
                                <a:close/>
                                <a:moveTo>
                                  <a:pt x="1134153" y="0"/>
                                </a:moveTo>
                                <a:lnTo>
                                  <a:pt x="1188614" y="5298"/>
                                </a:lnTo>
                                <a:lnTo>
                                  <a:pt x="1241488" y="17483"/>
                                </a:lnTo>
                                <a:lnTo>
                                  <a:pt x="1291719" y="37615"/>
                                </a:lnTo>
                                <a:lnTo>
                                  <a:pt x="1314983" y="50330"/>
                                </a:lnTo>
                                <a:lnTo>
                                  <a:pt x="1319213" y="53509"/>
                                </a:lnTo>
                                <a:lnTo>
                                  <a:pt x="1314983" y="60926"/>
                                </a:lnTo>
                                <a:lnTo>
                                  <a:pt x="1310753" y="60926"/>
                                </a:lnTo>
                                <a:lnTo>
                                  <a:pt x="1273213" y="48741"/>
                                </a:lnTo>
                                <a:lnTo>
                                  <a:pt x="1198660" y="29668"/>
                                </a:lnTo>
                                <a:lnTo>
                                  <a:pt x="1123578" y="20662"/>
                                </a:lnTo>
                                <a:lnTo>
                                  <a:pt x="1047439" y="22781"/>
                                </a:lnTo>
                                <a:lnTo>
                                  <a:pt x="1007784" y="30728"/>
                                </a:lnTo>
                                <a:lnTo>
                                  <a:pt x="972887" y="39204"/>
                                </a:lnTo>
                                <a:lnTo>
                                  <a:pt x="904150" y="65694"/>
                                </a:lnTo>
                                <a:lnTo>
                                  <a:pt x="872426" y="82647"/>
                                </a:lnTo>
                                <a:lnTo>
                                  <a:pt x="854448" y="93773"/>
                                </a:lnTo>
                                <a:lnTo>
                                  <a:pt x="808448" y="128739"/>
                                </a:lnTo>
                                <a:lnTo>
                                  <a:pt x="785183" y="150990"/>
                                </a:lnTo>
                                <a:lnTo>
                                  <a:pt x="797344" y="157877"/>
                                </a:lnTo>
                                <a:lnTo>
                                  <a:pt x="817965" y="176420"/>
                                </a:lnTo>
                                <a:lnTo>
                                  <a:pt x="833299" y="199201"/>
                                </a:lnTo>
                                <a:lnTo>
                                  <a:pt x="839644" y="225690"/>
                                </a:lnTo>
                                <a:lnTo>
                                  <a:pt x="837000" y="239465"/>
                                </a:lnTo>
                                <a:lnTo>
                                  <a:pt x="834885" y="247941"/>
                                </a:lnTo>
                                <a:lnTo>
                                  <a:pt x="825896" y="263305"/>
                                </a:lnTo>
                                <a:lnTo>
                                  <a:pt x="813735" y="275490"/>
                                </a:lnTo>
                                <a:lnTo>
                                  <a:pt x="797344" y="282377"/>
                                </a:lnTo>
                                <a:lnTo>
                                  <a:pt x="789413" y="283967"/>
                                </a:lnTo>
                                <a:lnTo>
                                  <a:pt x="790999" y="286616"/>
                                </a:lnTo>
                                <a:lnTo>
                                  <a:pt x="786769" y="292973"/>
                                </a:lnTo>
                                <a:lnTo>
                                  <a:pt x="782539" y="292973"/>
                                </a:lnTo>
                                <a:lnTo>
                                  <a:pt x="774080" y="290324"/>
                                </a:lnTo>
                                <a:lnTo>
                                  <a:pt x="759275" y="282377"/>
                                </a:lnTo>
                                <a:lnTo>
                                  <a:pt x="742884" y="265424"/>
                                </a:lnTo>
                                <a:lnTo>
                                  <a:pt x="732309" y="236286"/>
                                </a:lnTo>
                                <a:lnTo>
                                  <a:pt x="732309" y="203439"/>
                                </a:lnTo>
                                <a:lnTo>
                                  <a:pt x="737596" y="187015"/>
                                </a:lnTo>
                                <a:lnTo>
                                  <a:pt x="743412" y="173241"/>
                                </a:lnTo>
                                <a:lnTo>
                                  <a:pt x="751872" y="159996"/>
                                </a:lnTo>
                                <a:lnTo>
                                  <a:pt x="720148" y="156288"/>
                                </a:lnTo>
                                <a:lnTo>
                                  <a:pt x="656699" y="153109"/>
                                </a:lnTo>
                                <a:lnTo>
                                  <a:pt x="593778" y="158937"/>
                                </a:lnTo>
                                <a:lnTo>
                                  <a:pt x="531387" y="171652"/>
                                </a:lnTo>
                                <a:lnTo>
                                  <a:pt x="500720" y="182247"/>
                                </a:lnTo>
                                <a:lnTo>
                                  <a:pt x="482742" y="190194"/>
                                </a:lnTo>
                                <a:lnTo>
                                  <a:pt x="442029" y="210326"/>
                                </a:lnTo>
                                <a:lnTo>
                                  <a:pt x="401845" y="238935"/>
                                </a:lnTo>
                                <a:lnTo>
                                  <a:pt x="366948" y="271252"/>
                                </a:lnTo>
                                <a:lnTo>
                                  <a:pt x="352143" y="289794"/>
                                </a:lnTo>
                                <a:lnTo>
                                  <a:pt x="375936" y="303569"/>
                                </a:lnTo>
                                <a:lnTo>
                                  <a:pt x="395500" y="321052"/>
                                </a:lnTo>
                                <a:lnTo>
                                  <a:pt x="405546" y="331648"/>
                                </a:lnTo>
                                <a:lnTo>
                                  <a:pt x="422466" y="357607"/>
                                </a:lnTo>
                                <a:lnTo>
                                  <a:pt x="431983" y="387276"/>
                                </a:lnTo>
                                <a:lnTo>
                                  <a:pt x="431454" y="410056"/>
                                </a:lnTo>
                                <a:lnTo>
                                  <a:pt x="426696" y="424891"/>
                                </a:lnTo>
                                <a:lnTo>
                                  <a:pt x="422466" y="431778"/>
                                </a:lnTo>
                                <a:lnTo>
                                  <a:pt x="417178" y="438665"/>
                                </a:lnTo>
                                <a:lnTo>
                                  <a:pt x="403960" y="446612"/>
                                </a:lnTo>
                                <a:lnTo>
                                  <a:pt x="390212" y="450850"/>
                                </a:lnTo>
                                <a:lnTo>
                                  <a:pt x="376465" y="448201"/>
                                </a:lnTo>
                                <a:lnTo>
                                  <a:pt x="370649" y="444493"/>
                                </a:lnTo>
                                <a:lnTo>
                                  <a:pt x="366948" y="447671"/>
                                </a:lnTo>
                                <a:lnTo>
                                  <a:pt x="362189" y="446082"/>
                                </a:lnTo>
                                <a:lnTo>
                                  <a:pt x="353200" y="438665"/>
                                </a:lnTo>
                                <a:lnTo>
                                  <a:pt x="337867" y="422242"/>
                                </a:lnTo>
                                <a:lnTo>
                                  <a:pt x="322005" y="395752"/>
                                </a:lnTo>
                                <a:lnTo>
                                  <a:pt x="315131" y="358667"/>
                                </a:lnTo>
                                <a:lnTo>
                                  <a:pt x="320418" y="319463"/>
                                </a:lnTo>
                                <a:lnTo>
                                  <a:pt x="327821" y="300390"/>
                                </a:lnTo>
                                <a:lnTo>
                                  <a:pt x="304556" y="291914"/>
                                </a:lnTo>
                                <a:lnTo>
                                  <a:pt x="255912" y="280788"/>
                                </a:lnTo>
                                <a:lnTo>
                                  <a:pt x="231061" y="277609"/>
                                </a:lnTo>
                                <a:lnTo>
                                  <a:pt x="201451" y="275490"/>
                                </a:lnTo>
                                <a:lnTo>
                                  <a:pt x="145933" y="278139"/>
                                </a:lnTo>
                                <a:lnTo>
                                  <a:pt x="91473" y="288205"/>
                                </a:lnTo>
                                <a:lnTo>
                                  <a:pt x="38070" y="304099"/>
                                </a:lnTo>
                                <a:lnTo>
                                  <a:pt x="10575" y="314165"/>
                                </a:lnTo>
                                <a:lnTo>
                                  <a:pt x="6874" y="314695"/>
                                </a:lnTo>
                                <a:lnTo>
                                  <a:pt x="2115" y="312046"/>
                                </a:lnTo>
                                <a:lnTo>
                                  <a:pt x="0" y="306748"/>
                                </a:lnTo>
                                <a:lnTo>
                                  <a:pt x="1586" y="300390"/>
                                </a:lnTo>
                                <a:lnTo>
                                  <a:pt x="3701" y="298271"/>
                                </a:lnTo>
                                <a:lnTo>
                                  <a:pt x="20621" y="289265"/>
                                </a:lnTo>
                                <a:lnTo>
                                  <a:pt x="58691" y="273901"/>
                                </a:lnTo>
                                <a:lnTo>
                                  <a:pt x="99404" y="262245"/>
                                </a:lnTo>
                                <a:lnTo>
                                  <a:pt x="142761" y="254828"/>
                                </a:lnTo>
                                <a:lnTo>
                                  <a:pt x="187704" y="252709"/>
                                </a:lnTo>
                                <a:lnTo>
                                  <a:pt x="232647" y="253769"/>
                                </a:lnTo>
                                <a:lnTo>
                                  <a:pt x="277061" y="260656"/>
                                </a:lnTo>
                                <a:lnTo>
                                  <a:pt x="318303" y="272841"/>
                                </a:lnTo>
                                <a:lnTo>
                                  <a:pt x="337338" y="281318"/>
                                </a:lnTo>
                                <a:lnTo>
                                  <a:pt x="348442" y="263305"/>
                                </a:lnTo>
                                <a:lnTo>
                                  <a:pt x="378051" y="230988"/>
                                </a:lnTo>
                                <a:lnTo>
                                  <a:pt x="394971" y="217213"/>
                                </a:lnTo>
                                <a:lnTo>
                                  <a:pt x="414006" y="203439"/>
                                </a:lnTo>
                                <a:lnTo>
                                  <a:pt x="455776" y="180658"/>
                                </a:lnTo>
                                <a:lnTo>
                                  <a:pt x="500191" y="162645"/>
                                </a:lnTo>
                                <a:lnTo>
                                  <a:pt x="546191" y="148871"/>
                                </a:lnTo>
                                <a:lnTo>
                                  <a:pt x="593778" y="139864"/>
                                </a:lnTo>
                                <a:lnTo>
                                  <a:pt x="641365" y="135626"/>
                                </a:lnTo>
                                <a:lnTo>
                                  <a:pt x="690009" y="137215"/>
                                </a:lnTo>
                                <a:lnTo>
                                  <a:pt x="737596" y="143573"/>
                                </a:lnTo>
                                <a:lnTo>
                                  <a:pt x="760861" y="147811"/>
                                </a:lnTo>
                                <a:lnTo>
                                  <a:pt x="774080" y="131917"/>
                                </a:lnTo>
                                <a:lnTo>
                                  <a:pt x="805804" y="103309"/>
                                </a:lnTo>
                                <a:lnTo>
                                  <a:pt x="860793" y="67283"/>
                                </a:lnTo>
                                <a:lnTo>
                                  <a:pt x="895690" y="49800"/>
                                </a:lnTo>
                                <a:lnTo>
                                  <a:pt x="919484" y="38145"/>
                                </a:lnTo>
                                <a:lnTo>
                                  <a:pt x="970243" y="20662"/>
                                </a:lnTo>
                                <a:lnTo>
                                  <a:pt x="1023646" y="7947"/>
                                </a:lnTo>
                                <a:lnTo>
                                  <a:pt x="1078635" y="1060"/>
                                </a:lnTo>
                                <a:close/>
                              </a:path>
                            </a:pathLst>
                          </a:custGeom>
                          <a:solidFill>
                            <a:schemeClr val="tx2"/>
                          </a:solidFill>
                          <a:ln>
                            <a:noFill/>
                          </a:ln>
                        </wps:spPr>
                        <wps:bodyPr vert="horz" wrap="square" lIns="91440" tIns="45720" rIns="91440" bIns="45720" numCol="1" anchor="t" anchorCtr="0" compatLnSpc="1">
                          <a:prstTxWarp prst="textNoShape">
                            <a:avLst/>
                          </a:prstTxWarp>
                          <a:noAutofit/>
                        </wps:bodyPr>
                      </wps:wsp>
                      <wps:wsp>
                        <wps:cNvPr id="1088653238" name="Freeform: Shape 1088653238"/>
                        <wps:cNvSpPr>
                          <a:spLocks/>
                        </wps:cNvSpPr>
                        <wps:spPr bwMode="auto">
                          <a:xfrm>
                            <a:off x="3290660" y="1119072"/>
                            <a:ext cx="962025" cy="1309688"/>
                          </a:xfrm>
                          <a:custGeom>
                            <a:avLst/>
                            <a:gdLst>
                              <a:gd name="connsiteX0" fmla="*/ 452967 w 962025"/>
                              <a:gd name="connsiteY0" fmla="*/ 989012 h 1309688"/>
                              <a:gd name="connsiteX1" fmla="*/ 442912 w 962025"/>
                              <a:gd name="connsiteY1" fmla="*/ 990590 h 1309688"/>
                              <a:gd name="connsiteX2" fmla="*/ 443971 w 962025"/>
                              <a:gd name="connsiteY2" fmla="*/ 994271 h 1309688"/>
                              <a:gd name="connsiteX3" fmla="*/ 440796 w 962025"/>
                              <a:gd name="connsiteY3" fmla="*/ 997426 h 1309688"/>
                              <a:gd name="connsiteX4" fmla="*/ 430212 w 962025"/>
                              <a:gd name="connsiteY4" fmla="*/ 1004788 h 1309688"/>
                              <a:gd name="connsiteX5" fmla="*/ 413808 w 962025"/>
                              <a:gd name="connsiteY5" fmla="*/ 1022141 h 1309688"/>
                              <a:gd name="connsiteX6" fmla="*/ 402696 w 962025"/>
                              <a:gd name="connsiteY6" fmla="*/ 1041073 h 1309688"/>
                              <a:gd name="connsiteX7" fmla="*/ 396345 w 962025"/>
                              <a:gd name="connsiteY7" fmla="*/ 1061581 h 1309688"/>
                              <a:gd name="connsiteX8" fmla="*/ 395287 w 962025"/>
                              <a:gd name="connsiteY8" fmla="*/ 1072098 h 1309688"/>
                              <a:gd name="connsiteX9" fmla="*/ 397404 w 962025"/>
                              <a:gd name="connsiteY9" fmla="*/ 1073150 h 1309688"/>
                              <a:gd name="connsiteX10" fmla="*/ 399520 w 962025"/>
                              <a:gd name="connsiteY10" fmla="*/ 1073150 h 1309688"/>
                              <a:gd name="connsiteX11" fmla="*/ 395816 w 962025"/>
                              <a:gd name="connsiteY11" fmla="*/ 1069469 h 1309688"/>
                              <a:gd name="connsiteX12" fmla="*/ 399520 w 962025"/>
                              <a:gd name="connsiteY12" fmla="*/ 1061055 h 1309688"/>
                              <a:gd name="connsiteX13" fmla="*/ 404812 w 962025"/>
                              <a:gd name="connsiteY13" fmla="*/ 1061055 h 1309688"/>
                              <a:gd name="connsiteX14" fmla="*/ 425450 w 962025"/>
                              <a:gd name="connsiteY14" fmla="*/ 1065262 h 1309688"/>
                              <a:gd name="connsiteX15" fmla="*/ 446087 w 962025"/>
                              <a:gd name="connsiteY15" fmla="*/ 1064736 h 1309688"/>
                              <a:gd name="connsiteX16" fmla="*/ 456671 w 962025"/>
                              <a:gd name="connsiteY16" fmla="*/ 1061581 h 1309688"/>
                              <a:gd name="connsiteX17" fmla="*/ 473604 w 962025"/>
                              <a:gd name="connsiteY17" fmla="*/ 1049486 h 1309688"/>
                              <a:gd name="connsiteX18" fmla="*/ 479425 w 962025"/>
                              <a:gd name="connsiteY18" fmla="*/ 1040547 h 1309688"/>
                              <a:gd name="connsiteX19" fmla="*/ 482600 w 962025"/>
                              <a:gd name="connsiteY19" fmla="*/ 1030555 h 1309688"/>
                              <a:gd name="connsiteX20" fmla="*/ 481013 w 962025"/>
                              <a:gd name="connsiteY20" fmla="*/ 1011624 h 1309688"/>
                              <a:gd name="connsiteX21" fmla="*/ 470429 w 962025"/>
                              <a:gd name="connsiteY21" fmla="*/ 995848 h 1309688"/>
                              <a:gd name="connsiteX22" fmla="*/ 200132 w 962025"/>
                              <a:gd name="connsiteY22" fmla="*/ 420687 h 1309688"/>
                              <a:gd name="connsiteX23" fmla="*/ 176212 w 962025"/>
                              <a:gd name="connsiteY23" fmla="*/ 425501 h 1309688"/>
                              <a:gd name="connsiteX24" fmla="*/ 180465 w 962025"/>
                              <a:gd name="connsiteY24" fmla="*/ 430316 h 1309688"/>
                              <a:gd name="connsiteX25" fmla="*/ 184186 w 962025"/>
                              <a:gd name="connsiteY25" fmla="*/ 434595 h 1309688"/>
                              <a:gd name="connsiteX26" fmla="*/ 187906 w 962025"/>
                              <a:gd name="connsiteY26" fmla="*/ 437805 h 1309688"/>
                              <a:gd name="connsiteX27" fmla="*/ 192691 w 962025"/>
                              <a:gd name="connsiteY27" fmla="*/ 439944 h 1309688"/>
                              <a:gd name="connsiteX28" fmla="*/ 193754 w 962025"/>
                              <a:gd name="connsiteY28" fmla="*/ 442619 h 1309688"/>
                              <a:gd name="connsiteX29" fmla="*/ 192691 w 962025"/>
                              <a:gd name="connsiteY29" fmla="*/ 443689 h 1309688"/>
                              <a:gd name="connsiteX30" fmla="*/ 200132 w 962025"/>
                              <a:gd name="connsiteY30" fmla="*/ 451713 h 1309688"/>
                              <a:gd name="connsiteX31" fmla="*/ 219269 w 962025"/>
                              <a:gd name="connsiteY31" fmla="*/ 462946 h 1309688"/>
                              <a:gd name="connsiteX32" fmla="*/ 230963 w 962025"/>
                              <a:gd name="connsiteY32" fmla="*/ 467225 h 1309688"/>
                              <a:gd name="connsiteX33" fmla="*/ 240531 w 962025"/>
                              <a:gd name="connsiteY33" fmla="*/ 469365 h 1309688"/>
                              <a:gd name="connsiteX34" fmla="*/ 261262 w 962025"/>
                              <a:gd name="connsiteY34" fmla="*/ 469900 h 1309688"/>
                              <a:gd name="connsiteX35" fmla="*/ 271362 w 962025"/>
                              <a:gd name="connsiteY35" fmla="*/ 467760 h 1309688"/>
                              <a:gd name="connsiteX36" fmla="*/ 276677 w 962025"/>
                              <a:gd name="connsiteY36" fmla="*/ 467225 h 1309688"/>
                              <a:gd name="connsiteX37" fmla="*/ 289435 w 962025"/>
                              <a:gd name="connsiteY37" fmla="*/ 460271 h 1309688"/>
                              <a:gd name="connsiteX38" fmla="*/ 293687 w 962025"/>
                              <a:gd name="connsiteY38" fmla="*/ 455457 h 1309688"/>
                              <a:gd name="connsiteX39" fmla="*/ 292092 w 962025"/>
                              <a:gd name="connsiteY39" fmla="*/ 441549 h 1309688"/>
                              <a:gd name="connsiteX40" fmla="*/ 290498 w 962025"/>
                              <a:gd name="connsiteY40" fmla="*/ 427641 h 1309688"/>
                              <a:gd name="connsiteX41" fmla="*/ 286777 w 962025"/>
                              <a:gd name="connsiteY41" fmla="*/ 427106 h 1309688"/>
                              <a:gd name="connsiteX42" fmla="*/ 284119 w 962025"/>
                              <a:gd name="connsiteY42" fmla="*/ 429246 h 1309688"/>
                              <a:gd name="connsiteX43" fmla="*/ 280398 w 962025"/>
                              <a:gd name="connsiteY43" fmla="*/ 429246 h 1309688"/>
                              <a:gd name="connsiteX44" fmla="*/ 252225 w 962025"/>
                              <a:gd name="connsiteY44" fmla="*/ 422292 h 1309688"/>
                              <a:gd name="connsiteX45" fmla="*/ 548519 w 962025"/>
                              <a:gd name="connsiteY45" fmla="*/ 0 h 1309688"/>
                              <a:gd name="connsiteX46" fmla="*/ 617348 w 962025"/>
                              <a:gd name="connsiteY46" fmla="*/ 10583 h 1309688"/>
                              <a:gd name="connsiteX47" fmla="*/ 684589 w 962025"/>
                              <a:gd name="connsiteY47" fmla="*/ 32808 h 1309688"/>
                              <a:gd name="connsiteX48" fmla="*/ 747065 w 962025"/>
                              <a:gd name="connsiteY48" fmla="*/ 66146 h 1309688"/>
                              <a:gd name="connsiteX49" fmla="*/ 803188 w 962025"/>
                              <a:gd name="connsiteY49" fmla="*/ 110596 h 1309688"/>
                              <a:gd name="connsiteX50" fmla="*/ 829131 w 962025"/>
                              <a:gd name="connsiteY50" fmla="*/ 137054 h 1309688"/>
                              <a:gd name="connsiteX51" fmla="*/ 830720 w 962025"/>
                              <a:gd name="connsiteY51" fmla="*/ 140229 h 1309688"/>
                              <a:gd name="connsiteX52" fmla="*/ 827013 w 962025"/>
                              <a:gd name="connsiteY52" fmla="*/ 143933 h 1309688"/>
                              <a:gd name="connsiteX53" fmla="*/ 823837 w 962025"/>
                              <a:gd name="connsiteY53" fmla="*/ 142346 h 1309688"/>
                              <a:gd name="connsiteX54" fmla="*/ 802658 w 962025"/>
                              <a:gd name="connsiteY54" fmla="*/ 122767 h 1309688"/>
                              <a:gd name="connsiteX55" fmla="*/ 755007 w 962025"/>
                              <a:gd name="connsiteY55" fmla="*/ 87842 h 1309688"/>
                              <a:gd name="connsiteX56" fmla="*/ 704709 w 962025"/>
                              <a:gd name="connsiteY56" fmla="*/ 59267 h 1309688"/>
                              <a:gd name="connsiteX57" fmla="*/ 650704 w 962025"/>
                              <a:gd name="connsiteY57" fmla="*/ 37571 h 1309688"/>
                              <a:gd name="connsiteX58" fmla="*/ 595111 w 962025"/>
                              <a:gd name="connsiteY58" fmla="*/ 23813 h 1309688"/>
                              <a:gd name="connsiteX59" fmla="*/ 537929 w 962025"/>
                              <a:gd name="connsiteY59" fmla="*/ 16933 h 1309688"/>
                              <a:gd name="connsiteX60" fmla="*/ 480218 w 962025"/>
                              <a:gd name="connsiteY60" fmla="*/ 19050 h 1309688"/>
                              <a:gd name="connsiteX61" fmla="*/ 421978 w 962025"/>
                              <a:gd name="connsiteY61" fmla="*/ 29633 h 1309688"/>
                              <a:gd name="connsiteX62" fmla="*/ 393917 w 962025"/>
                              <a:gd name="connsiteY62" fmla="*/ 39158 h 1309688"/>
                              <a:gd name="connsiteX63" fmla="*/ 364267 w 962025"/>
                              <a:gd name="connsiteY63" fmla="*/ 50271 h 1309688"/>
                              <a:gd name="connsiteX64" fmla="*/ 308674 w 962025"/>
                              <a:gd name="connsiteY64" fmla="*/ 79904 h 1309688"/>
                              <a:gd name="connsiteX65" fmla="*/ 257317 w 962025"/>
                              <a:gd name="connsiteY65" fmla="*/ 118004 h 1309688"/>
                              <a:gd name="connsiteX66" fmla="*/ 213372 w 962025"/>
                              <a:gd name="connsiteY66" fmla="*/ 164571 h 1309688"/>
                              <a:gd name="connsiteX67" fmla="*/ 194311 w 962025"/>
                              <a:gd name="connsiteY67" fmla="*/ 189442 h 1309688"/>
                              <a:gd name="connsiteX68" fmla="*/ 180016 w 962025"/>
                              <a:gd name="connsiteY68" fmla="*/ 213254 h 1309688"/>
                              <a:gd name="connsiteX69" fmla="*/ 153013 w 962025"/>
                              <a:gd name="connsiteY69" fmla="*/ 270404 h 1309688"/>
                              <a:gd name="connsiteX70" fmla="*/ 141895 w 962025"/>
                              <a:gd name="connsiteY70" fmla="*/ 316971 h 1309688"/>
                              <a:gd name="connsiteX71" fmla="*/ 139248 w 962025"/>
                              <a:gd name="connsiteY71" fmla="*/ 347134 h 1309688"/>
                              <a:gd name="connsiteX72" fmla="*/ 142954 w 962025"/>
                              <a:gd name="connsiteY72" fmla="*/ 376767 h 1309688"/>
                              <a:gd name="connsiteX73" fmla="*/ 153013 w 962025"/>
                              <a:gd name="connsiteY73" fmla="*/ 403754 h 1309688"/>
                              <a:gd name="connsiteX74" fmla="*/ 161485 w 962025"/>
                              <a:gd name="connsiteY74" fmla="*/ 414867 h 1309688"/>
                              <a:gd name="connsiteX75" fmla="*/ 173662 w 962025"/>
                              <a:gd name="connsiteY75" fmla="*/ 412221 h 1309688"/>
                              <a:gd name="connsiteX76" fmla="*/ 199606 w 962025"/>
                              <a:gd name="connsiteY76" fmla="*/ 407459 h 1309688"/>
                              <a:gd name="connsiteX77" fmla="*/ 227138 w 962025"/>
                              <a:gd name="connsiteY77" fmla="*/ 406400 h 1309688"/>
                              <a:gd name="connsiteX78" fmla="*/ 255199 w 962025"/>
                              <a:gd name="connsiteY78" fmla="*/ 410634 h 1309688"/>
                              <a:gd name="connsiteX79" fmla="*/ 270553 w 962025"/>
                              <a:gd name="connsiteY79" fmla="*/ 414338 h 1309688"/>
                              <a:gd name="connsiteX80" fmla="*/ 277436 w 962025"/>
                              <a:gd name="connsiteY80" fmla="*/ 413279 h 1309688"/>
                              <a:gd name="connsiteX81" fmla="*/ 289614 w 962025"/>
                              <a:gd name="connsiteY81" fmla="*/ 416454 h 1309688"/>
                              <a:gd name="connsiteX82" fmla="*/ 298614 w 962025"/>
                              <a:gd name="connsiteY82" fmla="*/ 423334 h 1309688"/>
                              <a:gd name="connsiteX83" fmla="*/ 304968 w 962025"/>
                              <a:gd name="connsiteY83" fmla="*/ 433388 h 1309688"/>
                              <a:gd name="connsiteX84" fmla="*/ 307086 w 962025"/>
                              <a:gd name="connsiteY84" fmla="*/ 444500 h 1309688"/>
                              <a:gd name="connsiteX85" fmla="*/ 305497 w 962025"/>
                              <a:gd name="connsiteY85" fmla="*/ 456671 h 1309688"/>
                              <a:gd name="connsiteX86" fmla="*/ 300203 w 962025"/>
                              <a:gd name="connsiteY86" fmla="*/ 467784 h 1309688"/>
                              <a:gd name="connsiteX87" fmla="*/ 290143 w 962025"/>
                              <a:gd name="connsiteY87" fmla="*/ 476779 h 1309688"/>
                              <a:gd name="connsiteX88" fmla="*/ 283260 w 962025"/>
                              <a:gd name="connsiteY88" fmla="*/ 480484 h 1309688"/>
                              <a:gd name="connsiteX89" fmla="*/ 275318 w 962025"/>
                              <a:gd name="connsiteY89" fmla="*/ 483659 h 1309688"/>
                              <a:gd name="connsiteX90" fmla="*/ 257317 w 962025"/>
                              <a:gd name="connsiteY90" fmla="*/ 485775 h 1309688"/>
                              <a:gd name="connsiteX91" fmla="*/ 230844 w 962025"/>
                              <a:gd name="connsiteY91" fmla="*/ 484188 h 1309688"/>
                              <a:gd name="connsiteX92" fmla="*/ 196429 w 962025"/>
                              <a:gd name="connsiteY92" fmla="*/ 469900 h 1309688"/>
                              <a:gd name="connsiteX93" fmla="*/ 175780 w 962025"/>
                              <a:gd name="connsiteY93" fmla="*/ 452438 h 1309688"/>
                              <a:gd name="connsiteX94" fmla="*/ 166250 w 962025"/>
                              <a:gd name="connsiteY94" fmla="*/ 437621 h 1309688"/>
                              <a:gd name="connsiteX95" fmla="*/ 162014 w 962025"/>
                              <a:gd name="connsiteY95" fmla="*/ 430213 h 1309688"/>
                              <a:gd name="connsiteX96" fmla="*/ 139248 w 962025"/>
                              <a:gd name="connsiteY96" fmla="*/ 438679 h 1309688"/>
                              <a:gd name="connsiteX97" fmla="*/ 99538 w 962025"/>
                              <a:gd name="connsiteY97" fmla="*/ 465138 h 1309688"/>
                              <a:gd name="connsiteX98" fmla="*/ 67771 w 962025"/>
                              <a:gd name="connsiteY98" fmla="*/ 501121 h 1309688"/>
                              <a:gd name="connsiteX99" fmla="*/ 43416 w 962025"/>
                              <a:gd name="connsiteY99" fmla="*/ 544513 h 1309688"/>
                              <a:gd name="connsiteX100" fmla="*/ 26473 w 962025"/>
                              <a:gd name="connsiteY100" fmla="*/ 592667 h 1309688"/>
                              <a:gd name="connsiteX101" fmla="*/ 18002 w 962025"/>
                              <a:gd name="connsiteY101" fmla="*/ 643467 h 1309688"/>
                              <a:gd name="connsiteX102" fmla="*/ 19061 w 962025"/>
                              <a:gd name="connsiteY102" fmla="*/ 695855 h 1309688"/>
                              <a:gd name="connsiteX103" fmla="*/ 28061 w 962025"/>
                              <a:gd name="connsiteY103" fmla="*/ 747713 h 1309688"/>
                              <a:gd name="connsiteX104" fmla="*/ 36533 w 962025"/>
                              <a:gd name="connsiteY104" fmla="*/ 772055 h 1309688"/>
                              <a:gd name="connsiteX105" fmla="*/ 47122 w 962025"/>
                              <a:gd name="connsiteY105" fmla="*/ 797984 h 1309688"/>
                              <a:gd name="connsiteX106" fmla="*/ 74654 w 962025"/>
                              <a:gd name="connsiteY106" fmla="*/ 848784 h 1309688"/>
                              <a:gd name="connsiteX107" fmla="*/ 108010 w 962025"/>
                              <a:gd name="connsiteY107" fmla="*/ 896938 h 1309688"/>
                              <a:gd name="connsiteX108" fmla="*/ 147719 w 962025"/>
                              <a:gd name="connsiteY108" fmla="*/ 942446 h 1309688"/>
                              <a:gd name="connsiteX109" fmla="*/ 192723 w 962025"/>
                              <a:gd name="connsiteY109" fmla="*/ 983192 h 1309688"/>
                              <a:gd name="connsiteX110" fmla="*/ 241433 w 962025"/>
                              <a:gd name="connsiteY110" fmla="*/ 1017059 h 1309688"/>
                              <a:gd name="connsiteX111" fmla="*/ 293849 w 962025"/>
                              <a:gd name="connsiteY111" fmla="*/ 1045634 h 1309688"/>
                              <a:gd name="connsiteX112" fmla="*/ 348383 w 962025"/>
                              <a:gd name="connsiteY112" fmla="*/ 1064684 h 1309688"/>
                              <a:gd name="connsiteX113" fmla="*/ 376445 w 962025"/>
                              <a:gd name="connsiteY113" fmla="*/ 1070505 h 1309688"/>
                              <a:gd name="connsiteX114" fmla="*/ 378033 w 962025"/>
                              <a:gd name="connsiteY114" fmla="*/ 1058334 h 1309688"/>
                              <a:gd name="connsiteX115" fmla="*/ 384916 w 962025"/>
                              <a:gd name="connsiteY115" fmla="*/ 1037167 h 1309688"/>
                              <a:gd name="connsiteX116" fmla="*/ 397623 w 962025"/>
                              <a:gd name="connsiteY116" fmla="*/ 1016530 h 1309688"/>
                              <a:gd name="connsiteX117" fmla="*/ 417742 w 962025"/>
                              <a:gd name="connsiteY117" fmla="*/ 998009 h 1309688"/>
                              <a:gd name="connsiteX118" fmla="*/ 429920 w 962025"/>
                              <a:gd name="connsiteY118" fmla="*/ 990601 h 1309688"/>
                              <a:gd name="connsiteX119" fmla="*/ 429920 w 962025"/>
                              <a:gd name="connsiteY119" fmla="*/ 989013 h 1309688"/>
                              <a:gd name="connsiteX120" fmla="*/ 431508 w 962025"/>
                              <a:gd name="connsiteY120" fmla="*/ 988484 h 1309688"/>
                              <a:gd name="connsiteX121" fmla="*/ 437332 w 962025"/>
                              <a:gd name="connsiteY121" fmla="*/ 983721 h 1309688"/>
                              <a:gd name="connsiteX122" fmla="*/ 449510 w 962025"/>
                              <a:gd name="connsiteY122" fmla="*/ 980017 h 1309688"/>
                              <a:gd name="connsiteX123" fmla="*/ 468041 w 962025"/>
                              <a:gd name="connsiteY123" fmla="*/ 981605 h 1309688"/>
                              <a:gd name="connsiteX124" fmla="*/ 487631 w 962025"/>
                              <a:gd name="connsiteY124" fmla="*/ 995892 h 1309688"/>
                              <a:gd name="connsiteX125" fmla="*/ 497691 w 962025"/>
                              <a:gd name="connsiteY125" fmla="*/ 1018646 h 1309688"/>
                              <a:gd name="connsiteX126" fmla="*/ 496632 w 962025"/>
                              <a:gd name="connsiteY126" fmla="*/ 1032405 h 1309688"/>
                              <a:gd name="connsiteX127" fmla="*/ 494514 w 962025"/>
                              <a:gd name="connsiteY127" fmla="*/ 1042988 h 1309688"/>
                              <a:gd name="connsiteX128" fmla="*/ 482336 w 962025"/>
                              <a:gd name="connsiteY128" fmla="*/ 1063096 h 1309688"/>
                              <a:gd name="connsiteX129" fmla="*/ 463276 w 962025"/>
                              <a:gd name="connsiteY129" fmla="*/ 1076855 h 1309688"/>
                              <a:gd name="connsiteX130" fmla="*/ 441039 w 962025"/>
                              <a:gd name="connsiteY130" fmla="*/ 1083734 h 1309688"/>
                              <a:gd name="connsiteX131" fmla="*/ 429920 w 962025"/>
                              <a:gd name="connsiteY131" fmla="*/ 1083734 h 1309688"/>
                              <a:gd name="connsiteX132" fmla="*/ 412448 w 962025"/>
                              <a:gd name="connsiteY132" fmla="*/ 1084792 h 1309688"/>
                              <a:gd name="connsiteX133" fmla="*/ 394976 w 962025"/>
                              <a:gd name="connsiteY133" fmla="*/ 1084263 h 1309688"/>
                              <a:gd name="connsiteX134" fmla="*/ 395505 w 962025"/>
                              <a:gd name="connsiteY134" fmla="*/ 1102784 h 1309688"/>
                              <a:gd name="connsiteX135" fmla="*/ 405565 w 962025"/>
                              <a:gd name="connsiteY135" fmla="*/ 1139296 h 1309688"/>
                              <a:gd name="connsiteX136" fmla="*/ 423037 w 962025"/>
                              <a:gd name="connsiteY136" fmla="*/ 1174221 h 1309688"/>
                              <a:gd name="connsiteX137" fmla="*/ 445804 w 962025"/>
                              <a:gd name="connsiteY137" fmla="*/ 1203855 h 1309688"/>
                              <a:gd name="connsiteX138" fmla="*/ 458511 w 962025"/>
                              <a:gd name="connsiteY138" fmla="*/ 1216026 h 1309688"/>
                              <a:gd name="connsiteX139" fmla="*/ 477042 w 962025"/>
                              <a:gd name="connsiteY139" fmla="*/ 1231371 h 1309688"/>
                              <a:gd name="connsiteX140" fmla="*/ 518339 w 962025"/>
                              <a:gd name="connsiteY140" fmla="*/ 1254126 h 1309688"/>
                              <a:gd name="connsiteX141" fmla="*/ 563343 w 962025"/>
                              <a:gd name="connsiteY141" fmla="*/ 1271059 h 1309688"/>
                              <a:gd name="connsiteX142" fmla="*/ 609406 w 962025"/>
                              <a:gd name="connsiteY142" fmla="*/ 1280584 h 1309688"/>
                              <a:gd name="connsiteX143" fmla="*/ 632702 w 962025"/>
                              <a:gd name="connsiteY143" fmla="*/ 1283759 h 1309688"/>
                              <a:gd name="connsiteX144" fmla="*/ 673471 w 962025"/>
                              <a:gd name="connsiteY144" fmla="*/ 1287463 h 1309688"/>
                              <a:gd name="connsiteX145" fmla="*/ 756066 w 962025"/>
                              <a:gd name="connsiteY145" fmla="*/ 1285347 h 1309688"/>
                              <a:gd name="connsiteX146" fmla="*/ 836014 w 962025"/>
                              <a:gd name="connsiteY146" fmla="*/ 1273705 h 1309688"/>
                              <a:gd name="connsiteX147" fmla="*/ 915962 w 962025"/>
                              <a:gd name="connsiteY147" fmla="*/ 1254126 h 1309688"/>
                              <a:gd name="connsiteX148" fmla="*/ 955142 w 962025"/>
                              <a:gd name="connsiteY148" fmla="*/ 1241955 h 1309688"/>
                              <a:gd name="connsiteX149" fmla="*/ 958848 w 962025"/>
                              <a:gd name="connsiteY149" fmla="*/ 1241955 h 1309688"/>
                              <a:gd name="connsiteX150" fmla="*/ 962025 w 962025"/>
                              <a:gd name="connsiteY150" fmla="*/ 1247776 h 1309688"/>
                              <a:gd name="connsiteX151" fmla="*/ 958848 w 962025"/>
                              <a:gd name="connsiteY151" fmla="*/ 1250421 h 1309688"/>
                              <a:gd name="connsiteX152" fmla="*/ 933434 w 962025"/>
                              <a:gd name="connsiteY152" fmla="*/ 1261534 h 1309688"/>
                              <a:gd name="connsiteX153" fmla="*/ 879430 w 962025"/>
                              <a:gd name="connsiteY153" fmla="*/ 1281642 h 1309688"/>
                              <a:gd name="connsiteX154" fmla="*/ 822248 w 962025"/>
                              <a:gd name="connsiteY154" fmla="*/ 1295930 h 1309688"/>
                              <a:gd name="connsiteX155" fmla="*/ 762949 w 962025"/>
                              <a:gd name="connsiteY155" fmla="*/ 1305984 h 1309688"/>
                              <a:gd name="connsiteX156" fmla="*/ 702591 w 962025"/>
                              <a:gd name="connsiteY156" fmla="*/ 1309688 h 1309688"/>
                              <a:gd name="connsiteX157" fmla="*/ 643292 w 962025"/>
                              <a:gd name="connsiteY157" fmla="*/ 1306513 h 1309688"/>
                              <a:gd name="connsiteX158" fmla="*/ 585051 w 962025"/>
                              <a:gd name="connsiteY158" fmla="*/ 1297517 h 1309688"/>
                              <a:gd name="connsiteX159" fmla="*/ 530517 w 962025"/>
                              <a:gd name="connsiteY159" fmla="*/ 1280055 h 1309688"/>
                              <a:gd name="connsiteX160" fmla="*/ 504574 w 962025"/>
                              <a:gd name="connsiteY160" fmla="*/ 1268413 h 1309688"/>
                              <a:gd name="connsiteX161" fmla="*/ 481807 w 962025"/>
                              <a:gd name="connsiteY161" fmla="*/ 1255713 h 1309688"/>
                              <a:gd name="connsiteX162" fmla="*/ 438391 w 962025"/>
                              <a:gd name="connsiteY162" fmla="*/ 1216555 h 1309688"/>
                              <a:gd name="connsiteX163" fmla="*/ 401329 w 962025"/>
                              <a:gd name="connsiteY163" fmla="*/ 1166284 h 1309688"/>
                              <a:gd name="connsiteX164" fmla="*/ 383328 w 962025"/>
                              <a:gd name="connsiteY164" fmla="*/ 1124480 h 1309688"/>
                              <a:gd name="connsiteX165" fmla="*/ 376974 w 962025"/>
                              <a:gd name="connsiteY165" fmla="*/ 1096963 h 1309688"/>
                              <a:gd name="connsiteX166" fmla="*/ 376445 w 962025"/>
                              <a:gd name="connsiteY166" fmla="*/ 1083734 h 1309688"/>
                              <a:gd name="connsiteX167" fmla="*/ 343618 w 962025"/>
                              <a:gd name="connsiteY167" fmla="*/ 1077913 h 1309688"/>
                              <a:gd name="connsiteX168" fmla="*/ 279554 w 962025"/>
                              <a:gd name="connsiteY168" fmla="*/ 1056746 h 1309688"/>
                              <a:gd name="connsiteX169" fmla="*/ 218666 w 962025"/>
                              <a:gd name="connsiteY169" fmla="*/ 1023938 h 1309688"/>
                              <a:gd name="connsiteX170" fmla="*/ 161485 w 962025"/>
                              <a:gd name="connsiteY170" fmla="*/ 980546 h 1309688"/>
                              <a:gd name="connsiteX171" fmla="*/ 111186 w 962025"/>
                              <a:gd name="connsiteY171" fmla="*/ 928688 h 1309688"/>
                              <a:gd name="connsiteX172" fmla="*/ 67771 w 962025"/>
                              <a:gd name="connsiteY172" fmla="*/ 872067 h 1309688"/>
                              <a:gd name="connsiteX173" fmla="*/ 34415 w 962025"/>
                              <a:gd name="connsiteY173" fmla="*/ 811742 h 1309688"/>
                              <a:gd name="connsiteX174" fmla="*/ 10589 w 962025"/>
                              <a:gd name="connsiteY174" fmla="*/ 749300 h 1309688"/>
                              <a:gd name="connsiteX175" fmla="*/ 4236 w 962025"/>
                              <a:gd name="connsiteY175" fmla="*/ 718609 h 1309688"/>
                              <a:gd name="connsiteX176" fmla="*/ 530 w 962025"/>
                              <a:gd name="connsiteY176" fmla="*/ 695855 h 1309688"/>
                              <a:gd name="connsiteX177" fmla="*/ 0 w 962025"/>
                              <a:gd name="connsiteY177" fmla="*/ 649288 h 1309688"/>
                              <a:gd name="connsiteX178" fmla="*/ 6883 w 962025"/>
                              <a:gd name="connsiteY178" fmla="*/ 603779 h 1309688"/>
                              <a:gd name="connsiteX179" fmla="*/ 20649 w 962025"/>
                              <a:gd name="connsiteY179" fmla="*/ 559859 h 1309688"/>
                              <a:gd name="connsiteX180" fmla="*/ 39709 w 962025"/>
                              <a:gd name="connsiteY180" fmla="*/ 518584 h 1309688"/>
                              <a:gd name="connsiteX181" fmla="*/ 65653 w 962025"/>
                              <a:gd name="connsiteY181" fmla="*/ 482071 h 1309688"/>
                              <a:gd name="connsiteX182" fmla="*/ 95832 w 962025"/>
                              <a:gd name="connsiteY182" fmla="*/ 450850 h 1309688"/>
                              <a:gd name="connsiteX183" fmla="*/ 131835 w 962025"/>
                              <a:gd name="connsiteY183" fmla="*/ 427038 h 1309688"/>
                              <a:gd name="connsiteX184" fmla="*/ 151425 w 962025"/>
                              <a:gd name="connsiteY184" fmla="*/ 419100 h 1309688"/>
                              <a:gd name="connsiteX185" fmla="*/ 140836 w 962025"/>
                              <a:gd name="connsiteY185" fmla="*/ 402696 h 1309688"/>
                              <a:gd name="connsiteX186" fmla="*/ 128658 w 962025"/>
                              <a:gd name="connsiteY186" fmla="*/ 365654 h 1309688"/>
                              <a:gd name="connsiteX187" fmla="*/ 127070 w 962025"/>
                              <a:gd name="connsiteY187" fmla="*/ 323850 h 1309688"/>
                              <a:gd name="connsiteX188" fmla="*/ 133953 w 962025"/>
                              <a:gd name="connsiteY188" fmla="*/ 283104 h 1309688"/>
                              <a:gd name="connsiteX189" fmla="*/ 139248 w 962025"/>
                              <a:gd name="connsiteY189" fmla="*/ 264054 h 1309688"/>
                              <a:gd name="connsiteX190" fmla="*/ 151425 w 962025"/>
                              <a:gd name="connsiteY190" fmla="*/ 232304 h 1309688"/>
                              <a:gd name="connsiteX191" fmla="*/ 185310 w 962025"/>
                              <a:gd name="connsiteY191" fmla="*/ 173567 h 1309688"/>
                              <a:gd name="connsiteX192" fmla="*/ 228726 w 962025"/>
                              <a:gd name="connsiteY192" fmla="*/ 121708 h 1309688"/>
                              <a:gd name="connsiteX193" fmla="*/ 280613 w 962025"/>
                              <a:gd name="connsiteY193" fmla="*/ 78317 h 1309688"/>
                              <a:gd name="connsiteX194" fmla="*/ 308674 w 962025"/>
                              <a:gd name="connsiteY194" fmla="*/ 60325 h 1309688"/>
                              <a:gd name="connsiteX195" fmla="*/ 341500 w 962025"/>
                              <a:gd name="connsiteY195" fmla="*/ 41275 h 1309688"/>
                              <a:gd name="connsiteX196" fmla="*/ 408212 w 962025"/>
                              <a:gd name="connsiteY196" fmla="*/ 15346 h 1309688"/>
                              <a:gd name="connsiteX197" fmla="*/ 478630 w 962025"/>
                              <a:gd name="connsiteY197" fmla="*/ 1588 h 130968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Lst>
                            <a:rect l="l" t="t" r="r" b="b"/>
                            <a:pathLst>
                              <a:path w="962025" h="1309688">
                                <a:moveTo>
                                  <a:pt x="452967" y="989012"/>
                                </a:moveTo>
                                <a:lnTo>
                                  <a:pt x="442912" y="990590"/>
                                </a:lnTo>
                                <a:lnTo>
                                  <a:pt x="443971" y="994271"/>
                                </a:lnTo>
                                <a:lnTo>
                                  <a:pt x="440796" y="997426"/>
                                </a:lnTo>
                                <a:lnTo>
                                  <a:pt x="430212" y="1004788"/>
                                </a:lnTo>
                                <a:lnTo>
                                  <a:pt x="413808" y="1022141"/>
                                </a:lnTo>
                                <a:lnTo>
                                  <a:pt x="402696" y="1041073"/>
                                </a:lnTo>
                                <a:lnTo>
                                  <a:pt x="396345" y="1061581"/>
                                </a:lnTo>
                                <a:lnTo>
                                  <a:pt x="395287" y="1072098"/>
                                </a:lnTo>
                                <a:lnTo>
                                  <a:pt x="397404" y="1073150"/>
                                </a:lnTo>
                                <a:lnTo>
                                  <a:pt x="399520" y="1073150"/>
                                </a:lnTo>
                                <a:lnTo>
                                  <a:pt x="395816" y="1069469"/>
                                </a:lnTo>
                                <a:lnTo>
                                  <a:pt x="399520" y="1061055"/>
                                </a:lnTo>
                                <a:lnTo>
                                  <a:pt x="404812" y="1061055"/>
                                </a:lnTo>
                                <a:lnTo>
                                  <a:pt x="425450" y="1065262"/>
                                </a:lnTo>
                                <a:lnTo>
                                  <a:pt x="446087" y="1064736"/>
                                </a:lnTo>
                                <a:lnTo>
                                  <a:pt x="456671" y="1061581"/>
                                </a:lnTo>
                                <a:lnTo>
                                  <a:pt x="473604" y="1049486"/>
                                </a:lnTo>
                                <a:lnTo>
                                  <a:pt x="479425" y="1040547"/>
                                </a:lnTo>
                                <a:lnTo>
                                  <a:pt x="482600" y="1030555"/>
                                </a:lnTo>
                                <a:lnTo>
                                  <a:pt x="481013" y="1011624"/>
                                </a:lnTo>
                                <a:lnTo>
                                  <a:pt x="470429" y="995848"/>
                                </a:lnTo>
                                <a:close/>
                                <a:moveTo>
                                  <a:pt x="200132" y="420687"/>
                                </a:moveTo>
                                <a:lnTo>
                                  <a:pt x="176212" y="425501"/>
                                </a:lnTo>
                                <a:lnTo>
                                  <a:pt x="180465" y="430316"/>
                                </a:lnTo>
                                <a:lnTo>
                                  <a:pt x="184186" y="434595"/>
                                </a:lnTo>
                                <a:lnTo>
                                  <a:pt x="187906" y="437805"/>
                                </a:lnTo>
                                <a:lnTo>
                                  <a:pt x="192691" y="439944"/>
                                </a:lnTo>
                                <a:lnTo>
                                  <a:pt x="193754" y="442619"/>
                                </a:lnTo>
                                <a:lnTo>
                                  <a:pt x="192691" y="443689"/>
                                </a:lnTo>
                                <a:lnTo>
                                  <a:pt x="200132" y="451713"/>
                                </a:lnTo>
                                <a:lnTo>
                                  <a:pt x="219269" y="462946"/>
                                </a:lnTo>
                                <a:lnTo>
                                  <a:pt x="230963" y="467225"/>
                                </a:lnTo>
                                <a:lnTo>
                                  <a:pt x="240531" y="469365"/>
                                </a:lnTo>
                                <a:lnTo>
                                  <a:pt x="261262" y="469900"/>
                                </a:lnTo>
                                <a:lnTo>
                                  <a:pt x="271362" y="467760"/>
                                </a:lnTo>
                                <a:lnTo>
                                  <a:pt x="276677" y="467225"/>
                                </a:lnTo>
                                <a:lnTo>
                                  <a:pt x="289435" y="460271"/>
                                </a:lnTo>
                                <a:lnTo>
                                  <a:pt x="293687" y="455457"/>
                                </a:lnTo>
                                <a:lnTo>
                                  <a:pt x="292092" y="441549"/>
                                </a:lnTo>
                                <a:lnTo>
                                  <a:pt x="290498" y="427641"/>
                                </a:lnTo>
                                <a:lnTo>
                                  <a:pt x="286777" y="427106"/>
                                </a:lnTo>
                                <a:lnTo>
                                  <a:pt x="284119" y="429246"/>
                                </a:lnTo>
                                <a:lnTo>
                                  <a:pt x="280398" y="429246"/>
                                </a:lnTo>
                                <a:lnTo>
                                  <a:pt x="252225" y="422292"/>
                                </a:lnTo>
                                <a:close/>
                                <a:moveTo>
                                  <a:pt x="548519" y="0"/>
                                </a:moveTo>
                                <a:lnTo>
                                  <a:pt x="617348" y="10583"/>
                                </a:lnTo>
                                <a:lnTo>
                                  <a:pt x="684589" y="32808"/>
                                </a:lnTo>
                                <a:lnTo>
                                  <a:pt x="747065" y="66146"/>
                                </a:lnTo>
                                <a:lnTo>
                                  <a:pt x="803188" y="110596"/>
                                </a:lnTo>
                                <a:lnTo>
                                  <a:pt x="829131" y="137054"/>
                                </a:lnTo>
                                <a:lnTo>
                                  <a:pt x="830720" y="140229"/>
                                </a:lnTo>
                                <a:lnTo>
                                  <a:pt x="827013" y="143933"/>
                                </a:lnTo>
                                <a:lnTo>
                                  <a:pt x="823837" y="142346"/>
                                </a:lnTo>
                                <a:lnTo>
                                  <a:pt x="802658" y="122767"/>
                                </a:lnTo>
                                <a:lnTo>
                                  <a:pt x="755007" y="87842"/>
                                </a:lnTo>
                                <a:lnTo>
                                  <a:pt x="704709" y="59267"/>
                                </a:lnTo>
                                <a:lnTo>
                                  <a:pt x="650704" y="37571"/>
                                </a:lnTo>
                                <a:lnTo>
                                  <a:pt x="595111" y="23813"/>
                                </a:lnTo>
                                <a:lnTo>
                                  <a:pt x="537929" y="16933"/>
                                </a:lnTo>
                                <a:lnTo>
                                  <a:pt x="480218" y="19050"/>
                                </a:lnTo>
                                <a:lnTo>
                                  <a:pt x="421978" y="29633"/>
                                </a:lnTo>
                                <a:lnTo>
                                  <a:pt x="393917" y="39158"/>
                                </a:lnTo>
                                <a:lnTo>
                                  <a:pt x="364267" y="50271"/>
                                </a:lnTo>
                                <a:lnTo>
                                  <a:pt x="308674" y="79904"/>
                                </a:lnTo>
                                <a:lnTo>
                                  <a:pt x="257317" y="118004"/>
                                </a:lnTo>
                                <a:lnTo>
                                  <a:pt x="213372" y="164571"/>
                                </a:lnTo>
                                <a:lnTo>
                                  <a:pt x="194311" y="189442"/>
                                </a:lnTo>
                                <a:lnTo>
                                  <a:pt x="180016" y="213254"/>
                                </a:lnTo>
                                <a:lnTo>
                                  <a:pt x="153013" y="270404"/>
                                </a:lnTo>
                                <a:lnTo>
                                  <a:pt x="141895" y="316971"/>
                                </a:lnTo>
                                <a:lnTo>
                                  <a:pt x="139248" y="347134"/>
                                </a:lnTo>
                                <a:lnTo>
                                  <a:pt x="142954" y="376767"/>
                                </a:lnTo>
                                <a:lnTo>
                                  <a:pt x="153013" y="403754"/>
                                </a:lnTo>
                                <a:lnTo>
                                  <a:pt x="161485" y="414867"/>
                                </a:lnTo>
                                <a:lnTo>
                                  <a:pt x="173662" y="412221"/>
                                </a:lnTo>
                                <a:lnTo>
                                  <a:pt x="199606" y="407459"/>
                                </a:lnTo>
                                <a:lnTo>
                                  <a:pt x="227138" y="406400"/>
                                </a:lnTo>
                                <a:lnTo>
                                  <a:pt x="255199" y="410634"/>
                                </a:lnTo>
                                <a:lnTo>
                                  <a:pt x="270553" y="414338"/>
                                </a:lnTo>
                                <a:lnTo>
                                  <a:pt x="277436" y="413279"/>
                                </a:lnTo>
                                <a:lnTo>
                                  <a:pt x="289614" y="416454"/>
                                </a:lnTo>
                                <a:lnTo>
                                  <a:pt x="298614" y="423334"/>
                                </a:lnTo>
                                <a:lnTo>
                                  <a:pt x="304968" y="433388"/>
                                </a:lnTo>
                                <a:lnTo>
                                  <a:pt x="307086" y="444500"/>
                                </a:lnTo>
                                <a:lnTo>
                                  <a:pt x="305497" y="456671"/>
                                </a:lnTo>
                                <a:lnTo>
                                  <a:pt x="300203" y="467784"/>
                                </a:lnTo>
                                <a:lnTo>
                                  <a:pt x="290143" y="476779"/>
                                </a:lnTo>
                                <a:lnTo>
                                  <a:pt x="283260" y="480484"/>
                                </a:lnTo>
                                <a:lnTo>
                                  <a:pt x="275318" y="483659"/>
                                </a:lnTo>
                                <a:lnTo>
                                  <a:pt x="257317" y="485775"/>
                                </a:lnTo>
                                <a:lnTo>
                                  <a:pt x="230844" y="484188"/>
                                </a:lnTo>
                                <a:lnTo>
                                  <a:pt x="196429" y="469900"/>
                                </a:lnTo>
                                <a:lnTo>
                                  <a:pt x="175780" y="452438"/>
                                </a:lnTo>
                                <a:lnTo>
                                  <a:pt x="166250" y="437621"/>
                                </a:lnTo>
                                <a:lnTo>
                                  <a:pt x="162014" y="430213"/>
                                </a:lnTo>
                                <a:lnTo>
                                  <a:pt x="139248" y="438679"/>
                                </a:lnTo>
                                <a:lnTo>
                                  <a:pt x="99538" y="465138"/>
                                </a:lnTo>
                                <a:lnTo>
                                  <a:pt x="67771" y="501121"/>
                                </a:lnTo>
                                <a:lnTo>
                                  <a:pt x="43416" y="544513"/>
                                </a:lnTo>
                                <a:lnTo>
                                  <a:pt x="26473" y="592667"/>
                                </a:lnTo>
                                <a:lnTo>
                                  <a:pt x="18002" y="643467"/>
                                </a:lnTo>
                                <a:lnTo>
                                  <a:pt x="19061" y="695855"/>
                                </a:lnTo>
                                <a:lnTo>
                                  <a:pt x="28061" y="747713"/>
                                </a:lnTo>
                                <a:lnTo>
                                  <a:pt x="36533" y="772055"/>
                                </a:lnTo>
                                <a:lnTo>
                                  <a:pt x="47122" y="797984"/>
                                </a:lnTo>
                                <a:lnTo>
                                  <a:pt x="74654" y="848784"/>
                                </a:lnTo>
                                <a:lnTo>
                                  <a:pt x="108010" y="896938"/>
                                </a:lnTo>
                                <a:lnTo>
                                  <a:pt x="147719" y="942446"/>
                                </a:lnTo>
                                <a:lnTo>
                                  <a:pt x="192723" y="983192"/>
                                </a:lnTo>
                                <a:lnTo>
                                  <a:pt x="241433" y="1017059"/>
                                </a:lnTo>
                                <a:lnTo>
                                  <a:pt x="293849" y="1045634"/>
                                </a:lnTo>
                                <a:lnTo>
                                  <a:pt x="348383" y="1064684"/>
                                </a:lnTo>
                                <a:lnTo>
                                  <a:pt x="376445" y="1070505"/>
                                </a:lnTo>
                                <a:lnTo>
                                  <a:pt x="378033" y="1058334"/>
                                </a:lnTo>
                                <a:lnTo>
                                  <a:pt x="384916" y="1037167"/>
                                </a:lnTo>
                                <a:lnTo>
                                  <a:pt x="397623" y="1016530"/>
                                </a:lnTo>
                                <a:lnTo>
                                  <a:pt x="417742" y="998009"/>
                                </a:lnTo>
                                <a:lnTo>
                                  <a:pt x="429920" y="990601"/>
                                </a:lnTo>
                                <a:lnTo>
                                  <a:pt x="429920" y="989013"/>
                                </a:lnTo>
                                <a:lnTo>
                                  <a:pt x="431508" y="988484"/>
                                </a:lnTo>
                                <a:lnTo>
                                  <a:pt x="437332" y="983721"/>
                                </a:lnTo>
                                <a:lnTo>
                                  <a:pt x="449510" y="980017"/>
                                </a:lnTo>
                                <a:lnTo>
                                  <a:pt x="468041" y="981605"/>
                                </a:lnTo>
                                <a:lnTo>
                                  <a:pt x="487631" y="995892"/>
                                </a:lnTo>
                                <a:lnTo>
                                  <a:pt x="497691" y="1018646"/>
                                </a:lnTo>
                                <a:lnTo>
                                  <a:pt x="496632" y="1032405"/>
                                </a:lnTo>
                                <a:lnTo>
                                  <a:pt x="494514" y="1042988"/>
                                </a:lnTo>
                                <a:lnTo>
                                  <a:pt x="482336" y="1063096"/>
                                </a:lnTo>
                                <a:lnTo>
                                  <a:pt x="463276" y="1076855"/>
                                </a:lnTo>
                                <a:lnTo>
                                  <a:pt x="441039" y="1083734"/>
                                </a:lnTo>
                                <a:lnTo>
                                  <a:pt x="429920" y="1083734"/>
                                </a:lnTo>
                                <a:lnTo>
                                  <a:pt x="412448" y="1084792"/>
                                </a:lnTo>
                                <a:lnTo>
                                  <a:pt x="394976" y="1084263"/>
                                </a:lnTo>
                                <a:lnTo>
                                  <a:pt x="395505" y="1102784"/>
                                </a:lnTo>
                                <a:lnTo>
                                  <a:pt x="405565" y="1139296"/>
                                </a:lnTo>
                                <a:lnTo>
                                  <a:pt x="423037" y="1174221"/>
                                </a:lnTo>
                                <a:lnTo>
                                  <a:pt x="445804" y="1203855"/>
                                </a:lnTo>
                                <a:lnTo>
                                  <a:pt x="458511" y="1216026"/>
                                </a:lnTo>
                                <a:lnTo>
                                  <a:pt x="477042" y="1231371"/>
                                </a:lnTo>
                                <a:lnTo>
                                  <a:pt x="518339" y="1254126"/>
                                </a:lnTo>
                                <a:lnTo>
                                  <a:pt x="563343" y="1271059"/>
                                </a:lnTo>
                                <a:lnTo>
                                  <a:pt x="609406" y="1280584"/>
                                </a:lnTo>
                                <a:lnTo>
                                  <a:pt x="632702" y="1283759"/>
                                </a:lnTo>
                                <a:lnTo>
                                  <a:pt x="673471" y="1287463"/>
                                </a:lnTo>
                                <a:lnTo>
                                  <a:pt x="756066" y="1285347"/>
                                </a:lnTo>
                                <a:lnTo>
                                  <a:pt x="836014" y="1273705"/>
                                </a:lnTo>
                                <a:lnTo>
                                  <a:pt x="915962" y="1254126"/>
                                </a:lnTo>
                                <a:lnTo>
                                  <a:pt x="955142" y="1241955"/>
                                </a:lnTo>
                                <a:lnTo>
                                  <a:pt x="958848" y="1241955"/>
                                </a:lnTo>
                                <a:lnTo>
                                  <a:pt x="962025" y="1247776"/>
                                </a:lnTo>
                                <a:lnTo>
                                  <a:pt x="958848" y="1250421"/>
                                </a:lnTo>
                                <a:lnTo>
                                  <a:pt x="933434" y="1261534"/>
                                </a:lnTo>
                                <a:lnTo>
                                  <a:pt x="879430" y="1281642"/>
                                </a:lnTo>
                                <a:lnTo>
                                  <a:pt x="822248" y="1295930"/>
                                </a:lnTo>
                                <a:lnTo>
                                  <a:pt x="762949" y="1305984"/>
                                </a:lnTo>
                                <a:lnTo>
                                  <a:pt x="702591" y="1309688"/>
                                </a:lnTo>
                                <a:lnTo>
                                  <a:pt x="643292" y="1306513"/>
                                </a:lnTo>
                                <a:lnTo>
                                  <a:pt x="585051" y="1297517"/>
                                </a:lnTo>
                                <a:lnTo>
                                  <a:pt x="530517" y="1280055"/>
                                </a:lnTo>
                                <a:lnTo>
                                  <a:pt x="504574" y="1268413"/>
                                </a:lnTo>
                                <a:lnTo>
                                  <a:pt x="481807" y="1255713"/>
                                </a:lnTo>
                                <a:lnTo>
                                  <a:pt x="438391" y="1216555"/>
                                </a:lnTo>
                                <a:lnTo>
                                  <a:pt x="401329" y="1166284"/>
                                </a:lnTo>
                                <a:lnTo>
                                  <a:pt x="383328" y="1124480"/>
                                </a:lnTo>
                                <a:lnTo>
                                  <a:pt x="376974" y="1096963"/>
                                </a:lnTo>
                                <a:lnTo>
                                  <a:pt x="376445" y="1083734"/>
                                </a:lnTo>
                                <a:lnTo>
                                  <a:pt x="343618" y="1077913"/>
                                </a:lnTo>
                                <a:lnTo>
                                  <a:pt x="279554" y="1056746"/>
                                </a:lnTo>
                                <a:lnTo>
                                  <a:pt x="218666" y="1023938"/>
                                </a:lnTo>
                                <a:lnTo>
                                  <a:pt x="161485" y="980546"/>
                                </a:lnTo>
                                <a:lnTo>
                                  <a:pt x="111186" y="928688"/>
                                </a:lnTo>
                                <a:lnTo>
                                  <a:pt x="67771" y="872067"/>
                                </a:lnTo>
                                <a:lnTo>
                                  <a:pt x="34415" y="811742"/>
                                </a:lnTo>
                                <a:lnTo>
                                  <a:pt x="10589" y="749300"/>
                                </a:lnTo>
                                <a:lnTo>
                                  <a:pt x="4236" y="718609"/>
                                </a:lnTo>
                                <a:lnTo>
                                  <a:pt x="530" y="695855"/>
                                </a:lnTo>
                                <a:lnTo>
                                  <a:pt x="0" y="649288"/>
                                </a:lnTo>
                                <a:lnTo>
                                  <a:pt x="6883" y="603779"/>
                                </a:lnTo>
                                <a:lnTo>
                                  <a:pt x="20649" y="559859"/>
                                </a:lnTo>
                                <a:lnTo>
                                  <a:pt x="39709" y="518584"/>
                                </a:lnTo>
                                <a:lnTo>
                                  <a:pt x="65653" y="482071"/>
                                </a:lnTo>
                                <a:lnTo>
                                  <a:pt x="95832" y="450850"/>
                                </a:lnTo>
                                <a:lnTo>
                                  <a:pt x="131835" y="427038"/>
                                </a:lnTo>
                                <a:lnTo>
                                  <a:pt x="151425" y="419100"/>
                                </a:lnTo>
                                <a:lnTo>
                                  <a:pt x="140836" y="402696"/>
                                </a:lnTo>
                                <a:lnTo>
                                  <a:pt x="128658" y="365654"/>
                                </a:lnTo>
                                <a:lnTo>
                                  <a:pt x="127070" y="323850"/>
                                </a:lnTo>
                                <a:lnTo>
                                  <a:pt x="133953" y="283104"/>
                                </a:lnTo>
                                <a:lnTo>
                                  <a:pt x="139248" y="264054"/>
                                </a:lnTo>
                                <a:lnTo>
                                  <a:pt x="151425" y="232304"/>
                                </a:lnTo>
                                <a:lnTo>
                                  <a:pt x="185310" y="173567"/>
                                </a:lnTo>
                                <a:lnTo>
                                  <a:pt x="228726" y="121708"/>
                                </a:lnTo>
                                <a:lnTo>
                                  <a:pt x="280613" y="78317"/>
                                </a:lnTo>
                                <a:lnTo>
                                  <a:pt x="308674" y="60325"/>
                                </a:lnTo>
                                <a:lnTo>
                                  <a:pt x="341500" y="41275"/>
                                </a:lnTo>
                                <a:lnTo>
                                  <a:pt x="408212" y="15346"/>
                                </a:lnTo>
                                <a:lnTo>
                                  <a:pt x="478630" y="1588"/>
                                </a:lnTo>
                                <a:close/>
                              </a:path>
                            </a:pathLst>
                          </a:custGeom>
                          <a:solidFill>
                            <a:schemeClr val="tx2"/>
                          </a:solidFill>
                          <a:ln>
                            <a:noFill/>
                          </a:ln>
                        </wps:spPr>
                        <wps:bodyPr vert="horz" wrap="square" lIns="91440" tIns="45720" rIns="91440" bIns="45720" numCol="1" anchor="t" anchorCtr="0" compatLnSpc="1">
                          <a:prstTxWarp prst="textNoShape">
                            <a:avLst/>
                          </a:prstTxWarp>
                          <a:noAutofit/>
                        </wps:bodyPr>
                      </wps:wsp>
                      <wps:wsp>
                        <wps:cNvPr id="1088653239" name="Freeform: Shape 1088653239"/>
                        <wps:cNvSpPr>
                          <a:spLocks/>
                        </wps:cNvSpPr>
                        <wps:spPr bwMode="auto">
                          <a:xfrm>
                            <a:off x="5478235" y="838084"/>
                            <a:ext cx="1322388" cy="285750"/>
                          </a:xfrm>
                          <a:custGeom>
                            <a:avLst/>
                            <a:gdLst>
                              <a:gd name="connsiteX0" fmla="*/ 874547 w 1322388"/>
                              <a:gd name="connsiteY0" fmla="*/ 123825 h 285750"/>
                              <a:gd name="connsiteX1" fmla="*/ 865104 w 1322388"/>
                              <a:gd name="connsiteY1" fmla="*/ 137666 h 285750"/>
                              <a:gd name="connsiteX2" fmla="*/ 856711 w 1322388"/>
                              <a:gd name="connsiteY2" fmla="*/ 159492 h 285750"/>
                              <a:gd name="connsiteX3" fmla="*/ 855662 w 1322388"/>
                              <a:gd name="connsiteY3" fmla="*/ 175994 h 285750"/>
                              <a:gd name="connsiteX4" fmla="*/ 857236 w 1322388"/>
                              <a:gd name="connsiteY4" fmla="*/ 183979 h 285750"/>
                              <a:gd name="connsiteX5" fmla="*/ 862482 w 1322388"/>
                              <a:gd name="connsiteY5" fmla="*/ 195690 h 285750"/>
                              <a:gd name="connsiteX6" fmla="*/ 876120 w 1322388"/>
                              <a:gd name="connsiteY6" fmla="*/ 208466 h 285750"/>
                              <a:gd name="connsiteX7" fmla="*/ 887661 w 1322388"/>
                              <a:gd name="connsiteY7" fmla="*/ 212725 h 285750"/>
                              <a:gd name="connsiteX8" fmla="*/ 894480 w 1322388"/>
                              <a:gd name="connsiteY8" fmla="*/ 211660 h 285750"/>
                              <a:gd name="connsiteX9" fmla="*/ 902349 w 1322388"/>
                              <a:gd name="connsiteY9" fmla="*/ 207934 h 285750"/>
                              <a:gd name="connsiteX10" fmla="*/ 914938 w 1322388"/>
                              <a:gd name="connsiteY10" fmla="*/ 193561 h 285750"/>
                              <a:gd name="connsiteX11" fmla="*/ 915987 w 1322388"/>
                              <a:gd name="connsiteY11" fmla="*/ 183979 h 285750"/>
                              <a:gd name="connsiteX12" fmla="*/ 915463 w 1322388"/>
                              <a:gd name="connsiteY12" fmla="*/ 183447 h 285750"/>
                              <a:gd name="connsiteX13" fmla="*/ 914938 w 1322388"/>
                              <a:gd name="connsiteY13" fmla="*/ 182914 h 285750"/>
                              <a:gd name="connsiteX14" fmla="*/ 896578 w 1322388"/>
                              <a:gd name="connsiteY14" fmla="*/ 151507 h 285750"/>
                              <a:gd name="connsiteX15" fmla="*/ 384474 w 1322388"/>
                              <a:gd name="connsiteY15" fmla="*/ 117475 h 285750"/>
                              <a:gd name="connsiteX16" fmla="*/ 383409 w 1322388"/>
                              <a:gd name="connsiteY16" fmla="*/ 120107 h 285750"/>
                              <a:gd name="connsiteX17" fmla="*/ 381277 w 1322388"/>
                              <a:gd name="connsiteY17" fmla="*/ 122213 h 285750"/>
                              <a:gd name="connsiteX18" fmla="*/ 364226 w 1322388"/>
                              <a:gd name="connsiteY18" fmla="*/ 134321 h 285750"/>
                              <a:gd name="connsiteX19" fmla="*/ 345042 w 1322388"/>
                              <a:gd name="connsiteY19" fmla="*/ 158536 h 285750"/>
                              <a:gd name="connsiteX20" fmla="*/ 341312 w 1322388"/>
                              <a:gd name="connsiteY20" fmla="*/ 178014 h 285750"/>
                              <a:gd name="connsiteX21" fmla="*/ 343444 w 1322388"/>
                              <a:gd name="connsiteY21" fmla="*/ 189069 h 285750"/>
                              <a:gd name="connsiteX22" fmla="*/ 347707 w 1322388"/>
                              <a:gd name="connsiteY22" fmla="*/ 200124 h 285750"/>
                              <a:gd name="connsiteX23" fmla="*/ 363693 w 1322388"/>
                              <a:gd name="connsiteY23" fmla="*/ 214337 h 285750"/>
                              <a:gd name="connsiteX24" fmla="*/ 384474 w 1322388"/>
                              <a:gd name="connsiteY24" fmla="*/ 219075 h 285750"/>
                              <a:gd name="connsiteX25" fmla="*/ 404191 w 1322388"/>
                              <a:gd name="connsiteY25" fmla="*/ 211705 h 285750"/>
                              <a:gd name="connsiteX26" fmla="*/ 411118 w 1322388"/>
                              <a:gd name="connsiteY26" fmla="*/ 201703 h 285750"/>
                              <a:gd name="connsiteX27" fmla="*/ 414315 w 1322388"/>
                              <a:gd name="connsiteY27" fmla="*/ 199597 h 285750"/>
                              <a:gd name="connsiteX28" fmla="*/ 417512 w 1322388"/>
                              <a:gd name="connsiteY28" fmla="*/ 201703 h 285750"/>
                              <a:gd name="connsiteX29" fmla="*/ 417512 w 1322388"/>
                              <a:gd name="connsiteY29" fmla="*/ 187490 h 285750"/>
                              <a:gd name="connsiteX30" fmla="*/ 412716 w 1322388"/>
                              <a:gd name="connsiteY30" fmla="*/ 163274 h 285750"/>
                              <a:gd name="connsiteX31" fmla="*/ 404191 w 1322388"/>
                              <a:gd name="connsiteY31" fmla="*/ 141691 h 285750"/>
                              <a:gd name="connsiteX32" fmla="*/ 391935 w 1322388"/>
                              <a:gd name="connsiteY32" fmla="*/ 124319 h 285750"/>
                              <a:gd name="connsiteX33" fmla="*/ 633137 w 1322388"/>
                              <a:gd name="connsiteY33" fmla="*/ 0 h 285750"/>
                              <a:gd name="connsiteX34" fmla="*/ 675487 w 1322388"/>
                              <a:gd name="connsiteY34" fmla="*/ 0 h 285750"/>
                              <a:gd name="connsiteX35" fmla="*/ 695604 w 1322388"/>
                              <a:gd name="connsiteY35" fmla="*/ 2656 h 285750"/>
                              <a:gd name="connsiteX36" fmla="*/ 722602 w 1322388"/>
                              <a:gd name="connsiteY36" fmla="*/ 7436 h 285750"/>
                              <a:gd name="connsiteX37" fmla="*/ 772893 w 1322388"/>
                              <a:gd name="connsiteY37" fmla="*/ 24963 h 285750"/>
                              <a:gd name="connsiteX38" fmla="*/ 820008 w 1322388"/>
                              <a:gd name="connsiteY38" fmla="*/ 50458 h 285750"/>
                              <a:gd name="connsiteX39" fmla="*/ 861829 w 1322388"/>
                              <a:gd name="connsiteY39" fmla="*/ 83388 h 285750"/>
                              <a:gd name="connsiteX40" fmla="*/ 880357 w 1322388"/>
                              <a:gd name="connsiteY40" fmla="*/ 101978 h 285750"/>
                              <a:gd name="connsiteX41" fmla="*/ 907885 w 1322388"/>
                              <a:gd name="connsiteY41" fmla="*/ 83388 h 285750"/>
                              <a:gd name="connsiteX42" fmla="*/ 965587 w 1322388"/>
                              <a:gd name="connsiteY42" fmla="*/ 56300 h 285750"/>
                              <a:gd name="connsiteX43" fmla="*/ 1027524 w 1322388"/>
                              <a:gd name="connsiteY43" fmla="*/ 42491 h 285750"/>
                              <a:gd name="connsiteX44" fmla="*/ 1089991 w 1322388"/>
                              <a:gd name="connsiteY44" fmla="*/ 41960 h 285750"/>
                              <a:gd name="connsiteX45" fmla="*/ 1150869 w 1322388"/>
                              <a:gd name="connsiteY45" fmla="*/ 54176 h 285750"/>
                              <a:gd name="connsiteX46" fmla="*/ 1208572 w 1322388"/>
                              <a:gd name="connsiteY46" fmla="*/ 78608 h 285750"/>
                              <a:gd name="connsiteX47" fmla="*/ 1259922 w 1322388"/>
                              <a:gd name="connsiteY47" fmla="*/ 115787 h 285750"/>
                              <a:gd name="connsiteX48" fmla="*/ 1303331 w 1322388"/>
                              <a:gd name="connsiteY48" fmla="*/ 164652 h 285750"/>
                              <a:gd name="connsiteX49" fmla="*/ 1320800 w 1322388"/>
                              <a:gd name="connsiteY49" fmla="*/ 193864 h 285750"/>
                              <a:gd name="connsiteX50" fmla="*/ 1322388 w 1322388"/>
                              <a:gd name="connsiteY50" fmla="*/ 197582 h 285750"/>
                              <a:gd name="connsiteX51" fmla="*/ 1319741 w 1322388"/>
                              <a:gd name="connsiteY51" fmla="*/ 202893 h 285750"/>
                              <a:gd name="connsiteX52" fmla="*/ 1314448 w 1322388"/>
                              <a:gd name="connsiteY52" fmla="*/ 206080 h 285750"/>
                              <a:gd name="connsiteX53" fmla="*/ 1308624 w 1322388"/>
                              <a:gd name="connsiteY53" fmla="*/ 205549 h 285750"/>
                              <a:gd name="connsiteX54" fmla="*/ 1305977 w 1322388"/>
                              <a:gd name="connsiteY54" fmla="*/ 202362 h 285750"/>
                              <a:gd name="connsiteX55" fmla="*/ 1287979 w 1322388"/>
                              <a:gd name="connsiteY55" fmla="*/ 175805 h 285750"/>
                              <a:gd name="connsiteX56" fmla="*/ 1245099 w 1322388"/>
                              <a:gd name="connsiteY56" fmla="*/ 129597 h 285750"/>
                              <a:gd name="connsiteX57" fmla="*/ 1196396 w 1322388"/>
                              <a:gd name="connsiteY57" fmla="*/ 94542 h 285750"/>
                              <a:gd name="connsiteX58" fmla="*/ 1142929 w 1322388"/>
                              <a:gd name="connsiteY58" fmla="*/ 70641 h 285750"/>
                              <a:gd name="connsiteX59" fmla="*/ 1086815 w 1322388"/>
                              <a:gd name="connsiteY59" fmla="*/ 58425 h 285750"/>
                              <a:gd name="connsiteX60" fmla="*/ 1029642 w 1322388"/>
                              <a:gd name="connsiteY60" fmla="*/ 58425 h 285750"/>
                              <a:gd name="connsiteX61" fmla="*/ 970881 w 1322388"/>
                              <a:gd name="connsiteY61" fmla="*/ 69579 h 285750"/>
                              <a:gd name="connsiteX62" fmla="*/ 914767 w 1322388"/>
                              <a:gd name="connsiteY62" fmla="*/ 92948 h 285750"/>
                              <a:gd name="connsiteX63" fmla="*/ 887239 w 1322388"/>
                              <a:gd name="connsiteY63" fmla="*/ 109945 h 285750"/>
                              <a:gd name="connsiteX64" fmla="*/ 898356 w 1322388"/>
                              <a:gd name="connsiteY64" fmla="*/ 125348 h 285750"/>
                              <a:gd name="connsiteX65" fmla="*/ 919002 w 1322388"/>
                              <a:gd name="connsiteY65" fmla="*/ 157216 h 285750"/>
                              <a:gd name="connsiteX66" fmla="*/ 927472 w 1322388"/>
                              <a:gd name="connsiteY66" fmla="*/ 174743 h 285750"/>
                              <a:gd name="connsiteX67" fmla="*/ 928001 w 1322388"/>
                              <a:gd name="connsiteY67" fmla="*/ 180054 h 285750"/>
                              <a:gd name="connsiteX68" fmla="*/ 925354 w 1322388"/>
                              <a:gd name="connsiteY68" fmla="*/ 183772 h 285750"/>
                              <a:gd name="connsiteX69" fmla="*/ 925884 w 1322388"/>
                              <a:gd name="connsiteY69" fmla="*/ 194926 h 285750"/>
                              <a:gd name="connsiteX70" fmla="*/ 916884 w 1322388"/>
                              <a:gd name="connsiteY70" fmla="*/ 212985 h 285750"/>
                              <a:gd name="connsiteX71" fmla="*/ 897826 w 1322388"/>
                              <a:gd name="connsiteY71" fmla="*/ 224670 h 285750"/>
                              <a:gd name="connsiteX72" fmla="*/ 875593 w 1322388"/>
                              <a:gd name="connsiteY72" fmla="*/ 226263 h 285750"/>
                              <a:gd name="connsiteX73" fmla="*/ 865005 w 1322388"/>
                              <a:gd name="connsiteY73" fmla="*/ 220952 h 285750"/>
                              <a:gd name="connsiteX74" fmla="*/ 857594 w 1322388"/>
                              <a:gd name="connsiteY74" fmla="*/ 216172 h 285750"/>
                              <a:gd name="connsiteX75" fmla="*/ 847536 w 1322388"/>
                              <a:gd name="connsiteY75" fmla="*/ 204487 h 285750"/>
                              <a:gd name="connsiteX76" fmla="*/ 839065 w 1322388"/>
                              <a:gd name="connsiteY76" fmla="*/ 183772 h 285750"/>
                              <a:gd name="connsiteX77" fmla="*/ 840654 w 1322388"/>
                              <a:gd name="connsiteY77" fmla="*/ 153498 h 285750"/>
                              <a:gd name="connsiteX78" fmla="*/ 854417 w 1322388"/>
                              <a:gd name="connsiteY78" fmla="*/ 124285 h 285750"/>
                              <a:gd name="connsiteX79" fmla="*/ 864476 w 1322388"/>
                              <a:gd name="connsiteY79" fmla="*/ 113132 h 285750"/>
                              <a:gd name="connsiteX80" fmla="*/ 845947 w 1322388"/>
                              <a:gd name="connsiteY80" fmla="*/ 94011 h 285750"/>
                              <a:gd name="connsiteX81" fmla="*/ 803068 w 1322388"/>
                              <a:gd name="connsiteY81" fmla="*/ 61080 h 285750"/>
                              <a:gd name="connsiteX82" fmla="*/ 757012 w 1322388"/>
                              <a:gd name="connsiteY82" fmla="*/ 36648 h 285750"/>
                              <a:gd name="connsiteX83" fmla="*/ 705133 w 1322388"/>
                              <a:gd name="connsiteY83" fmla="*/ 20714 h 285750"/>
                              <a:gd name="connsiteX84" fmla="*/ 676546 w 1322388"/>
                              <a:gd name="connsiteY84" fmla="*/ 16465 h 285750"/>
                              <a:gd name="connsiteX85" fmla="*/ 657489 w 1322388"/>
                              <a:gd name="connsiteY85" fmla="*/ 14872 h 285750"/>
                              <a:gd name="connsiteX86" fmla="*/ 619373 w 1322388"/>
                              <a:gd name="connsiteY86" fmla="*/ 17527 h 285750"/>
                              <a:gd name="connsiteX87" fmla="*/ 564847 w 1322388"/>
                              <a:gd name="connsiteY87" fmla="*/ 28150 h 285750"/>
                              <a:gd name="connsiteX88" fmla="*/ 457383 w 1322388"/>
                              <a:gd name="connsiteY88" fmla="*/ 71703 h 285750"/>
                              <a:gd name="connsiteX89" fmla="*/ 388564 w 1322388"/>
                              <a:gd name="connsiteY89" fmla="*/ 105165 h 285750"/>
                              <a:gd name="connsiteX90" fmla="*/ 398093 w 1322388"/>
                              <a:gd name="connsiteY90" fmla="*/ 113663 h 285750"/>
                              <a:gd name="connsiteX91" fmla="*/ 413974 w 1322388"/>
                              <a:gd name="connsiteY91" fmla="*/ 134908 h 285750"/>
                              <a:gd name="connsiteX92" fmla="*/ 423503 w 1322388"/>
                              <a:gd name="connsiteY92" fmla="*/ 159340 h 285750"/>
                              <a:gd name="connsiteX93" fmla="*/ 427738 w 1322388"/>
                              <a:gd name="connsiteY93" fmla="*/ 189615 h 285750"/>
                              <a:gd name="connsiteX94" fmla="*/ 426150 w 1322388"/>
                              <a:gd name="connsiteY94" fmla="*/ 205549 h 285750"/>
                              <a:gd name="connsiteX95" fmla="*/ 424562 w 1322388"/>
                              <a:gd name="connsiteY95" fmla="*/ 209267 h 285750"/>
                              <a:gd name="connsiteX96" fmla="*/ 417680 w 1322388"/>
                              <a:gd name="connsiteY96" fmla="*/ 209267 h 285750"/>
                              <a:gd name="connsiteX97" fmla="*/ 417151 w 1322388"/>
                              <a:gd name="connsiteY97" fmla="*/ 205549 h 285750"/>
                              <a:gd name="connsiteX98" fmla="*/ 410798 w 1322388"/>
                              <a:gd name="connsiteY98" fmla="*/ 216703 h 285750"/>
                              <a:gd name="connsiteX99" fmla="*/ 390152 w 1322388"/>
                              <a:gd name="connsiteY99" fmla="*/ 230512 h 285750"/>
                              <a:gd name="connsiteX100" fmla="*/ 366860 w 1322388"/>
                              <a:gd name="connsiteY100" fmla="*/ 232106 h 285750"/>
                              <a:gd name="connsiteX101" fmla="*/ 344626 w 1322388"/>
                              <a:gd name="connsiteY101" fmla="*/ 220952 h 285750"/>
                              <a:gd name="connsiteX102" fmla="*/ 336685 w 1322388"/>
                              <a:gd name="connsiteY102" fmla="*/ 210860 h 285750"/>
                              <a:gd name="connsiteX103" fmla="*/ 332450 w 1322388"/>
                              <a:gd name="connsiteY103" fmla="*/ 202893 h 285750"/>
                              <a:gd name="connsiteX104" fmla="*/ 327686 w 1322388"/>
                              <a:gd name="connsiteY104" fmla="*/ 188553 h 285750"/>
                              <a:gd name="connsiteX105" fmla="*/ 327686 w 1322388"/>
                              <a:gd name="connsiteY105" fmla="*/ 166245 h 285750"/>
                              <a:gd name="connsiteX106" fmla="*/ 339861 w 1322388"/>
                              <a:gd name="connsiteY106" fmla="*/ 138095 h 285750"/>
                              <a:gd name="connsiteX107" fmla="*/ 362095 w 1322388"/>
                              <a:gd name="connsiteY107" fmla="*/ 117381 h 285750"/>
                              <a:gd name="connsiteX108" fmla="*/ 376388 w 1322388"/>
                              <a:gd name="connsiteY108" fmla="*/ 111538 h 285750"/>
                              <a:gd name="connsiteX109" fmla="*/ 375859 w 1322388"/>
                              <a:gd name="connsiteY109" fmla="*/ 110476 h 285750"/>
                              <a:gd name="connsiteX110" fmla="*/ 366860 w 1322388"/>
                              <a:gd name="connsiteY110" fmla="*/ 114725 h 285750"/>
                              <a:gd name="connsiteX111" fmla="*/ 358390 w 1322388"/>
                              <a:gd name="connsiteY111" fmla="*/ 118443 h 285750"/>
                              <a:gd name="connsiteX112" fmla="*/ 355213 w 1322388"/>
                              <a:gd name="connsiteY112" fmla="*/ 118974 h 285750"/>
                              <a:gd name="connsiteX113" fmla="*/ 352037 w 1322388"/>
                              <a:gd name="connsiteY113" fmla="*/ 114725 h 285750"/>
                              <a:gd name="connsiteX114" fmla="*/ 354155 w 1322388"/>
                              <a:gd name="connsiteY114" fmla="*/ 112069 h 285750"/>
                              <a:gd name="connsiteX115" fmla="*/ 360507 w 1322388"/>
                              <a:gd name="connsiteY115" fmla="*/ 108883 h 285750"/>
                              <a:gd name="connsiteX116" fmla="*/ 367389 w 1322388"/>
                              <a:gd name="connsiteY116" fmla="*/ 105165 h 285750"/>
                              <a:gd name="connsiteX117" fmla="*/ 356801 w 1322388"/>
                              <a:gd name="connsiteY117" fmla="*/ 99322 h 285750"/>
                              <a:gd name="connsiteX118" fmla="*/ 332450 w 1322388"/>
                              <a:gd name="connsiteY118" fmla="*/ 89762 h 285750"/>
                              <a:gd name="connsiteX119" fmla="*/ 291688 w 1322388"/>
                              <a:gd name="connsiteY119" fmla="*/ 83388 h 285750"/>
                              <a:gd name="connsiteX120" fmla="*/ 234515 w 1322388"/>
                              <a:gd name="connsiteY120" fmla="*/ 86044 h 285750"/>
                              <a:gd name="connsiteX121" fmla="*/ 181577 w 1322388"/>
                              <a:gd name="connsiteY121" fmla="*/ 99322 h 285750"/>
                              <a:gd name="connsiteX122" fmla="*/ 157755 w 1322388"/>
                              <a:gd name="connsiteY122" fmla="*/ 108883 h 285750"/>
                              <a:gd name="connsiteX123" fmla="*/ 131286 w 1322388"/>
                              <a:gd name="connsiteY123" fmla="*/ 122692 h 285750"/>
                              <a:gd name="connsiteX124" fmla="*/ 84701 w 1322388"/>
                              <a:gd name="connsiteY124" fmla="*/ 159340 h 285750"/>
                              <a:gd name="connsiteX125" fmla="*/ 46586 w 1322388"/>
                              <a:gd name="connsiteY125" fmla="*/ 203955 h 285750"/>
                              <a:gd name="connsiteX126" fmla="*/ 17470 w 1322388"/>
                              <a:gd name="connsiteY126" fmla="*/ 254944 h 285750"/>
                              <a:gd name="connsiteX127" fmla="*/ 6882 w 1322388"/>
                              <a:gd name="connsiteY127" fmla="*/ 283094 h 285750"/>
                              <a:gd name="connsiteX128" fmla="*/ 4765 w 1322388"/>
                              <a:gd name="connsiteY128" fmla="*/ 285750 h 285750"/>
                              <a:gd name="connsiteX129" fmla="*/ 0 w 1322388"/>
                              <a:gd name="connsiteY129" fmla="*/ 284157 h 285750"/>
                              <a:gd name="connsiteX130" fmla="*/ 0 w 1322388"/>
                              <a:gd name="connsiteY130" fmla="*/ 280970 h 285750"/>
                              <a:gd name="connsiteX131" fmla="*/ 6353 w 1322388"/>
                              <a:gd name="connsiteY131" fmla="*/ 261849 h 285750"/>
                              <a:gd name="connsiteX132" fmla="*/ 22234 w 1322388"/>
                              <a:gd name="connsiteY132" fmla="*/ 225201 h 285750"/>
                              <a:gd name="connsiteX133" fmla="*/ 41821 w 1322388"/>
                              <a:gd name="connsiteY133" fmla="*/ 191739 h 285750"/>
                              <a:gd name="connsiteX134" fmla="*/ 67231 w 1322388"/>
                              <a:gd name="connsiteY134" fmla="*/ 160402 h 285750"/>
                              <a:gd name="connsiteX135" fmla="*/ 95288 w 1322388"/>
                              <a:gd name="connsiteY135" fmla="*/ 132784 h 285750"/>
                              <a:gd name="connsiteX136" fmla="*/ 127581 w 1322388"/>
                              <a:gd name="connsiteY136" fmla="*/ 109945 h 285750"/>
                              <a:gd name="connsiteX137" fmla="*/ 162520 w 1322388"/>
                              <a:gd name="connsiteY137" fmla="*/ 90824 h 285750"/>
                              <a:gd name="connsiteX138" fmla="*/ 199576 w 1322388"/>
                              <a:gd name="connsiteY138" fmla="*/ 76483 h 285750"/>
                              <a:gd name="connsiteX139" fmla="*/ 219692 w 1322388"/>
                              <a:gd name="connsiteY139" fmla="*/ 71703 h 285750"/>
                              <a:gd name="connsiteX140" fmla="*/ 239279 w 1322388"/>
                              <a:gd name="connsiteY140" fmla="*/ 67985 h 285750"/>
                              <a:gd name="connsiteX141" fmla="*/ 282159 w 1322388"/>
                              <a:gd name="connsiteY141" fmla="*/ 66392 h 285750"/>
                              <a:gd name="connsiteX142" fmla="*/ 323980 w 1322388"/>
                              <a:gd name="connsiteY142" fmla="*/ 73297 h 285750"/>
                              <a:gd name="connsiteX143" fmla="*/ 362625 w 1322388"/>
                              <a:gd name="connsiteY143" fmla="*/ 87637 h 285750"/>
                              <a:gd name="connsiteX144" fmla="*/ 379565 w 1322388"/>
                              <a:gd name="connsiteY144" fmla="*/ 98260 h 285750"/>
                              <a:gd name="connsiteX145" fmla="*/ 416092 w 1322388"/>
                              <a:gd name="connsiteY145" fmla="*/ 77546 h 285750"/>
                              <a:gd name="connsiteX146" fmla="*/ 492322 w 1322388"/>
                              <a:gd name="connsiteY146" fmla="*/ 39835 h 285750"/>
                              <a:gd name="connsiteX147" fmla="*/ 551613 w 1322388"/>
                              <a:gd name="connsiteY147" fmla="*/ 16465 h 285750"/>
                              <a:gd name="connsiteX148" fmla="*/ 592375 w 1322388"/>
                              <a:gd name="connsiteY148" fmla="*/ 5843 h 2857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Lst>
                            <a:rect l="l" t="t" r="r" b="b"/>
                            <a:pathLst>
                              <a:path w="1322388" h="285750">
                                <a:moveTo>
                                  <a:pt x="874547" y="123825"/>
                                </a:moveTo>
                                <a:lnTo>
                                  <a:pt x="865104" y="137666"/>
                                </a:lnTo>
                                <a:lnTo>
                                  <a:pt x="856711" y="159492"/>
                                </a:lnTo>
                                <a:lnTo>
                                  <a:pt x="855662" y="175994"/>
                                </a:lnTo>
                                <a:lnTo>
                                  <a:pt x="857236" y="183979"/>
                                </a:lnTo>
                                <a:lnTo>
                                  <a:pt x="862482" y="195690"/>
                                </a:lnTo>
                                <a:lnTo>
                                  <a:pt x="876120" y="208466"/>
                                </a:lnTo>
                                <a:lnTo>
                                  <a:pt x="887661" y="212725"/>
                                </a:lnTo>
                                <a:lnTo>
                                  <a:pt x="894480" y="211660"/>
                                </a:lnTo>
                                <a:lnTo>
                                  <a:pt x="902349" y="207934"/>
                                </a:lnTo>
                                <a:lnTo>
                                  <a:pt x="914938" y="193561"/>
                                </a:lnTo>
                                <a:lnTo>
                                  <a:pt x="915987" y="183979"/>
                                </a:lnTo>
                                <a:lnTo>
                                  <a:pt x="915463" y="183447"/>
                                </a:lnTo>
                                <a:lnTo>
                                  <a:pt x="914938" y="182914"/>
                                </a:lnTo>
                                <a:lnTo>
                                  <a:pt x="896578" y="151507"/>
                                </a:lnTo>
                                <a:close/>
                                <a:moveTo>
                                  <a:pt x="384474" y="117475"/>
                                </a:moveTo>
                                <a:lnTo>
                                  <a:pt x="383409" y="120107"/>
                                </a:lnTo>
                                <a:lnTo>
                                  <a:pt x="381277" y="122213"/>
                                </a:lnTo>
                                <a:lnTo>
                                  <a:pt x="364226" y="134321"/>
                                </a:lnTo>
                                <a:lnTo>
                                  <a:pt x="345042" y="158536"/>
                                </a:lnTo>
                                <a:lnTo>
                                  <a:pt x="341312" y="178014"/>
                                </a:lnTo>
                                <a:lnTo>
                                  <a:pt x="343444" y="189069"/>
                                </a:lnTo>
                                <a:lnTo>
                                  <a:pt x="347707" y="200124"/>
                                </a:lnTo>
                                <a:lnTo>
                                  <a:pt x="363693" y="214337"/>
                                </a:lnTo>
                                <a:lnTo>
                                  <a:pt x="384474" y="219075"/>
                                </a:lnTo>
                                <a:lnTo>
                                  <a:pt x="404191" y="211705"/>
                                </a:lnTo>
                                <a:lnTo>
                                  <a:pt x="411118" y="201703"/>
                                </a:lnTo>
                                <a:lnTo>
                                  <a:pt x="414315" y="199597"/>
                                </a:lnTo>
                                <a:lnTo>
                                  <a:pt x="417512" y="201703"/>
                                </a:lnTo>
                                <a:lnTo>
                                  <a:pt x="417512" y="187490"/>
                                </a:lnTo>
                                <a:lnTo>
                                  <a:pt x="412716" y="163274"/>
                                </a:lnTo>
                                <a:lnTo>
                                  <a:pt x="404191" y="141691"/>
                                </a:lnTo>
                                <a:lnTo>
                                  <a:pt x="391935" y="124319"/>
                                </a:lnTo>
                                <a:close/>
                                <a:moveTo>
                                  <a:pt x="633137" y="0"/>
                                </a:moveTo>
                                <a:lnTo>
                                  <a:pt x="675487" y="0"/>
                                </a:lnTo>
                                <a:lnTo>
                                  <a:pt x="695604" y="2656"/>
                                </a:lnTo>
                                <a:lnTo>
                                  <a:pt x="722602" y="7436"/>
                                </a:lnTo>
                                <a:lnTo>
                                  <a:pt x="772893" y="24963"/>
                                </a:lnTo>
                                <a:lnTo>
                                  <a:pt x="820008" y="50458"/>
                                </a:lnTo>
                                <a:lnTo>
                                  <a:pt x="861829" y="83388"/>
                                </a:lnTo>
                                <a:lnTo>
                                  <a:pt x="880357" y="101978"/>
                                </a:lnTo>
                                <a:lnTo>
                                  <a:pt x="907885" y="83388"/>
                                </a:lnTo>
                                <a:lnTo>
                                  <a:pt x="965587" y="56300"/>
                                </a:lnTo>
                                <a:lnTo>
                                  <a:pt x="1027524" y="42491"/>
                                </a:lnTo>
                                <a:lnTo>
                                  <a:pt x="1089991" y="41960"/>
                                </a:lnTo>
                                <a:lnTo>
                                  <a:pt x="1150869" y="54176"/>
                                </a:lnTo>
                                <a:lnTo>
                                  <a:pt x="1208572" y="78608"/>
                                </a:lnTo>
                                <a:lnTo>
                                  <a:pt x="1259922" y="115787"/>
                                </a:lnTo>
                                <a:lnTo>
                                  <a:pt x="1303331" y="164652"/>
                                </a:lnTo>
                                <a:lnTo>
                                  <a:pt x="1320800" y="193864"/>
                                </a:lnTo>
                                <a:lnTo>
                                  <a:pt x="1322388" y="197582"/>
                                </a:lnTo>
                                <a:lnTo>
                                  <a:pt x="1319741" y="202893"/>
                                </a:lnTo>
                                <a:lnTo>
                                  <a:pt x="1314448" y="206080"/>
                                </a:lnTo>
                                <a:lnTo>
                                  <a:pt x="1308624" y="205549"/>
                                </a:lnTo>
                                <a:lnTo>
                                  <a:pt x="1305977" y="202362"/>
                                </a:lnTo>
                                <a:lnTo>
                                  <a:pt x="1287979" y="175805"/>
                                </a:lnTo>
                                <a:lnTo>
                                  <a:pt x="1245099" y="129597"/>
                                </a:lnTo>
                                <a:lnTo>
                                  <a:pt x="1196396" y="94542"/>
                                </a:lnTo>
                                <a:lnTo>
                                  <a:pt x="1142929" y="70641"/>
                                </a:lnTo>
                                <a:lnTo>
                                  <a:pt x="1086815" y="58425"/>
                                </a:lnTo>
                                <a:lnTo>
                                  <a:pt x="1029642" y="58425"/>
                                </a:lnTo>
                                <a:lnTo>
                                  <a:pt x="970881" y="69579"/>
                                </a:lnTo>
                                <a:lnTo>
                                  <a:pt x="914767" y="92948"/>
                                </a:lnTo>
                                <a:lnTo>
                                  <a:pt x="887239" y="109945"/>
                                </a:lnTo>
                                <a:lnTo>
                                  <a:pt x="898356" y="125348"/>
                                </a:lnTo>
                                <a:lnTo>
                                  <a:pt x="919002" y="157216"/>
                                </a:lnTo>
                                <a:lnTo>
                                  <a:pt x="927472" y="174743"/>
                                </a:lnTo>
                                <a:lnTo>
                                  <a:pt x="928001" y="180054"/>
                                </a:lnTo>
                                <a:lnTo>
                                  <a:pt x="925354" y="183772"/>
                                </a:lnTo>
                                <a:lnTo>
                                  <a:pt x="925884" y="194926"/>
                                </a:lnTo>
                                <a:lnTo>
                                  <a:pt x="916884" y="212985"/>
                                </a:lnTo>
                                <a:lnTo>
                                  <a:pt x="897826" y="224670"/>
                                </a:lnTo>
                                <a:lnTo>
                                  <a:pt x="875593" y="226263"/>
                                </a:lnTo>
                                <a:lnTo>
                                  <a:pt x="865005" y="220952"/>
                                </a:lnTo>
                                <a:lnTo>
                                  <a:pt x="857594" y="216172"/>
                                </a:lnTo>
                                <a:lnTo>
                                  <a:pt x="847536" y="204487"/>
                                </a:lnTo>
                                <a:lnTo>
                                  <a:pt x="839065" y="183772"/>
                                </a:lnTo>
                                <a:lnTo>
                                  <a:pt x="840654" y="153498"/>
                                </a:lnTo>
                                <a:lnTo>
                                  <a:pt x="854417" y="124285"/>
                                </a:lnTo>
                                <a:lnTo>
                                  <a:pt x="864476" y="113132"/>
                                </a:lnTo>
                                <a:lnTo>
                                  <a:pt x="845947" y="94011"/>
                                </a:lnTo>
                                <a:lnTo>
                                  <a:pt x="803068" y="61080"/>
                                </a:lnTo>
                                <a:lnTo>
                                  <a:pt x="757012" y="36648"/>
                                </a:lnTo>
                                <a:lnTo>
                                  <a:pt x="705133" y="20714"/>
                                </a:lnTo>
                                <a:lnTo>
                                  <a:pt x="676546" y="16465"/>
                                </a:lnTo>
                                <a:lnTo>
                                  <a:pt x="657489" y="14872"/>
                                </a:lnTo>
                                <a:lnTo>
                                  <a:pt x="619373" y="17527"/>
                                </a:lnTo>
                                <a:lnTo>
                                  <a:pt x="564847" y="28150"/>
                                </a:lnTo>
                                <a:lnTo>
                                  <a:pt x="457383" y="71703"/>
                                </a:lnTo>
                                <a:lnTo>
                                  <a:pt x="388564" y="105165"/>
                                </a:lnTo>
                                <a:lnTo>
                                  <a:pt x="398093" y="113663"/>
                                </a:lnTo>
                                <a:lnTo>
                                  <a:pt x="413974" y="134908"/>
                                </a:lnTo>
                                <a:lnTo>
                                  <a:pt x="423503" y="159340"/>
                                </a:lnTo>
                                <a:lnTo>
                                  <a:pt x="427738" y="189615"/>
                                </a:lnTo>
                                <a:lnTo>
                                  <a:pt x="426150" y="205549"/>
                                </a:lnTo>
                                <a:lnTo>
                                  <a:pt x="424562" y="209267"/>
                                </a:lnTo>
                                <a:lnTo>
                                  <a:pt x="417680" y="209267"/>
                                </a:lnTo>
                                <a:lnTo>
                                  <a:pt x="417151" y="205549"/>
                                </a:lnTo>
                                <a:lnTo>
                                  <a:pt x="410798" y="216703"/>
                                </a:lnTo>
                                <a:lnTo>
                                  <a:pt x="390152" y="230512"/>
                                </a:lnTo>
                                <a:lnTo>
                                  <a:pt x="366860" y="232106"/>
                                </a:lnTo>
                                <a:lnTo>
                                  <a:pt x="344626" y="220952"/>
                                </a:lnTo>
                                <a:lnTo>
                                  <a:pt x="336685" y="210860"/>
                                </a:lnTo>
                                <a:lnTo>
                                  <a:pt x="332450" y="202893"/>
                                </a:lnTo>
                                <a:lnTo>
                                  <a:pt x="327686" y="188553"/>
                                </a:lnTo>
                                <a:lnTo>
                                  <a:pt x="327686" y="166245"/>
                                </a:lnTo>
                                <a:lnTo>
                                  <a:pt x="339861" y="138095"/>
                                </a:lnTo>
                                <a:lnTo>
                                  <a:pt x="362095" y="117381"/>
                                </a:lnTo>
                                <a:lnTo>
                                  <a:pt x="376388" y="111538"/>
                                </a:lnTo>
                                <a:lnTo>
                                  <a:pt x="375859" y="110476"/>
                                </a:lnTo>
                                <a:lnTo>
                                  <a:pt x="366860" y="114725"/>
                                </a:lnTo>
                                <a:lnTo>
                                  <a:pt x="358390" y="118443"/>
                                </a:lnTo>
                                <a:lnTo>
                                  <a:pt x="355213" y="118974"/>
                                </a:lnTo>
                                <a:lnTo>
                                  <a:pt x="352037" y="114725"/>
                                </a:lnTo>
                                <a:lnTo>
                                  <a:pt x="354155" y="112069"/>
                                </a:lnTo>
                                <a:lnTo>
                                  <a:pt x="360507" y="108883"/>
                                </a:lnTo>
                                <a:lnTo>
                                  <a:pt x="367389" y="105165"/>
                                </a:lnTo>
                                <a:lnTo>
                                  <a:pt x="356801" y="99322"/>
                                </a:lnTo>
                                <a:lnTo>
                                  <a:pt x="332450" y="89762"/>
                                </a:lnTo>
                                <a:lnTo>
                                  <a:pt x="291688" y="83388"/>
                                </a:lnTo>
                                <a:lnTo>
                                  <a:pt x="234515" y="86044"/>
                                </a:lnTo>
                                <a:lnTo>
                                  <a:pt x="181577" y="99322"/>
                                </a:lnTo>
                                <a:lnTo>
                                  <a:pt x="157755" y="108883"/>
                                </a:lnTo>
                                <a:lnTo>
                                  <a:pt x="131286" y="122692"/>
                                </a:lnTo>
                                <a:lnTo>
                                  <a:pt x="84701" y="159340"/>
                                </a:lnTo>
                                <a:lnTo>
                                  <a:pt x="46586" y="203955"/>
                                </a:lnTo>
                                <a:lnTo>
                                  <a:pt x="17470" y="254944"/>
                                </a:lnTo>
                                <a:lnTo>
                                  <a:pt x="6882" y="283094"/>
                                </a:lnTo>
                                <a:lnTo>
                                  <a:pt x="4765" y="285750"/>
                                </a:lnTo>
                                <a:lnTo>
                                  <a:pt x="0" y="284157"/>
                                </a:lnTo>
                                <a:lnTo>
                                  <a:pt x="0" y="280970"/>
                                </a:lnTo>
                                <a:lnTo>
                                  <a:pt x="6353" y="261849"/>
                                </a:lnTo>
                                <a:lnTo>
                                  <a:pt x="22234" y="225201"/>
                                </a:lnTo>
                                <a:lnTo>
                                  <a:pt x="41821" y="191739"/>
                                </a:lnTo>
                                <a:lnTo>
                                  <a:pt x="67231" y="160402"/>
                                </a:lnTo>
                                <a:lnTo>
                                  <a:pt x="95288" y="132784"/>
                                </a:lnTo>
                                <a:lnTo>
                                  <a:pt x="127581" y="109945"/>
                                </a:lnTo>
                                <a:lnTo>
                                  <a:pt x="162520" y="90824"/>
                                </a:lnTo>
                                <a:lnTo>
                                  <a:pt x="199576" y="76483"/>
                                </a:lnTo>
                                <a:lnTo>
                                  <a:pt x="219692" y="71703"/>
                                </a:lnTo>
                                <a:lnTo>
                                  <a:pt x="239279" y="67985"/>
                                </a:lnTo>
                                <a:lnTo>
                                  <a:pt x="282159" y="66392"/>
                                </a:lnTo>
                                <a:lnTo>
                                  <a:pt x="323980" y="73297"/>
                                </a:lnTo>
                                <a:lnTo>
                                  <a:pt x="362625" y="87637"/>
                                </a:lnTo>
                                <a:lnTo>
                                  <a:pt x="379565" y="98260"/>
                                </a:lnTo>
                                <a:lnTo>
                                  <a:pt x="416092" y="77546"/>
                                </a:lnTo>
                                <a:lnTo>
                                  <a:pt x="492322" y="39835"/>
                                </a:lnTo>
                                <a:lnTo>
                                  <a:pt x="551613" y="16465"/>
                                </a:lnTo>
                                <a:lnTo>
                                  <a:pt x="592375" y="5843"/>
                                </a:lnTo>
                                <a:close/>
                              </a:path>
                            </a:pathLst>
                          </a:custGeom>
                          <a:solidFill>
                            <a:schemeClr val="tx2"/>
                          </a:solidFill>
                          <a:ln>
                            <a:noFill/>
                          </a:ln>
                        </wps:spPr>
                        <wps:bodyPr vert="horz" wrap="square" lIns="91440" tIns="45720" rIns="91440" bIns="45720" numCol="1" anchor="t" anchorCtr="0" compatLnSpc="1">
                          <a:prstTxWarp prst="textNoShape">
                            <a:avLst/>
                          </a:prstTxWarp>
                          <a:noAutofit/>
                        </wps:bodyPr>
                      </wps:wsp>
                      <wps:wsp>
                        <wps:cNvPr id="1088653240" name="Freeform 52"/>
                        <wps:cNvSpPr>
                          <a:spLocks/>
                        </wps:cNvSpPr>
                        <wps:spPr bwMode="auto">
                          <a:xfrm>
                            <a:off x="6956197" y="4768734"/>
                            <a:ext cx="1436688" cy="365125"/>
                          </a:xfrm>
                          <a:custGeom>
                            <a:avLst/>
                            <a:gdLst>
                              <a:gd name="T0" fmla="*/ 2713 w 2713"/>
                              <a:gd name="T1" fmla="*/ 688 h 688"/>
                              <a:gd name="T2" fmla="*/ 2445 w 2713"/>
                              <a:gd name="T3" fmla="*/ 665 h 688"/>
                              <a:gd name="T4" fmla="*/ 1909 w 2713"/>
                              <a:gd name="T5" fmla="*/ 638 h 688"/>
                              <a:gd name="T6" fmla="*/ 1641 w 2713"/>
                              <a:gd name="T7" fmla="*/ 629 h 688"/>
                              <a:gd name="T8" fmla="*/ 1344 w 2713"/>
                              <a:gd name="T9" fmla="*/ 619 h 688"/>
                              <a:gd name="T10" fmla="*/ 750 w 2713"/>
                              <a:gd name="T11" fmla="*/ 612 h 688"/>
                              <a:gd name="T12" fmla="*/ 453 w 2713"/>
                              <a:gd name="T13" fmla="*/ 619 h 688"/>
                              <a:gd name="T14" fmla="*/ 455 w 2713"/>
                              <a:gd name="T15" fmla="*/ 613 h 688"/>
                              <a:gd name="T16" fmla="*/ 452 w 2713"/>
                              <a:gd name="T17" fmla="*/ 606 h 688"/>
                              <a:gd name="T18" fmla="*/ 404 w 2713"/>
                              <a:gd name="T19" fmla="*/ 525 h 688"/>
                              <a:gd name="T20" fmla="*/ 299 w 2713"/>
                              <a:gd name="T21" fmla="*/ 368 h 688"/>
                              <a:gd name="T22" fmla="*/ 185 w 2713"/>
                              <a:gd name="T23" fmla="*/ 216 h 688"/>
                              <a:gd name="T24" fmla="*/ 63 w 2713"/>
                              <a:gd name="T25" fmla="*/ 69 h 688"/>
                              <a:gd name="T26" fmla="*/ 0 w 2713"/>
                              <a:gd name="T27" fmla="*/ 0 h 688"/>
                              <a:gd name="T28" fmla="*/ 168 w 2713"/>
                              <a:gd name="T29" fmla="*/ 43 h 688"/>
                              <a:gd name="T30" fmla="*/ 509 w 2713"/>
                              <a:gd name="T31" fmla="*/ 121 h 688"/>
                              <a:gd name="T32" fmla="*/ 1025 w 2713"/>
                              <a:gd name="T33" fmla="*/ 232 h 688"/>
                              <a:gd name="T34" fmla="*/ 1539 w 2713"/>
                              <a:gd name="T35" fmla="*/ 343 h 688"/>
                              <a:gd name="T36" fmla="*/ 1878 w 2713"/>
                              <a:gd name="T37" fmla="*/ 426 h 688"/>
                              <a:gd name="T38" fmla="*/ 2217 w 2713"/>
                              <a:gd name="T39" fmla="*/ 518 h 688"/>
                              <a:gd name="T40" fmla="*/ 2549 w 2713"/>
                              <a:gd name="T41" fmla="*/ 626 h 688"/>
                              <a:gd name="T42" fmla="*/ 2713 w 2713"/>
                              <a:gd name="T43" fmla="*/ 688 h 6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2713" h="688">
                                <a:moveTo>
                                  <a:pt x="2713" y="688"/>
                                </a:moveTo>
                                <a:lnTo>
                                  <a:pt x="2445" y="665"/>
                                </a:lnTo>
                                <a:lnTo>
                                  <a:pt x="1909" y="638"/>
                                </a:lnTo>
                                <a:lnTo>
                                  <a:pt x="1641" y="629"/>
                                </a:lnTo>
                                <a:lnTo>
                                  <a:pt x="1344" y="619"/>
                                </a:lnTo>
                                <a:lnTo>
                                  <a:pt x="750" y="612"/>
                                </a:lnTo>
                                <a:lnTo>
                                  <a:pt x="453" y="619"/>
                                </a:lnTo>
                                <a:lnTo>
                                  <a:pt x="455" y="613"/>
                                </a:lnTo>
                                <a:lnTo>
                                  <a:pt x="452" y="606"/>
                                </a:lnTo>
                                <a:lnTo>
                                  <a:pt x="404" y="525"/>
                                </a:lnTo>
                                <a:lnTo>
                                  <a:pt x="299" y="368"/>
                                </a:lnTo>
                                <a:lnTo>
                                  <a:pt x="185" y="216"/>
                                </a:lnTo>
                                <a:lnTo>
                                  <a:pt x="63" y="69"/>
                                </a:lnTo>
                                <a:lnTo>
                                  <a:pt x="0" y="0"/>
                                </a:lnTo>
                                <a:lnTo>
                                  <a:pt x="168" y="43"/>
                                </a:lnTo>
                                <a:lnTo>
                                  <a:pt x="509" y="121"/>
                                </a:lnTo>
                                <a:lnTo>
                                  <a:pt x="1025" y="232"/>
                                </a:lnTo>
                                <a:lnTo>
                                  <a:pt x="1539" y="343"/>
                                </a:lnTo>
                                <a:lnTo>
                                  <a:pt x="1878" y="426"/>
                                </a:lnTo>
                                <a:lnTo>
                                  <a:pt x="2217" y="518"/>
                                </a:lnTo>
                                <a:lnTo>
                                  <a:pt x="2549" y="626"/>
                                </a:lnTo>
                                <a:lnTo>
                                  <a:pt x="2713" y="688"/>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088653241" name="Freeform 53"/>
                        <wps:cNvSpPr>
                          <a:spLocks/>
                        </wps:cNvSpPr>
                        <wps:spPr bwMode="auto">
                          <a:xfrm>
                            <a:off x="7303860" y="5167197"/>
                            <a:ext cx="1106488" cy="415925"/>
                          </a:xfrm>
                          <a:custGeom>
                            <a:avLst/>
                            <a:gdLst>
                              <a:gd name="T0" fmla="*/ 2091 w 2091"/>
                              <a:gd name="T1" fmla="*/ 0 h 786"/>
                              <a:gd name="T2" fmla="*/ 1681 w 2091"/>
                              <a:gd name="T3" fmla="*/ 177 h 786"/>
                              <a:gd name="T4" fmla="*/ 1066 w 2091"/>
                              <a:gd name="T5" fmla="*/ 459 h 786"/>
                              <a:gd name="T6" fmla="*/ 768 w 2091"/>
                              <a:gd name="T7" fmla="*/ 616 h 786"/>
                              <a:gd name="T8" fmla="*/ 574 w 2091"/>
                              <a:gd name="T9" fmla="*/ 727 h 786"/>
                              <a:gd name="T10" fmla="*/ 479 w 2091"/>
                              <a:gd name="T11" fmla="*/ 786 h 786"/>
                              <a:gd name="T12" fmla="*/ 460 w 2091"/>
                              <a:gd name="T13" fmla="*/ 786 h 786"/>
                              <a:gd name="T14" fmla="*/ 465 w 2091"/>
                              <a:gd name="T15" fmla="*/ 783 h 786"/>
                              <a:gd name="T16" fmla="*/ 469 w 2091"/>
                              <a:gd name="T17" fmla="*/ 773 h 786"/>
                              <a:gd name="T18" fmla="*/ 465 w 2091"/>
                              <a:gd name="T19" fmla="*/ 766 h 786"/>
                              <a:gd name="T20" fmla="*/ 358 w 2091"/>
                              <a:gd name="T21" fmla="*/ 605 h 786"/>
                              <a:gd name="T22" fmla="*/ 185 w 2091"/>
                              <a:gd name="T23" fmla="*/ 363 h 786"/>
                              <a:gd name="T24" fmla="*/ 65 w 2091"/>
                              <a:gd name="T25" fmla="*/ 209 h 786"/>
                              <a:gd name="T26" fmla="*/ 0 w 2091"/>
                              <a:gd name="T27" fmla="*/ 135 h 786"/>
                              <a:gd name="T28" fmla="*/ 1 w 2091"/>
                              <a:gd name="T29" fmla="*/ 134 h 786"/>
                              <a:gd name="T30" fmla="*/ 3 w 2091"/>
                              <a:gd name="T31" fmla="*/ 137 h 786"/>
                              <a:gd name="T32" fmla="*/ 7 w 2091"/>
                              <a:gd name="T33" fmla="*/ 138 h 786"/>
                              <a:gd name="T34" fmla="*/ 73 w 2091"/>
                              <a:gd name="T35" fmla="*/ 146 h 786"/>
                              <a:gd name="T36" fmla="*/ 208 w 2091"/>
                              <a:gd name="T37" fmla="*/ 151 h 786"/>
                              <a:gd name="T38" fmla="*/ 413 w 2091"/>
                              <a:gd name="T39" fmla="*/ 147 h 786"/>
                              <a:gd name="T40" fmla="*/ 548 w 2091"/>
                              <a:gd name="T41" fmla="*/ 141 h 786"/>
                              <a:gd name="T42" fmla="*/ 829 w 2091"/>
                              <a:gd name="T43" fmla="*/ 130 h 786"/>
                              <a:gd name="T44" fmla="*/ 1110 w 2091"/>
                              <a:gd name="T45" fmla="*/ 111 h 786"/>
                              <a:gd name="T46" fmla="*/ 1356 w 2091"/>
                              <a:gd name="T47" fmla="*/ 91 h 786"/>
                              <a:gd name="T48" fmla="*/ 1847 w 2091"/>
                              <a:gd name="T49" fmla="*/ 35 h 786"/>
                              <a:gd name="T50" fmla="*/ 2091 w 2091"/>
                              <a:gd name="T51" fmla="*/ 0 h 7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2091" h="786">
                                <a:moveTo>
                                  <a:pt x="2091" y="0"/>
                                </a:moveTo>
                                <a:lnTo>
                                  <a:pt x="1681" y="177"/>
                                </a:lnTo>
                                <a:lnTo>
                                  <a:pt x="1066" y="459"/>
                                </a:lnTo>
                                <a:lnTo>
                                  <a:pt x="768" y="616"/>
                                </a:lnTo>
                                <a:lnTo>
                                  <a:pt x="574" y="727"/>
                                </a:lnTo>
                                <a:lnTo>
                                  <a:pt x="479" y="786"/>
                                </a:lnTo>
                                <a:lnTo>
                                  <a:pt x="460" y="786"/>
                                </a:lnTo>
                                <a:lnTo>
                                  <a:pt x="465" y="783"/>
                                </a:lnTo>
                                <a:lnTo>
                                  <a:pt x="469" y="773"/>
                                </a:lnTo>
                                <a:lnTo>
                                  <a:pt x="465" y="766"/>
                                </a:lnTo>
                                <a:lnTo>
                                  <a:pt x="358" y="605"/>
                                </a:lnTo>
                                <a:lnTo>
                                  <a:pt x="185" y="363"/>
                                </a:lnTo>
                                <a:lnTo>
                                  <a:pt x="65" y="209"/>
                                </a:lnTo>
                                <a:lnTo>
                                  <a:pt x="0" y="135"/>
                                </a:lnTo>
                                <a:lnTo>
                                  <a:pt x="1" y="134"/>
                                </a:lnTo>
                                <a:lnTo>
                                  <a:pt x="3" y="137"/>
                                </a:lnTo>
                                <a:lnTo>
                                  <a:pt x="7" y="138"/>
                                </a:lnTo>
                                <a:lnTo>
                                  <a:pt x="73" y="146"/>
                                </a:lnTo>
                                <a:lnTo>
                                  <a:pt x="208" y="151"/>
                                </a:lnTo>
                                <a:lnTo>
                                  <a:pt x="413" y="147"/>
                                </a:lnTo>
                                <a:lnTo>
                                  <a:pt x="548" y="141"/>
                                </a:lnTo>
                                <a:lnTo>
                                  <a:pt x="829" y="130"/>
                                </a:lnTo>
                                <a:lnTo>
                                  <a:pt x="1110" y="111"/>
                                </a:lnTo>
                                <a:lnTo>
                                  <a:pt x="1356" y="91"/>
                                </a:lnTo>
                                <a:lnTo>
                                  <a:pt x="1847" y="35"/>
                                </a:lnTo>
                                <a:lnTo>
                                  <a:pt x="2091" y="0"/>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088653242" name="Freeform 55"/>
                        <wps:cNvSpPr>
                          <a:spLocks/>
                        </wps:cNvSpPr>
                        <wps:spPr bwMode="auto">
                          <a:xfrm>
                            <a:off x="7273697" y="5265622"/>
                            <a:ext cx="84138" cy="76200"/>
                          </a:xfrm>
                          <a:custGeom>
                            <a:avLst/>
                            <a:gdLst>
                              <a:gd name="T0" fmla="*/ 61 w 157"/>
                              <a:gd name="T1" fmla="*/ 0 h 144"/>
                              <a:gd name="T2" fmla="*/ 107 w 157"/>
                              <a:gd name="T3" fmla="*/ 71 h 144"/>
                              <a:gd name="T4" fmla="*/ 157 w 157"/>
                              <a:gd name="T5" fmla="*/ 141 h 144"/>
                              <a:gd name="T6" fmla="*/ 78 w 157"/>
                              <a:gd name="T7" fmla="*/ 143 h 144"/>
                              <a:gd name="T8" fmla="*/ 0 w 157"/>
                              <a:gd name="T9" fmla="*/ 144 h 144"/>
                              <a:gd name="T10" fmla="*/ 30 w 157"/>
                              <a:gd name="T11" fmla="*/ 74 h 144"/>
                              <a:gd name="T12" fmla="*/ 61 w 157"/>
                              <a:gd name="T13" fmla="*/ 0 h 144"/>
                            </a:gdLst>
                            <a:ahLst/>
                            <a:cxnLst>
                              <a:cxn ang="0">
                                <a:pos x="T0" y="T1"/>
                              </a:cxn>
                              <a:cxn ang="0">
                                <a:pos x="T2" y="T3"/>
                              </a:cxn>
                              <a:cxn ang="0">
                                <a:pos x="T4" y="T5"/>
                              </a:cxn>
                              <a:cxn ang="0">
                                <a:pos x="T6" y="T7"/>
                              </a:cxn>
                              <a:cxn ang="0">
                                <a:pos x="T8" y="T9"/>
                              </a:cxn>
                              <a:cxn ang="0">
                                <a:pos x="T10" y="T11"/>
                              </a:cxn>
                              <a:cxn ang="0">
                                <a:pos x="T12" y="T13"/>
                              </a:cxn>
                            </a:cxnLst>
                            <a:rect l="0" t="0" r="r" b="b"/>
                            <a:pathLst>
                              <a:path w="157" h="144">
                                <a:moveTo>
                                  <a:pt x="61" y="0"/>
                                </a:moveTo>
                                <a:lnTo>
                                  <a:pt x="107" y="71"/>
                                </a:lnTo>
                                <a:lnTo>
                                  <a:pt x="157" y="141"/>
                                </a:lnTo>
                                <a:lnTo>
                                  <a:pt x="78" y="143"/>
                                </a:lnTo>
                                <a:lnTo>
                                  <a:pt x="0" y="144"/>
                                </a:lnTo>
                                <a:lnTo>
                                  <a:pt x="30" y="74"/>
                                </a:lnTo>
                                <a:lnTo>
                                  <a:pt x="61" y="0"/>
                                </a:lnTo>
                                <a:close/>
                              </a:path>
                            </a:pathLst>
                          </a:custGeom>
                          <a:solidFill>
                            <a:schemeClr val="tx2"/>
                          </a:solidFill>
                          <a:ln>
                            <a:noFill/>
                          </a:ln>
                        </wps:spPr>
                        <wps:bodyPr vert="horz" wrap="square" lIns="91440" tIns="45720" rIns="91440" bIns="45720" numCol="1" anchor="t" anchorCtr="0" compatLnSpc="1">
                          <a:prstTxWarp prst="textNoShape">
                            <a:avLst/>
                          </a:prstTxWarp>
                        </wps:bodyPr>
                      </wps:wsp>
                      <wps:wsp>
                        <wps:cNvPr id="1088653243" name="Freeform 56"/>
                        <wps:cNvSpPr>
                          <a:spLocks/>
                        </wps:cNvSpPr>
                        <wps:spPr bwMode="auto">
                          <a:xfrm>
                            <a:off x="6613297" y="768234"/>
                            <a:ext cx="1331913" cy="803275"/>
                          </a:xfrm>
                          <a:custGeom>
                            <a:avLst/>
                            <a:gdLst>
                              <a:gd name="T0" fmla="*/ 2481 w 2517"/>
                              <a:gd name="T1" fmla="*/ 586 h 1517"/>
                              <a:gd name="T2" fmla="*/ 2401 w 2517"/>
                              <a:gd name="T3" fmla="*/ 432 h 1517"/>
                              <a:gd name="T4" fmla="*/ 2283 w 2517"/>
                              <a:gd name="T5" fmla="*/ 311 h 1517"/>
                              <a:gd name="T6" fmla="*/ 2137 w 2517"/>
                              <a:gd name="T7" fmla="*/ 220 h 1517"/>
                              <a:gd name="T8" fmla="*/ 2013 w 2517"/>
                              <a:gd name="T9" fmla="*/ 170 h 1517"/>
                              <a:gd name="T10" fmla="*/ 1701 w 2517"/>
                              <a:gd name="T11" fmla="*/ 87 h 1517"/>
                              <a:gd name="T12" fmla="*/ 1271 w 2517"/>
                              <a:gd name="T13" fmla="*/ 19 h 1517"/>
                              <a:gd name="T14" fmla="*/ 1081 w 2517"/>
                              <a:gd name="T15" fmla="*/ 3 h 1517"/>
                              <a:gd name="T16" fmla="*/ 715 w 2517"/>
                              <a:gd name="T17" fmla="*/ 12 h 1517"/>
                              <a:gd name="T18" fmla="*/ 405 w 2517"/>
                              <a:gd name="T19" fmla="*/ 84 h 1517"/>
                              <a:gd name="T20" fmla="*/ 254 w 2517"/>
                              <a:gd name="T21" fmla="*/ 161 h 1517"/>
                              <a:gd name="T22" fmla="*/ 133 w 2517"/>
                              <a:gd name="T23" fmla="*/ 271 h 1517"/>
                              <a:gd name="T24" fmla="*/ 51 w 2517"/>
                              <a:gd name="T25" fmla="*/ 418 h 1517"/>
                              <a:gd name="T26" fmla="*/ 23 w 2517"/>
                              <a:gd name="T27" fmla="*/ 556 h 1517"/>
                              <a:gd name="T28" fmla="*/ 1 w 2517"/>
                              <a:gd name="T29" fmla="*/ 675 h 1517"/>
                              <a:gd name="T30" fmla="*/ 7 w 2517"/>
                              <a:gd name="T31" fmla="*/ 838 h 1517"/>
                              <a:gd name="T32" fmla="*/ 54 w 2517"/>
                              <a:gd name="T33" fmla="*/ 997 h 1517"/>
                              <a:gd name="T34" fmla="*/ 142 w 2517"/>
                              <a:gd name="T35" fmla="*/ 1148 h 1517"/>
                              <a:gd name="T36" fmla="*/ 205 w 2517"/>
                              <a:gd name="T37" fmla="*/ 1219 h 1517"/>
                              <a:gd name="T38" fmla="*/ 361 w 2517"/>
                              <a:gd name="T39" fmla="*/ 1333 h 1517"/>
                              <a:gd name="T40" fmla="*/ 585 w 2517"/>
                              <a:gd name="T41" fmla="*/ 1420 h 1517"/>
                              <a:gd name="T42" fmla="*/ 870 w 2517"/>
                              <a:gd name="T43" fmla="*/ 1475 h 1517"/>
                              <a:gd name="T44" fmla="*/ 1196 w 2517"/>
                              <a:gd name="T45" fmla="*/ 1510 h 1517"/>
                              <a:gd name="T46" fmla="*/ 1632 w 2517"/>
                              <a:gd name="T47" fmla="*/ 1508 h 1517"/>
                              <a:gd name="T48" fmla="*/ 1823 w 2517"/>
                              <a:gd name="T49" fmla="*/ 1484 h 1517"/>
                              <a:gd name="T50" fmla="*/ 2107 w 2517"/>
                              <a:gd name="T51" fmla="*/ 1402 h 1517"/>
                              <a:gd name="T52" fmla="*/ 2254 w 2517"/>
                              <a:gd name="T53" fmla="*/ 1320 h 1517"/>
                              <a:gd name="T54" fmla="*/ 2349 w 2517"/>
                              <a:gd name="T55" fmla="*/ 1236 h 1517"/>
                              <a:gd name="T56" fmla="*/ 2424 w 2517"/>
                              <a:gd name="T57" fmla="*/ 1138 h 1517"/>
                              <a:gd name="T58" fmla="*/ 2490 w 2517"/>
                              <a:gd name="T59" fmla="*/ 992 h 1517"/>
                              <a:gd name="T60" fmla="*/ 2517 w 2517"/>
                              <a:gd name="T61" fmla="*/ 832 h 1517"/>
                              <a:gd name="T62" fmla="*/ 2504 w 2517"/>
                              <a:gd name="T63" fmla="*/ 671 h 15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2517" h="1517">
                                <a:moveTo>
                                  <a:pt x="2494" y="631"/>
                                </a:moveTo>
                                <a:lnTo>
                                  <a:pt x="2481" y="586"/>
                                </a:lnTo>
                                <a:lnTo>
                                  <a:pt x="2445" y="505"/>
                                </a:lnTo>
                                <a:lnTo>
                                  <a:pt x="2401" y="432"/>
                                </a:lnTo>
                                <a:lnTo>
                                  <a:pt x="2346" y="369"/>
                                </a:lnTo>
                                <a:lnTo>
                                  <a:pt x="2283" y="311"/>
                                </a:lnTo>
                                <a:lnTo>
                                  <a:pt x="2214" y="262"/>
                                </a:lnTo>
                                <a:lnTo>
                                  <a:pt x="2137" y="220"/>
                                </a:lnTo>
                                <a:lnTo>
                                  <a:pt x="2057" y="184"/>
                                </a:lnTo>
                                <a:lnTo>
                                  <a:pt x="2013" y="170"/>
                                </a:lnTo>
                                <a:lnTo>
                                  <a:pt x="1911" y="138"/>
                                </a:lnTo>
                                <a:lnTo>
                                  <a:pt x="1701" y="87"/>
                                </a:lnTo>
                                <a:lnTo>
                                  <a:pt x="1487" y="48"/>
                                </a:lnTo>
                                <a:lnTo>
                                  <a:pt x="1271" y="19"/>
                                </a:lnTo>
                                <a:lnTo>
                                  <a:pt x="1164" y="9"/>
                                </a:lnTo>
                                <a:lnTo>
                                  <a:pt x="1081" y="3"/>
                                </a:lnTo>
                                <a:lnTo>
                                  <a:pt x="901" y="0"/>
                                </a:lnTo>
                                <a:lnTo>
                                  <a:pt x="715" y="12"/>
                                </a:lnTo>
                                <a:lnTo>
                                  <a:pt x="534" y="43"/>
                                </a:lnTo>
                                <a:lnTo>
                                  <a:pt x="405" y="84"/>
                                </a:lnTo>
                                <a:lnTo>
                                  <a:pt x="326" y="118"/>
                                </a:lnTo>
                                <a:lnTo>
                                  <a:pt x="254" y="161"/>
                                </a:lnTo>
                                <a:lnTo>
                                  <a:pt x="190" y="212"/>
                                </a:lnTo>
                                <a:lnTo>
                                  <a:pt x="133" y="271"/>
                                </a:lnTo>
                                <a:lnTo>
                                  <a:pt x="86" y="340"/>
                                </a:lnTo>
                                <a:lnTo>
                                  <a:pt x="51" y="418"/>
                                </a:lnTo>
                                <a:lnTo>
                                  <a:pt x="28" y="507"/>
                                </a:lnTo>
                                <a:lnTo>
                                  <a:pt x="23" y="556"/>
                                </a:lnTo>
                                <a:lnTo>
                                  <a:pt x="13" y="595"/>
                                </a:lnTo>
                                <a:lnTo>
                                  <a:pt x="1" y="675"/>
                                </a:lnTo>
                                <a:lnTo>
                                  <a:pt x="0" y="756"/>
                                </a:lnTo>
                                <a:lnTo>
                                  <a:pt x="7" y="838"/>
                                </a:lnTo>
                                <a:lnTo>
                                  <a:pt x="25" y="918"/>
                                </a:lnTo>
                                <a:lnTo>
                                  <a:pt x="54" y="997"/>
                                </a:lnTo>
                                <a:lnTo>
                                  <a:pt x="93" y="1075"/>
                                </a:lnTo>
                                <a:lnTo>
                                  <a:pt x="142" y="1148"/>
                                </a:lnTo>
                                <a:lnTo>
                                  <a:pt x="172" y="1183"/>
                                </a:lnTo>
                                <a:lnTo>
                                  <a:pt x="205" y="1219"/>
                                </a:lnTo>
                                <a:lnTo>
                                  <a:pt x="280" y="1281"/>
                                </a:lnTo>
                                <a:lnTo>
                                  <a:pt x="361" y="1333"/>
                                </a:lnTo>
                                <a:lnTo>
                                  <a:pt x="449" y="1373"/>
                                </a:lnTo>
                                <a:lnTo>
                                  <a:pt x="585" y="1420"/>
                                </a:lnTo>
                                <a:lnTo>
                                  <a:pt x="775" y="1462"/>
                                </a:lnTo>
                                <a:lnTo>
                                  <a:pt x="870" y="1475"/>
                                </a:lnTo>
                                <a:lnTo>
                                  <a:pt x="978" y="1491"/>
                                </a:lnTo>
                                <a:lnTo>
                                  <a:pt x="1196" y="1510"/>
                                </a:lnTo>
                                <a:lnTo>
                                  <a:pt x="1413" y="1517"/>
                                </a:lnTo>
                                <a:lnTo>
                                  <a:pt x="1632" y="1508"/>
                                </a:lnTo>
                                <a:lnTo>
                                  <a:pt x="1740" y="1495"/>
                                </a:lnTo>
                                <a:lnTo>
                                  <a:pt x="1823" y="1484"/>
                                </a:lnTo>
                                <a:lnTo>
                                  <a:pt x="1988" y="1446"/>
                                </a:lnTo>
                                <a:lnTo>
                                  <a:pt x="2107" y="1402"/>
                                </a:lnTo>
                                <a:lnTo>
                                  <a:pt x="2182" y="1364"/>
                                </a:lnTo>
                                <a:lnTo>
                                  <a:pt x="2254" y="1320"/>
                                </a:lnTo>
                                <a:lnTo>
                                  <a:pt x="2319" y="1266"/>
                                </a:lnTo>
                                <a:lnTo>
                                  <a:pt x="2349" y="1236"/>
                                </a:lnTo>
                                <a:lnTo>
                                  <a:pt x="2376" y="1206"/>
                                </a:lnTo>
                                <a:lnTo>
                                  <a:pt x="2424" y="1138"/>
                                </a:lnTo>
                                <a:lnTo>
                                  <a:pt x="2463" y="1068"/>
                                </a:lnTo>
                                <a:lnTo>
                                  <a:pt x="2490" y="992"/>
                                </a:lnTo>
                                <a:lnTo>
                                  <a:pt x="2509" y="913"/>
                                </a:lnTo>
                                <a:lnTo>
                                  <a:pt x="2517" y="832"/>
                                </a:lnTo>
                                <a:lnTo>
                                  <a:pt x="2516" y="751"/>
                                </a:lnTo>
                                <a:lnTo>
                                  <a:pt x="2504" y="671"/>
                                </a:lnTo>
                                <a:lnTo>
                                  <a:pt x="2494" y="631"/>
                                </a:lnTo>
                                <a:close/>
                              </a:path>
                            </a:pathLst>
                          </a:custGeom>
                          <a:solidFill>
                            <a:srgbClr val="168489"/>
                          </a:solidFill>
                          <a:ln>
                            <a:noFill/>
                          </a:ln>
                        </wps:spPr>
                        <wps:txbx>
                          <w:txbxContent>
                            <w:p w:rsidR="005345A8" w:rsidRDefault="005345A8" w:rsidP="005D6B53">
                              <w:pPr>
                                <w:jc w:val="center"/>
                                <w:rPr>
                                  <w:rFonts w:ascii="Calibri" w:eastAsia="Calibri" w:hAnsi="Calibri" w:cs="Arial"/>
                                  <w:b/>
                                  <w:bCs/>
                                  <w:caps/>
                                  <w:color w:val="FFFFFF"/>
                                  <w:kern w:val="24"/>
                                  <w:sz w:val="48"/>
                                  <w:szCs w:val="48"/>
                                </w:rPr>
                              </w:pPr>
                              <w:r>
                                <w:rPr>
                                  <w:rFonts w:ascii="Calibri" w:eastAsia="Calibri" w:hAnsi="Calibri" w:cs="Arial"/>
                                  <w:b/>
                                  <w:bCs/>
                                  <w:caps/>
                                  <w:color w:val="FFFFFF"/>
                                  <w:kern w:val="24"/>
                                  <w:sz w:val="48"/>
                                  <w:szCs w:val="48"/>
                                </w:rPr>
                                <w:t>01</w:t>
                              </w:r>
                            </w:p>
                          </w:txbxContent>
                        </wps:txbx>
                        <wps:bodyPr vert="horz" wrap="square" lIns="91440" tIns="45720" rIns="91440" bIns="45720" numCol="1" anchor="ctr" anchorCtr="0" compatLnSpc="1">
                          <a:prstTxWarp prst="textNoShape">
                            <a:avLst/>
                          </a:prstTxWarp>
                        </wps:bodyPr>
                      </wps:wsp>
                      <wps:wsp>
                        <wps:cNvPr id="1088653244" name="Freeform 128"/>
                        <wps:cNvSpPr>
                          <a:spLocks/>
                        </wps:cNvSpPr>
                        <wps:spPr bwMode="auto">
                          <a:xfrm>
                            <a:off x="4032022" y="728547"/>
                            <a:ext cx="1530350" cy="833438"/>
                          </a:xfrm>
                          <a:custGeom>
                            <a:avLst/>
                            <a:gdLst>
                              <a:gd name="T0" fmla="*/ 2875 w 2892"/>
                              <a:gd name="T1" fmla="*/ 710 h 1574"/>
                              <a:gd name="T2" fmla="*/ 2812 w 2892"/>
                              <a:gd name="T3" fmla="*/ 552 h 1574"/>
                              <a:gd name="T4" fmla="*/ 2710 w 2892"/>
                              <a:gd name="T5" fmla="*/ 417 h 1574"/>
                              <a:gd name="T6" fmla="*/ 2579 w 2892"/>
                              <a:gd name="T7" fmla="*/ 305 h 1574"/>
                              <a:gd name="T8" fmla="*/ 2469 w 2892"/>
                              <a:gd name="T9" fmla="*/ 237 h 1574"/>
                              <a:gd name="T10" fmla="*/ 2200 w 2892"/>
                              <a:gd name="T11" fmla="*/ 119 h 1574"/>
                              <a:gd name="T12" fmla="*/ 1814 w 2892"/>
                              <a:gd name="T13" fmla="*/ 27 h 1574"/>
                              <a:gd name="T14" fmla="*/ 1417 w 2892"/>
                              <a:gd name="T15" fmla="*/ 0 h 1574"/>
                              <a:gd name="T16" fmla="*/ 1024 w 2892"/>
                              <a:gd name="T17" fmla="*/ 34 h 1574"/>
                              <a:gd name="T18" fmla="*/ 830 w 2892"/>
                              <a:gd name="T19" fmla="*/ 71 h 1574"/>
                              <a:gd name="T20" fmla="*/ 477 w 2892"/>
                              <a:gd name="T21" fmla="*/ 188 h 1574"/>
                              <a:gd name="T22" fmla="*/ 296 w 2892"/>
                              <a:gd name="T23" fmla="*/ 294 h 1574"/>
                              <a:gd name="T24" fmla="*/ 182 w 2892"/>
                              <a:gd name="T25" fmla="*/ 399 h 1574"/>
                              <a:gd name="T26" fmla="*/ 111 w 2892"/>
                              <a:gd name="T27" fmla="*/ 496 h 1574"/>
                              <a:gd name="T28" fmla="*/ 42 w 2892"/>
                              <a:gd name="T29" fmla="*/ 644 h 1574"/>
                              <a:gd name="T30" fmla="*/ 8 w 2892"/>
                              <a:gd name="T31" fmla="*/ 804 h 1574"/>
                              <a:gd name="T32" fmla="*/ 18 w 2892"/>
                              <a:gd name="T33" fmla="*/ 963 h 1574"/>
                              <a:gd name="T34" fmla="*/ 15 w 2892"/>
                              <a:gd name="T35" fmla="*/ 1015 h 1574"/>
                              <a:gd name="T36" fmla="*/ 0 w 2892"/>
                              <a:gd name="T37" fmla="*/ 1077 h 1574"/>
                              <a:gd name="T38" fmla="*/ 26 w 2892"/>
                              <a:gd name="T39" fmla="*/ 1188 h 1574"/>
                              <a:gd name="T40" fmla="*/ 107 w 2892"/>
                              <a:gd name="T41" fmla="*/ 1300 h 1574"/>
                              <a:gd name="T42" fmla="*/ 224 w 2892"/>
                              <a:gd name="T43" fmla="*/ 1381 h 1574"/>
                              <a:gd name="T44" fmla="*/ 396 w 2892"/>
                              <a:gd name="T45" fmla="*/ 1445 h 1574"/>
                              <a:gd name="T46" fmla="*/ 697 w 2892"/>
                              <a:gd name="T47" fmla="*/ 1515 h 1574"/>
                              <a:gd name="T48" fmla="*/ 1105 w 2892"/>
                              <a:gd name="T49" fmla="*/ 1565 h 1574"/>
                              <a:gd name="T50" fmla="*/ 1313 w 2892"/>
                              <a:gd name="T51" fmla="*/ 1574 h 1574"/>
                              <a:gd name="T52" fmla="*/ 1734 w 2892"/>
                              <a:gd name="T53" fmla="*/ 1555 h 1574"/>
                              <a:gd name="T54" fmla="*/ 2047 w 2892"/>
                              <a:gd name="T55" fmla="*/ 1510 h 1574"/>
                              <a:gd name="T56" fmla="*/ 2292 w 2892"/>
                              <a:gd name="T57" fmla="*/ 1457 h 1574"/>
                              <a:gd name="T58" fmla="*/ 2561 w 2892"/>
                              <a:gd name="T59" fmla="*/ 1349 h 1574"/>
                              <a:gd name="T60" fmla="*/ 2666 w 2892"/>
                              <a:gd name="T61" fmla="*/ 1280 h 1574"/>
                              <a:gd name="T62" fmla="*/ 2751 w 2892"/>
                              <a:gd name="T63" fmla="*/ 1204 h 1574"/>
                              <a:gd name="T64" fmla="*/ 2836 w 2892"/>
                              <a:gd name="T65" fmla="*/ 1081 h 1574"/>
                              <a:gd name="T66" fmla="*/ 2884 w 2892"/>
                              <a:gd name="T67" fmla="*/ 943 h 1574"/>
                              <a:gd name="T68" fmla="*/ 2891 w 2892"/>
                              <a:gd name="T69" fmla="*/ 792 h 15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892" h="1574">
                                <a:moveTo>
                                  <a:pt x="2885" y="753"/>
                                </a:moveTo>
                                <a:lnTo>
                                  <a:pt x="2875" y="710"/>
                                </a:lnTo>
                                <a:lnTo>
                                  <a:pt x="2849" y="628"/>
                                </a:lnTo>
                                <a:lnTo>
                                  <a:pt x="2812" y="552"/>
                                </a:lnTo>
                                <a:lnTo>
                                  <a:pt x="2764" y="482"/>
                                </a:lnTo>
                                <a:lnTo>
                                  <a:pt x="2710" y="417"/>
                                </a:lnTo>
                                <a:lnTo>
                                  <a:pt x="2648" y="356"/>
                                </a:lnTo>
                                <a:lnTo>
                                  <a:pt x="2579" y="305"/>
                                </a:lnTo>
                                <a:lnTo>
                                  <a:pt x="2507" y="257"/>
                                </a:lnTo>
                                <a:lnTo>
                                  <a:pt x="2469" y="237"/>
                                </a:lnTo>
                                <a:lnTo>
                                  <a:pt x="2383" y="192"/>
                                </a:lnTo>
                                <a:lnTo>
                                  <a:pt x="2200" y="119"/>
                                </a:lnTo>
                                <a:lnTo>
                                  <a:pt x="2010" y="64"/>
                                </a:lnTo>
                                <a:lnTo>
                                  <a:pt x="1814" y="27"/>
                                </a:lnTo>
                                <a:lnTo>
                                  <a:pt x="1616" y="5"/>
                                </a:lnTo>
                                <a:lnTo>
                                  <a:pt x="1417" y="0"/>
                                </a:lnTo>
                                <a:lnTo>
                                  <a:pt x="1218" y="10"/>
                                </a:lnTo>
                                <a:lnTo>
                                  <a:pt x="1024" y="34"/>
                                </a:lnTo>
                                <a:lnTo>
                                  <a:pt x="929" y="51"/>
                                </a:lnTo>
                                <a:lnTo>
                                  <a:pt x="830" y="71"/>
                                </a:lnTo>
                                <a:lnTo>
                                  <a:pt x="625" y="129"/>
                                </a:lnTo>
                                <a:lnTo>
                                  <a:pt x="477" y="188"/>
                                </a:lnTo>
                                <a:lnTo>
                                  <a:pt x="383" y="237"/>
                                </a:lnTo>
                                <a:lnTo>
                                  <a:pt x="296" y="294"/>
                                </a:lnTo>
                                <a:lnTo>
                                  <a:pt x="216" y="362"/>
                                </a:lnTo>
                                <a:lnTo>
                                  <a:pt x="182" y="399"/>
                                </a:lnTo>
                                <a:lnTo>
                                  <a:pt x="156" y="430"/>
                                </a:lnTo>
                                <a:lnTo>
                                  <a:pt x="111" y="496"/>
                                </a:lnTo>
                                <a:lnTo>
                                  <a:pt x="72" y="568"/>
                                </a:lnTo>
                                <a:lnTo>
                                  <a:pt x="42" y="644"/>
                                </a:lnTo>
                                <a:lnTo>
                                  <a:pt x="19" y="723"/>
                                </a:lnTo>
                                <a:lnTo>
                                  <a:pt x="8" y="804"/>
                                </a:lnTo>
                                <a:lnTo>
                                  <a:pt x="6" y="884"/>
                                </a:lnTo>
                                <a:lnTo>
                                  <a:pt x="18" y="963"/>
                                </a:lnTo>
                                <a:lnTo>
                                  <a:pt x="28" y="1001"/>
                                </a:lnTo>
                                <a:lnTo>
                                  <a:pt x="15" y="1015"/>
                                </a:lnTo>
                                <a:lnTo>
                                  <a:pt x="0" y="1053"/>
                                </a:lnTo>
                                <a:lnTo>
                                  <a:pt x="0" y="1077"/>
                                </a:lnTo>
                                <a:lnTo>
                                  <a:pt x="5" y="1117"/>
                                </a:lnTo>
                                <a:lnTo>
                                  <a:pt x="26" y="1188"/>
                                </a:lnTo>
                                <a:lnTo>
                                  <a:pt x="61" y="1248"/>
                                </a:lnTo>
                                <a:lnTo>
                                  <a:pt x="107" y="1300"/>
                                </a:lnTo>
                                <a:lnTo>
                                  <a:pt x="162" y="1345"/>
                                </a:lnTo>
                                <a:lnTo>
                                  <a:pt x="224" y="1381"/>
                                </a:lnTo>
                                <a:lnTo>
                                  <a:pt x="326" y="1424"/>
                                </a:lnTo>
                                <a:lnTo>
                                  <a:pt x="396" y="1445"/>
                                </a:lnTo>
                                <a:lnTo>
                                  <a:pt x="496" y="1471"/>
                                </a:lnTo>
                                <a:lnTo>
                                  <a:pt x="697" y="1515"/>
                                </a:lnTo>
                                <a:lnTo>
                                  <a:pt x="900" y="1545"/>
                                </a:lnTo>
                                <a:lnTo>
                                  <a:pt x="1105" y="1565"/>
                                </a:lnTo>
                                <a:lnTo>
                                  <a:pt x="1207" y="1571"/>
                                </a:lnTo>
                                <a:lnTo>
                                  <a:pt x="1313" y="1574"/>
                                </a:lnTo>
                                <a:lnTo>
                                  <a:pt x="1523" y="1571"/>
                                </a:lnTo>
                                <a:lnTo>
                                  <a:pt x="1734" y="1555"/>
                                </a:lnTo>
                                <a:lnTo>
                                  <a:pt x="1944" y="1529"/>
                                </a:lnTo>
                                <a:lnTo>
                                  <a:pt x="2047" y="1510"/>
                                </a:lnTo>
                                <a:lnTo>
                                  <a:pt x="2130" y="1496"/>
                                </a:lnTo>
                                <a:lnTo>
                                  <a:pt x="2292" y="1457"/>
                                </a:lnTo>
                                <a:lnTo>
                                  <a:pt x="2451" y="1404"/>
                                </a:lnTo>
                                <a:lnTo>
                                  <a:pt x="2561" y="1349"/>
                                </a:lnTo>
                                <a:lnTo>
                                  <a:pt x="2632" y="1306"/>
                                </a:lnTo>
                                <a:lnTo>
                                  <a:pt x="2666" y="1280"/>
                                </a:lnTo>
                                <a:lnTo>
                                  <a:pt x="2697" y="1257"/>
                                </a:lnTo>
                                <a:lnTo>
                                  <a:pt x="2751" y="1204"/>
                                </a:lnTo>
                                <a:lnTo>
                                  <a:pt x="2797" y="1145"/>
                                </a:lnTo>
                                <a:lnTo>
                                  <a:pt x="2836" y="1081"/>
                                </a:lnTo>
                                <a:lnTo>
                                  <a:pt x="2865" y="1014"/>
                                </a:lnTo>
                                <a:lnTo>
                                  <a:pt x="2884" y="943"/>
                                </a:lnTo>
                                <a:lnTo>
                                  <a:pt x="2892" y="869"/>
                                </a:lnTo>
                                <a:lnTo>
                                  <a:pt x="2891" y="792"/>
                                </a:lnTo>
                                <a:lnTo>
                                  <a:pt x="2885" y="753"/>
                                </a:lnTo>
                              </a:path>
                            </a:pathLst>
                          </a:custGeom>
                          <a:solidFill>
                            <a:srgbClr val="A0C9CA"/>
                          </a:solidFill>
                          <a:ln>
                            <a:noFill/>
                          </a:ln>
                        </wps:spPr>
                        <wps:txbx>
                          <w:txbxContent>
                            <w:p w:rsidR="005345A8" w:rsidRDefault="005345A8" w:rsidP="005D6B53">
                              <w:pPr>
                                <w:jc w:val="center"/>
                                <w:rPr>
                                  <w:rFonts w:ascii="Calibri" w:eastAsia="Calibri" w:hAnsi="Calibri" w:cs="Arial"/>
                                  <w:b/>
                                  <w:bCs/>
                                  <w:color w:val="FFFFFF"/>
                                  <w:kern w:val="24"/>
                                  <w:sz w:val="48"/>
                                  <w:szCs w:val="48"/>
                                </w:rPr>
                              </w:pPr>
                              <w:r>
                                <w:rPr>
                                  <w:rFonts w:ascii="Calibri" w:eastAsia="Calibri" w:hAnsi="Calibri" w:cs="Arial"/>
                                  <w:b/>
                                  <w:bCs/>
                                  <w:color w:val="FFFFFF"/>
                                  <w:kern w:val="24"/>
                                  <w:sz w:val="48"/>
                                  <w:szCs w:val="48"/>
                                </w:rPr>
                                <w:t>02</w:t>
                              </w:r>
                            </w:p>
                          </w:txbxContent>
                        </wps:txbx>
                        <wps:bodyPr vert="horz" wrap="square" lIns="91440" tIns="45720" rIns="91440" bIns="45720" numCol="1" anchor="ctr" anchorCtr="0" compatLnSpc="1">
                          <a:prstTxWarp prst="textNoShape">
                            <a:avLst/>
                          </a:prstTxWarp>
                        </wps:bodyPr>
                      </wps:wsp>
                      <wps:wsp>
                        <wps:cNvPr id="1088653245" name="Freeform 281"/>
                        <wps:cNvSpPr>
                          <a:spLocks/>
                        </wps:cNvSpPr>
                        <wps:spPr bwMode="auto">
                          <a:xfrm>
                            <a:off x="4128860" y="1987435"/>
                            <a:ext cx="1354138" cy="788988"/>
                          </a:xfrm>
                          <a:custGeom>
                            <a:avLst/>
                            <a:gdLst>
                              <a:gd name="T0" fmla="*/ 2434 w 2559"/>
                              <a:gd name="T1" fmla="*/ 347 h 1492"/>
                              <a:gd name="T2" fmla="*/ 2398 w 2559"/>
                              <a:gd name="T3" fmla="*/ 306 h 1492"/>
                              <a:gd name="T4" fmla="*/ 2317 w 2559"/>
                              <a:gd name="T5" fmla="*/ 239 h 1492"/>
                              <a:gd name="T6" fmla="*/ 2228 w 2559"/>
                              <a:gd name="T7" fmla="*/ 183 h 1492"/>
                              <a:gd name="T8" fmla="*/ 2132 w 2559"/>
                              <a:gd name="T9" fmla="*/ 138 h 1492"/>
                              <a:gd name="T10" fmla="*/ 2030 w 2559"/>
                              <a:gd name="T11" fmla="*/ 103 h 1492"/>
                              <a:gd name="T12" fmla="*/ 1926 w 2559"/>
                              <a:gd name="T13" fmla="*/ 76 h 1492"/>
                              <a:gd name="T14" fmla="*/ 1768 w 2559"/>
                              <a:gd name="T15" fmla="*/ 46 h 1492"/>
                              <a:gd name="T16" fmla="*/ 1664 w 2559"/>
                              <a:gd name="T17" fmla="*/ 31 h 1492"/>
                              <a:gd name="T18" fmla="*/ 1533 w 2559"/>
                              <a:gd name="T19" fmla="*/ 16 h 1492"/>
                              <a:gd name="T20" fmla="*/ 1271 w 2559"/>
                              <a:gd name="T21" fmla="*/ 0 h 1492"/>
                              <a:gd name="T22" fmla="*/ 1009 w 2559"/>
                              <a:gd name="T23" fmla="*/ 3 h 1492"/>
                              <a:gd name="T24" fmla="*/ 747 w 2559"/>
                              <a:gd name="T25" fmla="*/ 24 h 1492"/>
                              <a:gd name="T26" fmla="*/ 616 w 2559"/>
                              <a:gd name="T27" fmla="*/ 43 h 1492"/>
                              <a:gd name="T28" fmla="*/ 504 w 2559"/>
                              <a:gd name="T29" fmla="*/ 59 h 1492"/>
                              <a:gd name="T30" fmla="*/ 334 w 2559"/>
                              <a:gd name="T31" fmla="*/ 99 h 1492"/>
                              <a:gd name="T32" fmla="*/ 256 w 2559"/>
                              <a:gd name="T33" fmla="*/ 134 h 1492"/>
                              <a:gd name="T34" fmla="*/ 207 w 2559"/>
                              <a:gd name="T35" fmla="*/ 165 h 1492"/>
                              <a:gd name="T36" fmla="*/ 186 w 2559"/>
                              <a:gd name="T37" fmla="*/ 184 h 1492"/>
                              <a:gd name="T38" fmla="*/ 167 w 2559"/>
                              <a:gd name="T39" fmla="*/ 201 h 1492"/>
                              <a:gd name="T40" fmla="*/ 131 w 2559"/>
                              <a:gd name="T41" fmla="*/ 243 h 1492"/>
                              <a:gd name="T42" fmla="*/ 89 w 2559"/>
                              <a:gd name="T43" fmla="*/ 312 h 1492"/>
                              <a:gd name="T44" fmla="*/ 70 w 2559"/>
                              <a:gd name="T45" fmla="*/ 362 h 1492"/>
                              <a:gd name="T46" fmla="*/ 55 w 2559"/>
                              <a:gd name="T47" fmla="*/ 391 h 1492"/>
                              <a:gd name="T48" fmla="*/ 29 w 2559"/>
                              <a:gd name="T49" fmla="*/ 454 h 1492"/>
                              <a:gd name="T50" fmla="*/ 11 w 2559"/>
                              <a:gd name="T51" fmla="*/ 519 h 1492"/>
                              <a:gd name="T52" fmla="*/ 1 w 2559"/>
                              <a:gd name="T53" fmla="*/ 587 h 1492"/>
                              <a:gd name="T54" fmla="*/ 0 w 2559"/>
                              <a:gd name="T55" fmla="*/ 690 h 1492"/>
                              <a:gd name="T56" fmla="*/ 24 w 2559"/>
                              <a:gd name="T57" fmla="*/ 826 h 1492"/>
                              <a:gd name="T58" fmla="*/ 47 w 2559"/>
                              <a:gd name="T59" fmla="*/ 892 h 1492"/>
                              <a:gd name="T60" fmla="*/ 68 w 2559"/>
                              <a:gd name="T61" fmla="*/ 938 h 1492"/>
                              <a:gd name="T62" fmla="*/ 118 w 2559"/>
                              <a:gd name="T63" fmla="*/ 1023 h 1492"/>
                              <a:gd name="T64" fmla="*/ 180 w 2559"/>
                              <a:gd name="T65" fmla="*/ 1099 h 1492"/>
                              <a:gd name="T66" fmla="*/ 252 w 2559"/>
                              <a:gd name="T67" fmla="*/ 1167 h 1492"/>
                              <a:gd name="T68" fmla="*/ 331 w 2559"/>
                              <a:gd name="T69" fmla="*/ 1226 h 1492"/>
                              <a:gd name="T70" fmla="*/ 416 w 2559"/>
                              <a:gd name="T71" fmla="*/ 1277 h 1492"/>
                              <a:gd name="T72" fmla="*/ 551 w 2559"/>
                              <a:gd name="T73" fmla="*/ 1341 h 1492"/>
                              <a:gd name="T74" fmla="*/ 645 w 2559"/>
                              <a:gd name="T75" fmla="*/ 1374 h 1492"/>
                              <a:gd name="T76" fmla="*/ 761 w 2559"/>
                              <a:gd name="T77" fmla="*/ 1410 h 1492"/>
                              <a:gd name="T78" fmla="*/ 1006 w 2559"/>
                              <a:gd name="T79" fmla="*/ 1463 h 1492"/>
                              <a:gd name="T80" fmla="*/ 1257 w 2559"/>
                              <a:gd name="T81" fmla="*/ 1490 h 1492"/>
                              <a:gd name="T82" fmla="*/ 1506 w 2559"/>
                              <a:gd name="T83" fmla="*/ 1492 h 1492"/>
                              <a:gd name="T84" fmla="*/ 1628 w 2559"/>
                              <a:gd name="T85" fmla="*/ 1482 h 1492"/>
                              <a:gd name="T86" fmla="*/ 1737 w 2559"/>
                              <a:gd name="T87" fmla="*/ 1467 h 1492"/>
                              <a:gd name="T88" fmla="*/ 1900 w 2559"/>
                              <a:gd name="T89" fmla="*/ 1431 h 1492"/>
                              <a:gd name="T90" fmla="*/ 2007 w 2559"/>
                              <a:gd name="T91" fmla="*/ 1398 h 1492"/>
                              <a:gd name="T92" fmla="*/ 2109 w 2559"/>
                              <a:gd name="T93" fmla="*/ 1357 h 1492"/>
                              <a:gd name="T94" fmla="*/ 2205 w 2559"/>
                              <a:gd name="T95" fmla="*/ 1303 h 1492"/>
                              <a:gd name="T96" fmla="*/ 2294 w 2559"/>
                              <a:gd name="T97" fmla="*/ 1239 h 1492"/>
                              <a:gd name="T98" fmla="*/ 2375 w 2559"/>
                              <a:gd name="T99" fmla="*/ 1162 h 1492"/>
                              <a:gd name="T100" fmla="*/ 2411 w 2559"/>
                              <a:gd name="T101" fmla="*/ 1119 h 1492"/>
                              <a:gd name="T102" fmla="*/ 2443 w 2559"/>
                              <a:gd name="T103" fmla="*/ 1077 h 1492"/>
                              <a:gd name="T104" fmla="*/ 2495 w 2559"/>
                              <a:gd name="T105" fmla="*/ 985 h 1492"/>
                              <a:gd name="T106" fmla="*/ 2532 w 2559"/>
                              <a:gd name="T107" fmla="*/ 888 h 1492"/>
                              <a:gd name="T108" fmla="*/ 2554 w 2559"/>
                              <a:gd name="T109" fmla="*/ 785 h 1492"/>
                              <a:gd name="T110" fmla="*/ 2559 w 2559"/>
                              <a:gd name="T111" fmla="*/ 683 h 1492"/>
                              <a:gd name="T112" fmla="*/ 2548 w 2559"/>
                              <a:gd name="T113" fmla="*/ 581 h 1492"/>
                              <a:gd name="T114" fmla="*/ 2518 w 2559"/>
                              <a:gd name="T115" fmla="*/ 483 h 1492"/>
                              <a:gd name="T116" fmla="*/ 2467 w 2559"/>
                              <a:gd name="T117" fmla="*/ 390 h 1492"/>
                              <a:gd name="T118" fmla="*/ 2434 w 2559"/>
                              <a:gd name="T119" fmla="*/ 347 h 14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559" h="1492">
                                <a:moveTo>
                                  <a:pt x="2434" y="347"/>
                                </a:moveTo>
                                <a:lnTo>
                                  <a:pt x="2398" y="306"/>
                                </a:lnTo>
                                <a:lnTo>
                                  <a:pt x="2317" y="239"/>
                                </a:lnTo>
                                <a:lnTo>
                                  <a:pt x="2228" y="183"/>
                                </a:lnTo>
                                <a:lnTo>
                                  <a:pt x="2132" y="138"/>
                                </a:lnTo>
                                <a:lnTo>
                                  <a:pt x="2030" y="103"/>
                                </a:lnTo>
                                <a:lnTo>
                                  <a:pt x="1926" y="76"/>
                                </a:lnTo>
                                <a:lnTo>
                                  <a:pt x="1768" y="46"/>
                                </a:lnTo>
                                <a:lnTo>
                                  <a:pt x="1664" y="31"/>
                                </a:lnTo>
                                <a:lnTo>
                                  <a:pt x="1533" y="16"/>
                                </a:lnTo>
                                <a:lnTo>
                                  <a:pt x="1271" y="0"/>
                                </a:lnTo>
                                <a:lnTo>
                                  <a:pt x="1009" y="3"/>
                                </a:lnTo>
                                <a:lnTo>
                                  <a:pt x="747" y="24"/>
                                </a:lnTo>
                                <a:lnTo>
                                  <a:pt x="616" y="43"/>
                                </a:lnTo>
                                <a:lnTo>
                                  <a:pt x="504" y="59"/>
                                </a:lnTo>
                                <a:lnTo>
                                  <a:pt x="334" y="99"/>
                                </a:lnTo>
                                <a:lnTo>
                                  <a:pt x="256" y="134"/>
                                </a:lnTo>
                                <a:lnTo>
                                  <a:pt x="207" y="165"/>
                                </a:lnTo>
                                <a:lnTo>
                                  <a:pt x="186" y="184"/>
                                </a:lnTo>
                                <a:lnTo>
                                  <a:pt x="167" y="201"/>
                                </a:lnTo>
                                <a:lnTo>
                                  <a:pt x="131" y="243"/>
                                </a:lnTo>
                                <a:lnTo>
                                  <a:pt x="89" y="312"/>
                                </a:lnTo>
                                <a:lnTo>
                                  <a:pt x="70" y="362"/>
                                </a:lnTo>
                                <a:lnTo>
                                  <a:pt x="55" y="391"/>
                                </a:lnTo>
                                <a:lnTo>
                                  <a:pt x="29" y="454"/>
                                </a:lnTo>
                                <a:lnTo>
                                  <a:pt x="11" y="519"/>
                                </a:lnTo>
                                <a:lnTo>
                                  <a:pt x="1" y="587"/>
                                </a:lnTo>
                                <a:lnTo>
                                  <a:pt x="0" y="690"/>
                                </a:lnTo>
                                <a:lnTo>
                                  <a:pt x="24" y="826"/>
                                </a:lnTo>
                                <a:lnTo>
                                  <a:pt x="47" y="892"/>
                                </a:lnTo>
                                <a:lnTo>
                                  <a:pt x="68" y="938"/>
                                </a:lnTo>
                                <a:lnTo>
                                  <a:pt x="118" y="1023"/>
                                </a:lnTo>
                                <a:lnTo>
                                  <a:pt x="180" y="1099"/>
                                </a:lnTo>
                                <a:lnTo>
                                  <a:pt x="252" y="1167"/>
                                </a:lnTo>
                                <a:lnTo>
                                  <a:pt x="331" y="1226"/>
                                </a:lnTo>
                                <a:lnTo>
                                  <a:pt x="416" y="1277"/>
                                </a:lnTo>
                                <a:lnTo>
                                  <a:pt x="551" y="1341"/>
                                </a:lnTo>
                                <a:lnTo>
                                  <a:pt x="645" y="1374"/>
                                </a:lnTo>
                                <a:lnTo>
                                  <a:pt x="761" y="1410"/>
                                </a:lnTo>
                                <a:lnTo>
                                  <a:pt x="1006" y="1463"/>
                                </a:lnTo>
                                <a:lnTo>
                                  <a:pt x="1257" y="1490"/>
                                </a:lnTo>
                                <a:lnTo>
                                  <a:pt x="1506" y="1492"/>
                                </a:lnTo>
                                <a:lnTo>
                                  <a:pt x="1628" y="1482"/>
                                </a:lnTo>
                                <a:lnTo>
                                  <a:pt x="1737" y="1467"/>
                                </a:lnTo>
                                <a:lnTo>
                                  <a:pt x="1900" y="1431"/>
                                </a:lnTo>
                                <a:lnTo>
                                  <a:pt x="2007" y="1398"/>
                                </a:lnTo>
                                <a:lnTo>
                                  <a:pt x="2109" y="1357"/>
                                </a:lnTo>
                                <a:lnTo>
                                  <a:pt x="2205" y="1303"/>
                                </a:lnTo>
                                <a:lnTo>
                                  <a:pt x="2294" y="1239"/>
                                </a:lnTo>
                                <a:lnTo>
                                  <a:pt x="2375" y="1162"/>
                                </a:lnTo>
                                <a:lnTo>
                                  <a:pt x="2411" y="1119"/>
                                </a:lnTo>
                                <a:lnTo>
                                  <a:pt x="2443" y="1077"/>
                                </a:lnTo>
                                <a:lnTo>
                                  <a:pt x="2495" y="985"/>
                                </a:lnTo>
                                <a:lnTo>
                                  <a:pt x="2532" y="888"/>
                                </a:lnTo>
                                <a:lnTo>
                                  <a:pt x="2554" y="785"/>
                                </a:lnTo>
                                <a:lnTo>
                                  <a:pt x="2559" y="683"/>
                                </a:lnTo>
                                <a:lnTo>
                                  <a:pt x="2548" y="581"/>
                                </a:lnTo>
                                <a:lnTo>
                                  <a:pt x="2518" y="483"/>
                                </a:lnTo>
                                <a:lnTo>
                                  <a:pt x="2467" y="390"/>
                                </a:lnTo>
                                <a:lnTo>
                                  <a:pt x="2434" y="347"/>
                                </a:lnTo>
                                <a:close/>
                              </a:path>
                            </a:pathLst>
                          </a:custGeom>
                          <a:solidFill>
                            <a:srgbClr val="FFD366"/>
                          </a:solidFill>
                          <a:ln>
                            <a:noFill/>
                          </a:ln>
                        </wps:spPr>
                        <wps:txbx>
                          <w:txbxContent>
                            <w:p w:rsidR="005345A8" w:rsidRDefault="005345A8" w:rsidP="005D6B53">
                              <w:pPr>
                                <w:jc w:val="center"/>
                                <w:rPr>
                                  <w:rFonts w:ascii="Calibri" w:eastAsia="Calibri" w:hAnsi="Calibri" w:cs="Arial"/>
                                  <w:b/>
                                  <w:bCs/>
                                  <w:color w:val="FFFFFF"/>
                                  <w:kern w:val="24"/>
                                  <w:sz w:val="48"/>
                                  <w:szCs w:val="48"/>
                                </w:rPr>
                              </w:pPr>
                              <w:r>
                                <w:rPr>
                                  <w:rFonts w:ascii="Calibri" w:eastAsia="Calibri" w:hAnsi="Calibri" w:cs="Arial"/>
                                  <w:b/>
                                  <w:bCs/>
                                  <w:color w:val="FFFFFF"/>
                                  <w:kern w:val="24"/>
                                  <w:sz w:val="48"/>
                                  <w:szCs w:val="48"/>
                                </w:rPr>
                                <w:t>03</w:t>
                              </w:r>
                            </w:p>
                          </w:txbxContent>
                        </wps:txbx>
                        <wps:bodyPr vert="horz" wrap="square" lIns="91440" tIns="45720" rIns="91440" bIns="45720" numCol="1" anchor="ctr" anchorCtr="0" compatLnSpc="1">
                          <a:prstTxWarp prst="textNoShape">
                            <a:avLst/>
                          </a:prstTxWarp>
                        </wps:bodyPr>
                      </wps:wsp>
                      <wps:wsp>
                        <wps:cNvPr id="1088653246" name="Freeform 390"/>
                        <wps:cNvSpPr>
                          <a:spLocks/>
                        </wps:cNvSpPr>
                        <wps:spPr bwMode="auto">
                          <a:xfrm>
                            <a:off x="6491060" y="1928697"/>
                            <a:ext cx="1541463" cy="895350"/>
                          </a:xfrm>
                          <a:custGeom>
                            <a:avLst/>
                            <a:gdLst>
                              <a:gd name="T0" fmla="*/ 2897 w 2912"/>
                              <a:gd name="T1" fmla="*/ 645 h 1693"/>
                              <a:gd name="T2" fmla="*/ 2886 w 2912"/>
                              <a:gd name="T3" fmla="*/ 614 h 1693"/>
                              <a:gd name="T4" fmla="*/ 2861 w 2912"/>
                              <a:gd name="T5" fmla="*/ 560 h 1693"/>
                              <a:gd name="T6" fmla="*/ 2809 w 2912"/>
                              <a:gd name="T7" fmla="*/ 483 h 1693"/>
                              <a:gd name="T8" fmla="*/ 2721 w 2912"/>
                              <a:gd name="T9" fmla="*/ 400 h 1693"/>
                              <a:gd name="T10" fmla="*/ 2619 w 2912"/>
                              <a:gd name="T11" fmla="*/ 331 h 1693"/>
                              <a:gd name="T12" fmla="*/ 2565 w 2912"/>
                              <a:gd name="T13" fmla="*/ 302 h 1693"/>
                              <a:gd name="T14" fmla="*/ 2496 w 2912"/>
                              <a:gd name="T15" fmla="*/ 268 h 1693"/>
                              <a:gd name="T16" fmla="*/ 2355 w 2912"/>
                              <a:gd name="T17" fmla="*/ 207 h 1693"/>
                              <a:gd name="T18" fmla="*/ 2210 w 2912"/>
                              <a:gd name="T19" fmla="*/ 155 h 1693"/>
                              <a:gd name="T20" fmla="*/ 2062 w 2912"/>
                              <a:gd name="T21" fmla="*/ 111 h 1693"/>
                              <a:gd name="T22" fmla="*/ 1910 w 2912"/>
                              <a:gd name="T23" fmla="*/ 73 h 1693"/>
                              <a:gd name="T24" fmla="*/ 1758 w 2912"/>
                              <a:gd name="T25" fmla="*/ 45 h 1693"/>
                              <a:gd name="T26" fmla="*/ 1529 w 2912"/>
                              <a:gd name="T27" fmla="*/ 14 h 1693"/>
                              <a:gd name="T28" fmla="*/ 1375 w 2912"/>
                              <a:gd name="T29" fmla="*/ 6 h 1693"/>
                              <a:gd name="T30" fmla="*/ 1228 w 2912"/>
                              <a:gd name="T31" fmla="*/ 0 h 1693"/>
                              <a:gd name="T32" fmla="*/ 996 w 2912"/>
                              <a:gd name="T33" fmla="*/ 9 h 1693"/>
                              <a:gd name="T34" fmla="*/ 842 w 2912"/>
                              <a:gd name="T35" fmla="*/ 26 h 1693"/>
                              <a:gd name="T36" fmla="*/ 691 w 2912"/>
                              <a:gd name="T37" fmla="*/ 56 h 1693"/>
                              <a:gd name="T38" fmla="*/ 546 w 2912"/>
                              <a:gd name="T39" fmla="*/ 101 h 1693"/>
                              <a:gd name="T40" fmla="*/ 408 w 2912"/>
                              <a:gd name="T41" fmla="*/ 163 h 1693"/>
                              <a:gd name="T42" fmla="*/ 281 w 2912"/>
                              <a:gd name="T43" fmla="*/ 245 h 1693"/>
                              <a:gd name="T44" fmla="*/ 223 w 2912"/>
                              <a:gd name="T45" fmla="*/ 295 h 1693"/>
                              <a:gd name="T46" fmla="*/ 174 w 2912"/>
                              <a:gd name="T47" fmla="*/ 344 h 1693"/>
                              <a:gd name="T48" fmla="*/ 97 w 2912"/>
                              <a:gd name="T49" fmla="*/ 449 h 1693"/>
                              <a:gd name="T50" fmla="*/ 41 w 2912"/>
                              <a:gd name="T51" fmla="*/ 563 h 1693"/>
                              <a:gd name="T52" fmla="*/ 9 w 2912"/>
                              <a:gd name="T53" fmla="*/ 682 h 1693"/>
                              <a:gd name="T54" fmla="*/ 0 w 2912"/>
                              <a:gd name="T55" fmla="*/ 804 h 1693"/>
                              <a:gd name="T56" fmla="*/ 15 w 2912"/>
                              <a:gd name="T57" fmla="*/ 928 h 1693"/>
                              <a:gd name="T58" fmla="*/ 52 w 2912"/>
                              <a:gd name="T59" fmla="*/ 1049 h 1693"/>
                              <a:gd name="T60" fmla="*/ 114 w 2912"/>
                              <a:gd name="T61" fmla="*/ 1164 h 1693"/>
                              <a:gd name="T62" fmla="*/ 154 w 2912"/>
                              <a:gd name="T63" fmla="*/ 1219 h 1693"/>
                              <a:gd name="T64" fmla="*/ 202 w 2912"/>
                              <a:gd name="T65" fmla="*/ 1276 h 1693"/>
                              <a:gd name="T66" fmla="*/ 310 w 2912"/>
                              <a:gd name="T67" fmla="*/ 1374 h 1693"/>
                              <a:gd name="T68" fmla="*/ 432 w 2912"/>
                              <a:gd name="T69" fmla="*/ 1455 h 1693"/>
                              <a:gd name="T70" fmla="*/ 563 w 2912"/>
                              <a:gd name="T71" fmla="*/ 1518 h 1693"/>
                              <a:gd name="T72" fmla="*/ 701 w 2912"/>
                              <a:gd name="T73" fmla="*/ 1570 h 1693"/>
                              <a:gd name="T74" fmla="*/ 845 w 2912"/>
                              <a:gd name="T75" fmla="*/ 1609 h 1693"/>
                              <a:gd name="T76" fmla="*/ 1064 w 2912"/>
                              <a:gd name="T77" fmla="*/ 1652 h 1693"/>
                              <a:gd name="T78" fmla="*/ 1207 w 2912"/>
                              <a:gd name="T79" fmla="*/ 1670 h 1693"/>
                              <a:gd name="T80" fmla="*/ 1289 w 2912"/>
                              <a:gd name="T81" fmla="*/ 1681 h 1693"/>
                              <a:gd name="T82" fmla="*/ 1458 w 2912"/>
                              <a:gd name="T83" fmla="*/ 1692 h 1693"/>
                              <a:gd name="T84" fmla="*/ 1630 w 2912"/>
                              <a:gd name="T85" fmla="*/ 1693 h 1693"/>
                              <a:gd name="T86" fmla="*/ 1801 w 2912"/>
                              <a:gd name="T87" fmla="*/ 1682 h 1693"/>
                              <a:gd name="T88" fmla="*/ 1971 w 2912"/>
                              <a:gd name="T89" fmla="*/ 1658 h 1693"/>
                              <a:gd name="T90" fmla="*/ 2136 w 2912"/>
                              <a:gd name="T91" fmla="*/ 1617 h 1693"/>
                              <a:gd name="T92" fmla="*/ 2295 w 2912"/>
                              <a:gd name="T93" fmla="*/ 1560 h 1693"/>
                              <a:gd name="T94" fmla="*/ 2446 w 2912"/>
                              <a:gd name="T95" fmla="*/ 1482 h 1693"/>
                              <a:gd name="T96" fmla="*/ 2518 w 2912"/>
                              <a:gd name="T97" fmla="*/ 1435 h 1693"/>
                              <a:gd name="T98" fmla="*/ 2563 w 2912"/>
                              <a:gd name="T99" fmla="*/ 1401 h 1693"/>
                              <a:gd name="T100" fmla="*/ 2646 w 2912"/>
                              <a:gd name="T101" fmla="*/ 1324 h 1693"/>
                              <a:gd name="T102" fmla="*/ 2719 w 2912"/>
                              <a:gd name="T103" fmla="*/ 1235 h 1693"/>
                              <a:gd name="T104" fmla="*/ 2780 w 2912"/>
                              <a:gd name="T105" fmla="*/ 1135 h 1693"/>
                              <a:gd name="T106" fmla="*/ 2804 w 2912"/>
                              <a:gd name="T107" fmla="*/ 1083 h 1693"/>
                              <a:gd name="T108" fmla="*/ 2836 w 2912"/>
                              <a:gd name="T109" fmla="*/ 1035 h 1693"/>
                              <a:gd name="T110" fmla="*/ 2884 w 2912"/>
                              <a:gd name="T111" fmla="*/ 929 h 1693"/>
                              <a:gd name="T112" fmla="*/ 2911 w 2912"/>
                              <a:gd name="T113" fmla="*/ 817 h 1693"/>
                              <a:gd name="T114" fmla="*/ 2912 w 2912"/>
                              <a:gd name="T115" fmla="*/ 731 h 1693"/>
                              <a:gd name="T116" fmla="*/ 2904 w 2912"/>
                              <a:gd name="T117" fmla="*/ 673 h 1693"/>
                              <a:gd name="T118" fmla="*/ 2897 w 2912"/>
                              <a:gd name="T119" fmla="*/ 645 h 16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912" h="1693">
                                <a:moveTo>
                                  <a:pt x="2897" y="645"/>
                                </a:moveTo>
                                <a:lnTo>
                                  <a:pt x="2886" y="614"/>
                                </a:lnTo>
                                <a:lnTo>
                                  <a:pt x="2861" y="560"/>
                                </a:lnTo>
                                <a:lnTo>
                                  <a:pt x="2809" y="483"/>
                                </a:lnTo>
                                <a:lnTo>
                                  <a:pt x="2721" y="400"/>
                                </a:lnTo>
                                <a:lnTo>
                                  <a:pt x="2619" y="331"/>
                                </a:lnTo>
                                <a:lnTo>
                                  <a:pt x="2565" y="302"/>
                                </a:lnTo>
                                <a:lnTo>
                                  <a:pt x="2496" y="268"/>
                                </a:lnTo>
                                <a:lnTo>
                                  <a:pt x="2355" y="207"/>
                                </a:lnTo>
                                <a:lnTo>
                                  <a:pt x="2210" y="155"/>
                                </a:lnTo>
                                <a:lnTo>
                                  <a:pt x="2062" y="111"/>
                                </a:lnTo>
                                <a:lnTo>
                                  <a:pt x="1910" y="73"/>
                                </a:lnTo>
                                <a:lnTo>
                                  <a:pt x="1758" y="45"/>
                                </a:lnTo>
                                <a:lnTo>
                                  <a:pt x="1529" y="14"/>
                                </a:lnTo>
                                <a:lnTo>
                                  <a:pt x="1375" y="6"/>
                                </a:lnTo>
                                <a:lnTo>
                                  <a:pt x="1228" y="0"/>
                                </a:lnTo>
                                <a:lnTo>
                                  <a:pt x="996" y="9"/>
                                </a:lnTo>
                                <a:lnTo>
                                  <a:pt x="842" y="26"/>
                                </a:lnTo>
                                <a:lnTo>
                                  <a:pt x="691" y="56"/>
                                </a:lnTo>
                                <a:lnTo>
                                  <a:pt x="546" y="101"/>
                                </a:lnTo>
                                <a:lnTo>
                                  <a:pt x="408" y="163"/>
                                </a:lnTo>
                                <a:lnTo>
                                  <a:pt x="281" y="245"/>
                                </a:lnTo>
                                <a:lnTo>
                                  <a:pt x="223" y="295"/>
                                </a:lnTo>
                                <a:lnTo>
                                  <a:pt x="174" y="344"/>
                                </a:lnTo>
                                <a:lnTo>
                                  <a:pt x="97" y="449"/>
                                </a:lnTo>
                                <a:lnTo>
                                  <a:pt x="41" y="563"/>
                                </a:lnTo>
                                <a:lnTo>
                                  <a:pt x="9" y="682"/>
                                </a:lnTo>
                                <a:lnTo>
                                  <a:pt x="0" y="804"/>
                                </a:lnTo>
                                <a:lnTo>
                                  <a:pt x="15" y="928"/>
                                </a:lnTo>
                                <a:lnTo>
                                  <a:pt x="52" y="1049"/>
                                </a:lnTo>
                                <a:lnTo>
                                  <a:pt x="114" y="1164"/>
                                </a:lnTo>
                                <a:lnTo>
                                  <a:pt x="154" y="1219"/>
                                </a:lnTo>
                                <a:lnTo>
                                  <a:pt x="202" y="1276"/>
                                </a:lnTo>
                                <a:lnTo>
                                  <a:pt x="310" y="1374"/>
                                </a:lnTo>
                                <a:lnTo>
                                  <a:pt x="432" y="1455"/>
                                </a:lnTo>
                                <a:lnTo>
                                  <a:pt x="563" y="1518"/>
                                </a:lnTo>
                                <a:lnTo>
                                  <a:pt x="701" y="1570"/>
                                </a:lnTo>
                                <a:lnTo>
                                  <a:pt x="845" y="1609"/>
                                </a:lnTo>
                                <a:lnTo>
                                  <a:pt x="1064" y="1652"/>
                                </a:lnTo>
                                <a:lnTo>
                                  <a:pt x="1207" y="1670"/>
                                </a:lnTo>
                                <a:lnTo>
                                  <a:pt x="1289" y="1681"/>
                                </a:lnTo>
                                <a:lnTo>
                                  <a:pt x="1458" y="1692"/>
                                </a:lnTo>
                                <a:lnTo>
                                  <a:pt x="1630" y="1693"/>
                                </a:lnTo>
                                <a:lnTo>
                                  <a:pt x="1801" y="1682"/>
                                </a:lnTo>
                                <a:lnTo>
                                  <a:pt x="1971" y="1658"/>
                                </a:lnTo>
                                <a:lnTo>
                                  <a:pt x="2136" y="1617"/>
                                </a:lnTo>
                                <a:lnTo>
                                  <a:pt x="2295" y="1560"/>
                                </a:lnTo>
                                <a:lnTo>
                                  <a:pt x="2446" y="1482"/>
                                </a:lnTo>
                                <a:lnTo>
                                  <a:pt x="2518" y="1435"/>
                                </a:lnTo>
                                <a:lnTo>
                                  <a:pt x="2563" y="1401"/>
                                </a:lnTo>
                                <a:lnTo>
                                  <a:pt x="2646" y="1324"/>
                                </a:lnTo>
                                <a:lnTo>
                                  <a:pt x="2719" y="1235"/>
                                </a:lnTo>
                                <a:lnTo>
                                  <a:pt x="2780" y="1135"/>
                                </a:lnTo>
                                <a:lnTo>
                                  <a:pt x="2804" y="1083"/>
                                </a:lnTo>
                                <a:lnTo>
                                  <a:pt x="2836" y="1035"/>
                                </a:lnTo>
                                <a:lnTo>
                                  <a:pt x="2884" y="929"/>
                                </a:lnTo>
                                <a:lnTo>
                                  <a:pt x="2911" y="817"/>
                                </a:lnTo>
                                <a:lnTo>
                                  <a:pt x="2912" y="731"/>
                                </a:lnTo>
                                <a:lnTo>
                                  <a:pt x="2904" y="673"/>
                                </a:lnTo>
                                <a:lnTo>
                                  <a:pt x="2897" y="645"/>
                                </a:lnTo>
                              </a:path>
                            </a:pathLst>
                          </a:custGeom>
                          <a:solidFill>
                            <a:srgbClr val="BFBFBF"/>
                          </a:solidFill>
                          <a:ln>
                            <a:noFill/>
                          </a:ln>
                        </wps:spPr>
                        <wps:txbx>
                          <w:txbxContent>
                            <w:p w:rsidR="005345A8" w:rsidRDefault="005345A8" w:rsidP="005D6B53">
                              <w:pPr>
                                <w:jc w:val="center"/>
                                <w:rPr>
                                  <w:rFonts w:ascii="Calibri" w:eastAsia="Calibri" w:hAnsi="Calibri" w:cs="Arial"/>
                                  <w:b/>
                                  <w:bCs/>
                                  <w:color w:val="FFFFFF"/>
                                  <w:kern w:val="24"/>
                                  <w:sz w:val="48"/>
                                  <w:szCs w:val="48"/>
                                </w:rPr>
                              </w:pPr>
                              <w:r>
                                <w:rPr>
                                  <w:rFonts w:ascii="Calibri" w:eastAsia="Calibri" w:hAnsi="Calibri" w:cs="Arial"/>
                                  <w:b/>
                                  <w:bCs/>
                                  <w:color w:val="FFFFFF"/>
                                  <w:kern w:val="24"/>
                                  <w:sz w:val="48"/>
                                  <w:szCs w:val="48"/>
                                </w:rPr>
                                <w:t>04</w:t>
                              </w:r>
                            </w:p>
                          </w:txbxContent>
                        </wps:txbx>
                        <wps:bodyPr vert="horz" wrap="square" lIns="91440" tIns="45720" rIns="91440" bIns="45720" numCol="1" anchor="ctr" anchorCtr="0" compatLnSpc="1">
                          <a:prstTxWarp prst="textNoShape">
                            <a:avLst/>
                          </a:prstTxWarp>
                        </wps:bodyPr>
                      </wps:wsp>
                      <wps:wsp>
                        <wps:cNvPr id="1088653247" name="Freeform 485"/>
                        <wps:cNvSpPr>
                          <a:spLocks/>
                        </wps:cNvSpPr>
                        <wps:spPr bwMode="auto">
                          <a:xfrm>
                            <a:off x="6557735" y="3328872"/>
                            <a:ext cx="1412875" cy="895350"/>
                          </a:xfrm>
                          <a:custGeom>
                            <a:avLst/>
                            <a:gdLst>
                              <a:gd name="T0" fmla="*/ 2354 w 2671"/>
                              <a:gd name="T1" fmla="*/ 220 h 1692"/>
                              <a:gd name="T2" fmla="*/ 2155 w 2671"/>
                              <a:gd name="T3" fmla="*/ 124 h 1692"/>
                              <a:gd name="T4" fmla="*/ 1807 w 2671"/>
                              <a:gd name="T5" fmla="*/ 46 h 1692"/>
                              <a:gd name="T6" fmla="*/ 1610 w 2671"/>
                              <a:gd name="T7" fmla="*/ 22 h 1692"/>
                              <a:gd name="T8" fmla="*/ 1161 w 2671"/>
                              <a:gd name="T9" fmla="*/ 0 h 1692"/>
                              <a:gd name="T10" fmla="*/ 825 w 2671"/>
                              <a:gd name="T11" fmla="*/ 24 h 1692"/>
                              <a:gd name="T12" fmla="*/ 581 w 2671"/>
                              <a:gd name="T13" fmla="*/ 82 h 1692"/>
                              <a:gd name="T14" fmla="*/ 398 w 2671"/>
                              <a:gd name="T15" fmla="*/ 164 h 1692"/>
                              <a:gd name="T16" fmla="*/ 239 w 2671"/>
                              <a:gd name="T17" fmla="*/ 282 h 1692"/>
                              <a:gd name="T18" fmla="*/ 142 w 2671"/>
                              <a:gd name="T19" fmla="*/ 399 h 1692"/>
                              <a:gd name="T20" fmla="*/ 134 w 2671"/>
                              <a:gd name="T21" fmla="*/ 409 h 1692"/>
                              <a:gd name="T22" fmla="*/ 90 w 2671"/>
                              <a:gd name="T23" fmla="*/ 446 h 1692"/>
                              <a:gd name="T24" fmla="*/ 55 w 2671"/>
                              <a:gd name="T25" fmla="*/ 555 h 1692"/>
                              <a:gd name="T26" fmla="*/ 0 w 2671"/>
                              <a:gd name="T27" fmla="*/ 875 h 1692"/>
                              <a:gd name="T28" fmla="*/ 15 w 2671"/>
                              <a:gd name="T29" fmla="*/ 1057 h 1692"/>
                              <a:gd name="T30" fmla="*/ 59 w 2671"/>
                              <a:gd name="T31" fmla="*/ 1188 h 1692"/>
                              <a:gd name="T32" fmla="*/ 142 w 2671"/>
                              <a:gd name="T33" fmla="*/ 1314 h 1692"/>
                              <a:gd name="T34" fmla="*/ 293 w 2671"/>
                              <a:gd name="T35" fmla="*/ 1439 h 1692"/>
                              <a:gd name="T36" fmla="*/ 473 w 2671"/>
                              <a:gd name="T37" fmla="*/ 1527 h 1692"/>
                              <a:gd name="T38" fmla="*/ 710 w 2671"/>
                              <a:gd name="T39" fmla="*/ 1597 h 1692"/>
                              <a:gd name="T40" fmla="*/ 1017 w 2671"/>
                              <a:gd name="T41" fmla="*/ 1656 h 1692"/>
                              <a:gd name="T42" fmla="*/ 1451 w 2671"/>
                              <a:gd name="T43" fmla="*/ 1692 h 1692"/>
                              <a:gd name="T44" fmla="*/ 1827 w 2671"/>
                              <a:gd name="T45" fmla="*/ 1659 h 1692"/>
                              <a:gd name="T46" fmla="*/ 2032 w 2671"/>
                              <a:gd name="T47" fmla="*/ 1603 h 1692"/>
                              <a:gd name="T48" fmla="*/ 2223 w 2671"/>
                              <a:gd name="T49" fmla="*/ 1515 h 1692"/>
                              <a:gd name="T50" fmla="*/ 2354 w 2671"/>
                              <a:gd name="T51" fmla="*/ 1426 h 1692"/>
                              <a:gd name="T52" fmla="*/ 2452 w 2671"/>
                              <a:gd name="T53" fmla="*/ 1335 h 1692"/>
                              <a:gd name="T54" fmla="*/ 2556 w 2671"/>
                              <a:gd name="T55" fmla="*/ 1196 h 1692"/>
                              <a:gd name="T56" fmla="*/ 2628 w 2671"/>
                              <a:gd name="T57" fmla="*/ 1042 h 1692"/>
                              <a:gd name="T58" fmla="*/ 2665 w 2671"/>
                              <a:gd name="T59" fmla="*/ 878 h 1692"/>
                              <a:gd name="T60" fmla="*/ 2666 w 2671"/>
                              <a:gd name="T61" fmla="*/ 712 h 1692"/>
                              <a:gd name="T62" fmla="*/ 2629 w 2671"/>
                              <a:gd name="T63" fmla="*/ 552 h 1692"/>
                              <a:gd name="T64" fmla="*/ 2551 w 2671"/>
                              <a:gd name="T65" fmla="*/ 404 h 1692"/>
                              <a:gd name="T66" fmla="*/ 2429 w 2671"/>
                              <a:gd name="T67" fmla="*/ 275 h 16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2671" h="1692">
                                <a:moveTo>
                                  <a:pt x="2391" y="246"/>
                                </a:moveTo>
                                <a:lnTo>
                                  <a:pt x="2354" y="220"/>
                                </a:lnTo>
                                <a:lnTo>
                                  <a:pt x="2276" y="177"/>
                                </a:lnTo>
                                <a:lnTo>
                                  <a:pt x="2155" y="124"/>
                                </a:lnTo>
                                <a:lnTo>
                                  <a:pt x="1983" y="76"/>
                                </a:lnTo>
                                <a:lnTo>
                                  <a:pt x="1807" y="46"/>
                                </a:lnTo>
                                <a:lnTo>
                                  <a:pt x="1719" y="35"/>
                                </a:lnTo>
                                <a:lnTo>
                                  <a:pt x="1610" y="22"/>
                                </a:lnTo>
                                <a:lnTo>
                                  <a:pt x="1385" y="4"/>
                                </a:lnTo>
                                <a:lnTo>
                                  <a:pt x="1161" y="0"/>
                                </a:lnTo>
                                <a:lnTo>
                                  <a:pt x="936" y="11"/>
                                </a:lnTo>
                                <a:lnTo>
                                  <a:pt x="825" y="24"/>
                                </a:lnTo>
                                <a:lnTo>
                                  <a:pt x="726" y="42"/>
                                </a:lnTo>
                                <a:lnTo>
                                  <a:pt x="581" y="82"/>
                                </a:lnTo>
                                <a:lnTo>
                                  <a:pt x="487" y="118"/>
                                </a:lnTo>
                                <a:lnTo>
                                  <a:pt x="398" y="164"/>
                                </a:lnTo>
                                <a:lnTo>
                                  <a:pt x="314" y="217"/>
                                </a:lnTo>
                                <a:lnTo>
                                  <a:pt x="239" y="282"/>
                                </a:lnTo>
                                <a:lnTo>
                                  <a:pt x="170" y="357"/>
                                </a:lnTo>
                                <a:lnTo>
                                  <a:pt x="142" y="399"/>
                                </a:lnTo>
                                <a:lnTo>
                                  <a:pt x="137" y="403"/>
                                </a:lnTo>
                                <a:lnTo>
                                  <a:pt x="134" y="409"/>
                                </a:lnTo>
                                <a:lnTo>
                                  <a:pt x="117" y="416"/>
                                </a:lnTo>
                                <a:lnTo>
                                  <a:pt x="90" y="446"/>
                                </a:lnTo>
                                <a:lnTo>
                                  <a:pt x="81" y="468"/>
                                </a:lnTo>
                                <a:lnTo>
                                  <a:pt x="55" y="555"/>
                                </a:lnTo>
                                <a:lnTo>
                                  <a:pt x="13" y="737"/>
                                </a:lnTo>
                                <a:lnTo>
                                  <a:pt x="0" y="875"/>
                                </a:lnTo>
                                <a:lnTo>
                                  <a:pt x="2" y="967"/>
                                </a:lnTo>
                                <a:lnTo>
                                  <a:pt x="15" y="1057"/>
                                </a:lnTo>
                                <a:lnTo>
                                  <a:pt x="41" y="1145"/>
                                </a:lnTo>
                                <a:lnTo>
                                  <a:pt x="59" y="1188"/>
                                </a:lnTo>
                                <a:lnTo>
                                  <a:pt x="83" y="1234"/>
                                </a:lnTo>
                                <a:lnTo>
                                  <a:pt x="142" y="1314"/>
                                </a:lnTo>
                                <a:lnTo>
                                  <a:pt x="212" y="1381"/>
                                </a:lnTo>
                                <a:lnTo>
                                  <a:pt x="293" y="1439"/>
                                </a:lnTo>
                                <a:lnTo>
                                  <a:pt x="380" y="1486"/>
                                </a:lnTo>
                                <a:lnTo>
                                  <a:pt x="473" y="1527"/>
                                </a:lnTo>
                                <a:lnTo>
                                  <a:pt x="615" y="1574"/>
                                </a:lnTo>
                                <a:lnTo>
                                  <a:pt x="710" y="1597"/>
                                </a:lnTo>
                                <a:lnTo>
                                  <a:pt x="809" y="1619"/>
                                </a:lnTo>
                                <a:lnTo>
                                  <a:pt x="1017" y="1656"/>
                                </a:lnTo>
                                <a:lnTo>
                                  <a:pt x="1233" y="1682"/>
                                </a:lnTo>
                                <a:lnTo>
                                  <a:pt x="1451" y="1692"/>
                                </a:lnTo>
                                <a:lnTo>
                                  <a:pt x="1669" y="1682"/>
                                </a:lnTo>
                                <a:lnTo>
                                  <a:pt x="1827" y="1659"/>
                                </a:lnTo>
                                <a:lnTo>
                                  <a:pt x="1931" y="1634"/>
                                </a:lnTo>
                                <a:lnTo>
                                  <a:pt x="2032" y="1603"/>
                                </a:lnTo>
                                <a:lnTo>
                                  <a:pt x="2130" y="1563"/>
                                </a:lnTo>
                                <a:lnTo>
                                  <a:pt x="2223" y="1515"/>
                                </a:lnTo>
                                <a:lnTo>
                                  <a:pt x="2312" y="1457"/>
                                </a:lnTo>
                                <a:lnTo>
                                  <a:pt x="2354" y="1426"/>
                                </a:lnTo>
                                <a:lnTo>
                                  <a:pt x="2389" y="1397"/>
                                </a:lnTo>
                                <a:lnTo>
                                  <a:pt x="2452" y="1335"/>
                                </a:lnTo>
                                <a:lnTo>
                                  <a:pt x="2508" y="1268"/>
                                </a:lnTo>
                                <a:lnTo>
                                  <a:pt x="2556" y="1196"/>
                                </a:lnTo>
                                <a:lnTo>
                                  <a:pt x="2596" y="1119"/>
                                </a:lnTo>
                                <a:lnTo>
                                  <a:pt x="2628" y="1042"/>
                                </a:lnTo>
                                <a:lnTo>
                                  <a:pt x="2651" y="960"/>
                                </a:lnTo>
                                <a:lnTo>
                                  <a:pt x="2665" y="878"/>
                                </a:lnTo>
                                <a:lnTo>
                                  <a:pt x="2671" y="794"/>
                                </a:lnTo>
                                <a:lnTo>
                                  <a:pt x="2666" y="712"/>
                                </a:lnTo>
                                <a:lnTo>
                                  <a:pt x="2653" y="632"/>
                                </a:lnTo>
                                <a:lnTo>
                                  <a:pt x="2629" y="552"/>
                                </a:lnTo>
                                <a:lnTo>
                                  <a:pt x="2596" y="476"/>
                                </a:lnTo>
                                <a:lnTo>
                                  <a:pt x="2551" y="404"/>
                                </a:lnTo>
                                <a:lnTo>
                                  <a:pt x="2495" y="337"/>
                                </a:lnTo>
                                <a:lnTo>
                                  <a:pt x="2429" y="275"/>
                                </a:lnTo>
                                <a:lnTo>
                                  <a:pt x="2391" y="246"/>
                                </a:lnTo>
                              </a:path>
                            </a:pathLst>
                          </a:custGeom>
                          <a:solidFill>
                            <a:srgbClr val="A0C9CA"/>
                          </a:solidFill>
                          <a:ln>
                            <a:noFill/>
                          </a:ln>
                        </wps:spPr>
                        <wps:txbx>
                          <w:txbxContent>
                            <w:p w:rsidR="005345A8" w:rsidRDefault="005345A8" w:rsidP="005D6B53">
                              <w:pPr>
                                <w:jc w:val="center"/>
                                <w:rPr>
                                  <w:rFonts w:ascii="Calibri" w:eastAsia="Calibri" w:hAnsi="Calibri" w:cs="Arial"/>
                                  <w:b/>
                                  <w:bCs/>
                                  <w:color w:val="FFFFFF"/>
                                  <w:kern w:val="24"/>
                                  <w:sz w:val="48"/>
                                  <w:szCs w:val="48"/>
                                </w:rPr>
                              </w:pPr>
                              <w:r>
                                <w:rPr>
                                  <w:rFonts w:ascii="Calibri" w:eastAsia="Calibri" w:hAnsi="Calibri" w:cs="Arial"/>
                                  <w:b/>
                                  <w:bCs/>
                                  <w:color w:val="FFFFFF"/>
                                  <w:kern w:val="24"/>
                                  <w:sz w:val="48"/>
                                  <w:szCs w:val="48"/>
                                </w:rPr>
                                <w:t>05</w:t>
                              </w:r>
                            </w:p>
                          </w:txbxContent>
                        </wps:txbx>
                        <wps:bodyPr vert="horz" wrap="square" lIns="91440" tIns="45720" rIns="91440" bIns="45720" numCol="1" anchor="ctr" anchorCtr="0" compatLnSpc="1">
                          <a:prstTxWarp prst="textNoShape">
                            <a:avLst/>
                          </a:prstTxWarp>
                        </wps:bodyPr>
                      </wps:wsp>
                      <wps:wsp>
                        <wps:cNvPr id="1255790720" name="Freeform 557"/>
                        <wps:cNvSpPr>
                          <a:spLocks/>
                        </wps:cNvSpPr>
                        <wps:spPr bwMode="auto">
                          <a:xfrm>
                            <a:off x="4098697" y="3338397"/>
                            <a:ext cx="1470025" cy="884238"/>
                          </a:xfrm>
                          <a:custGeom>
                            <a:avLst/>
                            <a:gdLst>
                              <a:gd name="T0" fmla="*/ 2706 w 2777"/>
                              <a:gd name="T1" fmla="*/ 627 h 1670"/>
                              <a:gd name="T2" fmla="*/ 2601 w 2777"/>
                              <a:gd name="T3" fmla="*/ 456 h 1670"/>
                              <a:gd name="T4" fmla="*/ 2461 w 2777"/>
                              <a:gd name="T5" fmla="*/ 316 h 1670"/>
                              <a:gd name="T6" fmla="*/ 2294 w 2777"/>
                              <a:gd name="T7" fmla="*/ 205 h 1670"/>
                              <a:gd name="T8" fmla="*/ 2156 w 2777"/>
                              <a:gd name="T9" fmla="*/ 142 h 1670"/>
                              <a:gd name="T10" fmla="*/ 1989 w 2777"/>
                              <a:gd name="T11" fmla="*/ 86 h 1670"/>
                              <a:gd name="T12" fmla="*/ 1576 w 2777"/>
                              <a:gd name="T13" fmla="*/ 14 h 1670"/>
                              <a:gd name="T14" fmla="*/ 1220 w 2777"/>
                              <a:gd name="T15" fmla="*/ 0 h 1670"/>
                              <a:gd name="T16" fmla="*/ 863 w 2777"/>
                              <a:gd name="T17" fmla="*/ 7 h 1670"/>
                              <a:gd name="T18" fmla="*/ 561 w 2777"/>
                              <a:gd name="T19" fmla="*/ 54 h 1670"/>
                              <a:gd name="T20" fmla="*/ 339 w 2777"/>
                              <a:gd name="T21" fmla="*/ 136 h 1670"/>
                              <a:gd name="T22" fmla="*/ 253 w 2777"/>
                              <a:gd name="T23" fmla="*/ 190 h 1670"/>
                              <a:gd name="T24" fmla="*/ 131 w 2777"/>
                              <a:gd name="T25" fmla="*/ 302 h 1670"/>
                              <a:gd name="T26" fmla="*/ 46 w 2777"/>
                              <a:gd name="T27" fmla="*/ 439 h 1670"/>
                              <a:gd name="T28" fmla="*/ 3 w 2777"/>
                              <a:gd name="T29" fmla="*/ 588 h 1670"/>
                              <a:gd name="T30" fmla="*/ 4 w 2777"/>
                              <a:gd name="T31" fmla="*/ 708 h 1670"/>
                              <a:gd name="T32" fmla="*/ 0 w 2777"/>
                              <a:gd name="T33" fmla="*/ 810 h 1670"/>
                              <a:gd name="T34" fmla="*/ 50 w 2777"/>
                              <a:gd name="T35" fmla="*/ 1044 h 1670"/>
                              <a:gd name="T36" fmla="*/ 158 w 2777"/>
                              <a:gd name="T37" fmla="*/ 1228 h 1670"/>
                              <a:gd name="T38" fmla="*/ 265 w 2777"/>
                              <a:gd name="T39" fmla="*/ 1344 h 1670"/>
                              <a:gd name="T40" fmla="*/ 436 w 2777"/>
                              <a:gd name="T41" fmla="*/ 1463 h 1670"/>
                              <a:gd name="T42" fmla="*/ 627 w 2777"/>
                              <a:gd name="T43" fmla="*/ 1549 h 1670"/>
                              <a:gd name="T44" fmla="*/ 881 w 2777"/>
                              <a:gd name="T45" fmla="*/ 1615 h 1670"/>
                              <a:gd name="T46" fmla="*/ 1258 w 2777"/>
                              <a:gd name="T47" fmla="*/ 1663 h 1670"/>
                              <a:gd name="T48" fmla="*/ 1766 w 2777"/>
                              <a:gd name="T49" fmla="*/ 1660 h 1670"/>
                              <a:gd name="T50" fmla="*/ 1988 w 2777"/>
                              <a:gd name="T51" fmla="*/ 1637 h 1670"/>
                              <a:gd name="T52" fmla="*/ 2327 w 2777"/>
                              <a:gd name="T53" fmla="*/ 1555 h 1670"/>
                              <a:gd name="T54" fmla="*/ 2503 w 2777"/>
                              <a:gd name="T55" fmla="*/ 1464 h 1670"/>
                              <a:gd name="T56" fmla="*/ 2615 w 2777"/>
                              <a:gd name="T57" fmla="*/ 1367 h 1670"/>
                              <a:gd name="T58" fmla="*/ 2699 w 2777"/>
                              <a:gd name="T59" fmla="*/ 1253 h 1670"/>
                              <a:gd name="T60" fmla="*/ 2762 w 2777"/>
                              <a:gd name="T61" fmla="*/ 1083 h 1670"/>
                              <a:gd name="T62" fmla="*/ 2777 w 2777"/>
                              <a:gd name="T63" fmla="*/ 900 h 1670"/>
                              <a:gd name="T64" fmla="*/ 2742 w 2777"/>
                              <a:gd name="T65" fmla="*/ 719 h 16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2777" h="1670">
                                <a:moveTo>
                                  <a:pt x="2726" y="674"/>
                                </a:moveTo>
                                <a:lnTo>
                                  <a:pt x="2706" y="627"/>
                                </a:lnTo>
                                <a:lnTo>
                                  <a:pt x="2659" y="538"/>
                                </a:lnTo>
                                <a:lnTo>
                                  <a:pt x="2601" y="456"/>
                                </a:lnTo>
                                <a:lnTo>
                                  <a:pt x="2535" y="382"/>
                                </a:lnTo>
                                <a:lnTo>
                                  <a:pt x="2461" y="316"/>
                                </a:lnTo>
                                <a:lnTo>
                                  <a:pt x="2381" y="257"/>
                                </a:lnTo>
                                <a:lnTo>
                                  <a:pt x="2294" y="205"/>
                                </a:lnTo>
                                <a:lnTo>
                                  <a:pt x="2204" y="161"/>
                                </a:lnTo>
                                <a:lnTo>
                                  <a:pt x="2156" y="142"/>
                                </a:lnTo>
                                <a:lnTo>
                                  <a:pt x="2101" y="121"/>
                                </a:lnTo>
                                <a:lnTo>
                                  <a:pt x="1989" y="86"/>
                                </a:lnTo>
                                <a:lnTo>
                                  <a:pt x="1815" y="46"/>
                                </a:lnTo>
                                <a:lnTo>
                                  <a:pt x="1576" y="14"/>
                                </a:lnTo>
                                <a:lnTo>
                                  <a:pt x="1338" y="1"/>
                                </a:lnTo>
                                <a:lnTo>
                                  <a:pt x="1220" y="0"/>
                                </a:lnTo>
                                <a:lnTo>
                                  <a:pt x="1105" y="0"/>
                                </a:lnTo>
                                <a:lnTo>
                                  <a:pt x="863" y="7"/>
                                </a:lnTo>
                                <a:lnTo>
                                  <a:pt x="681" y="30"/>
                                </a:lnTo>
                                <a:lnTo>
                                  <a:pt x="561" y="54"/>
                                </a:lnTo>
                                <a:lnTo>
                                  <a:pt x="447" y="89"/>
                                </a:lnTo>
                                <a:lnTo>
                                  <a:pt x="339" y="136"/>
                                </a:lnTo>
                                <a:lnTo>
                                  <a:pt x="289" y="167"/>
                                </a:lnTo>
                                <a:lnTo>
                                  <a:pt x="253" y="190"/>
                                </a:lnTo>
                                <a:lnTo>
                                  <a:pt x="188" y="243"/>
                                </a:lnTo>
                                <a:lnTo>
                                  <a:pt x="131" y="302"/>
                                </a:lnTo>
                                <a:lnTo>
                                  <a:pt x="83" y="368"/>
                                </a:lnTo>
                                <a:lnTo>
                                  <a:pt x="46" y="439"/>
                                </a:lnTo>
                                <a:lnTo>
                                  <a:pt x="18" y="512"/>
                                </a:lnTo>
                                <a:lnTo>
                                  <a:pt x="3" y="588"/>
                                </a:lnTo>
                                <a:lnTo>
                                  <a:pt x="0" y="667"/>
                                </a:lnTo>
                                <a:lnTo>
                                  <a:pt x="4" y="708"/>
                                </a:lnTo>
                                <a:lnTo>
                                  <a:pt x="0" y="742"/>
                                </a:lnTo>
                                <a:lnTo>
                                  <a:pt x="0" y="810"/>
                                </a:lnTo>
                                <a:lnTo>
                                  <a:pt x="11" y="912"/>
                                </a:lnTo>
                                <a:lnTo>
                                  <a:pt x="50" y="1044"/>
                                </a:lnTo>
                                <a:lnTo>
                                  <a:pt x="115" y="1171"/>
                                </a:lnTo>
                                <a:lnTo>
                                  <a:pt x="158" y="1228"/>
                                </a:lnTo>
                                <a:lnTo>
                                  <a:pt x="191" y="1270"/>
                                </a:lnTo>
                                <a:lnTo>
                                  <a:pt x="265" y="1344"/>
                                </a:lnTo>
                                <a:lnTo>
                                  <a:pt x="347" y="1408"/>
                                </a:lnTo>
                                <a:lnTo>
                                  <a:pt x="436" y="1463"/>
                                </a:lnTo>
                                <a:lnTo>
                                  <a:pt x="529" y="1510"/>
                                </a:lnTo>
                                <a:lnTo>
                                  <a:pt x="627" y="1549"/>
                                </a:lnTo>
                                <a:lnTo>
                                  <a:pt x="779" y="1595"/>
                                </a:lnTo>
                                <a:lnTo>
                                  <a:pt x="881" y="1615"/>
                                </a:lnTo>
                                <a:lnTo>
                                  <a:pt x="1005" y="1637"/>
                                </a:lnTo>
                                <a:lnTo>
                                  <a:pt x="1258" y="1663"/>
                                </a:lnTo>
                                <a:lnTo>
                                  <a:pt x="1513" y="1670"/>
                                </a:lnTo>
                                <a:lnTo>
                                  <a:pt x="1766" y="1660"/>
                                </a:lnTo>
                                <a:lnTo>
                                  <a:pt x="1891" y="1649"/>
                                </a:lnTo>
                                <a:lnTo>
                                  <a:pt x="1988" y="1637"/>
                                </a:lnTo>
                                <a:lnTo>
                                  <a:pt x="2185" y="1600"/>
                                </a:lnTo>
                                <a:lnTo>
                                  <a:pt x="2327" y="1555"/>
                                </a:lnTo>
                                <a:lnTo>
                                  <a:pt x="2418" y="1515"/>
                                </a:lnTo>
                                <a:lnTo>
                                  <a:pt x="2503" y="1464"/>
                                </a:lnTo>
                                <a:lnTo>
                                  <a:pt x="2579" y="1402"/>
                                </a:lnTo>
                                <a:lnTo>
                                  <a:pt x="2615" y="1367"/>
                                </a:lnTo>
                                <a:lnTo>
                                  <a:pt x="2647" y="1331"/>
                                </a:lnTo>
                                <a:lnTo>
                                  <a:pt x="2699" y="1253"/>
                                </a:lnTo>
                                <a:lnTo>
                                  <a:pt x="2736" y="1169"/>
                                </a:lnTo>
                                <a:lnTo>
                                  <a:pt x="2762" y="1083"/>
                                </a:lnTo>
                                <a:lnTo>
                                  <a:pt x="2775" y="992"/>
                                </a:lnTo>
                                <a:lnTo>
                                  <a:pt x="2777" y="900"/>
                                </a:lnTo>
                                <a:lnTo>
                                  <a:pt x="2765" y="810"/>
                                </a:lnTo>
                                <a:lnTo>
                                  <a:pt x="2742" y="719"/>
                                </a:lnTo>
                                <a:lnTo>
                                  <a:pt x="2726" y="674"/>
                                </a:lnTo>
                              </a:path>
                            </a:pathLst>
                          </a:custGeom>
                          <a:solidFill>
                            <a:srgbClr val="BFBFBF"/>
                          </a:solidFill>
                          <a:ln>
                            <a:noFill/>
                          </a:ln>
                        </wps:spPr>
                        <wps:txbx>
                          <w:txbxContent>
                            <w:p w:rsidR="005345A8" w:rsidRDefault="005345A8" w:rsidP="005D6B53">
                              <w:pPr>
                                <w:jc w:val="center"/>
                                <w:rPr>
                                  <w:rFonts w:ascii="Calibri" w:eastAsia="Calibri" w:hAnsi="Calibri" w:cs="Arial"/>
                                  <w:b/>
                                  <w:bCs/>
                                  <w:color w:val="FFFFFF"/>
                                  <w:kern w:val="24"/>
                                  <w:sz w:val="48"/>
                                  <w:szCs w:val="48"/>
                                </w:rPr>
                              </w:pPr>
                              <w:r>
                                <w:rPr>
                                  <w:rFonts w:ascii="Calibri" w:eastAsia="Calibri" w:hAnsi="Calibri" w:cs="Arial"/>
                                  <w:b/>
                                  <w:bCs/>
                                  <w:color w:val="FFFFFF"/>
                                  <w:kern w:val="24"/>
                                  <w:sz w:val="48"/>
                                  <w:szCs w:val="48"/>
                                </w:rPr>
                                <w:t>06</w:t>
                              </w:r>
                            </w:p>
                          </w:txbxContent>
                        </wps:txbx>
                        <wps:bodyPr vert="horz" wrap="square" lIns="91440" tIns="45720" rIns="91440" bIns="45720" numCol="1" anchor="ctr" anchorCtr="0" compatLnSpc="1">
                          <a:prstTxWarp prst="textNoShape">
                            <a:avLst/>
                          </a:prstTxWarp>
                        </wps:bodyPr>
                      </wps:wsp>
                      <wps:wsp>
                        <wps:cNvPr id="1255790721" name="Freeform 654"/>
                        <wps:cNvSpPr>
                          <a:spLocks/>
                        </wps:cNvSpPr>
                        <wps:spPr bwMode="auto">
                          <a:xfrm>
                            <a:off x="4200297" y="4767147"/>
                            <a:ext cx="1376363" cy="825500"/>
                          </a:xfrm>
                          <a:custGeom>
                            <a:avLst/>
                            <a:gdLst>
                              <a:gd name="T0" fmla="*/ 2585 w 2599"/>
                              <a:gd name="T1" fmla="*/ 636 h 1559"/>
                              <a:gd name="T2" fmla="*/ 2523 w 2599"/>
                              <a:gd name="T3" fmla="*/ 485 h 1559"/>
                              <a:gd name="T4" fmla="*/ 2424 w 2599"/>
                              <a:gd name="T5" fmla="*/ 360 h 1559"/>
                              <a:gd name="T6" fmla="*/ 2296 w 2599"/>
                              <a:gd name="T7" fmla="*/ 260 h 1559"/>
                              <a:gd name="T8" fmla="*/ 2186 w 2599"/>
                              <a:gd name="T9" fmla="*/ 203 h 1559"/>
                              <a:gd name="T10" fmla="*/ 1911 w 2599"/>
                              <a:gd name="T11" fmla="*/ 108 h 1559"/>
                              <a:gd name="T12" fmla="*/ 1527 w 2599"/>
                              <a:gd name="T13" fmla="*/ 37 h 1559"/>
                              <a:gd name="T14" fmla="*/ 1324 w 2599"/>
                              <a:gd name="T15" fmla="*/ 13 h 1559"/>
                              <a:gd name="T16" fmla="*/ 879 w 2599"/>
                              <a:gd name="T17" fmla="*/ 6 h 1559"/>
                              <a:gd name="T18" fmla="*/ 607 w 2599"/>
                              <a:gd name="T19" fmla="*/ 52 h 1559"/>
                              <a:gd name="T20" fmla="*/ 492 w 2599"/>
                              <a:gd name="T21" fmla="*/ 88 h 1559"/>
                              <a:gd name="T22" fmla="*/ 262 w 2599"/>
                              <a:gd name="T23" fmla="*/ 224 h 1559"/>
                              <a:gd name="T24" fmla="*/ 133 w 2599"/>
                              <a:gd name="T25" fmla="*/ 374 h 1559"/>
                              <a:gd name="T26" fmla="*/ 73 w 2599"/>
                              <a:gd name="T27" fmla="*/ 410 h 1559"/>
                              <a:gd name="T28" fmla="*/ 44 w 2599"/>
                              <a:gd name="T29" fmla="*/ 480 h 1559"/>
                              <a:gd name="T30" fmla="*/ 2 w 2599"/>
                              <a:gd name="T31" fmla="*/ 665 h 1559"/>
                              <a:gd name="T32" fmla="*/ 8 w 2599"/>
                              <a:gd name="T33" fmla="*/ 843 h 1559"/>
                              <a:gd name="T34" fmla="*/ 69 w 2599"/>
                              <a:gd name="T35" fmla="*/ 1013 h 1559"/>
                              <a:gd name="T36" fmla="*/ 158 w 2599"/>
                              <a:gd name="T37" fmla="*/ 1129 h 1559"/>
                              <a:gd name="T38" fmla="*/ 263 w 2599"/>
                              <a:gd name="T39" fmla="*/ 1224 h 1559"/>
                              <a:gd name="T40" fmla="*/ 424 w 2599"/>
                              <a:gd name="T41" fmla="*/ 1324 h 1559"/>
                              <a:gd name="T42" fmla="*/ 738 w 2599"/>
                              <a:gd name="T43" fmla="*/ 1442 h 1559"/>
                              <a:gd name="T44" fmla="*/ 921 w 2599"/>
                              <a:gd name="T45" fmla="*/ 1485 h 1559"/>
                              <a:gd name="T46" fmla="*/ 1315 w 2599"/>
                              <a:gd name="T47" fmla="*/ 1548 h 1559"/>
                              <a:gd name="T48" fmla="*/ 1723 w 2599"/>
                              <a:gd name="T49" fmla="*/ 1551 h 1559"/>
                              <a:gd name="T50" fmla="*/ 1966 w 2599"/>
                              <a:gd name="T51" fmla="*/ 1506 h 1559"/>
                              <a:gd name="T52" fmla="*/ 2150 w 2599"/>
                              <a:gd name="T53" fmla="*/ 1437 h 1559"/>
                              <a:gd name="T54" fmla="*/ 2317 w 2599"/>
                              <a:gd name="T55" fmla="*/ 1334 h 1559"/>
                              <a:gd name="T56" fmla="*/ 2388 w 2599"/>
                              <a:gd name="T57" fmla="*/ 1272 h 1559"/>
                              <a:gd name="T58" fmla="*/ 2496 w 2599"/>
                              <a:gd name="T59" fmla="*/ 1136 h 1559"/>
                              <a:gd name="T60" fmla="*/ 2569 w 2599"/>
                              <a:gd name="T61" fmla="*/ 978 h 1559"/>
                              <a:gd name="T62" fmla="*/ 2599 w 2599"/>
                              <a:gd name="T63" fmla="*/ 808 h 1559"/>
                              <a:gd name="T64" fmla="*/ 2592 w 2599"/>
                              <a:gd name="T65" fmla="*/ 678 h 15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2599" h="1559">
                                <a:moveTo>
                                  <a:pt x="2592" y="678"/>
                                </a:moveTo>
                                <a:lnTo>
                                  <a:pt x="2585" y="636"/>
                                </a:lnTo>
                                <a:lnTo>
                                  <a:pt x="2559" y="558"/>
                                </a:lnTo>
                                <a:lnTo>
                                  <a:pt x="2523" y="485"/>
                                </a:lnTo>
                                <a:lnTo>
                                  <a:pt x="2478" y="420"/>
                                </a:lnTo>
                                <a:lnTo>
                                  <a:pt x="2424" y="360"/>
                                </a:lnTo>
                                <a:lnTo>
                                  <a:pt x="2363" y="306"/>
                                </a:lnTo>
                                <a:lnTo>
                                  <a:pt x="2296" y="260"/>
                                </a:lnTo>
                                <a:lnTo>
                                  <a:pt x="2224" y="220"/>
                                </a:lnTo>
                                <a:lnTo>
                                  <a:pt x="2186" y="203"/>
                                </a:lnTo>
                                <a:lnTo>
                                  <a:pt x="2097" y="165"/>
                                </a:lnTo>
                                <a:lnTo>
                                  <a:pt x="1911" y="108"/>
                                </a:lnTo>
                                <a:lnTo>
                                  <a:pt x="1720" y="66"/>
                                </a:lnTo>
                                <a:lnTo>
                                  <a:pt x="1527" y="37"/>
                                </a:lnTo>
                                <a:lnTo>
                                  <a:pt x="1432" y="26"/>
                                </a:lnTo>
                                <a:lnTo>
                                  <a:pt x="1324" y="13"/>
                                </a:lnTo>
                                <a:lnTo>
                                  <a:pt x="1102" y="0"/>
                                </a:lnTo>
                                <a:lnTo>
                                  <a:pt x="879" y="6"/>
                                </a:lnTo>
                                <a:lnTo>
                                  <a:pt x="714" y="27"/>
                                </a:lnTo>
                                <a:lnTo>
                                  <a:pt x="607" y="52"/>
                                </a:lnTo>
                                <a:lnTo>
                                  <a:pt x="555" y="66"/>
                                </a:lnTo>
                                <a:lnTo>
                                  <a:pt x="492" y="88"/>
                                </a:lnTo>
                                <a:lnTo>
                                  <a:pt x="371" y="147"/>
                                </a:lnTo>
                                <a:lnTo>
                                  <a:pt x="262" y="224"/>
                                </a:lnTo>
                                <a:lnTo>
                                  <a:pt x="169" y="319"/>
                                </a:lnTo>
                                <a:lnTo>
                                  <a:pt x="133" y="374"/>
                                </a:lnTo>
                                <a:lnTo>
                                  <a:pt x="110" y="380"/>
                                </a:lnTo>
                                <a:lnTo>
                                  <a:pt x="73" y="410"/>
                                </a:lnTo>
                                <a:lnTo>
                                  <a:pt x="62" y="434"/>
                                </a:lnTo>
                                <a:lnTo>
                                  <a:pt x="44" y="480"/>
                                </a:lnTo>
                                <a:lnTo>
                                  <a:pt x="18" y="572"/>
                                </a:lnTo>
                                <a:lnTo>
                                  <a:pt x="2" y="665"/>
                                </a:lnTo>
                                <a:lnTo>
                                  <a:pt x="0" y="755"/>
                                </a:lnTo>
                                <a:lnTo>
                                  <a:pt x="8" y="843"/>
                                </a:lnTo>
                                <a:lnTo>
                                  <a:pt x="31" y="929"/>
                                </a:lnTo>
                                <a:lnTo>
                                  <a:pt x="69" y="1013"/>
                                </a:lnTo>
                                <a:lnTo>
                                  <a:pt x="123" y="1092"/>
                                </a:lnTo>
                                <a:lnTo>
                                  <a:pt x="158" y="1129"/>
                                </a:lnTo>
                                <a:lnTo>
                                  <a:pt x="191" y="1162"/>
                                </a:lnTo>
                                <a:lnTo>
                                  <a:pt x="263" y="1224"/>
                                </a:lnTo>
                                <a:lnTo>
                                  <a:pt x="341" y="1277"/>
                                </a:lnTo>
                                <a:lnTo>
                                  <a:pt x="424" y="1324"/>
                                </a:lnTo>
                                <a:lnTo>
                                  <a:pt x="557" y="1383"/>
                                </a:lnTo>
                                <a:lnTo>
                                  <a:pt x="738" y="1442"/>
                                </a:lnTo>
                                <a:lnTo>
                                  <a:pt x="829" y="1463"/>
                                </a:lnTo>
                                <a:lnTo>
                                  <a:pt x="921" y="1485"/>
                                </a:lnTo>
                                <a:lnTo>
                                  <a:pt x="1115" y="1521"/>
                                </a:lnTo>
                                <a:lnTo>
                                  <a:pt x="1315" y="1548"/>
                                </a:lnTo>
                                <a:lnTo>
                                  <a:pt x="1520" y="1559"/>
                                </a:lnTo>
                                <a:lnTo>
                                  <a:pt x="1723" y="1551"/>
                                </a:lnTo>
                                <a:lnTo>
                                  <a:pt x="1871" y="1529"/>
                                </a:lnTo>
                                <a:lnTo>
                                  <a:pt x="1966" y="1506"/>
                                </a:lnTo>
                                <a:lnTo>
                                  <a:pt x="2060" y="1476"/>
                                </a:lnTo>
                                <a:lnTo>
                                  <a:pt x="2150" y="1437"/>
                                </a:lnTo>
                                <a:lnTo>
                                  <a:pt x="2235" y="1390"/>
                                </a:lnTo>
                                <a:lnTo>
                                  <a:pt x="2317" y="1334"/>
                                </a:lnTo>
                                <a:lnTo>
                                  <a:pt x="2356" y="1302"/>
                                </a:lnTo>
                                <a:lnTo>
                                  <a:pt x="2388" y="1272"/>
                                </a:lnTo>
                                <a:lnTo>
                                  <a:pt x="2447" y="1207"/>
                                </a:lnTo>
                                <a:lnTo>
                                  <a:pt x="2496" y="1136"/>
                                </a:lnTo>
                                <a:lnTo>
                                  <a:pt x="2537" y="1059"/>
                                </a:lnTo>
                                <a:lnTo>
                                  <a:pt x="2569" y="978"/>
                                </a:lnTo>
                                <a:lnTo>
                                  <a:pt x="2589" y="895"/>
                                </a:lnTo>
                                <a:lnTo>
                                  <a:pt x="2599" y="808"/>
                                </a:lnTo>
                                <a:lnTo>
                                  <a:pt x="2598" y="722"/>
                                </a:lnTo>
                                <a:lnTo>
                                  <a:pt x="2592" y="678"/>
                                </a:lnTo>
                                <a:close/>
                              </a:path>
                            </a:pathLst>
                          </a:custGeom>
                          <a:solidFill>
                            <a:srgbClr val="168489"/>
                          </a:solidFill>
                          <a:ln>
                            <a:noFill/>
                          </a:ln>
                        </wps:spPr>
                        <wps:txbx>
                          <w:txbxContent>
                            <w:p w:rsidR="005345A8" w:rsidRDefault="005345A8" w:rsidP="005D6B53">
                              <w:pPr>
                                <w:jc w:val="center"/>
                                <w:rPr>
                                  <w:rFonts w:ascii="Calibri" w:eastAsia="Calibri" w:hAnsi="Calibri" w:cs="Arial"/>
                                  <w:b/>
                                  <w:bCs/>
                                  <w:color w:val="FFFFFF"/>
                                  <w:kern w:val="24"/>
                                  <w:sz w:val="48"/>
                                  <w:szCs w:val="48"/>
                                </w:rPr>
                              </w:pPr>
                              <w:r>
                                <w:rPr>
                                  <w:rFonts w:ascii="Calibri" w:eastAsia="Calibri" w:hAnsi="Calibri" w:cs="Arial"/>
                                  <w:b/>
                                  <w:bCs/>
                                  <w:color w:val="FFFFFF"/>
                                  <w:kern w:val="24"/>
                                  <w:sz w:val="48"/>
                                  <w:szCs w:val="48"/>
                                </w:rPr>
                                <w:t>07</w:t>
                              </w:r>
                            </w:p>
                          </w:txbxContent>
                        </wps:txbx>
                        <wps:bodyPr vert="horz" wrap="square" lIns="91440" tIns="45720" rIns="91440" bIns="45720" numCol="1" anchor="ctr" anchorCtr="0" compatLnSpc="1">
                          <a:prstTxWarp prst="textNoShape">
                            <a:avLst/>
                          </a:prstTxWarp>
                        </wps:bodyPr>
                      </wps:wsp>
                      <wps:wsp>
                        <wps:cNvPr id="1255790722" name="TextBox 19"/>
                        <wps:cNvSpPr txBox="1"/>
                        <wps:spPr>
                          <a:xfrm>
                            <a:off x="8641635" y="70105"/>
                            <a:ext cx="2936679" cy="1188017"/>
                          </a:xfrm>
                          <a:prstGeom prst="rect">
                            <a:avLst/>
                          </a:prstGeom>
                          <a:noFill/>
                        </wps:spPr>
                        <wps:txbx>
                          <w:txbxContent>
                            <w:p w:rsidR="005345A8" w:rsidRDefault="005345A8" w:rsidP="005D6B53">
                              <w:pPr>
                                <w:jc w:val="center"/>
                                <w:rPr>
                                  <w:rFonts w:eastAsia="Calibri" w:hAnsi="Adobe Arabic" w:cs="Adobe Arabic"/>
                                  <w:b/>
                                  <w:bCs/>
                                  <w:kern w:val="24"/>
                                  <w:sz w:val="36"/>
                                  <w:szCs w:val="36"/>
                                  <w:lang w:bidi="ar-EG"/>
                                </w:rPr>
                              </w:pPr>
                              <w:r w:rsidRPr="005D6B53">
                                <w:rPr>
                                  <w:rFonts w:eastAsia="Calibri" w:hAnsi="Adobe Arabic" w:cs="Adobe Arabic"/>
                                  <w:b/>
                                  <w:bCs/>
                                  <w:kern w:val="24"/>
                                  <w:sz w:val="36"/>
                                  <w:szCs w:val="36"/>
                                  <w:rtl/>
                                  <w:lang w:bidi="ar-EG"/>
                                </w:rPr>
                                <w:t>زيادة القلق والتوتر</w:t>
                              </w:r>
                            </w:p>
                          </w:txbxContent>
                        </wps:txbx>
                        <wps:bodyPr wrap="square" lIns="0" rIns="0" rtlCol="0" anchor="ctr">
                          <a:noAutofit/>
                        </wps:bodyPr>
                      </wps:wsp>
                      <wps:wsp>
                        <wps:cNvPr id="1255790723" name="TextBox 21"/>
                        <wps:cNvSpPr txBox="1"/>
                        <wps:spPr>
                          <a:xfrm>
                            <a:off x="0" y="0"/>
                            <a:ext cx="2936679" cy="1251114"/>
                          </a:xfrm>
                          <a:prstGeom prst="rect">
                            <a:avLst/>
                          </a:prstGeom>
                          <a:noFill/>
                        </wps:spPr>
                        <wps:txbx>
                          <w:txbxContent>
                            <w:p w:rsidR="005345A8" w:rsidRDefault="005345A8" w:rsidP="005D6B53">
                              <w:pPr>
                                <w:jc w:val="center"/>
                                <w:rPr>
                                  <w:rFonts w:hAnsi="Adobe Arabic" w:cs="Adobe Arabic"/>
                                  <w:b/>
                                  <w:bCs/>
                                  <w:kern w:val="24"/>
                                  <w:sz w:val="36"/>
                                  <w:szCs w:val="36"/>
                                  <w:lang w:bidi="ar-EG"/>
                                </w:rPr>
                              </w:pPr>
                              <w:r w:rsidRPr="005D6B53">
                                <w:rPr>
                                  <w:rFonts w:hAnsi="Adobe Arabic" w:cs="Adobe Arabic"/>
                                  <w:b/>
                                  <w:bCs/>
                                  <w:kern w:val="24"/>
                                  <w:sz w:val="36"/>
                                  <w:szCs w:val="36"/>
                                  <w:rtl/>
                                  <w:lang w:bidi="ar-EG"/>
                                </w:rPr>
                                <w:t>الإصابة بالاكتئاب</w:t>
                              </w:r>
                            </w:p>
                          </w:txbxContent>
                        </wps:txbx>
                        <wps:bodyPr wrap="square" lIns="0" rIns="0" rtlCol="0" anchor="ctr">
                          <a:noAutofit/>
                        </wps:bodyPr>
                      </wps:wsp>
                      <wps:wsp>
                        <wps:cNvPr id="1255790724" name="TextBox 23"/>
                        <wps:cNvSpPr txBox="1"/>
                        <wps:spPr>
                          <a:xfrm>
                            <a:off x="8493155" y="1698200"/>
                            <a:ext cx="2936679" cy="1289952"/>
                          </a:xfrm>
                          <a:prstGeom prst="rect">
                            <a:avLst/>
                          </a:prstGeom>
                          <a:noFill/>
                        </wps:spPr>
                        <wps:txbx>
                          <w:txbxContent>
                            <w:p w:rsidR="005345A8" w:rsidRDefault="005345A8" w:rsidP="005D6B53">
                              <w:pPr>
                                <w:bidi w:val="0"/>
                                <w:jc w:val="center"/>
                                <w:rPr>
                                  <w:rFonts w:hAnsi="Adobe Arabic" w:cs="Adobe Arabic"/>
                                  <w:b/>
                                  <w:bCs/>
                                  <w:kern w:val="24"/>
                                  <w:sz w:val="36"/>
                                  <w:szCs w:val="36"/>
                                  <w:lang w:bidi="ar-EG"/>
                                </w:rPr>
                              </w:pPr>
                              <w:r w:rsidRPr="005D6B53">
                                <w:rPr>
                                  <w:rFonts w:hAnsi="Adobe Arabic" w:cs="Adobe Arabic"/>
                                  <w:b/>
                                  <w:bCs/>
                                  <w:kern w:val="24"/>
                                  <w:sz w:val="36"/>
                                  <w:szCs w:val="36"/>
                                  <w:rtl/>
                                  <w:lang w:bidi="ar-EG"/>
                                </w:rPr>
                                <w:t>الإرهاق المهني</w:t>
                              </w:r>
                            </w:p>
                          </w:txbxContent>
                        </wps:txbx>
                        <wps:bodyPr wrap="square" lIns="0" rIns="0" rtlCol="0" anchor="ctr">
                          <a:noAutofit/>
                        </wps:bodyPr>
                      </wps:wsp>
                      <wps:wsp>
                        <wps:cNvPr id="1255790725" name="TextBox 25"/>
                        <wps:cNvSpPr txBox="1"/>
                        <wps:spPr>
                          <a:xfrm>
                            <a:off x="0" y="1777148"/>
                            <a:ext cx="2936679" cy="998655"/>
                          </a:xfrm>
                          <a:prstGeom prst="rect">
                            <a:avLst/>
                          </a:prstGeom>
                          <a:noFill/>
                        </wps:spPr>
                        <wps:txbx>
                          <w:txbxContent>
                            <w:p w:rsidR="005345A8" w:rsidRDefault="005345A8" w:rsidP="005D6B53">
                              <w:pPr>
                                <w:bidi w:val="0"/>
                                <w:jc w:val="center"/>
                                <w:rPr>
                                  <w:rFonts w:hAnsi="Adobe Arabic" w:cs="Adobe Arabic"/>
                                  <w:b/>
                                  <w:bCs/>
                                  <w:kern w:val="24"/>
                                  <w:sz w:val="36"/>
                                  <w:szCs w:val="36"/>
                                  <w:lang w:bidi="ar-EG"/>
                                </w:rPr>
                              </w:pPr>
                              <w:r w:rsidRPr="005D6B53">
                                <w:rPr>
                                  <w:rFonts w:hAnsi="Adobe Arabic" w:cs="Adobe Arabic"/>
                                  <w:b/>
                                  <w:bCs/>
                                  <w:kern w:val="24"/>
                                  <w:sz w:val="36"/>
                                  <w:szCs w:val="36"/>
                                  <w:rtl/>
                                  <w:lang w:bidi="ar-EG"/>
                                </w:rPr>
                                <w:t>ضعف التركيز والانتباه</w:t>
                              </w:r>
                            </w:p>
                          </w:txbxContent>
                        </wps:txbx>
                        <wps:bodyPr wrap="square" lIns="0" rIns="0" rtlCol="0" anchor="ctr">
                          <a:noAutofit/>
                        </wps:bodyPr>
                      </wps:wsp>
                      <wps:wsp>
                        <wps:cNvPr id="1255790726" name="TextBox 27"/>
                        <wps:cNvSpPr txBox="1"/>
                        <wps:spPr>
                          <a:xfrm>
                            <a:off x="8641635" y="3307219"/>
                            <a:ext cx="2936679" cy="1289950"/>
                          </a:xfrm>
                          <a:prstGeom prst="rect">
                            <a:avLst/>
                          </a:prstGeom>
                          <a:noFill/>
                        </wps:spPr>
                        <wps:txbx>
                          <w:txbxContent>
                            <w:p w:rsidR="005345A8" w:rsidRDefault="005345A8" w:rsidP="005D6B53">
                              <w:pPr>
                                <w:bidi w:val="0"/>
                                <w:jc w:val="center"/>
                                <w:rPr>
                                  <w:rFonts w:hAnsi="Adobe Arabic" w:cs="Adobe Arabic"/>
                                  <w:b/>
                                  <w:bCs/>
                                  <w:kern w:val="24"/>
                                  <w:sz w:val="36"/>
                                  <w:szCs w:val="36"/>
                                  <w:lang w:bidi="ar-EG"/>
                                </w:rPr>
                              </w:pPr>
                              <w:r w:rsidRPr="005D6B53">
                                <w:rPr>
                                  <w:rFonts w:hAnsi="Adobe Arabic" w:cs="Adobe Arabic"/>
                                  <w:b/>
                                  <w:bCs/>
                                  <w:kern w:val="24"/>
                                  <w:sz w:val="36"/>
                                  <w:szCs w:val="36"/>
                                  <w:rtl/>
                                  <w:lang w:bidi="ar-EG"/>
                                </w:rPr>
                                <w:t>التأثير على العلاقات الاجتماعية</w:t>
                              </w:r>
                            </w:p>
                          </w:txbxContent>
                        </wps:txbx>
                        <wps:bodyPr wrap="square" lIns="0" rIns="0" rtlCol="0" anchor="ctr">
                          <a:noAutofit/>
                        </wps:bodyPr>
                      </wps:wsp>
                      <wps:wsp>
                        <wps:cNvPr id="1255790727" name="TextBox 29"/>
                        <wps:cNvSpPr txBox="1"/>
                        <wps:spPr>
                          <a:xfrm>
                            <a:off x="0" y="3041711"/>
                            <a:ext cx="2936679" cy="1122422"/>
                          </a:xfrm>
                          <a:prstGeom prst="rect">
                            <a:avLst/>
                          </a:prstGeom>
                          <a:noFill/>
                        </wps:spPr>
                        <wps:txbx>
                          <w:txbxContent>
                            <w:p w:rsidR="005345A8" w:rsidRDefault="005345A8" w:rsidP="005D6B53">
                              <w:pPr>
                                <w:bidi w:val="0"/>
                                <w:jc w:val="center"/>
                                <w:rPr>
                                  <w:rFonts w:hAnsi="Adobe Arabic" w:cs="Adobe Arabic"/>
                                  <w:b/>
                                  <w:bCs/>
                                  <w:kern w:val="24"/>
                                  <w:sz w:val="36"/>
                                  <w:szCs w:val="36"/>
                                  <w:lang w:bidi="ar-EG"/>
                                </w:rPr>
                              </w:pPr>
                              <w:r w:rsidRPr="005D6B53">
                                <w:rPr>
                                  <w:rFonts w:hAnsi="Adobe Arabic" w:cs="Adobe Arabic"/>
                                  <w:b/>
                                  <w:bCs/>
                                  <w:kern w:val="24"/>
                                  <w:sz w:val="36"/>
                                  <w:szCs w:val="36"/>
                                  <w:rtl/>
                                  <w:lang w:bidi="ar-EG"/>
                                </w:rPr>
                                <w:t>الأرق واضطرابات النوم</w:t>
                              </w:r>
                            </w:p>
                          </w:txbxContent>
                        </wps:txbx>
                        <wps:bodyPr wrap="square" lIns="0" rIns="0" rtlCol="0" anchor="ctr">
                          <a:noAutofit/>
                        </wps:bodyPr>
                      </wps:wsp>
                      <wps:wsp>
                        <wps:cNvPr id="1255790728" name="TextBox 31"/>
                        <wps:cNvSpPr txBox="1"/>
                        <wps:spPr>
                          <a:xfrm>
                            <a:off x="0" y="4533562"/>
                            <a:ext cx="2936679" cy="1049563"/>
                          </a:xfrm>
                          <a:prstGeom prst="rect">
                            <a:avLst/>
                          </a:prstGeom>
                          <a:noFill/>
                        </wps:spPr>
                        <wps:txbx>
                          <w:txbxContent>
                            <w:p w:rsidR="005345A8" w:rsidRDefault="005345A8" w:rsidP="005D6B53">
                              <w:pPr>
                                <w:bidi w:val="0"/>
                                <w:jc w:val="center"/>
                                <w:rPr>
                                  <w:rFonts w:hAnsi="Adobe Arabic" w:cs="Adobe Arabic"/>
                                  <w:b/>
                                  <w:bCs/>
                                  <w:kern w:val="24"/>
                                  <w:sz w:val="36"/>
                                  <w:szCs w:val="36"/>
                                  <w:lang w:bidi="ar-EG"/>
                                </w:rPr>
                              </w:pPr>
                              <w:r>
                                <w:rPr>
                                  <w:rFonts w:hAnsi="Adobe Arabic" w:cs="Adobe Arabic"/>
                                  <w:b/>
                                  <w:bCs/>
                                  <w:kern w:val="24"/>
                                  <w:sz w:val="36"/>
                                  <w:szCs w:val="36"/>
                                  <w:rtl/>
                                  <w:lang w:bidi="ar-EG"/>
                                </w:rPr>
                                <w:t>مراجعة وتعديل الأهداف</w:t>
                              </w:r>
                            </w:p>
                          </w:txbxContent>
                        </wps:txbx>
                        <wps:bodyPr wrap="square" lIns="0" rIns="0" rtlCol="0" anchor="ctr">
                          <a:noAutofit/>
                        </wps:bodyPr>
                      </wps:wsp>
                    </wpg:wgp>
                  </a:graphicData>
                </a:graphic>
              </wp:inline>
            </w:drawing>
          </mc:Choice>
          <mc:Fallback>
            <w:pict>
              <v:group id="_x0000_s1526" style="width:450.05pt;height:219.05pt;mso-position-horizontal-relative:char;mso-position-vertical-relative:line" coordsize="115783,563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">
                <v:shape id="Freeform: Shape 1088653233" o:spid="_x0000_s1527" style="position:absolute;left:53671;top:52783;width:17049;height:3603;visibility:visible;mso-wrap-style:square;v-text-anchor:top" coordsize="1704975,3603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IdBccA&#10;AADjAAAADwAAAGRycy9kb3ducmV2LnhtbERPzU4CMRC+m/gOzZh4kxZWyWahEDCSeDKyevA4bMft&#10;yna6aSusb29NSDzO9z/L9eh6caIQO88aphMFgrjxpuNWw/vb7q4EEROywd4zafihCOvV9dUSK+PP&#10;vKdTnVqRQzhWqMGmNFRSxsaSwzjxA3HmPn1wmPIZWmkCnnO46+VMqbl02HFusDjQo6XmWH87DfWH&#10;7w77mu7TbtuH8GrVy1f5pPXtzbhZgEg0pn/xxf1s8nxVlvOHYlYU8PdTBkC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myHQXHAAAA4wAAAA8AAAAAAAAAAAAAAAAAmAIAAGRy&#10;cy9kb3ducmV2LnhtbFBLBQYAAAAABAAEAPUAAACMAwAAAAA=&#10;" path="m526118,47625r-16610,1588l499864,51329r-535,1059l497721,52917r-6965,4762l480576,68792r-7501,22225l475218,127529r10716,37042l492899,180975r3215,-1058l499864,178329r13931,-3704l540048,161925r11787,-9525l557729,122767r1071,-33338l555586,71967,548620,59796r-9108,-8467l526118,47625xm1054345,28575r-13616,8528l1033920,54159r,11193l1030255,72280r-3143,13325l1028683,96798r5761,11726l1039681,113321r9427,17588l1075294,157026r15711,10659l1097813,171949r7856,4264l1107240,173548r2095,-533l1114572,171416r8379,-6929l1128712,149031r-1571,-42106l1122951,87737r-5237,-16523l1101479,42433,1088910,31773r-13616,-3198l1054345,28575xm1700213,r4762,4756l1703388,6869r-24342,26948l1624542,82958r-59796,44385l1499659,164858r-68263,30647l1359429,216641r-71966,10568l1213379,226680r-36512,-5812l1159934,216641r-36513,-12153l1105429,197090r-21695,23778l1035050,264196r-54504,36459l920750,329188r-62971,20607l792692,360363r-64558,-528l664104,348210,633942,337114,610659,327075,567267,299598,529167,266310,499004,226152,486834,202903r-6350,1585l474663,206073r-32279,6869l377296,221396r-66675,l245004,213999,182563,197619,123296,171727,69321,136854,22225,91412,1588,63936,,60237,1588,54953,6879,50197r5821,l15346,52839,38629,80844r52917,47027l151342,163802r66675,24834l252942,195505r22754,3699l321204,202903r69321,-2642l436563,193392r20637,-3699l477838,184937r-6879,-16908l460904,127343,459317,96167r3175,-19022l470959,60237,483659,47027r8995,-4227l495300,42800r1588,l511175,38044r29634,1586l566738,53896r17462,24306l587904,94582r1588,10568l587904,124701r-5291,16908l572559,156933r-19580,17965l518584,192335r-17463,6340l502179,200789r1059,2114l514879,221925r29105,35930l560388,273179r22225,17965l632884,318620r53975,16909l744009,342926r28575,-528l796925,340813r45509,-7926l885296,320205r40746,-17436l983192,270537r74083,-52311l1093788,190750r-15875,-8983l1050396,160631r-21167,-26419l1015471,103565r-2646,-16909l1012296,71861r10054,-25891l1041400,26948r24342,-8454l1079500,20608r,-529l1080029,20079r1588,529l1083204,21664r3705,529l1090613,24306r11641,6341l1120246,48084r12700,22192l1140354,95111r2117,13210l1145117,128399r-3175,32761l1132946,178597r-8467,6340l1147763,193920r25400,6341l1196446,204488r49213,4227l1294342,205545r47625,-7926l1365779,192335r47096,-12682l1502304,143194r83609,-48083l1662642,35931,1698096,1585,1700213,xe" fillcolor="#44546a [3215]" stroked="f">
                  <v:path arrowok="t" o:connecttype="custom" o:connectlocs="526118,47625;509508,49213;499864,51329;499329,52388;497721,52917;490756,57679;480576,68792;473075,91017;475218,127529;485934,164571;492899,180975;496114,179917;499864,178329;513795,174625;540048,161925;551835,152400;557729,122767;558800,89429;555586,71967;548620,59796;539512,51329;1054345,28575;1040729,37103;1033920,54159;1033920,65352;1030255,72280;1027112,85605;1028683,96798;1034444,108524;1039681,113321;1049108,130909;1075294,157026;1091005,167685;1097813,171949;1105669,176213;1107240,173548;1109335,173015;1114572,171416;1122951,164487;1128712,149031;1127141,106925;1122951,87737;1117714,71214;1101479,42433;1088910,31773;1075294,28575;1700213,0;1704975,4756;1703388,6869;1679046,33817;1624542,82958;1564746,127343;1499659,164858;1431396,195505;1359429,216641;1287463,227209;1213379,226680;1176867,220868;1159934,216641;1123421,204488;1105429,197090;1083734,220868;1035050,264196;980546,300655;920750,329188;857779,349795;792692,360363;728134,359835;664104,348210;633942,337114;610659,327075;567267,299598;529167,266310;499004,226152;486834,202903;480484,204488;474663,206073;442384,212942;377296,221396;310621,221396;245004,213999;182563,197619;123296,171727;69321,136854;22225,91412;1588,63936;0,60237;1588,54953;6879,50197;12700,50197;15346,52839;38629,80844;91546,127871;151342,163802;218017,188636;252942,195505;275696,199204;321204,202903;390525,200261;436563,193392;457200,189693;477838,184937;470959,168029;460904,127343;459317,96167;462492,77145;470959,60237;483659,47027;492654,42800;495300,42800;496888,42800;511175,38044;540809,39630;566738,53896;584200,78202;587904,94582;589492,105150;587904,124701;582613,141609;572559,156933;552979,174898;518584,192335;501121,198675;502179,200789;503238,202903;514879,221925;543984,257855;560388,273179;582613,291144;632884,318620;686859,335529;744009,342926;772584,342398;796925,340813;842434,332887;885296,320205;926042,302769;983192,270537;1057275,218226;1093788,190750;1077913,181767;1050396,160631;1029229,134212;1015471,103565;1012825,86656;1012296,71861;1022350,45970;1041400,26948;1065742,18494;1079500,20608;1079500,20079;1080029,20079;1081617,20608;1083204,21664;1086909,22193;1090613,24306;1102254,30647;1120246,48084;1132946,70276;1140354,95111;1142471,108321;1145117,128399;1141942,161160;1132946,178597;1124479,184937;1147763,193920;1173163,200261;1196446,204488;1245659,208715;1294342,205545;1341967,197619;1365779,192335;1412875,179653;1502304,143194;1585913,95111;1662642,35931;1698096,1585" o:connectangles="0,0,0,0,0,0,0,0,0,0,0,0,0,0,0,0,0,0,0,0,0,0,0,0,0,0,0,0,0,0,0,0,0,0,0,0,0,0,0,0,0,0,0,0,0,0,0,0,0,0,0,0,0,0,0,0,0,0,0,0,0,0,0,0,0,0,0,0,0,0,0,0,0,0,0,0,0,0,0,0,0,0,0,0,0,0,0,0,0,0,0,0,0,0,0,0,0,0,0,0,0,0,0,0,0,0,0,0,0,0,0,0,0,0,0,0,0,0,0,0,0,0,0,0,0,0,0,0,0,0,0,0,0,0,0,0,0,0,0,0,0,0,0,0,0,0,0,0,0,0,0,0,0,0,0,0,0,0,0,0,0,0,0,0,0,0,0,0,0,0,0,0,0,0,0,0,0"/>
                </v:shape>
                <v:shape id="Freeform: Shape 1088653234" o:spid="_x0000_s1528" style="position:absolute;left:34732;top:36527;width:8032;height:14367;visibility:visible;mso-wrap-style:square;v-text-anchor:top" coordsize="803275,1436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uJXssA&#10;AADjAAAADwAAAGRycy9kb3ducmV2LnhtbESPQUsDMRCF74L/IYzgzSa2WpZt09JWhR6k4Co9h810&#10;s3UzWZKx3f77RhA8zrz3vXkzXw6+EyeMqQ2k4XGkQCDVwbbUaPj6fHsoQCQ2ZE0XCDVcMMFycXsz&#10;N6UNZ/rAU8WNyCGUSqPBMfellKl26E0ahR4pa4cQveE8xkbaaM453HdyrNRUetNSvuBMjxuH9Xf1&#10;43ONan2JR7d75+PhJa14/9qmndL6/m5YzUAwDvxv/qO3NnOqKKbPk/HkCX5/yguQiys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We4leywAAAOMAAAAPAAAAAAAAAAAAAAAAAJgC&#10;AABkcnMvZG93bnJldi54bWxQSwUGAAAAAAQABAD1AAAAkAMAAAAA&#10;" path="m321181,996950r-28336,9462l267132,1023759r-11544,11039l256638,1034798r524,1051l275528,1052145r31485,19975l331151,1076325r13118,-2102l356338,1070543r17317,-16821l381001,1032695r-3148,-15770l372081,1007463r-4723,-3679l352140,998527r-30959,-1577xm305330,203200r-27517,1588l281517,218546r10584,27517l309034,268817r17462,11113l340255,284163r8466,l361421,283105r19050,-12171l392113,251884r,-20638l386821,221721,359834,211667r-54504,-8467xm479954,r36513,l552979,5296r35984,11650l623358,33362r15875,10062l641350,45542r1588,6355l640292,57192r-5821,1589l631825,57192,604838,42365,549275,22771,492125,15887r-43392,5295l419629,29655r-14287,5296l382588,45542,338138,76786r-37042,39717l282046,150924r-7408,24889l273050,187993r23283,-530l345017,194877r25400,8473l370946,203350r10054,2118l387879,210764r4763,1589l396346,215000r3175,2648l397933,221885r4234,9532l403754,253128r-7408,21183l382058,291257r-11112,4236l361950,298670r-17462,2119l327554,297611r-14816,-5825l292629,275899,273579,246774r-5821,-16946l262996,218707r-2117,-11650l238654,210764r-42862,14828l155575,246244r-36512,28067l103188,290197,89958,304495,67733,335739,50271,369631,36513,404582,22225,459126r-5821,76256l17463,573510r3175,33892l32808,672008r19050,61429l77258,792217r30163,56663l142875,901836r59267,76256l246063,1026282r13758,-14298l293688,992919r37041,-6884l368300,993449r17463,9003l387350,1005099r,4237l385763,1010924r3704,6885l393171,1033695r-1588,16946l384704,1066528r-5291,6884l372004,1080296r-16933,9003l337079,1093535r-18521,-1588l291042,1083474r-32809,-22242l246063,1047464r-7409,13239l233363,1075001r-3175,13768l228071,1117895r4233,43424l240771,1188326r8996,24360l275696,1256109r32808,39717l346604,1330247r21696,14298l391583,1359902r49742,23830l493713,1401208r53445,11121l602721,1417624r55562,1589l741363,1414976r55033,-6884l800629,1408622r2646,7943l798513,1418683r-34396,7414l691092,1435629r-74613,1059l541867,1430334r-72496,-16946l401108,1386380r-62970,-37598l297921,1311713r-24342,-28067l262467,1268289r-16404,-24889l222779,1186208r-8466,-45542l213254,1109952r4763,-29656l229658,1051171r7409,-12710l207963,1014102,155046,956910,108479,892833,69321,822932,38100,749853,15346,673597,2646,596281,,520555,3175,482956,6879,457008,20638,406170,41804,357451,70379,311380r34396,-40247l143404,237771r43392,-27007l233892,194348r25400,-4766l259821,178990r3704,-22241l277283,125505,304800,87377,339196,55604,356658,42365,373592,31774,407458,15887,443442,5296,479954,xe" fillcolor="#44546a [3215]" stroked="f">
                  <v:path arrowok="t" o:connecttype="custom" o:connectlocs="321181,996950;292845,1006412;267132,1023759;255588,1034798;256638,1034798;257162,1035849;275528,1052145;307013,1072120;331151,1076325;344269,1074223;356338,1070543;373655,1053722;381001,1032695;377853,1016925;372081,1007463;367358,1003784;352140,998527;305330,203200;277813,204788;281517,218546;292101,246063;309034,268817;326496,279930;340255,284163;348721,284163;361421,283105;380471,270934;392113,251884;392113,231246;386821,221721;359834,211667;479954,0;516467,0;552979,5296;588963,16946;623358,33362;639233,43424;641350,45542;642938,51897;640292,57192;634471,58781;631825,57192;604838,42365;549275,22771;492125,15887;448733,21182;419629,29655;405342,34951;382588,45542;338138,76786;301096,116503;282046,150924;274638,175813;273050,187993;296333,187463;345017,194877;370417,203350;370946,203350;381000,205468;387879,210764;392642,212353;396346,215000;399521,217648;397933,221885;402167,231417;403754,253128;396346,274311;382058,291257;370946,295493;361950,298670;344488,300789;327554,297611;312738,291786;292629,275899;273579,246774;267758,229828;262996,218707;260879,207057;238654,210764;195792,225592;155575,246244;119063,274311;103188,290197;89958,304495;67733,335739;50271,369631;36513,404582;22225,459126;16404,535382;17463,573510;20638,607402;32808,672008;51858,733437;77258,792217;107421,848880;142875,901836;202142,978092;246063,1026282;259821,1011984;293688,992919;330729,986035;368300,993449;385763,1002452;387350,1005099;387350,1009336;385763,1010924;389467,1017809;393171,1033695;391583,1050641;384704,1066528;379413,1073412;372004,1080296;355071,1089299;337079,1093535;318558,1091947;291042,1083474;258233,1061232;246063,1047464;238654,1060703;233363,1075001;230188,1088769;228071,1117895;232304,1161319;240771,1188326;249767,1212686;275696,1256109;308504,1295826;346604,1330247;368300,1344545;391583,1359902;441325,1383732;493713,1401208;547158,1412329;602721,1417624;658283,1419213;741363,1414976;796396,1408092;800629,1408622;803275,1416565;798513,1418683;764117,1426097;691092,1435629;616479,1436688;541867,1430334;469371,1413388;401108,1386380;338138,1348782;297921,1311713;273579,1283646;262467,1268289;246063,1243400;222779,1186208;214313,1140666;213254,1109952;218017,1080296;229658,1051171;237067,1038461;207963,1014102;155046,956910;108479,892833;69321,822932;38100,749853;15346,673597;2646,596281;0,520555;3175,482956;6879,457008;20638,406170;41804,357451;70379,311380;104775,271133;143404,237771;186796,210764;233892,194348;259292,189582;259821,178990;263525,156749;277283,125505;304800,87377;339196,55604;356658,42365;373592,31774;407458,15887;443442,5296" o:connectangles="0,0,0,0,0,0,0,0,0,0,0,0,0,0,0,0,0,0,0,0,0,0,0,0,0,0,0,0,0,0,0,0,0,0,0,0,0,0,0,0,0,0,0,0,0,0,0,0,0,0,0,0,0,0,0,0,0,0,0,0,0,0,0,0,0,0,0,0,0,0,0,0,0,0,0,0,0,0,0,0,0,0,0,0,0,0,0,0,0,0,0,0,0,0,0,0,0,0,0,0,0,0,0,0,0,0,0,0,0,0,0,0,0,0,0,0,0,0,0,0,0,0,0,0,0,0,0,0,0,0,0,0,0,0,0,0,0,0,0,0,0,0,0,0,0,0,0,0,0,0,0,0,0,0,0,0,0,0,0,0,0,0,0,0,0,0,0,0,0,0,0,0,0,0,0,0,0,0,0,0,0,0,0,0"/>
                </v:shape>
                <v:shape id="Freeform: Shape 1088653235" o:spid="_x0000_s1529" style="position:absolute;left:54750;top:39781;width:13843;height:3000;visibility:visible;mso-wrap-style:square;v-text-anchor:top" coordsize="1384300,3000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3R8kA&#10;AADjAAAADwAAAGRycy9kb3ducmV2LnhtbERPS2vCQBC+F/oflil4KXW3SSNpdJUiKAUPUu3jOmTH&#10;JJidDdlV03/vCoUe53vPbDHYVpyp941jDc9jBYK4dKbhSsPnfvWUg/AB2WDrmDT8kofF/P5uhoVx&#10;F/6g8y5UIoawL1BDHUJXSOnLmiz6seuII3dwvcUQz76SpsdLDLetTJSaSIsNx4YaO1rWVB53J6uh&#10;3WxOry8JZt8/an382j+m23JgrUcPw9sURKAh/Iv/3O8mzld5PsnSJM3g9lMEQM6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R3R8kAAADjAAAADwAAAAAAAAAAAAAAAACYAgAA&#10;ZHJzL2Rvd25yZXYueG1sUEsFBgAAAAAEAAQA9QAAAI4DAAAAAA==&#10;" path="m393700,53975r-18521,4714l359834,70734r-5292,8903l350309,90111r-1059,20949l357188,129913r12171,17283l377296,155575r12700,-8903l411692,127295r13229,-24615l425450,76495,419629,62355r-8466,-5237l393700,53975xm1004358,17463r-17462,4258l973137,33962r-4233,10645l966787,56848r6350,19692l987425,90910r19579,11177l1018117,106345r2117,1597l1020763,109538r4762,-17563l1028700,54187r-1058,-21289l1027642,32366r,-1065l1020763,23850r-16405,-6387xm6353,l7941,2117,20646,29634,53467,81492r39702,43921l141871,160338r28057,13229l187397,180446r35468,8467l259391,191559r36527,-2646l313916,184151r21704,-6880l359971,165630r-1059,-2117l357324,161396r-9528,-11641l334561,123296,332444,94192r8999,-28046l352031,54505r11646,-7938l389086,39688r24881,5821l427730,57680r6882,10583l436730,74613r3705,14287l438318,114830r-14293,24341l401262,159809r-13764,8996l386440,171980r-5294,3704l377440,175155r15352,19050l429319,225426r41820,23283l517723,265113r49231,10584l618303,280988r75171,529l741117,278342r42349,-3704l847520,259292r40232,-14287l925337,225955r33351,-23284l987273,174096r21705,-32808l1017447,122238r-4764,-2117l1008978,118005r-7412,-1059l987803,111655,969275,98955,954982,73025,952864,50800r3177,-15346l958688,28575r6881,-10583l987273,5821r24351,-529l1026447,13759r8470,8995l1038093,28046r2117,1588l1041269,31750r4235,23813l1043916,98955r-4235,19579l1062444,125413r44996,8467l1152437,135467r43408,-5292l1237665,118005r40232,-19050l1315482,72496r34409,-33867l1365772,19050r2118,-3175l1375830,15346r5823,2646l1384300,24871r-2647,3175l1366302,48684r-34939,34925l1291661,112713r-43938,21167l1201668,148167r-47643,6350l1105852,152400r-47114,-11641l1034917,131763r-6882,16404l1007389,180446r-26468,27517l949159,232305r-35468,19579l876635,268817r-57172,17463l781878,292101r-51878,6350l643184,300038r-59290,-4762l526193,284692,471139,266172,422966,239713,392792,213255,375323,191559r-7941,-12171l338796,193146r-57171,15346l259920,210080r-22762,-1059l193220,201084,152459,184680,115403,162984,82582,135467,52937,102659,28586,66146,8470,26459,,5292,,2117,6353,xe" fillcolor="#44546a [3215]" stroked="f">
                  <v:path arrowok="t" o:connecttype="custom" o:connectlocs="393700,53975;375179,58689;359834,70734;354542,79637;350309,90111;349250,111060;357188,129913;369359,147196;377296,155575;389996,146672;411692,127295;424921,102680;425450,76495;419629,62355;411163,57118;1004358,17463;986896,21721;973137,33962;968904,44607;966787,56848;973137,76540;987425,90910;1007004,102087;1018117,106345;1020234,107942;1020763,109538;1025525,91975;1028700,54187;1027642,32898;1027642,32366;1027642,31301;1020763,23850;6353,0;7941,2117;20646,29634;53467,81492;93169,125413;141871,160338;169928,173567;187397,180446;222865,188913;259391,191559;295918,188913;313916,184151;335620,177271;359971,165630;358912,163513;357324,161396;347796,149755;334561,123296;332444,94192;341443,66146;352031,54505;363677,46567;389086,39688;413967,45509;427730,57680;434612,68263;436730,74613;440435,88900;438318,114830;424025,139171;401262,159809;387498,168805;386440,171980;381146,175684;377440,175155;392792,194205;429319,225426;471139,248709;517723,265113;566954,275697;618303,280988;693474,281517;741117,278342;783466,274638;847520,259292;887752,245005;925337,225955;958688,202671;987273,174096;1008978,141288;1017447,122238;1012683,120121;1008978,118005;1001566,116946;987803,111655;969275,98955;954982,73025;952864,50800;956041,35454;958688,28575;965569,17992;987273,5821;1011624,5292;1026447,13759;1034917,22754;1038093,28046;1040210,29634;1041269,31750;1045504,55563;1043916,98955;1039681,118534;1062444,125413;1107440,133880;1152437,135467;1195845,130175;1237665,118005;1277897,98955;1315482,72496;1349891,38629;1365772,19050;1367890,15875;1375830,15346;1381653,17992;1384300,24871;1381653,28046;1366302,48684;1331363,83609;1291661,112713;1247723,133880;1201668,148167;1154025,154517;1105852,152400;1058738,140759;1034917,131763;1028035,148167;1007389,180446;980921,207963;949159,232305;913691,251884;876635,268817;819463,286280;781878,292101;730000,298451;643184,300038;583894,295276;526193,284692;471139,266172;422966,239713;392792,213255;375323,191559;367382,179388;338796,193146;281625,208492;259920,210080;237158,209021;193220,201084;152459,184680;115403,162984;82582,135467;52937,102659;28586,66146;8470,26459;0,5292;0,2117" o:connectangles="0,0,0,0,0,0,0,0,0,0,0,0,0,0,0,0,0,0,0,0,0,0,0,0,0,0,0,0,0,0,0,0,0,0,0,0,0,0,0,0,0,0,0,0,0,0,0,0,0,0,0,0,0,0,0,0,0,0,0,0,0,0,0,0,0,0,0,0,0,0,0,0,0,0,0,0,0,0,0,0,0,0,0,0,0,0,0,0,0,0,0,0,0,0,0,0,0,0,0,0,0,0,0,0,0,0,0,0,0,0,0,0,0,0,0,0,0,0,0,0,0,0,0,0,0,0,0,0,0,0,0,0,0,0,0,0,0,0,0,0,0,0,0,0,0,0,0,0,0,0,0,0,0,0,0,0"/>
                </v:shape>
                <v:shape id="Freeform: Shape 1088653236" o:spid="_x0000_s1530" style="position:absolute;left:79229;top:23573;width:5699;height:13763;visibility:visible;mso-wrap-style:square;v-text-anchor:top" coordsize="569913,13763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t6UMkA&#10;AADjAAAADwAAAGRycy9kb3ducmV2LnhtbERPzWrCQBC+F3yHZYReSt1oMKSpqxSpVKgXtVC8TbNj&#10;EpqdDdk1Sd/eLQge5/ufxWowteiodZVlBdNJBII4t7riQsHXcfOcgnAeWWNtmRT8kYPVcvSwwEzb&#10;nvfUHXwhQgi7DBWU3jeZlC4vyaCb2IY4cGfbGvThbAupW+xDuKnlLIoSabDi0FBiQ+uS8t/DxSjo&#10;XvbNrv88fcSnJ1kX5x/G9/Rbqcfx8PYKwtPg7+Kbe6vD/ChNk3k8ixP4/ykAIJdX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1t6UMkAAADjAAAADwAAAAAAAAAAAAAAAACYAgAA&#10;ZHJzL2Rvd25yZXYueG1sUEsFBgAAAAAEAAQA9QAAAI4DAAAAAA==&#10;" path="m291888,917575r-17392,4205l259212,932819r-13702,19450l240239,965936r,526l239712,967513r5270,8411l259212,988014r17392,6833l295577,996950r10013,-1577l323509,990117r30568,-19450l369360,959102r527,l354604,943858,328779,926511r-18973,-6833l291888,917575xm306387,360362r-10054,2646l283104,370945r-6350,7409l275166,383116r-529,5821l278341,399520r13759,12171l304271,414337r8995,l330200,407458r19579,-20108l360362,371475r-2646,-1588l356129,366183r-22754,-3704l307975,360891r-529,l306387,360362xm77788,r32808,2118l159280,13234r62970,28057l279400,81523r47626,50290l354013,174692r14817,30174l377826,236099r5291,32292l384176,300683r-5292,33879l373063,350443r18521,4765l426509,368442r32808,18528l488950,409733r25930,27527l536046,467434r16934,34409l564621,537840r3175,19058l569913,583366r-1058,55584l559859,695593r-16933,56113l520171,805702r-28575,51349l457730,903106r-38629,39173l397405,959219r8466,14823l417513,1006333r4763,34939l420688,1075681r-3175,16410l413809,1107443r-11642,29645l379413,1179967r-41804,52937l285750,1280547r-59266,38644l162984,1349895r-64559,19057l34396,1376363,3704,1374246,,1372658r,-6882l3704,1364717r22755,1059l70379,1362070r41805,-10058l152400,1337719r38100,-19057l227542,1295370r51858,-39174l311680,1225493r16404,-16940l358776,1172026r25400,-40232l400051,1087856r3175,-23821l403755,1046565r-3704,-33350l394759,996805r-6350,-14293l377826,968219r,529l377296,969807r-14816,14293l332846,999981r-22225,7940l288925,1010568r-20637,-2647l250825,998393,237067,982512r-4762,-11117l230188,970336r-3175,-4764l227542,962925r3175,-10588l240242,933280r13229,-13763l270405,909988r18520,-5294l308505,904165r20637,3176l348721,914223r9525,5823l367771,926398r16934,15881l391584,950749r17462,-16410l440267,899400r28046,-38114l492655,819466r20108,-43409l528638,731061r12171,-45526l548746,638421r2117,-23822l551392,592366r-4233,-42350l535517,511372,518055,475375,494242,444142,466196,416615,433388,394381,396876,377971r-19580,-6353l369359,385382r-21167,26468l328084,425614r-14288,4764l299509,430378r-15875,-5293l275696,419791r-8996,-8999l259292,393852r529,-12176l261938,375324r6879,-10588l290513,354149r12171,-2118l303742,348326r4763,-1588l334963,345150r25929,3176l365126,331915r2645,-31762l366184,270508r-5821,-29115l345017,201161,311680,149283,289455,123343,266700,98992,215371,59290,173038,38644,142346,28057,111125,22234,78317,19587,61913,20646,57150,19587,52388,14293r,-7411l57150,1588r4763,-529l77788,xe" fillcolor="#44546a [3215]" stroked="f">
                  <v:path arrowok="t" o:connecttype="custom" o:connectlocs="291888,917575;274496,921780;259212,932819;245510,952269;240239,965936;240239,966462;239712,967513;244982,975924;259212,988014;276604,994847;295577,996950;305590,995373;323509,990117;354077,970667;369360,959102;369887,959102;354604,943858;328779,926511;309806,919678;306387,360362;296333,363008;283104,370945;276754,378354;275166,383116;274637,388937;278341,399520;292100,411691;304271,414337;313266,414337;330200,407458;349779,387350;360362,371475;357716,369887;356129,366183;333375,362479;307975,360891;307446,360891;77788,0;110596,2118;159280,13234;222250,41291;279400,81523;327026,131813;354013,174692;368830,204866;377826,236099;383117,268391;384176,300683;378884,334562;373063,350443;391584,355208;426509,368442;459317,386970;488950,409733;514880,437260;536046,467434;552980,501843;564621,537840;567796,556898;569913,583366;568855,638950;559859,695593;542926,751706;520171,805702;491596,857051;457730,903106;419101,942279;397405,959219;405871,974042;417513,1006333;422276,1041272;420688,1075681;417513,1092091;413809,1107443;402167,1137088;379413,1179967;337609,1232904;285750,1280547;226484,1319191;162984,1349895;98425,1368952;34396,1376363;3704,1374246;0,1372658;0,1365776;3704,1364717;26459,1365776;70379,1362070;112184,1352012;152400,1337719;190500,1318662;227542,1295370;279400,1256196;311680,1225493;328084,1208553;358776,1172026;384176,1131794;400051,1087856;403226,1064035;403755,1046565;400051,1013215;394759,996805;388409,982512;377826,968219;377826,968748;377296,969807;362480,984100;332846,999981;310621,1007921;288925,1010568;268288,1007921;250825,998393;237067,982512;232305,971395;230188,970336;227013,965572;227542,962925;230717,952337;240242,933280;253471,919517;270405,909988;288925,904694;308505,904165;329142,907341;348721,914223;358246,920046;367771,926398;384705,942279;391584,950749;409046,934339;440267,899400;468313,861286;492655,819466;512763,776057;528638,731061;540809,685535;548746,638421;550863,614599;551392,592366;547159,550016;535517,511372;518055,475375;494242,444142;466196,416615;433388,394381;396876,377971;377296,371618;369359,385382;348192,411850;328084,425614;313796,430378;299509,430378;283634,425085;275696,419791;266700,410792;259292,393852;259821,381676;261938,375324;268817,364736;290513,354149;302684,352031;303742,348326;308505,346738;334963,345150;360892,348326;365126,331915;367771,300153;366184,270508;360363,241393;345017,201161;311680,149283;289455,123343;266700,98992;215371,59290;173038,38644;142346,28057;111125,22234;78317,19587;61913,20646;57150,19587;52388,14293;52388,6882;57150,1588;61913,1059" o:connectangles="0,0,0,0,0,0,0,0,0,0,0,0,0,0,0,0,0,0,0,0,0,0,0,0,0,0,0,0,0,0,0,0,0,0,0,0,0,0,0,0,0,0,0,0,0,0,0,0,0,0,0,0,0,0,0,0,0,0,0,0,0,0,0,0,0,0,0,0,0,0,0,0,0,0,0,0,0,0,0,0,0,0,0,0,0,0,0,0,0,0,0,0,0,0,0,0,0,0,0,0,0,0,0,0,0,0,0,0,0,0,0,0,0,0,0,0,0,0,0,0,0,0,0,0,0,0,0,0,0,0,0,0,0,0,0,0,0,0,0,0,0,0,0,0,0,0,0,0,0,0,0,0,0,0,0,0,0,0,0,0,0,0,0,0,0,0,0,0,0,0,0,0,0,0,0,0,0,0,0,0,0,0,0,0"/>
                </v:shape>
                <v:shape id="Freeform: Shape 1088653237" o:spid="_x0000_s1531" style="position:absolute;left:52623;top:22858;width:13192;height:4509;visibility:visible;mso-wrap-style:square;v-text-anchor:top" coordsize="1319213,4508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dmRcoA&#10;AADjAAAADwAAAGRycy9kb3ducmV2LnhtbERPX0/CMBB/N/E7NGfiC5FOCLgMClFEIOoDIh/gsh7r&#10;4npd2sLmt7cmJj7e7//Nl71txIV8qB0ruB9mIIhLp2uuFBw/X+5yECEia2wck4JvCrBcXF/NsdCu&#10;4w+6HGIlUgiHAhWYGNtCylAashiGriVO3Ml5izGdvpLaY5fCbSNHWTaVFmtODQZbWhkqvw5nq2D1&#10;vN5uBmdz3Pa7gX9av3b797e9Urc3/eMMRKQ+/ov/3Dud5md5Pp2MR+MH+P0pASAX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o3ZkXKAAAA4wAAAA8AAAAAAAAAAAAAAAAAmAIA&#10;AGRycy9kb3ducmV2LnhtbFBLBQYAAAAABAAEAPUAAACPAwAAAAA=&#10;" path="m340949,307975r-6962,13696l327025,350643r3214,28445l344698,408587r13389,14749l359693,422283r1607,1580l378973,423336r24635,-6321l415925,405953r-1071,-16856l409499,378561r-2678,-13169l393432,343795r-10710,-9482l362907,319564,340949,307975xm773971,165100r-11564,14288l747165,208492r-2628,21696l746640,243946r6832,13229l765035,269346r7359,5292l783957,276225r18921,-7937l816018,253471r6307,-20108l822325,222779r-1577,-8996l812339,196850,793418,176213,778175,165629r-2102,-529l773971,165100xm1134153,r54461,5298l1241488,17483r50231,20132l1314983,50330r4230,3179l1314983,60926r-4230,l1273213,48741,1198660,29668r-75082,-9006l1047439,22781r-39655,7947l972887,39204,904150,65694,872426,82647,854448,93773r-46000,34966l785183,150990r12161,6887l817965,176420r15334,22781l839644,225690r-2644,13775l834885,247941r-8989,15364l813735,275490r-16391,6887l789413,283967r1586,2649l786769,292973r-4230,l774080,290324r-14805,-7947l742884,265424,732309,236286r,-32847l737596,187015r5816,-13774l751872,159996r-31724,-3708l656699,153109r-62921,5828l531387,171652r-30667,10595l482742,190194r-40713,20132l401845,238935r-34897,32317l352143,289794r23793,13775l395500,321052r10046,10596l422466,357607r9517,29669l431454,410056r-4758,14835l422466,431778r-5288,6887l403960,446612r-13748,4238l376465,448201r-5816,-3708l366948,447671r-4759,-1589l353200,438665,337867,422242,322005,395752r-6874,-37085l320418,319463r7403,-19073l304556,291914,255912,280788r-24851,-3179l201451,275490r-55518,2649l91473,288205,38070,304099,10575,314165r-3701,530l2115,312046,,306748r1586,-6358l3701,298271r16920,-9006l58691,273901,99404,262245r43357,-7417l187704,252709r44943,1060l277061,260656r41242,12185l337338,281318r11104,-18013l378051,230988r16920,-13775l414006,203439r41770,-22781l500191,162645r46000,-13774l593778,139864r47587,-4238l690009,137215r47587,6358l760861,147811r13219,-15894l805804,103309,860793,67283,895690,49800,919484,38145,970243,20662,1023646,7947r54989,-6887l1134153,xe" fillcolor="#44546a [3215]" stroked="f">
                  <v:path arrowok="t" o:connecttype="custom" o:connectlocs="340949,307975;333987,321671;327025,350643;330239,379088;344698,408587;358087,423336;359693,422283;361300,423863;378973,423336;403608,417015;415925,405953;414854,389097;409499,378561;406821,365392;393432,343795;382722,334313;362907,319564;773971,165100;762407,179388;747165,208492;744537,230188;746640,243946;753472,257175;765035,269346;772394,274638;783957,276225;802878,268288;816018,253471;822325,233363;822325,222779;820748,213783;812339,196850;793418,176213;778175,165629;776073,165100;1134153,0;1188614,5298;1241488,17483;1291719,37615;1314983,50330;1319213,53509;1314983,60926;1310753,60926;1273213,48741;1198660,29668;1123578,20662;1047439,22781;1007784,30728;972887,39204;904150,65694;872426,82647;854448,93773;808448,128739;785183,150990;797344,157877;817965,176420;833299,199201;839644,225690;837000,239465;834885,247941;825896,263305;813735,275490;797344,282377;789413,283967;790999,286616;786769,292973;782539,292973;774080,290324;759275,282377;742884,265424;732309,236286;732309,203439;737596,187015;743412,173241;751872,159996;720148,156288;656699,153109;593778,158937;531387,171652;500720,182247;482742,190194;442029,210326;401845,238935;366948,271252;352143,289794;375936,303569;395500,321052;405546,331648;422466,357607;431983,387276;431454,410056;426696,424891;422466,431778;417178,438665;403960,446612;390212,450850;376465,448201;370649,444493;366948,447671;362189,446082;353200,438665;337867,422242;322005,395752;315131,358667;320418,319463;327821,300390;304556,291914;255912,280788;231061,277609;201451,275490;145933,278139;91473,288205;38070,304099;10575,314165;6874,314695;2115,312046;0,306748;1586,300390;3701,298271;20621,289265;58691,273901;99404,262245;142761,254828;187704,252709;232647,253769;277061,260656;318303,272841;337338,281318;348442,263305;378051,230988;394971,217213;414006,203439;455776,180658;500191,162645;546191,148871;593778,139864;641365,135626;690009,137215;737596,143573;760861,147811;774080,131917;805804,103309;860793,67283;895690,49800;919484,38145;970243,20662;1023646,7947;1078635,1060" o:connectangles="0,0,0,0,0,0,0,0,0,0,0,0,0,0,0,0,0,0,0,0,0,0,0,0,0,0,0,0,0,0,0,0,0,0,0,0,0,0,0,0,0,0,0,0,0,0,0,0,0,0,0,0,0,0,0,0,0,0,0,0,0,0,0,0,0,0,0,0,0,0,0,0,0,0,0,0,0,0,0,0,0,0,0,0,0,0,0,0,0,0,0,0,0,0,0,0,0,0,0,0,0,0,0,0,0,0,0,0,0,0,0,0,0,0,0,0,0,0,0,0,0,0,0,0,0,0,0,0,0,0,0,0,0,0,0,0,0,0,0,0,0,0,0,0,0,0,0,0"/>
                </v:shape>
                <v:shape id="Freeform: Shape 1088653238" o:spid="_x0000_s1532" style="position:absolute;left:32906;top:11190;width:9620;height:13097;visibility:visible;mso-wrap-style:square;v-text-anchor:top" coordsize="962025,1309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YvrMoA&#10;AADjAAAADwAAAGRycy9kb3ducmV2LnhtbESPTU/DMAyG70j8h8hIXBBLt7GqKssmNITEtR0S7OY1&#10;pi00TknCVv49PiBxtP1+PF5vJzeoE4XYezYwn2WgiBtve24NvOyfbgtQMSFbHDyTgR+KsN1cXqyx&#10;tP7MFZ3q1CoJ4ViigS6lsdQ6Nh05jDM/Esvt3QeHScbQahvwLOFu0Issy7XDnqWhw5F2HTWf9beT&#10;3uPH164Ktn4tHvOb6uDvVmH+Zsz11fRwDyrRlP7Ff+5nK/hZUeSr5WIp0PKTLEBvf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S2L6zKAAAA4wAAAA8AAAAAAAAAAAAAAAAAmAIA&#10;AGRycy9kb3ducmV2LnhtbFBLBQYAAAAABAAEAPUAAACPAwAAAAA=&#10;" path="m452967,989012r-10055,1578l443971,994271r-3175,3155l430212,1004788r-16404,17353l402696,1041073r-6351,20508l395287,1072098r2117,1052l399520,1073150r-3704,-3681l399520,1061055r5292,l425450,1065262r20637,-526l456671,1061581r16933,-12095l479425,1040547r3175,-9992l481013,1011624,470429,995848r-17462,-6836xm200132,420687r-23920,4814l180465,430316r3721,4279l187906,437805r4785,2139l193754,442619r-1063,1070l200132,451713r19137,11233l230963,467225r9568,2140l261262,469900r10100,-2140l276677,467225r12758,-6954l293687,455457r-1595,-13908l290498,427641r-3721,-535l284119,429246r-3721,l252225,422292r-52093,-1605xm548519,r68829,10583l684589,32808r62476,33338l803188,110596r25943,26458l830720,140229r-3707,3704l823837,142346,802658,122767,755007,87842,704709,59267,650704,37571,595111,23813,537929,16933r-57711,2117l421978,29633r-28061,9525l364267,50271,308674,79904r-51357,38100l213372,164571r-19061,24871l180016,213254r-27003,57150l141895,316971r-2647,30163l142954,376767r10059,26987l161485,414867r12177,-2646l199606,407459r27532,-1059l255199,410634r15354,3704l277436,413279r12178,3175l298614,423334r6354,10054l307086,444500r-1589,12171l300203,467784r-10060,8995l283260,480484r-7942,3175l257317,485775r-26473,-1587l196429,469900,175780,452438r-9530,-14817l162014,430213r-22766,8466l99538,465138,67771,501121,43416,544513,26473,592667r-8471,50800l19061,695855r9000,51858l36533,772055r10589,25929l74654,848784r33356,48154l147719,942446r45004,40746l241433,1017059r52416,28575l348383,1064684r28062,5821l378033,1058334r6883,-21167l397623,1016530r20119,-18521l429920,990601r,-1588l431508,988484r5824,-4763l449510,980017r18531,1588l487631,995892r10060,22754l496632,1032405r-2118,10583l482336,1063096r-19060,13759l441039,1083734r-11119,l412448,1084792r-17472,-529l395505,1102784r10060,36512l423037,1174221r22767,29634l458511,1216026r18531,15345l518339,1254126r45004,16933l609406,1280584r23296,3175l673471,1287463r82595,-2116l836014,1273705r79948,-19579l955142,1241955r3706,l962025,1247776r-3177,2645l933434,1261534r-54004,20108l822248,1295930r-59299,10054l702591,1309688r-59299,-3175l585051,1297517r-54534,-17462l504574,1268413r-22767,-12700l438391,1216555r-37062,-50271l383328,1124480r-6354,-27517l376445,1083734r-32827,-5821l279554,1056746r-60888,-32808l161485,980546,111186,928688,67771,872067,34415,811742,10589,749300,4236,718609,530,695855,,649288,6883,603779,20649,559859,39709,518584,65653,482071,95832,450850r36003,-23812l151425,419100,140836,402696,128658,365654r-1588,-41804l133953,283104r5295,-19050l151425,232304r33885,-58737l228726,121708,280613,78317,308674,60325,341500,41275,408212,15346,478630,1588,548519,xe" fillcolor="#44546a [3215]" stroked="f">
                  <v:path arrowok="t" o:connecttype="custom" o:connectlocs="452967,989012;442912,990590;443971,994271;440796,997426;430212,1004788;413808,1022141;402696,1041073;396345,1061581;395287,1072098;397404,1073150;399520,1073150;395816,1069469;399520,1061055;404812,1061055;425450,1065262;446087,1064736;456671,1061581;473604,1049486;479425,1040547;482600,1030555;481013,1011624;470429,995848;200132,420687;176212,425501;180465,430316;184186,434595;187906,437805;192691,439944;193754,442619;192691,443689;200132,451713;219269,462946;230963,467225;240531,469365;261262,469900;271362,467760;276677,467225;289435,460271;293687,455457;292092,441549;290498,427641;286777,427106;284119,429246;280398,429246;252225,422292;548519,0;617348,10583;684589,32808;747065,66146;803188,110596;829131,137054;830720,140229;827013,143933;823837,142346;802658,122767;755007,87842;704709,59267;650704,37571;595111,23813;537929,16933;480218,19050;421978,29633;393917,39158;364267,50271;308674,79904;257317,118004;213372,164571;194311,189442;180016,213254;153013,270404;141895,316971;139248,347134;142954,376767;153013,403754;161485,414867;173662,412221;199606,407459;227138,406400;255199,410634;270553,414338;277436,413279;289614,416454;298614,423334;304968,433388;307086,444500;305497,456671;300203,467784;290143,476779;283260,480484;275318,483659;257317,485775;230844,484188;196429,469900;175780,452438;166250,437621;162014,430213;139248,438679;99538,465138;67771,501121;43416,544513;26473,592667;18002,643467;19061,695855;28061,747713;36533,772055;47122,797984;74654,848784;108010,896938;147719,942446;192723,983192;241433,1017059;293849,1045634;348383,1064684;376445,1070505;378033,1058334;384916,1037167;397623,1016530;417742,998009;429920,990601;429920,989013;431508,988484;437332,983721;449510,980017;468041,981605;487631,995892;497691,1018646;496632,1032405;494514,1042988;482336,1063096;463276,1076855;441039,1083734;429920,1083734;412448,1084792;394976,1084263;395505,1102784;405565,1139296;423037,1174221;445804,1203855;458511,1216026;477042,1231371;518339,1254126;563343,1271059;609406,1280584;632702,1283759;673471,1287463;756066,1285347;836014,1273705;915962,1254126;955142,1241955;958848,1241955;962025,1247776;958848,1250421;933434,1261534;879430,1281642;822248,1295930;762949,1305984;702591,1309688;643292,1306513;585051,1297517;530517,1280055;504574,1268413;481807,1255713;438391,1216555;401329,1166284;383328,1124480;376974,1096963;376445,1083734;343618,1077913;279554,1056746;218666,1023938;161485,980546;111186,928688;67771,872067;34415,811742;10589,749300;4236,718609;530,695855;0,649288;6883,603779;20649,559859;39709,518584;65653,482071;95832,450850;131835,427038;151425,419100;140836,402696;128658,365654;127070,323850;133953,283104;139248,264054;151425,232304;185310,173567;228726,121708;280613,78317;308674,60325;341500,41275;408212,15346;478630,1588" o:connectangles="0,0,0,0,0,0,0,0,0,0,0,0,0,0,0,0,0,0,0,0,0,0,0,0,0,0,0,0,0,0,0,0,0,0,0,0,0,0,0,0,0,0,0,0,0,0,0,0,0,0,0,0,0,0,0,0,0,0,0,0,0,0,0,0,0,0,0,0,0,0,0,0,0,0,0,0,0,0,0,0,0,0,0,0,0,0,0,0,0,0,0,0,0,0,0,0,0,0,0,0,0,0,0,0,0,0,0,0,0,0,0,0,0,0,0,0,0,0,0,0,0,0,0,0,0,0,0,0,0,0,0,0,0,0,0,0,0,0,0,0,0,0,0,0,0,0,0,0,0,0,0,0,0,0,0,0,0,0,0,0,0,0,0,0,0,0,0,0,0,0,0,0,0,0,0,0,0,0,0,0,0,0,0,0,0,0,0,0,0,0,0,0,0,0,0,0,0,0"/>
                </v:shape>
                <v:shape id="Freeform: Shape 1088653239" o:spid="_x0000_s1533" style="position:absolute;left:54782;top:8380;width:13224;height:2858;visibility:visible;mso-wrap-style:square;v-text-anchor:top" coordsize="1322388,2857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1EpccA&#10;AADjAAAADwAAAGRycy9kb3ducmV2LnhtbERPX2vCMBB/F/wO4YS9yJpoUbrOKEPYFN9Whb0eza0t&#10;ay6lybTdpzeDwR7v9/82u8G24kq9bxxrWCQKBHHpTMOVhsv59TED4QOywdYxaRjJw247nWwwN+7G&#10;73QtQiViCPscNdQhdLmUvqzJok9cRxy5T9dbDPHsK2l6vMVw28qlUmtpseHYUGNH+5rKr+Lbaiha&#10;PLypbjh9YHoYZTrf089i1PphNrw8gwg0hH/xn/to4nyVZetVukyf4PenCIDc3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Y9RKXHAAAA4wAAAA8AAAAAAAAAAAAAAAAAmAIAAGRy&#10;cy9kb3ducmV2LnhtbFBLBQYAAAAABAAEAPUAAACMAwAAAAA=&#10;" path="m874547,123825r-9443,13841l856711,159492r-1049,16502l857236,183979r5246,11711l876120,208466r11541,4259l894480,211660r7869,-3726l914938,193561r1049,-9582l915463,183447r-525,-533l896578,151507,874547,123825xm384474,117475r-1065,2632l381277,122213r-17051,12108l345042,158536r-3730,19478l343444,189069r4263,11055l363693,214337r20781,4738l404191,211705r6927,-10002l414315,199597r3197,2106l417512,187490r-4796,-24216l404191,141691,391935,124319r-7461,-6844xm633137,r42350,l695604,2656r26998,4780l772893,24963r47115,25495l861829,83388r18528,18590l907885,83388,965587,56300r61937,-13809l1089991,41960r60878,12216l1208572,78608r51350,37179l1303331,164652r17469,29212l1322388,197582r-2647,5311l1314448,206080r-5824,-531l1305977,202362r-17998,-26557l1245099,129597,1196396,94542,1142929,70641,1086815,58425r-57173,l970881,69579,914767,92948r-27528,16997l898356,125348r20646,31868l927472,174743r529,5311l925354,183772r530,11154l916884,212985r-19058,11685l875593,226263r-10588,-5311l857594,216172,847536,204487r-8471,-20715l840654,153498r13763,-29213l864476,113132,845947,94011,803068,61080,757012,36648,705133,20714,676546,16465,657489,14872r-38116,2655l564847,28150,457383,71703r-68819,33462l398093,113663r15881,21245l423503,159340r4235,30275l426150,205549r-1588,3718l417680,209267r-529,-3718l410798,216703r-20646,13809l366860,232106,344626,220952r-7941,-10092l332450,202893r-4764,-14340l327686,166245r12175,-28150l362095,117381r14293,-5843l375859,110476r-8999,4249l358390,118443r-3177,531l352037,114725r2118,-2656l360507,108883r6882,-3718l356801,99322,332450,89762,291688,83388r-57173,2656l181577,99322r-23822,9561l131286,122692,84701,159340,46586,203955,17470,254944,6882,283094r-2117,2656l,284157r,-3187l6353,261849,22234,225201,41821,191739,67231,160402,95288,132784r32293,-22839l162520,90824,199576,76483r20116,-4780l239279,67985r42880,-1593l323980,73297r38645,14340l379565,98260,416092,77546,492322,39835,551613,16465,592375,5843,633137,xe" fillcolor="#44546a [3215]" stroked="f">
                  <v:path arrowok="t" o:connecttype="custom" o:connectlocs="874547,123825;865104,137666;856711,159492;855662,175994;857236,183979;862482,195690;876120,208466;887661,212725;894480,211660;902349,207934;914938,193561;915987,183979;915463,183447;914938,182914;896578,151507;384474,117475;383409,120107;381277,122213;364226,134321;345042,158536;341312,178014;343444,189069;347707,200124;363693,214337;384474,219075;404191,211705;411118,201703;414315,199597;417512,201703;417512,187490;412716,163274;404191,141691;391935,124319;633137,0;675487,0;695604,2656;722602,7436;772893,24963;820008,50458;861829,83388;880357,101978;907885,83388;965587,56300;1027524,42491;1089991,41960;1150869,54176;1208572,78608;1259922,115787;1303331,164652;1320800,193864;1322388,197582;1319741,202893;1314448,206080;1308624,205549;1305977,202362;1287979,175805;1245099,129597;1196396,94542;1142929,70641;1086815,58425;1029642,58425;970881,69579;914767,92948;887239,109945;898356,125348;919002,157216;927472,174743;928001,180054;925354,183772;925884,194926;916884,212985;897826,224670;875593,226263;865005,220952;857594,216172;847536,204487;839065,183772;840654,153498;854417,124285;864476,113132;845947,94011;803068,61080;757012,36648;705133,20714;676546,16465;657489,14872;619373,17527;564847,28150;457383,71703;388564,105165;398093,113663;413974,134908;423503,159340;427738,189615;426150,205549;424562,209267;417680,209267;417151,205549;410798,216703;390152,230512;366860,232106;344626,220952;336685,210860;332450,202893;327686,188553;327686,166245;339861,138095;362095,117381;376388,111538;375859,110476;366860,114725;358390,118443;355213,118974;352037,114725;354155,112069;360507,108883;367389,105165;356801,99322;332450,89762;291688,83388;234515,86044;181577,99322;157755,108883;131286,122692;84701,159340;46586,203955;17470,254944;6882,283094;4765,285750;0,284157;0,280970;6353,261849;22234,225201;41821,191739;67231,160402;95288,132784;127581,109945;162520,90824;199576,76483;219692,71703;239279,67985;282159,66392;323980,73297;362625,87637;379565,98260;416092,77546;492322,39835;551613,16465;592375,5843" o:connectangles="0,0,0,0,0,0,0,0,0,0,0,0,0,0,0,0,0,0,0,0,0,0,0,0,0,0,0,0,0,0,0,0,0,0,0,0,0,0,0,0,0,0,0,0,0,0,0,0,0,0,0,0,0,0,0,0,0,0,0,0,0,0,0,0,0,0,0,0,0,0,0,0,0,0,0,0,0,0,0,0,0,0,0,0,0,0,0,0,0,0,0,0,0,0,0,0,0,0,0,0,0,0,0,0,0,0,0,0,0,0,0,0,0,0,0,0,0,0,0,0,0,0,0,0,0,0,0,0,0,0,0,0,0,0,0,0,0,0,0,0,0,0,0,0,0,0,0,0,0"/>
                </v:shape>
                <v:shape id="Freeform 52" o:spid="_x0000_s1534" style="position:absolute;left:69561;top:47687;width:14367;height:3651;visibility:visible;mso-wrap-style:square;v-text-anchor:top" coordsize="2713,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DuucoA&#10;AADjAAAADwAAAGRycy9kb3ducmV2LnhtbESPQUsDMRCF74L/IYzgzSZWXZe1aaliQbyU1oLXYTNu&#10;FjeTJZm26783B8HjzLx5732L1RQGdaKU+8gWbmcGFHEbXc+dhcPH5qYGlQXZ4RCZLPxQhtXy8mKB&#10;jYtn3tFpL50qJpwbtOBFxkbr3HoKmGdxJC63r5gCShlTp13CczEPg54bU+mAPZcEjyO9eGq/98dg&#10;ofLr7W77mD6NbJ55Enw9vueDtddX0/oJlNAk/+K/7zdX6pu6rh7u5veFojCVBejlL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dQ7rnKAAAA4wAAAA8AAAAAAAAAAAAAAAAAmAIA&#10;AGRycy9kb3ducmV2LnhtbFBLBQYAAAAABAAEAPUAAACPAwAAAAA=&#10;" path="m2713,688l2445,665,1909,638r-268,-9l1344,619,750,612r-297,7l455,613r-3,-7l404,525,299,368,185,216,63,69,,,168,43r341,78l1025,232r514,111l1878,426r339,92l2549,626r164,62xe" fillcolor="#a0c9ca" stroked="f">
                  <v:path arrowok="t" o:connecttype="custom" o:connectlocs="1436688,365125;1294767,352919;1010924,338590;869003,333813;711725,328506;397168,324791;239889,328506;240948,325322;239360,321607;213941,278620;158338,195299;97968,114632;33362,36619;0,0;88966,22820;269544,64215;542796,123124;814988,182032;994508,226080;1174028,274905;1349841,332221;1436688,365125" o:connectangles="0,0,0,0,0,0,0,0,0,0,0,0,0,0,0,0,0,0,0,0,0,0"/>
                </v:shape>
                <v:shape id="Freeform 53" o:spid="_x0000_s1535" style="position:absolute;left:73038;top:51671;width:11065;height:4160;visibility:visible;mso-wrap-style:square;v-text-anchor:top" coordsize="2091,7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AerccA&#10;AADjAAAADwAAAGRycy9kb3ducmV2LnhtbERPX0vDMBB/F/Ydwgl7c+lWW0pdNoYy9EXEzQ9wa862&#10;2FxKkqX12xtB8PF+/2+7n80gIjnfW1awXmUgiBure24VfJyPdxUIH5A1DpZJwTd52O8WN1ustZ34&#10;neIptCKFsK9RQRfCWEvpm44M+pUdiRP3aZ3BkE7XSu1wSuFmkJssK6XBnlNDhyM9dtR8na5GQXx+&#10;Ks7Fa5G7qWymNl7eLvkxKrW8nQ8PIALN4V/8537RaX5WVWWRb+7X8PtTAkD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JwHq3HAAAA4wAAAA8AAAAAAAAAAAAAAAAAmAIAAGRy&#10;cy9kb3ducmV2LnhtbFBLBQYAAAAABAAEAPUAAACMAwAAAAA=&#10;" path="m2091,l1681,177,1066,459,768,616,574,727r-95,59l460,786r5,-3l469,773r-4,-7l358,605,185,363,65,209,,135r1,-1l3,137r4,1l73,146r135,5l413,147r135,-6l829,130r281,-19l1356,91,1847,35,2091,xe" fillcolor="#a0c9ca" stroked="f">
                  <v:path arrowok="t" o:connecttype="custom" o:connectlocs="1106488,0;889530,93663;564092,242887;406400,325967;303742,384704;253471,415925;243417,415925;246063,414337;248179,409046;246063,405342;189442,320146;97896,192088;34396,110596;0,71438;529,70908;1588,72496;3704,73025;38629,77258;110067,79904;218546,77788;289983,74613;438679,68792;587375,58737;717550,48154;977371,18521;1106488,0" o:connectangles="0,0,0,0,0,0,0,0,0,0,0,0,0,0,0,0,0,0,0,0,0,0,0,0,0,0"/>
                </v:shape>
                <v:shape id="Freeform 55" o:spid="_x0000_s1536" style="position:absolute;left:72736;top:52656;width:842;height:762;visibility:visible;mso-wrap-style:square;v-text-anchor:top" coordsize="157,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crIMoA&#10;AADjAAAADwAAAGRycy9kb3ducmV2LnhtbERPWUsDMRB+F/wPYQTfbOJq22VtWrQeFIRCD8HHYTPu&#10;4WayJLFd/fWNIPg43z2zxWA7cSAfGscarkcKBHHpTMOVhv3u+SoHESKywc4xafimAIv5+dkMC+OO&#10;vKHDNlYihXAoUEMdY19IGcqaLIaR64kT9+G8xZhOX0nj8ZjCbSczpSbSYsOpocaeljWVn9svq0GN&#10;/ftP+/K6nGa7h3Y93bSrp7dHrS8vhvs7EJGG+C/+c69Mmq/yfDK+yW4z+P0pASDnJ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fHKyDKAAAA4wAAAA8AAAAAAAAAAAAAAAAAmAIA&#10;AGRycy9kb3ducmV2LnhtbFBLBQYAAAAABAAEAPUAAACPAwAAAAA=&#10;" path="m61,r46,71l157,141r-79,2l,144,30,74,61,xe" fillcolor="#44546a [3215]" stroked="f">
                  <v:path arrowok="t" o:connecttype="custom" o:connectlocs="32691,0;57342,37571;84138,74613;41801,75671;0,76200;16077,39158;32691,0" o:connectangles="0,0,0,0,0,0,0"/>
                </v:shape>
                <v:shape id="Freeform 56" o:spid="_x0000_s1537" style="position:absolute;left:66132;top:7682;width:13320;height:8033;visibility:visible;mso-wrap-style:square;v-text-anchor:middle" coordsize="2517,151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UfbsgA&#10;AADjAAAADwAAAGRycy9kb3ducmV2LnhtbERPO2/CMBDeK/EfrEPqVuwCRVGKQQhEH2xNu3Q7xUec&#10;Ep9DbEL67+tKlTre977lenCN6KkLtWcN9xMFgrj0puZKw8f7/i4DESKywcYzafimAOvV6GaJufFX&#10;fqO+iJVIIRxy1GBjbHMpQ2nJYZj4ljhxR985jOnsKmk6vKZw18ipUgvpsObUYLGlraXyVFychs9N&#10;4dXl1T5/FbvdcZj3h6fT+az17XjYPIKINMR/8Z/7xaT5KssWD7PpfAa/PyUA5Oo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CJR9uyAAAAOMAAAAPAAAAAAAAAAAAAAAAAJgCAABk&#10;cnMvZG93bnJldi54bWxQSwUGAAAAAAQABAD1AAAAjQMAAAAA&#10;" adj="-11796480,,5400" path="m2494,631r-13,-45l2445,505r-44,-73l2346,369r-63,-58l2214,262r-77,-42l2057,184r-44,-14l1911,138,1701,87,1487,48,1271,19,1164,9,1081,3,901,,715,12,534,43,405,84r-79,34l254,161r-64,51l133,271,86,340,51,418,28,507r-5,49l13,595,1,675,,756r7,82l25,918r29,79l93,1075r49,73l172,1183r33,36l280,1281r81,52l449,1373r136,47l775,1462r95,13l978,1491r218,19l1413,1517r219,-9l1740,1495r83,-11l1988,1446r119,-44l2182,1364r72,-44l2319,1266r30,-30l2376,1206r48,-68l2463,1068r27,-76l2509,913r8,-81l2516,751r-12,-80l2494,631xe" fillcolor="#168489" stroked="f">
                  <v:stroke joinstyle="miter"/>
                  <v:formulas/>
                  <v:path arrowok="t" o:connecttype="custom" o:connectlocs="1312863,310296;1270530,228751;1208088,164679;1130830,116493;1065213,90018;900113,46068;672571,10061;572029,1589;378354,6354;214313,44479;134408,85252;70379,143499;26988,221337;12171,294411;529,357423;3704,443734;28575,527927;75142,607884;108479,645479;191029,705844;309563,751912;460375,781035;632884,799568;863600,798509;964671,785801;1114955,742381;1192742,698960;1243013,654481;1282700,602589;1317625,525279;1331913,440557;1325034,355305" o:connectangles="0,0,0,0,0,0,0,0,0,0,0,0,0,0,0,0,0,0,0,0,0,0,0,0,0,0,0,0,0,0,0,0" textboxrect="0,0,2517,1517"/>
                  <v:textbox>
                    <w:txbxContent>
                      <w:p w:rsidR="005345A8" w:rsidRDefault="005345A8" w:rsidP="005D6B53">
                        <w:pPr>
                          <w:jc w:val="center"/>
                          <w:rPr>
                            <w:rFonts w:ascii="Calibri" w:eastAsia="Calibri" w:hAnsi="Calibri" w:cs="Arial"/>
                            <w:b/>
                            <w:bCs/>
                            <w:caps/>
                            <w:color w:val="FFFFFF"/>
                            <w:kern w:val="24"/>
                            <w:sz w:val="48"/>
                            <w:szCs w:val="48"/>
                          </w:rPr>
                        </w:pPr>
                        <w:r>
                          <w:rPr>
                            <w:rFonts w:ascii="Calibri" w:eastAsia="Calibri" w:hAnsi="Calibri" w:cs="Arial"/>
                            <w:b/>
                            <w:bCs/>
                            <w:caps/>
                            <w:color w:val="FFFFFF"/>
                            <w:kern w:val="24"/>
                            <w:sz w:val="48"/>
                            <w:szCs w:val="48"/>
                          </w:rPr>
                          <w:t>01</w:t>
                        </w:r>
                      </w:p>
                    </w:txbxContent>
                  </v:textbox>
                </v:shape>
                <v:shape id="Freeform 128" o:spid="_x0000_s1538" style="position:absolute;left:40320;top:7285;width:15303;height:8334;visibility:visible;mso-wrap-style:square;v-text-anchor:middle" coordsize="2892,157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bqt8sA&#10;AADjAAAADwAAAGRycy9kb3ducmV2LnhtbESPT2sCMRDF74LfIYzQm2ZrrS6rUUpFKmIP/r8Om+nu&#10;4mYSNlG3374pFHqceW/e781s0Zpa3KnxlWUFz4MEBHFudcWFguNh1U9B+ICssbZMCr7Jw2Le7cww&#10;0/bBO7rvQyFiCPsMFZQhuExKn5dk0A+sI47al20Mhjg2hdQNPmK4qeUwScbSYMWRUKKj95Ly6/5m&#10;IkQ7t1lvL8uPpTtfPzc+P9EkVeqp175NQQRqw7/573qtY/0kTcevL8PRCH5/iguQ8x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GBuq3ywAAAOMAAAAPAAAAAAAAAAAAAAAAAJgC&#10;AABkcnMvZG93bnJldi54bWxQSwUGAAAAAAQABAD1AAAAkAMAAAAA&#10;" adj="-11796480,,5400" path="m2885,753r-10,-43l2849,628r-37,-76l2764,482r-54,-65l2648,356r-69,-51l2507,257r-38,-20l2383,192,2200,119,2010,64,1814,27,1616,5,1417,,1218,10,1024,34,929,51,830,71,625,129,477,188r-94,49l296,294r-80,68l182,399r-26,31l111,496,72,568,42,644,19,723,8,804,6,884r12,79l28,1001r-13,14l,1053r,24l5,1117r21,71l61,1248r46,52l162,1345r62,36l326,1424r70,21l496,1471r201,44l900,1545r205,20l1207,1571r106,3l1523,1571r211,-16l1944,1529r103,-19l2130,1496r162,-39l2451,1404r110,-55l2632,1306r34,-26l2697,1257r54,-53l2797,1145r39,-64l2865,1014r19,-71l2892,869r-1,-77l2885,753e" fillcolor="#a0c9ca" stroked="f">
                  <v:stroke joinstyle="miter"/>
                  <v:formulas/>
                  <v:path arrowok="t" o:connecttype="custom" o:connectlocs="1521354,375947;1488017,292286;1434042,220803;1364721,161498;1306513,125492;1164167,63011;959908,14297;749829,0;541867,18003;439208,37595;252412,99547;156633,155674;96308,211272;58737,262634;22225,341000;4233,425721;9525,509912;7937,537446;0,570275;13758,629050;56621,688354;118533,731244;209550,765132;368829,802197;584729,828672;694796,833438;917575,823377;1083204,799550;1212850,771486;1355196,714300;1410758,677764;1455738,637522;1500717,572393;1526117,499321;1529821,419367" o:connectangles="0,0,0,0,0,0,0,0,0,0,0,0,0,0,0,0,0,0,0,0,0,0,0,0,0,0,0,0,0,0,0,0,0,0,0" textboxrect="0,0,2892,1574"/>
                  <v:textbox>
                    <w:txbxContent>
                      <w:p w:rsidR="005345A8" w:rsidRDefault="005345A8" w:rsidP="005D6B53">
                        <w:pPr>
                          <w:jc w:val="center"/>
                          <w:rPr>
                            <w:rFonts w:ascii="Calibri" w:eastAsia="Calibri" w:hAnsi="Calibri" w:cs="Arial"/>
                            <w:b/>
                            <w:bCs/>
                            <w:color w:val="FFFFFF"/>
                            <w:kern w:val="24"/>
                            <w:sz w:val="48"/>
                            <w:szCs w:val="48"/>
                          </w:rPr>
                        </w:pPr>
                        <w:r>
                          <w:rPr>
                            <w:rFonts w:ascii="Calibri" w:eastAsia="Calibri" w:hAnsi="Calibri" w:cs="Arial"/>
                            <w:b/>
                            <w:bCs/>
                            <w:color w:val="FFFFFF"/>
                            <w:kern w:val="24"/>
                            <w:sz w:val="48"/>
                            <w:szCs w:val="48"/>
                          </w:rPr>
                          <w:t>02</w:t>
                        </w:r>
                      </w:p>
                    </w:txbxContent>
                  </v:textbox>
                </v:shape>
                <v:shape id="Freeform 281" o:spid="_x0000_s1539" style="position:absolute;left:41288;top:19874;width:13541;height:7890;visibility:visible;mso-wrap-style:square;v-text-anchor:middle" coordsize="2559,14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8QlccA&#10;AADjAAAADwAAAGRycy9kb3ducmV2LnhtbERPS2vCQBC+C/0PyxR6kbqpVhtSV5GC0KMvhN6G7DRJ&#10;k50N2amm/npXKHic7z3zZe8adaIuVJ4NvIwSUMS5txUXBg779XMKKgiyxcYzGfijAMvFw2COmfVn&#10;3tJpJ4WKIRwyNFCKtJnWIS/JYRj5ljhy375zKPHsCm07PMdw1+hxksy0w4pjQ4ktfZSU17tfZ2Cz&#10;Zn85ivy81V/bVT10fCQ3MebpsV+9gxLq5S7+d3/aOD9J09l0Mn6dwu2nCIBeX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JfEJXHAAAA4wAAAA8AAAAAAAAAAAAAAAAAmAIAAGRy&#10;cy9kb3ducmV2LnhtbFBLBQYAAAAABAAEAPUAAACMAwAAAAA=&#10;" adj="-11796480,,5400" path="m2434,347r-36,-41l2317,239r-89,-56l2132,138,2030,103,1926,76,1768,46,1664,31,1533,16,1271,,1009,3,747,24,616,43,504,59,334,99r-78,35l207,165r-21,19l167,201r-36,42l89,312,70,362,55,391,29,454,11,519,1,587,,690,24,826r23,66l68,938r50,85l180,1099r72,68l331,1226r85,51l551,1341r94,33l761,1410r245,53l1257,1490r249,2l1628,1482r109,-15l1900,1431r107,-33l2109,1357r96,-54l2294,1239r81,-77l2411,1119r32,-42l2495,985r37,-97l2554,785r5,-102l2548,581r-30,-98l2467,390r-33,-43xe" fillcolor="#ffd366" stroked="f">
                  <v:stroke joinstyle="miter"/>
                  <v:formulas/>
                  <v:path arrowok="t" o:connecttype="custom" o:connectlocs="1287992,183498;1268942,161817;1226080,126386;1178984,96773;1128184,72976;1074209,54468;1019175,40190;935567,24325;880534,16393;811213,8461;672571,0;533929,1586;395288,12691;325967,22739;266700,31200;176742,52352;135467,70861;109538,87254;98425,97301;88371,106291;69321,128501;47096,164989;37042,191430;29104,206766;15346,240081;5821,274454;529,310413;0,364881;12700,436799;24871,471701;35983,496026;62442,540975;95250,581165;133350,617124;175154,648324;220133,675293;291571,709137;341313,726588;402696,745625;532342,773652;665163,787930;796925,788988;861484,783700;919163,775768;1005417,756730;1062038,739280;1116013,717598;1166813,689042;1213909,655198;1256771,614480;1275821,591741;1292755,569531;1320271,520880;1339850,469585;1351492,415118;1354138,361179;1348317,307240;1332442,255416;1305455,206237;1287992,183498" o:connectangles="0,0,0,0,0,0,0,0,0,0,0,0,0,0,0,0,0,0,0,0,0,0,0,0,0,0,0,0,0,0,0,0,0,0,0,0,0,0,0,0,0,0,0,0,0,0,0,0,0,0,0,0,0,0,0,0,0,0,0,0" textboxrect="0,0,2559,1492"/>
                  <v:textbox>
                    <w:txbxContent>
                      <w:p w:rsidR="005345A8" w:rsidRDefault="005345A8" w:rsidP="005D6B53">
                        <w:pPr>
                          <w:jc w:val="center"/>
                          <w:rPr>
                            <w:rFonts w:ascii="Calibri" w:eastAsia="Calibri" w:hAnsi="Calibri" w:cs="Arial"/>
                            <w:b/>
                            <w:bCs/>
                            <w:color w:val="FFFFFF"/>
                            <w:kern w:val="24"/>
                            <w:sz w:val="48"/>
                            <w:szCs w:val="48"/>
                          </w:rPr>
                        </w:pPr>
                        <w:r>
                          <w:rPr>
                            <w:rFonts w:ascii="Calibri" w:eastAsia="Calibri" w:hAnsi="Calibri" w:cs="Arial"/>
                            <w:b/>
                            <w:bCs/>
                            <w:color w:val="FFFFFF"/>
                            <w:kern w:val="24"/>
                            <w:sz w:val="48"/>
                            <w:szCs w:val="48"/>
                          </w:rPr>
                          <w:t>03</w:t>
                        </w:r>
                      </w:p>
                    </w:txbxContent>
                  </v:textbox>
                </v:shape>
                <v:shape id="Freeform 390" o:spid="_x0000_s1540" style="position:absolute;left:64910;top:19286;width:15415;height:8954;visibility:visible;mso-wrap-style:square;v-text-anchor:middle" coordsize="2912,1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bM5MsA&#10;AADjAAAADwAAAGRycy9kb3ducmV2LnhtbERPS0vDQBC+C/6HZYRepN20agix2yLWQgvm0Ae03qbZ&#10;aRLNzobsNo3/3hUEj/O9ZzrvTS06al1lWcF4FIEgzq2uuFCw3y2HCQjnkTXWlknBNzmYz25vpphq&#10;e+UNdVtfiBDCLkUFpfdNKqXLSzLoRrYhDtzZtgZ9ONtC6havIdzUchJFsTRYcWgosaHXkvKv7cUo&#10;WI/XWXY5frx/3p/sW3ZY2K5brpQa3PUvzyA89f5f/Ode6TA/SpL46WHyGMPvTwEAOfs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oxszkywAAAOMAAAAPAAAAAAAAAAAAAAAAAJgC&#10;AABkcnMvZG93bnJldi54bWxQSwUGAAAAAAQABAD1AAAAkAMAAAAA&#10;" adj="-11796480,,5400" path="m2897,645r-11,-31l2861,560r-52,-77l2721,400,2619,331r-54,-29l2496,268,2355,207,2210,155,2062,111,1910,73,1758,45,1529,14,1375,6,1228,,996,9,842,26,691,56,546,101,408,163,281,245r-58,50l174,344,97,449,41,563,9,682,,804,15,928r37,121l114,1164r40,55l202,1276r108,98l432,1455r131,63l701,1570r144,39l1064,1652r143,18l1289,1681r169,11l1630,1693r171,-11l1971,1658r165,-41l2295,1560r151,-78l2518,1435r45,-34l2646,1324r73,-89l2780,1135r24,-52l2836,1035r48,-106l2911,817r1,-86l2904,673r-7,-28e" fillcolor="#bfbfbf" stroked="f">
                  <v:stroke joinstyle="miter"/>
                  <v:formulas/>
                  <v:path arrowok="t" o:connecttype="custom" o:connectlocs="1533523,341111;1527700,324716;1514466,296158;1486940,255437;1440357,211542;1386364,175051;1357779,159714;1321254,141733;1246616,109473;1169860,81972;1091517,58703;1011056,38606;930595,23798;809374,7404;727854,3173;650040,0;527231,4760;445711,13750;365780,29616;289024,53414;215974,86203;148747,129569;118045,156012;92107,181926;51347,237455;21703,297745;4764,360678;0,425199;7940,490777;27526,554768;60346,615586;81520,644673;106928,674818;164098,726646;228679,769483;298023,802801;371073,830301;447300,850926;563227,873667;638924,883186;682330,889004;771790,894821;862838,895350;953357,889533;1043346,876840;1130689,855157;1214855,825012;1294787,783762;1332900,758906;1356720,740925;1400656,700203;1439299,653135;1471589,600249;1484293,572749;1501233,547364;1526641,491305;1540934,432074;1541463,386592;1537228,355919;1533523,341111" o:connectangles="0,0,0,0,0,0,0,0,0,0,0,0,0,0,0,0,0,0,0,0,0,0,0,0,0,0,0,0,0,0,0,0,0,0,0,0,0,0,0,0,0,0,0,0,0,0,0,0,0,0,0,0,0,0,0,0,0,0,0,0" textboxrect="0,0,2912,1693"/>
                  <v:textbox>
                    <w:txbxContent>
                      <w:p w:rsidR="005345A8" w:rsidRDefault="005345A8" w:rsidP="005D6B53">
                        <w:pPr>
                          <w:jc w:val="center"/>
                          <w:rPr>
                            <w:rFonts w:ascii="Calibri" w:eastAsia="Calibri" w:hAnsi="Calibri" w:cs="Arial"/>
                            <w:b/>
                            <w:bCs/>
                            <w:color w:val="FFFFFF"/>
                            <w:kern w:val="24"/>
                            <w:sz w:val="48"/>
                            <w:szCs w:val="48"/>
                          </w:rPr>
                        </w:pPr>
                        <w:r>
                          <w:rPr>
                            <w:rFonts w:ascii="Calibri" w:eastAsia="Calibri" w:hAnsi="Calibri" w:cs="Arial"/>
                            <w:b/>
                            <w:bCs/>
                            <w:color w:val="FFFFFF"/>
                            <w:kern w:val="24"/>
                            <w:sz w:val="48"/>
                            <w:szCs w:val="48"/>
                          </w:rPr>
                          <w:t>04</w:t>
                        </w:r>
                      </w:p>
                    </w:txbxContent>
                  </v:textbox>
                </v:shape>
                <v:shape id="Freeform 485" o:spid="_x0000_s1541" style="position:absolute;left:65577;top:33288;width:14129;height:8954;visibility:visible;mso-wrap-style:square;v-text-anchor:middle" coordsize="2671,16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MqNscA&#10;AADjAAAADwAAAGRycy9kb3ducmV2LnhtbERPX2vCMBB/F/Ydwg32Iprq1HXVKDKQ+Sbq6PPR3Jpi&#10;cylN1LpPvwiCj/f7f4tVZ2txodZXjhWMhgkI4sLpiksFP8fNIAXhA7LG2jEpuJGH1fKlt8BMuyvv&#10;6XIIpYgh7DNUYEJoMil9YciiH7qGOHK/rrUY4tmWUrd4jeG2luMkmUmLFccGgw19GSpOh7NVsOm7&#10;o/nL6/1nHtz37czTfCcbpd5eu/UcRKAuPMUP91bH+Umazqbv48kH3H+KAMj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BjKjbHAAAA4wAAAA8AAAAAAAAAAAAAAAAAmAIAAGRy&#10;cy9kb3ducmV2LnhtbFBLBQYAAAAABAAEAPUAAACMAwAAAAA=&#10;" adj="-11796480,,5400" path="m2391,246r-37,-26l2276,177,2155,124,1983,76,1807,46,1719,35,1610,22,1385,4,1161,,936,11,825,24,726,42,581,82r-94,36l398,164r-84,53l239,282r-69,75l142,399r-5,4l134,409r-17,7l90,446r-9,22l55,555,13,737,,875r2,92l15,1057r26,88l59,1188r24,46l142,1314r70,67l293,1439r87,47l473,1527r142,47l710,1597r99,22l1017,1656r216,26l1451,1692r218,-10l1827,1659r104,-25l2032,1603r98,-40l2223,1515r89,-58l2354,1426r35,-29l2452,1335r56,-67l2556,1196r40,-77l2628,1042r23,-82l2665,878r6,-84l2666,712r-13,-80l2629,552r-33,-76l2551,404r-56,-67l2429,275r-38,-29e" fillcolor="#a0c9ca" stroked="f">
                  <v:stroke joinstyle="miter"/>
                  <v:formulas/>
                  <v:path arrowok="t" o:connecttype="custom" o:connectlocs="1245192,116417;1139927,65617;955846,24342;851639,11642;614132,0;436399,12700;307331,43392;210529,86783;126423,149225;75114,211137;70882,216429;47607,236008;29093,293688;0,463021;7935,559329;31209,628650;75114,695325;154988,761471;250202,808038;375568,845079;537961,876300;767533,895350;966426,877887;1074864,848254;1175897,801688;1245192,754592;1297031,706438;1352044,632883;1390129,551392;1409701,464608;1410230,376767;1390658,292100;1349399,213783;1284865,145521" o:connectangles="0,0,0,0,0,0,0,0,0,0,0,0,0,0,0,0,0,0,0,0,0,0,0,0,0,0,0,0,0,0,0,0,0,0" textboxrect="0,0,2671,1692"/>
                  <v:textbox>
                    <w:txbxContent>
                      <w:p w:rsidR="005345A8" w:rsidRDefault="005345A8" w:rsidP="005D6B53">
                        <w:pPr>
                          <w:jc w:val="center"/>
                          <w:rPr>
                            <w:rFonts w:ascii="Calibri" w:eastAsia="Calibri" w:hAnsi="Calibri" w:cs="Arial"/>
                            <w:b/>
                            <w:bCs/>
                            <w:color w:val="FFFFFF"/>
                            <w:kern w:val="24"/>
                            <w:sz w:val="48"/>
                            <w:szCs w:val="48"/>
                          </w:rPr>
                        </w:pPr>
                        <w:r>
                          <w:rPr>
                            <w:rFonts w:ascii="Calibri" w:eastAsia="Calibri" w:hAnsi="Calibri" w:cs="Arial"/>
                            <w:b/>
                            <w:bCs/>
                            <w:color w:val="FFFFFF"/>
                            <w:kern w:val="24"/>
                            <w:sz w:val="48"/>
                            <w:szCs w:val="48"/>
                          </w:rPr>
                          <w:t>05</w:t>
                        </w:r>
                      </w:p>
                    </w:txbxContent>
                  </v:textbox>
                </v:shape>
                <v:shape id="Freeform 557" o:spid="_x0000_s1542" style="position:absolute;left:40986;top:33383;width:14701;height:8843;visibility:visible;mso-wrap-style:square;v-text-anchor:middle" coordsize="2777,16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iwOMoA&#10;AADjAAAADwAAAGRycy9kb3ducmV2LnhtbESPQUvDQBCF74L/YRnBm9010ERjt6UKgifB1oLexuyY&#10;Dc3Ohuw2jf/eOQgeZ+bNe+9bbebQq4nG1EW2cLswoIib6DpuLbzvn2/uQKWM7LCPTBZ+KMFmfXmx&#10;wtrFM7/RtMutEhNONVrwOQ+11qnxFDAt4kAst+84Bswyjq12I57FPPS6MKbUATuWBI8DPXlqjrtT&#10;sBA+ysPxtK0Osffm65Xj41R+ztZeX83bB1CZ5vwv/vt+cVK/WC6re1MVQiFMsgC9/g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OosDjKAAAA4wAAAA8AAAAAAAAAAAAAAAAAmAIA&#10;AGRycy9kb3ducmV2LnhtbFBLBQYAAAAABAAEAPUAAACPAwAAAAA=&#10;" adj="-11796480,,5400" path="m2726,674r-20,-47l2659,538r-58,-82l2535,382r-74,-66l2381,257r-87,-52l2204,161r-48,-19l2101,121,1989,86,1815,46,1576,14,1338,1,1220,,1105,,863,7,681,30,561,54,447,89,339,136r-50,31l253,190r-65,53l131,302,83,368,46,439,18,512,3,588,,667r4,41l,742r,68l11,912r39,132l115,1171r43,57l191,1270r74,74l347,1408r89,55l529,1510r98,39l779,1595r102,20l1005,1637r253,26l1513,1670r253,-10l1891,1649r97,-12l2185,1600r142,-45l2418,1515r85,-51l2579,1402r36,-35l2647,1331r52,-78l2736,1169r26,-86l2775,992r2,-92l2765,810r-23,-91l2726,674e" fillcolor="#bfbfbf" stroked="f">
                  <v:stroke joinstyle="miter"/>
                  <v:formulas/>
                  <v:path arrowok="t" o:connecttype="custom" o:connectlocs="1432441,331986;1376858,241445;1302748,167317;1214345,108544;1141294,75187;1052892,45536;834267,7413;645816,0;456835,3706;296969,28592;179452,72010;133927,100602;69346,159904;24350,232443;1588,311336;2117,374875;0,428882;26468,552781;83638,650206;140280,711626;230800,774635;331907,820170;466364,855116;665931,880532;934845,878943;1052362,866765;1231814,823347;1324981,775164;1384269,723804;1428735,663443;1462085,573431;1470025,476535;1451497,380699" o:connectangles="0,0,0,0,0,0,0,0,0,0,0,0,0,0,0,0,0,0,0,0,0,0,0,0,0,0,0,0,0,0,0,0,0" textboxrect="0,0,2777,1670"/>
                  <v:textbox>
                    <w:txbxContent>
                      <w:p w:rsidR="005345A8" w:rsidRDefault="005345A8" w:rsidP="005D6B53">
                        <w:pPr>
                          <w:jc w:val="center"/>
                          <w:rPr>
                            <w:rFonts w:ascii="Calibri" w:eastAsia="Calibri" w:hAnsi="Calibri" w:cs="Arial"/>
                            <w:b/>
                            <w:bCs/>
                            <w:color w:val="FFFFFF"/>
                            <w:kern w:val="24"/>
                            <w:sz w:val="48"/>
                            <w:szCs w:val="48"/>
                          </w:rPr>
                        </w:pPr>
                        <w:r>
                          <w:rPr>
                            <w:rFonts w:ascii="Calibri" w:eastAsia="Calibri" w:hAnsi="Calibri" w:cs="Arial"/>
                            <w:b/>
                            <w:bCs/>
                            <w:color w:val="FFFFFF"/>
                            <w:kern w:val="24"/>
                            <w:sz w:val="48"/>
                            <w:szCs w:val="48"/>
                          </w:rPr>
                          <w:t>06</w:t>
                        </w:r>
                      </w:p>
                    </w:txbxContent>
                  </v:textbox>
                </v:shape>
                <v:shape id="Freeform 654" o:spid="_x0000_s1543" style="position:absolute;left:42002;top:47671;width:13764;height:8255;visibility:visible;mso-wrap-style:square;v-text-anchor:middle" coordsize="2599,15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2qMYA&#10;AADjAAAADwAAAGRycy9kb3ducmV2LnhtbERP3WvCMBB/F/Y/hBv4IppYVp2dUYYwGPg0P/Z8NGcb&#10;1lxKk7Xdf78MhD3e7/u2+9E1oqcuWM8algsFgrj0xnKl4XJ+mz+DCBHZYOOZNPxQgP3uYbLFwviB&#10;P6g/xUqkEA4FaqhjbAspQ1mTw7DwLXHibr5zGNPZVdJ0OKRw18hMqZV0aDk11NjSoaby6/TtNMxk&#10;6wbVr/Kz9fm1efqM1hyN1tPH8fUFRKQx/ovv7neT5md5vt6odbaEv58SAHL3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l2qMYAAADjAAAADwAAAAAAAAAAAAAAAACYAgAAZHJz&#10;L2Rvd25yZXYueG1sUEsFBgAAAAAEAAQA9QAAAIsDAAAAAA==&#10;" adj="-11796480,,5400" path="m2592,678r-7,-42l2559,558r-36,-73l2478,420r-54,-60l2363,306r-67,-46l2224,220r-38,-17l2097,165,1911,108,1720,66,1527,37,1432,26,1324,13,1102,,879,6,714,27,607,52,555,66,492,88,371,147,262,224r-93,95l133,374r-23,6l73,410,62,434,44,480,18,572,2,665,,755r8,88l31,929r38,84l123,1092r35,37l191,1162r72,62l341,1277r83,47l557,1383r181,59l829,1463r92,22l1115,1521r200,27l1520,1559r203,-8l1871,1529r95,-23l2060,1476r90,-39l2235,1390r82,-56l2356,1302r32,-30l2447,1207r49,-71l2537,1059r32,-81l2589,895r10,-87l2598,722r-6,-44xe" fillcolor="#168489" stroked="f">
                  <v:stroke joinstyle="miter"/>
                  <v:formulas/>
                  <v:path arrowok="t" o:connecttype="custom" o:connectlocs="1368949,336766;1336115,256810;1283688,190622;1215902,137672;1157649,107490;1012016,57187;808660,19592;701156,6884;465496,3177;321451,27534;260550,46597;138748,118609;70433,198035;38659,217097;23301,254163;1059,352122;4237,446374;36541,536390;83673,597812;139278,648115;224539,701066;390826,763548;487738,786317;696390,819675;912456,821264;1041143,797436;1138584,760900;1227023,706361;1264623,673532;1321817,601519;1360476,517857;1376363,427841;1372656,359005" o:connectangles="0,0,0,0,0,0,0,0,0,0,0,0,0,0,0,0,0,0,0,0,0,0,0,0,0,0,0,0,0,0,0,0,0" textboxrect="0,0,2599,1559"/>
                  <v:textbox>
                    <w:txbxContent>
                      <w:p w:rsidR="005345A8" w:rsidRDefault="005345A8" w:rsidP="005D6B53">
                        <w:pPr>
                          <w:jc w:val="center"/>
                          <w:rPr>
                            <w:rFonts w:ascii="Calibri" w:eastAsia="Calibri" w:hAnsi="Calibri" w:cs="Arial"/>
                            <w:b/>
                            <w:bCs/>
                            <w:color w:val="FFFFFF"/>
                            <w:kern w:val="24"/>
                            <w:sz w:val="48"/>
                            <w:szCs w:val="48"/>
                          </w:rPr>
                        </w:pPr>
                        <w:r>
                          <w:rPr>
                            <w:rFonts w:ascii="Calibri" w:eastAsia="Calibri" w:hAnsi="Calibri" w:cs="Arial"/>
                            <w:b/>
                            <w:bCs/>
                            <w:color w:val="FFFFFF"/>
                            <w:kern w:val="24"/>
                            <w:sz w:val="48"/>
                            <w:szCs w:val="48"/>
                          </w:rPr>
                          <w:t>07</w:t>
                        </w:r>
                      </w:p>
                    </w:txbxContent>
                  </v:textbox>
                </v:shape>
                <v:shape id="TextBox 19" o:spid="_x0000_s1544" type="#_x0000_t202" style="position:absolute;left:86416;top:701;width:29367;height:11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HEZMcA&#10;AADjAAAADwAAAGRycy9kb3ducmV2LnhtbERPzWrCQBC+C32HZQq9SN2Yorapq5SCIh4KTe19yI5J&#10;MDsbsmNM374rCB7n+5/lenCN6qkLtWcD00kCirjwtubSwOFn8/wKKgiyxcYzGfijAOvVw2iJmfUX&#10;/qY+l1LFEA4ZGqhE2kzrUFTkMEx8Sxy5o+8cSjy7UtsOLzHcNTpNkrl2WHNsqLClz4qKU352Bl6C&#10;zLduf9wItb9fh+l+fNrmZ2OeHoePd1BCg9zFN/fOxvnpbLZ4SxZpCtefIgB69Q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xxGTHAAAA4wAAAA8AAAAAAAAAAAAAAAAAmAIAAGRy&#10;cy9kb3ducmV2LnhtbFBLBQYAAAAABAAEAPUAAACMAwAAAAA=&#10;" filled="f" stroked="f">
                  <v:textbox inset="0,,0">
                    <w:txbxContent>
                      <w:p w:rsidR="005345A8" w:rsidRDefault="005345A8" w:rsidP="005D6B53">
                        <w:pPr>
                          <w:jc w:val="center"/>
                          <w:rPr>
                            <w:rFonts w:eastAsia="Calibri" w:hAnsi="Adobe Arabic" w:cs="Adobe Arabic"/>
                            <w:b/>
                            <w:bCs/>
                            <w:kern w:val="24"/>
                            <w:sz w:val="36"/>
                            <w:szCs w:val="36"/>
                            <w:lang w:bidi="ar-EG"/>
                          </w:rPr>
                        </w:pPr>
                        <w:r w:rsidRPr="005D6B53">
                          <w:rPr>
                            <w:rFonts w:eastAsia="Calibri" w:hAnsi="Adobe Arabic" w:cs="Adobe Arabic"/>
                            <w:b/>
                            <w:bCs/>
                            <w:kern w:val="24"/>
                            <w:sz w:val="36"/>
                            <w:szCs w:val="36"/>
                            <w:rtl/>
                            <w:lang w:bidi="ar-EG"/>
                          </w:rPr>
                          <w:t>زيادة القلق والتوتر</w:t>
                        </w:r>
                      </w:p>
                    </w:txbxContent>
                  </v:textbox>
                </v:shape>
                <v:shape id="TextBox 21" o:spid="_x0000_s1545" type="#_x0000_t202" style="position:absolute;width:29366;height:1251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1h/8cA&#10;AADjAAAADwAAAGRycy9kb3ducmV2LnhtbERPS2vCQBC+F/wPyxR6kbox4it1FSkoxYPQ1N6H7JgE&#10;s7MhO2r677sFocf53rPa9K5RN+pC7dnAeJSAIi68rbk0cPravS5ABUG22HgmAz8UYLMePK0ws/7O&#10;n3TLpVQxhEOGBiqRNtM6FBU5DCPfEkfu7DuHEs+u1LbDewx3jU6TZKYd1hwbKmzpvaLikl+dgUmQ&#10;2d4dzjuh9vt4Gh+Gl31+Neblud++gRLq5V/8cH/YOD+dTufLZJ5O4O+nCIBe/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99Yf/HAAAA4wAAAA8AAAAAAAAAAAAAAAAAmAIAAGRy&#10;cy9kb3ducmV2LnhtbFBLBQYAAAAABAAEAPUAAACMAwAAAAA=&#10;" filled="f" stroked="f">
                  <v:textbox inset="0,,0">
                    <w:txbxContent>
                      <w:p w:rsidR="005345A8" w:rsidRDefault="005345A8" w:rsidP="005D6B53">
                        <w:pPr>
                          <w:jc w:val="center"/>
                          <w:rPr>
                            <w:rFonts w:hAnsi="Adobe Arabic" w:cs="Adobe Arabic"/>
                            <w:b/>
                            <w:bCs/>
                            <w:kern w:val="24"/>
                            <w:sz w:val="36"/>
                            <w:szCs w:val="36"/>
                            <w:lang w:bidi="ar-EG"/>
                          </w:rPr>
                        </w:pPr>
                        <w:r w:rsidRPr="005D6B53">
                          <w:rPr>
                            <w:rFonts w:hAnsi="Adobe Arabic" w:cs="Adobe Arabic"/>
                            <w:b/>
                            <w:bCs/>
                            <w:kern w:val="24"/>
                            <w:sz w:val="36"/>
                            <w:szCs w:val="36"/>
                            <w:rtl/>
                            <w:lang w:bidi="ar-EG"/>
                          </w:rPr>
                          <w:t>الإصابة بالاكتئاب</w:t>
                        </w:r>
                      </w:p>
                    </w:txbxContent>
                  </v:textbox>
                </v:shape>
                <v:shape id="TextBox 23" o:spid="_x0000_s1546" type="#_x0000_t202" style="position:absolute;left:84931;top:16982;width:29367;height:128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T5i8gA&#10;AADjAAAADwAAAGRycy9kb3ducmV2LnhtbERPS2vCQBC+F/wPywi9lLoxrY+mrlIKSvEgmOp9yI5J&#10;MDsbsqOm/75bKHic7z2LVe8adaUu1J4NjEcJKOLC25pLA4fv9fMcVBBki41nMvBDAVbLwcMCM+tv&#10;vKdrLqWKIRwyNFCJtJnWoajIYRj5ljhyJ985lHh2pbYd3mK4a3SaJFPtsObYUGFLnxUV5/ziDLwE&#10;mW7c9rQWao+7w3j7dN7kF2Meh/3HOyihXu7if/eXjfPTyWT2lszSV/j7KQKgl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QlPmLyAAAAOMAAAAPAAAAAAAAAAAAAAAAAJgCAABk&#10;cnMvZG93bnJldi54bWxQSwUGAAAAAAQABAD1AAAAjQMAAAAA&#10;" filled="f" stroked="f">
                  <v:textbox inset="0,,0">
                    <w:txbxContent>
                      <w:p w:rsidR="005345A8" w:rsidRDefault="005345A8" w:rsidP="005D6B53">
                        <w:pPr>
                          <w:bidi w:val="0"/>
                          <w:jc w:val="center"/>
                          <w:rPr>
                            <w:rFonts w:hAnsi="Adobe Arabic" w:cs="Adobe Arabic"/>
                            <w:b/>
                            <w:bCs/>
                            <w:kern w:val="24"/>
                            <w:sz w:val="36"/>
                            <w:szCs w:val="36"/>
                            <w:lang w:bidi="ar-EG"/>
                          </w:rPr>
                        </w:pPr>
                        <w:r w:rsidRPr="005D6B53">
                          <w:rPr>
                            <w:rFonts w:hAnsi="Adobe Arabic" w:cs="Adobe Arabic"/>
                            <w:b/>
                            <w:bCs/>
                            <w:kern w:val="24"/>
                            <w:sz w:val="36"/>
                            <w:szCs w:val="36"/>
                            <w:rtl/>
                            <w:lang w:bidi="ar-EG"/>
                          </w:rPr>
                          <w:t>الإرهاق المهني</w:t>
                        </w:r>
                      </w:p>
                    </w:txbxContent>
                  </v:textbox>
                </v:shape>
                <v:shape id="TextBox 25" o:spid="_x0000_s1547" type="#_x0000_t202" style="position:absolute;top:17771;width:29366;height:99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hcEMcA&#10;AADjAAAADwAAAGRycy9kb3ducmV2LnhtbERPzWrCQBC+F/oOyxR6KboxJWpTVxFBKR4KjXofsmMS&#10;zM6G7Kjp23cLhR7n+5/FanCtulEfGs8GJuMEFHHpbcOVgeNhO5qDCoJssfVMBr4pwGr5+LDA3Po7&#10;f9GtkErFEA45GqhFulzrUNbkMIx9Rxy5s+8dSjz7Stse7zHctTpNkql22HBsqLGjTU3lpbg6A69B&#10;pju3P2+FutPncbJ/ueyKqzHPT8P6HZTQIP/iP/eHjfPTLJu9JbM0g9+fIgB6+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YXBDHAAAA4wAAAA8AAAAAAAAAAAAAAAAAmAIAAGRy&#10;cy9kb3ducmV2LnhtbFBLBQYAAAAABAAEAPUAAACMAwAAAAA=&#10;" filled="f" stroked="f">
                  <v:textbox inset="0,,0">
                    <w:txbxContent>
                      <w:p w:rsidR="005345A8" w:rsidRDefault="005345A8" w:rsidP="005D6B53">
                        <w:pPr>
                          <w:bidi w:val="0"/>
                          <w:jc w:val="center"/>
                          <w:rPr>
                            <w:rFonts w:hAnsi="Adobe Arabic" w:cs="Adobe Arabic"/>
                            <w:b/>
                            <w:bCs/>
                            <w:kern w:val="24"/>
                            <w:sz w:val="36"/>
                            <w:szCs w:val="36"/>
                            <w:lang w:bidi="ar-EG"/>
                          </w:rPr>
                        </w:pPr>
                        <w:r w:rsidRPr="005D6B53">
                          <w:rPr>
                            <w:rFonts w:hAnsi="Adobe Arabic" w:cs="Adobe Arabic"/>
                            <w:b/>
                            <w:bCs/>
                            <w:kern w:val="24"/>
                            <w:sz w:val="36"/>
                            <w:szCs w:val="36"/>
                            <w:rtl/>
                            <w:lang w:bidi="ar-EG"/>
                          </w:rPr>
                          <w:t>ضعف التركيز والانتباه</w:t>
                        </w:r>
                      </w:p>
                    </w:txbxContent>
                  </v:textbox>
                </v:shape>
                <v:shape id="TextBox 27" o:spid="_x0000_s1548" type="#_x0000_t202" style="position:absolute;left:86416;top:33072;width:29367;height:128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rCZ8cA&#10;AADjAAAADwAAAGRycy9kb3ducmV2LnhtbERPzWrCQBC+F/oOyxR6KboxxWhTVxFBKR4KjXofsmMS&#10;zM6G7Kjp23cLhR7n+5/FanCtulEfGs8GJuMEFHHpbcOVgeNhO5qDCoJssfVMBr4pwGr5+LDA3Po7&#10;f9GtkErFEA45GqhFulzrUNbkMIx9Rxy5s+8dSjz7Stse7zHctTpNkkw7bDg21NjRpqbyUlydgdcg&#10;2c7tz1uh7vR5nOxfLrviaszz07B+ByU0yL/4z/1h4/x0Op29JbM0g9+fIgB6+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8KwmfHAAAA4wAAAA8AAAAAAAAAAAAAAAAAmAIAAGRy&#10;cy9kb3ducmV2LnhtbFBLBQYAAAAABAAEAPUAAACMAwAAAAA=&#10;" filled="f" stroked="f">
                  <v:textbox inset="0,,0">
                    <w:txbxContent>
                      <w:p w:rsidR="005345A8" w:rsidRDefault="005345A8" w:rsidP="005D6B53">
                        <w:pPr>
                          <w:bidi w:val="0"/>
                          <w:jc w:val="center"/>
                          <w:rPr>
                            <w:rFonts w:hAnsi="Adobe Arabic" w:cs="Adobe Arabic"/>
                            <w:b/>
                            <w:bCs/>
                            <w:kern w:val="24"/>
                            <w:sz w:val="36"/>
                            <w:szCs w:val="36"/>
                            <w:lang w:bidi="ar-EG"/>
                          </w:rPr>
                        </w:pPr>
                        <w:r w:rsidRPr="005D6B53">
                          <w:rPr>
                            <w:rFonts w:hAnsi="Adobe Arabic" w:cs="Adobe Arabic"/>
                            <w:b/>
                            <w:bCs/>
                            <w:kern w:val="24"/>
                            <w:sz w:val="36"/>
                            <w:szCs w:val="36"/>
                            <w:rtl/>
                            <w:lang w:bidi="ar-EG"/>
                          </w:rPr>
                          <w:t>التأثير على العلاقات الاجتماعية</w:t>
                        </w:r>
                      </w:p>
                    </w:txbxContent>
                  </v:textbox>
                </v:shape>
                <v:shape id="TextBox 29" o:spid="_x0000_s1549" type="#_x0000_t202" style="position:absolute;top:30417;width:29366;height:112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Zn/McA&#10;AADjAAAADwAAAGRycy9kb3ducmV2LnhtbERPzWrCQBC+F/oOyxR6KboxRWNTVxFBKR4KjXofsmMS&#10;zM6G7Kjp23cLhR7n+5/FanCtulEfGs8GJuMEFHHpbcOVgeNhO5qDCoJssfVMBr4pwGr5+LDA3Po7&#10;f9GtkErFEA45GqhFulzrUNbkMIx9Rxy5s+8dSjz7Stse7zHctTpNkpl22HBsqLGjTU3lpbg6A69B&#10;Zju3P2+FutPncbJ/ueyKqzHPT8P6HZTQIP/iP/eHjfPT6TR7S7I0g9+fIgB6+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BGZ/zHAAAA4wAAAA8AAAAAAAAAAAAAAAAAmAIAAGRy&#10;cy9kb3ducmV2LnhtbFBLBQYAAAAABAAEAPUAAACMAwAAAAA=&#10;" filled="f" stroked="f">
                  <v:textbox inset="0,,0">
                    <w:txbxContent>
                      <w:p w:rsidR="005345A8" w:rsidRDefault="005345A8" w:rsidP="005D6B53">
                        <w:pPr>
                          <w:bidi w:val="0"/>
                          <w:jc w:val="center"/>
                          <w:rPr>
                            <w:rFonts w:hAnsi="Adobe Arabic" w:cs="Adobe Arabic"/>
                            <w:b/>
                            <w:bCs/>
                            <w:kern w:val="24"/>
                            <w:sz w:val="36"/>
                            <w:szCs w:val="36"/>
                            <w:lang w:bidi="ar-EG"/>
                          </w:rPr>
                        </w:pPr>
                        <w:r w:rsidRPr="005D6B53">
                          <w:rPr>
                            <w:rFonts w:hAnsi="Adobe Arabic" w:cs="Adobe Arabic"/>
                            <w:b/>
                            <w:bCs/>
                            <w:kern w:val="24"/>
                            <w:sz w:val="36"/>
                            <w:szCs w:val="36"/>
                            <w:rtl/>
                            <w:lang w:bidi="ar-EG"/>
                          </w:rPr>
                          <w:t>الأرق واضطرابات النوم</w:t>
                        </w:r>
                      </w:p>
                    </w:txbxContent>
                  </v:textbox>
                </v:shape>
                <v:shape id="TextBox 31" o:spid="_x0000_s1550" type="#_x0000_t202" style="position:absolute;top:45335;width:29366;height:104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nzjssA&#10;AADjAAAADwAAAGRycy9kb3ducmV2LnhtbESPQUvDQBCF74L/YRnBi9hNI201dltEaJEeCsZ6H7LT&#10;JDQ7G7LTNv575yB4nHlv3vtmuR5DZy40pDayg+kkA0NcRd9y7eDwtXl8BpME2WMXmRz8UIL16vZm&#10;iYWPV/6kSym10RBOBTpoRPrC2lQ1FDBNYk+s2jEOAUXHobZ+wKuGh87mWTa3AVvWhgZ7em+oOpXn&#10;4OApyXwbdseNUP+9P0x3D6dteXbu/m58ewUjNMq/+e/6wyt+PpstXrJFrtD6ky7Arn4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R2fOOywAAAOMAAAAPAAAAAAAAAAAAAAAAAJgC&#10;AABkcnMvZG93bnJldi54bWxQSwUGAAAAAAQABAD1AAAAkAMAAAAA&#10;" filled="f" stroked="f">
                  <v:textbox inset="0,,0">
                    <w:txbxContent>
                      <w:p w:rsidR="005345A8" w:rsidRDefault="005345A8" w:rsidP="005D6B53">
                        <w:pPr>
                          <w:bidi w:val="0"/>
                          <w:jc w:val="center"/>
                          <w:rPr>
                            <w:rFonts w:hAnsi="Adobe Arabic" w:cs="Adobe Arabic"/>
                            <w:b/>
                            <w:bCs/>
                            <w:kern w:val="24"/>
                            <w:sz w:val="36"/>
                            <w:szCs w:val="36"/>
                            <w:lang w:bidi="ar-EG"/>
                          </w:rPr>
                        </w:pPr>
                        <w:r>
                          <w:rPr>
                            <w:rFonts w:hAnsi="Adobe Arabic" w:cs="Adobe Arabic"/>
                            <w:b/>
                            <w:bCs/>
                            <w:kern w:val="24"/>
                            <w:sz w:val="36"/>
                            <w:szCs w:val="36"/>
                            <w:rtl/>
                            <w:lang w:bidi="ar-EG"/>
                          </w:rPr>
                          <w:t>مراجعة وتعديل الأهداف</w:t>
                        </w:r>
                      </w:p>
                    </w:txbxContent>
                  </v:textbox>
                </v:shape>
                <w10:wrap anchorx="page"/>
                <w10:anchorlock/>
              </v:group>
            </w:pict>
          </mc:Fallback>
        </mc:AlternateContent>
      </w:r>
    </w:p>
    <w:p w:rsidR="00084372" w:rsidRPr="00AC09F9" w:rsidRDefault="00084372" w:rsidP="00084372">
      <w:r w:rsidRPr="002A078C">
        <w:rPr>
          <w:rFonts w:ascii="Sakkal Majalla" w:hAnsi="Sakkal Majalla"/>
          <w:noProof/>
          <w:sz w:val="34"/>
        </w:rPr>
        <mc:AlternateContent>
          <mc:Choice Requires="wpg">
            <w:drawing>
              <wp:inline distT="0" distB="0" distL="0" distR="0" wp14:anchorId="32079005" wp14:editId="2330C73E">
                <wp:extent cx="5731510" cy="892088"/>
                <wp:effectExtent l="0" t="0" r="2540" b="22860"/>
                <wp:docPr id="124611623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46116233" name="مجموعة 47"/>
                        <wpg:cNvGrpSpPr/>
                        <wpg:grpSpPr>
                          <a:xfrm>
                            <a:off x="0" y="0"/>
                            <a:ext cx="5731510" cy="895351"/>
                            <a:chOff x="0" y="0"/>
                            <a:chExt cx="5878196" cy="918845"/>
                          </a:xfrm>
                        </wpg:grpSpPr>
                        <wpg:grpSp>
                          <wpg:cNvPr id="1246116234" name="مجموعة 48"/>
                          <wpg:cNvGrpSpPr/>
                          <wpg:grpSpPr>
                            <a:xfrm>
                              <a:off x="0" y="0"/>
                              <a:ext cx="5878196" cy="918845"/>
                              <a:chOff x="0" y="0"/>
                              <a:chExt cx="6240348" cy="919070"/>
                            </a:xfrm>
                          </wpg:grpSpPr>
                          <wpg:grpSp>
                            <wpg:cNvPr id="1246116235" name="مجموعة 49"/>
                            <wpg:cNvGrpSpPr/>
                            <wpg:grpSpPr>
                              <a:xfrm>
                                <a:off x="0" y="169208"/>
                                <a:ext cx="5433072" cy="580613"/>
                                <a:chOff x="0" y="169208"/>
                                <a:chExt cx="5433072" cy="580613"/>
                              </a:xfrm>
                            </wpg:grpSpPr>
                            <wps:wsp>
                              <wps:cNvPr id="124611623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4611623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3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39"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زيادة القلق والتوتر:</w:t>
                                </w:r>
                              </w:p>
                            </w:txbxContent>
                          </wps:txbx>
                          <wps:bodyPr wrap="square" rtlCol="1">
                            <a:spAutoFit/>
                          </wps:bodyPr>
                        </wps:wsp>
                      </wpg:grpSp>
                      <pic:pic xmlns:pic="http://schemas.openxmlformats.org/drawingml/2006/picture">
                        <pic:nvPicPr>
                          <pic:cNvPr id="1246116240"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55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">
                <v:group id="مجموعة 47" o:spid="_x0000_s155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woDIAAAA&#10;4wAAAA8AAAAAAAAAAAAAAAAAqgIAAGRycy9kb3ducmV2LnhtbFBLBQYAAAAABAAEAPoAAACfAwAA&#10;AAA=&#10;">
                  <v:group id="مجموعة 48" o:spid="_x0000_s155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BXWvTIAAAA&#10;4wAAAA8AAAAAAAAAAAAAAAAAqgIAAGRycy9kb3ducmV2LnhtbFBLBQYAAAAABAAEAPoAAACfAwAA&#10;AAA=&#10;">
                    <v:group id="مجموعة 49" o:spid="_x0000_s155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8b/2/IAAAA&#10;4wAAAA8AAAAAAAAAAAAAAAAAqgIAAGRycy9kb3ducmV2LnhtbFBLBQYAAAAABAAEAPoAAACfAwAA&#10;AAA=&#10;">
                      <v:shape id="شكل حر 50" o:spid="_x0000_s155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8+G8YA&#10;AADjAAAADwAAAGRycy9kb3ducmV2LnhtbERPX2vCMBB/F/wO4YS9adqqYVSjiCDI2IN2G74ezdkW&#10;m0tpMu2+/SIM9ni//7feDrYVd+p941hDOktAEJfONFxp+Pw4TF9B+IBssHVMGn7Iw3YzHq0xN+7B&#10;Z7oXoRIxhH2OGuoQulxKX9Zk0c9cRxy5q+sthnj2lTQ9PmK4bWWWJEpabDg21NjRvqbyVnxbDept&#10;eTmdysPyXBzn756s+TIuaP0yGXYrEIGG8C/+cx9NnJ8tVJqqbK7g+VME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R8+G8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5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zzIsYA&#10;AADjAAAADwAAAGRycy9kb3ducmV2LnhtbERPX2vCMBB/H/gdwgl7kZm2zk6qUWRD8HFzY89nc6bF&#10;5lKbrHbffhEGPt7v/602g21ET52vHStIpwkI4tLpmo2Cr8/d0wKED8gaG8ek4Jc8bNajhxUW2l35&#10;g/pDMCKGsC9QQRVCW0jpy4os+qlriSN3cp3FEM/OSN3hNYbbRmZJkkuLNceGClt6rag8H36sArzY&#10;9++jC873R2PeJvN2mOi5Uo/jYbsEEWgId/G/e6/j/Ow5T9M8m73A7acI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szzIsYAAADjAAAADwAAAAAAAAAAAAAAAACYAgAAZHJz&#10;L2Rvd25yZXYueG1sUEsFBgAAAAAEAAQA9QAAAIsDAAAAAA==&#10;" fillcolor="#a5a5a5 [2092]" stroked="f" strokeweight="1pt">
                        <v:stroke joinstyle="miter"/>
                      </v:roundrect>
                    </v:group>
                    <v:oval id="شكل بيضاوي 52" o:spid="_x0000_s155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8/5MoA&#10;AADjAAAADwAAAGRycy9kb3ducmV2LnhtbESPQUvDQBCF74L/YRnBm91klSCx2yKK0EIFTdXzkJ0m&#10;odnZkN026b93DoLHmffmvW+W69n36kxj7AJbyBcZKOI6uI4bC1/7t7tHUDEhO+wDk4ULRVivrq+W&#10;WLow8Sedq9QoCeFYooU2paHUOtYteYyLMBCLdgijxyTj2Gg34iThvtcmywrtsWNpaHGgl5bqY3Xy&#10;Fj6Oh+/Lz3aXvTdhqorJvxrj9tbe3szPT6ASzenf/He9cYJvHoo8L8y9QMtPsgC9+g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zPP+TKAAAA4wAAAA8AAAAAAAAAAAAAAAAAmAIA&#10;AGRycy9kb3ducmV2LnhtbFBLBQYAAAAABAAEAPUAAACPAwAAAAA=&#10;" filled="f" strokecolor="#168489" strokeweight="1pt">
                      <v:stroke joinstyle="miter"/>
                    </v:oval>
                  </v:group>
                  <v:shape id="مربع نص 41" o:spid="_x0000_s1558"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XcG8UA&#10;AADjAAAADwAAAGRycy9kb3ducmV2LnhtbERPzUrDQBC+C77DMoI3u0nUoLHbUqqFHrxY433Ijtlg&#10;djZkp0369l1B8Djf/yzXs+/VicbYBTaQLzJQxE2wHbcG6s/d3ROoKMgW+8Bk4EwR1qvrqyVWNkz8&#10;QaeDtCqFcKzQgBMZKq1j48hjXISBOHHfYfQo6RxbbUecUrjvdZFlpfbYcWpwONDWUfNzOHoDInaT&#10;n+s3H/df8/vr5LLmEWtjbm/mzQsooVn+xX/uvU3zi4cyz8vi/hl+f0oA6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9dwb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زيادة القلق والتوتر:</w:t>
                          </w:r>
                        </w:p>
                      </w:txbxContent>
                    </v:textbox>
                  </v:shape>
                </v:group>
                <v:shape id="صورة 54" o:spid="_x0000_s1559"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mx5PW8wAAADjAAAADwAAAAAA&#10;AAAAAAAAAACfAgAAZHJzL2Rvd25yZXYueG1sUEsFBgAAAAAEAAQA9wAAAJgDAAAAAA==&#10;">
                  <v:imagedata r:id="rId74" o:title=""/>
                  <v:path arrowok="t"/>
                </v:shape>
                <w10:wrap anchorx="page"/>
                <w10:anchorlock/>
              </v:group>
            </w:pict>
          </mc:Fallback>
        </mc:AlternateContent>
      </w:r>
    </w:p>
    <w:p w:rsidR="00247375" w:rsidRDefault="00247375" w:rsidP="005D6B53">
      <w:pPr>
        <w:rPr>
          <w:rtl/>
        </w:rPr>
      </w:pPr>
      <w:r w:rsidRPr="00AC09F9">
        <w:rPr>
          <w:rtl/>
        </w:rPr>
        <w:t>يشعر الموظف بالضغط بسبب عدم قدرته على الوفاء بمتطلبات العمل.</w:t>
      </w:r>
    </w:p>
    <w:p w:rsidR="00084372" w:rsidRPr="00AC09F9" w:rsidRDefault="00084372" w:rsidP="00084372">
      <w:r w:rsidRPr="002A078C">
        <w:rPr>
          <w:rFonts w:ascii="Sakkal Majalla" w:hAnsi="Sakkal Majalla"/>
          <w:noProof/>
          <w:sz w:val="34"/>
        </w:rPr>
        <mc:AlternateContent>
          <mc:Choice Requires="wpg">
            <w:drawing>
              <wp:inline distT="0" distB="0" distL="0" distR="0" wp14:anchorId="53BD0699" wp14:editId="0CB87E75">
                <wp:extent cx="5731510" cy="892088"/>
                <wp:effectExtent l="0" t="0" r="2540" b="22860"/>
                <wp:docPr id="146263716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46116224" name="مجموعة 47"/>
                        <wpg:cNvGrpSpPr/>
                        <wpg:grpSpPr>
                          <a:xfrm>
                            <a:off x="0" y="0"/>
                            <a:ext cx="5731510" cy="895351"/>
                            <a:chOff x="0" y="0"/>
                            <a:chExt cx="5878196" cy="918845"/>
                          </a:xfrm>
                        </wpg:grpSpPr>
                        <wpg:grpSp>
                          <wpg:cNvPr id="1246116225" name="مجموعة 48"/>
                          <wpg:cNvGrpSpPr/>
                          <wpg:grpSpPr>
                            <a:xfrm>
                              <a:off x="0" y="0"/>
                              <a:ext cx="5878196" cy="918845"/>
                              <a:chOff x="0" y="0"/>
                              <a:chExt cx="6240348" cy="919070"/>
                            </a:xfrm>
                          </wpg:grpSpPr>
                          <wpg:grpSp>
                            <wpg:cNvPr id="1246116226" name="مجموعة 49"/>
                            <wpg:cNvGrpSpPr/>
                            <wpg:grpSpPr>
                              <a:xfrm>
                                <a:off x="0" y="169208"/>
                                <a:ext cx="5433072" cy="580613"/>
                                <a:chOff x="0" y="169208"/>
                                <a:chExt cx="5433072" cy="580613"/>
                              </a:xfrm>
                            </wpg:grpSpPr>
                            <wps:wsp>
                              <wps:cNvPr id="124611622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4611622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2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30"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الإصابة بالاكتئاب:</w:t>
                                </w:r>
                              </w:p>
                            </w:txbxContent>
                          </wps:txbx>
                          <wps:bodyPr wrap="square" rtlCol="1">
                            <a:spAutoFit/>
                          </wps:bodyPr>
                        </wps:wsp>
                      </wpg:grpSp>
                      <pic:pic xmlns:pic="http://schemas.openxmlformats.org/drawingml/2006/picture">
                        <pic:nvPicPr>
                          <pic:cNvPr id="1246116231"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56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">
                <v:group id="مجموعة 47" o:spid="_x0000_s156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1jswpyQAA&#10;AOMAAAAPAAAAAAAAAAAAAAAAAKoCAABkcnMvZG93bnJldi54bWxQSwUGAAAAAAQABAD6AAAAoAMA&#10;AAAA&#10;">
                  <v:group id="مجموعة 48" o:spid="_x0000_s156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awmmyyQAA&#10;AOMAAAAPAAAAAAAAAAAAAAAAAKoCAABkcnMvZG93bnJldi54bWxQSwUGAAAAAAQABAD6AAAAoAMA&#10;AAAA&#10;">
                    <v:group id="مجموعة 49" o:spid="_x0000_s156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oQ98XIAAAA&#10;4wAAAA8AAAAAAAAAAAAAAAAAqgIAAGRycy9kb3ducmV2LnhtbFBLBQYAAAAABAAEAPoAAACfAwAA&#10;AAA=&#10;">
                      <v:shape id="شكل حر 50" o:spid="_x0000_s156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oNXccA&#10;AADjAAAADwAAAGRycy9kb3ducmV2LnhtbERPzWrCQBC+C32HZQq96SZpTSW6kVIQpPRgYkuvQ3ZM&#10;gtnZkN3G9O27guBxvv/ZbCfTiZEG11pWEC8iEMSV1S3XCr6Ou/kKhPPIGjvLpOCPHGzzh9kGM20v&#10;XNBY+lqEEHYZKmi87zMpXdWQQbewPXHgTnYw6MM51FIPeAnhppNJFKXSYMuhocGe3huqzuWvUZB+&#10;LH8Oh2q3LMr986cjo7+19Uo9PU5vaxCeJn8X39x7HeYnL2kcp0nyCtefAgAy/w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OKDV3HAAAA4w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6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rxjckA&#10;AADjAAAADwAAAGRycy9kb3ducmV2LnhtbESPQU/DMAyF70j8h8hIXKYtbbVVqFs2oU1IHMdAnL3G&#10;S6s1TmlCV/49PiBxtN/ze583u8l3aqQhtoEN5IsMFHEdbMvOwMf7y/wJVEzIFrvAZOCHIuy293cb&#10;rGy48RuNp+SUhHCs0ECTUl9pHeuGPMZF6IlFu4TBY5JxcNoOeJNw3+kiy0rtsWVpaLCnfUP19fTt&#10;DeCXP36eQwpxPDt3mK36aWZXxjw+TM9rUImm9G/+u361gl8syzwvi0Kg5SdZgN7+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2orxjckAAADjAAAADwAAAAAAAAAAAAAAAACYAgAA&#10;ZHJzL2Rvd25yZXYueG1sUEsFBgAAAAAEAAQA9QAAAI4DAAAAAA==&#10;" fillcolor="#a5a5a5 [2092]" stroked="f" strokeweight="1pt">
                        <v:stroke joinstyle="miter"/>
                      </v:roundrect>
                    </v:group>
                    <v:oval id="شكل بيضاوي 52" o:spid="_x0000_s156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oMoscA&#10;AADjAAAADwAAAGRycy9kb3ducmV2LnhtbERPX2vCMBB/H+w7hBv4NtMGKVs1imwICg5m3fZ8NGdb&#10;bC6libZ+ezMY7PF+/2+xGm0rrtT7xrGGdJqAIC6dabjS8HXcPL+A8AHZYOuYNNzIw2r5+LDA3LiB&#10;D3QtQiViCPscNdQhdLmUvqzJop+6jjhyJ9dbDPHsK2l6HGK4baVKkkxabDg21NjRW03lubhYDZ/n&#10;0/ftZ7dPPio3FNlg35UyR60nT+N6DiLQGP7Ff+6tifPVLEvTTKlX+P0pAiC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ZaDKLHAAAA4wAAAA8AAAAAAAAAAAAAAAAAmAIAAGRy&#10;cy9kb3ducmV2LnhtbFBLBQYAAAAABAAEAPUAAACMAwAAAAA=&#10;" filled="f" strokecolor="#168489" strokeweight="1pt">
                      <v:stroke joinstyle="miter"/>
                    </v:oval>
                  </v:group>
                  <v:shape id="مربع نص 41" o:spid="_x0000_s1567"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91hskA&#10;AADjAAAADwAAAGRycy9kb3ducmV2LnhtbESPQU/DMAyF70j8h8hI3FjaAhUqy6ZpMGkHLoxytxqv&#10;qdY4VZOt3b+fD0gcbT+/977leva9utAYu8AG8kUGirgJtuPWQP2ze3oDFROyxT4wGbhShPXq/m6J&#10;lQ0Tf9PlkFolJhwrNOBSGiqtY+PIY1yEgVhuxzB6TDKOrbYjTmLue11kWak9diwJDgfaOmpOh7M3&#10;kJLd5Nf608f97/z1MbmsecXamMeHefMOKtGc/sV/33sr9YuXMs/L4lkohEkWoFc3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M91hskAAADjAAAADwAAAAAAAAAAAAAAAACYAgAA&#10;ZHJzL2Rvd25yZXYueG1sUEsFBgAAAAAEAAQA9QAAAI4DA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الإصابة بالاكتئاب:</w:t>
                          </w:r>
                        </w:p>
                      </w:txbxContent>
                    </v:textbox>
                  </v:shape>
                </v:group>
                <v:shape id="صورة 54" o:spid="_x0000_s1568"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xUmb3JAAAA4wAAAA8AAABkcnMvZG93bnJldi54bWxET19LwzAQfxf8DuEE31zaTupWlw2VCcKe&#10;turw8WzOti651CRu9dsbQfDxfv9vsRqtEUfyoXesIJ9kIIgbp3tuFTzXj1czECEiazSOScE3BVgt&#10;z88WWGl34i0dd7EVKYRDhQq6GIdKytB0ZDFM3ECcuHfnLcZ0+lZqj6cUbo0ssqyUFntODR0O9NBR&#10;c9h9WQUbf//2Ma/3pv7cvq5nZnrzclhvlLq8GO9uQUQa47/4z/2k0/ziuszzspjm8PtTAkAuf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rFSZvckAAADjAAAADwAAAAAAAAAA&#10;AAAAAACfAgAAZHJzL2Rvd25yZXYueG1sUEsFBgAAAAAEAAQA9wAAAJUDAAAAAA==&#10;">
                  <v:imagedata r:id="rId74" o:title=""/>
                  <v:path arrowok="t"/>
                </v:shape>
                <w10:wrap anchorx="page"/>
                <w10:anchorlock/>
              </v:group>
            </w:pict>
          </mc:Fallback>
        </mc:AlternateContent>
      </w:r>
    </w:p>
    <w:p w:rsidR="00247375" w:rsidRDefault="00247375" w:rsidP="00084372">
      <w:pPr>
        <w:rPr>
          <w:rtl/>
        </w:rPr>
      </w:pPr>
      <w:r w:rsidRPr="00AC09F9">
        <w:rPr>
          <w:rtl/>
        </w:rPr>
        <w:t>الضغوط المستمرة قد تؤدي إلى مشاعر الحزن والإحباط المستمر، مما يزيد من خطر الإصابة بالاكتئاب.</w:t>
      </w:r>
    </w:p>
    <w:p w:rsidR="00084372" w:rsidRPr="00AC09F9" w:rsidRDefault="00084372" w:rsidP="00084372">
      <w:r w:rsidRPr="002A078C">
        <w:rPr>
          <w:rFonts w:ascii="Sakkal Majalla" w:hAnsi="Sakkal Majalla"/>
          <w:noProof/>
          <w:sz w:val="34"/>
        </w:rPr>
        <mc:AlternateContent>
          <mc:Choice Requires="wpg">
            <w:drawing>
              <wp:inline distT="0" distB="0" distL="0" distR="0" wp14:anchorId="355B3329" wp14:editId="54195081">
                <wp:extent cx="5731510" cy="892088"/>
                <wp:effectExtent l="0" t="0" r="2540" b="22860"/>
                <wp:docPr id="160869138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384" name="مجموعة 47"/>
                        <wpg:cNvGrpSpPr/>
                        <wpg:grpSpPr>
                          <a:xfrm>
                            <a:off x="0" y="0"/>
                            <a:ext cx="5731510" cy="895351"/>
                            <a:chOff x="0" y="0"/>
                            <a:chExt cx="5878196" cy="918845"/>
                          </a:xfrm>
                        </wpg:grpSpPr>
                        <wpg:grpSp>
                          <wpg:cNvPr id="1608691385" name="مجموعة 48"/>
                          <wpg:cNvGrpSpPr/>
                          <wpg:grpSpPr>
                            <a:xfrm>
                              <a:off x="0" y="0"/>
                              <a:ext cx="5878196" cy="918845"/>
                              <a:chOff x="0" y="0"/>
                              <a:chExt cx="6240348" cy="919070"/>
                            </a:xfrm>
                          </wpg:grpSpPr>
                          <wpg:grpSp>
                            <wpg:cNvPr id="1608691386" name="مجموعة 49"/>
                            <wpg:cNvGrpSpPr/>
                            <wpg:grpSpPr>
                              <a:xfrm>
                                <a:off x="0" y="169208"/>
                                <a:ext cx="5433072" cy="580613"/>
                                <a:chOff x="0" y="169208"/>
                                <a:chExt cx="5433072" cy="580613"/>
                              </a:xfrm>
                            </wpg:grpSpPr>
                            <wps:wsp>
                              <wps:cNvPr id="160869138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38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38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390"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ضعف التركيز والانتباه:</w:t>
                                </w:r>
                              </w:p>
                            </w:txbxContent>
                          </wps:txbx>
                          <wps:bodyPr wrap="square" rtlCol="1">
                            <a:spAutoFit/>
                          </wps:bodyPr>
                        </wps:wsp>
                      </wpg:grpSp>
                      <pic:pic xmlns:pic="http://schemas.openxmlformats.org/drawingml/2006/picture">
                        <pic:nvPicPr>
                          <pic:cNvPr id="1608691391"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56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">
                <v:group id="مجموعة 47" o:spid="_x0000_s157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JEbT4yQAA&#10;AOMAAAAPAAAAAAAAAAAAAAAAAKoCAABkcnMvZG93bnJldi54bWxQSwUGAAAAAAQABAD6AAAAoAMA&#10;AAAA&#10;">
                  <v:group id="مجموعة 48" o:spid="_x0000_s157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ZdEWPIAAAA&#10;4wAAAA8AAAAAAAAAAAAAAAAAqgIAAGRycy9kb3ducmV2LnhtbFBLBQYAAAAABAAEAPoAAACfAwAA&#10;AAA=&#10;">
                    <v:group id="مجموعة 49" o:spid="_x0000_s157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aPjxTIAAAA&#10;4wAAAA8AAAAAAAAAAAAAAAAAqgIAAGRycy9kb3ducmV2LnhtbFBLBQYAAAAABAAEAPoAAACfAwAA&#10;AAA=&#10;">
                      <v:shape id="شكل حر 50" o:spid="_x0000_s157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V1jMcA&#10;AADjAAAADwAAAGRycy9kb3ducmV2LnhtbERPzWrCQBC+F/oOyxR6qxsbksbUVUpBCNKDSRWvQ3aa&#10;hGZnQ3ar8e27guBxvv9ZrifTixONrrOsYD6LQBDXVnfcKNh/b14yEM4ja+wtk4ILOVivHh+WmGt7&#10;5pJOlW9ECGGXo4LW+yGX0tUtGXQzOxAH7seOBn04x0bqEc8h3PTyNYpSabDj0NDiQJ8t1b/Vn1GQ&#10;bpPjbldvkrIq4i9HRh+09Uo9P00f7yA8Tf4uvrkLHeanUZYu5nH2BtefAgBy9Q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8VdYzHAAAA4w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7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WJXMkA&#10;AADjAAAADwAAAGRycy9kb3ducmV2LnhtbESPQW/CMAyF75P2HyJP4oJGChNV1xHQtAlpRwbTzqbx&#10;0mqN0zVZKf8eH5A42u/5vc+rzehbNVAfm8AG5rMMFHEVbMPOwNdh+1iAignZYhuYDJwpwmZ9f7fC&#10;0oYTf9KwT05JCMcSDdQpdaXWsarJY5yFjli0n9B7TDL2TtseTxLuW73Islx7bFgaauzorabqd//v&#10;DeCf330fQwpxODr3Pl1249QujZk8jK8voBKN6Wa+Xn9Ywc+zIn+ePxUCLT/JAvT6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hWJXMkAAADjAAAADwAAAAAAAAAAAAAAAACYAgAA&#10;ZHJzL2Rvd25yZXYueG1sUEsFBgAAAAAEAAQA9QAAAI4DAAAAAA==&#10;" fillcolor="#a5a5a5 [2092]" stroked="f" strokeweight="1pt">
                        <v:stroke joinstyle="miter"/>
                      </v:roundrect>
                    </v:group>
                    <v:oval id="شكل بيضاوي 52" o:spid="_x0000_s157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V0c8cA&#10;AADjAAAADwAAAGRycy9kb3ducmV2LnhtbERPX2vCMBB/H+w7hBvsbSZWKLUaRZSBgw22On0+mrMt&#10;NpfSZLZ++2Uw8PF+/2+5Hm0rrtT7xrGG6USBIC6dabjS8H14fclA+IBssHVMGm7kYb16fFhibtzA&#10;X3QtQiViCPscNdQhdLmUvqzJop+4jjhyZ9dbDPHsK2l6HGK4bWWiVCotNhwbauxoW1N5KX6shs/L&#10;+Xg7vb2rj8oNRTrYXZKYg9bPT+NmASLQGO7if/fexPmpytL5dJbN4e+nCIB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rFdHPHAAAA4wAAAA8AAAAAAAAAAAAAAAAAmAIAAGRy&#10;cy9kb3ducmV2LnhtbFBLBQYAAAAABAAEAPUAAACMAwAAAAA=&#10;" filled="f" strokecolor="#168489" strokeweight="1pt">
                      <v:stroke joinstyle="miter"/>
                    </v:oval>
                  </v:group>
                  <v:shape id="مربع نص 41" o:spid="_x0000_s1576"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ANV8kA&#10;AADjAAAADwAAAGRycy9kb3ducmV2LnhtbESPT0/DMAzF70h8h8hI3FhSENVWlk0Tf6QduLCVu9V4&#10;TbUmqRqzdt8eH5A42n5+7/3W2zn06kJj7lK0UCwMKIpNcl1sLdTHj4clqMwYHfYpkoUrZdhubm/W&#10;WLk0xS+6HLhVYhJzhRY881BpnRtPAfMiDRTldkpjQJZxbLUbcRLz0OtHY0odsIuS4HGgV0/N+fAT&#10;LDC7XXGt30Pef8+fb5M3zTPW1t7fzbsXUEwz/4v/vvdO6pdmWa6Kp5VQCJMsQG9+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FANV8kAAADjAAAADwAAAAAAAAAAAAAAAACYAgAA&#10;ZHJzL2Rvd25yZXYueG1sUEsFBgAAAAAEAAQA9QAAAI4DA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ضعف التركيز والانتباه:</w:t>
                          </w:r>
                        </w:p>
                      </w:txbxContent>
                    </v:textbox>
                  </v:shape>
                </v:group>
                <v:shape id="صورة 54" o:spid="_x0000_s1577"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DL4WzIAAAA4wAAAA8AAABkcnMvZG93bnJldi54bWxET19LwzAQfxf8DuEE31xaB7Wty4bKBGFP&#10;W1V8PJuzrUsuNYlb/fZmIPh4v/+3WE3WiAP5MDhWkM8yEMSt0wN3Cp6bx6sSRIjIGo1jUvBDAVbL&#10;87MF1todeUuHXexECuFQo4I+xrGWMrQ9WQwzNxIn7sN5izGdvpPa4zGFWyOvs6yQFgdODT2O9NBT&#10;u999WwUbf//+WTWvpvnavq1LM7952a83Sl1eTHe3ICJN8V/8537SaX6RlUWVz6scTj8lAOTyF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Qy+FsyAAAAOMAAAAPAAAAAAAAAAAA&#10;AAAAAJ8CAABkcnMvZG93bnJldi54bWxQSwUGAAAAAAQABAD3AAAAlAMAAAAA&#10;">
                  <v:imagedata r:id="rId74" o:title=""/>
                  <v:path arrowok="t"/>
                </v:shape>
                <w10:wrap anchorx="page"/>
                <w10:anchorlock/>
              </v:group>
            </w:pict>
          </mc:Fallback>
        </mc:AlternateContent>
      </w:r>
    </w:p>
    <w:p w:rsidR="00247375" w:rsidRDefault="00247375" w:rsidP="00084372">
      <w:pPr>
        <w:rPr>
          <w:rtl/>
        </w:rPr>
      </w:pPr>
      <w:r w:rsidRPr="00AC09F9">
        <w:rPr>
          <w:rtl/>
        </w:rPr>
        <w:t>الإجهاد الذهني الناتج عن الضغوط يؤثر على القدرة على التركيز واتخاذ القرارات.</w:t>
      </w:r>
    </w:p>
    <w:p w:rsidR="00084372" w:rsidRPr="00AC09F9" w:rsidRDefault="00084372" w:rsidP="00084372">
      <w:r w:rsidRPr="002A078C">
        <w:rPr>
          <w:rFonts w:ascii="Sakkal Majalla" w:hAnsi="Sakkal Majalla"/>
          <w:noProof/>
          <w:sz w:val="34"/>
        </w:rPr>
        <mc:AlternateContent>
          <mc:Choice Requires="wpg">
            <w:drawing>
              <wp:inline distT="0" distB="0" distL="0" distR="0" wp14:anchorId="14CE143C" wp14:editId="14575106">
                <wp:extent cx="5731510" cy="892088"/>
                <wp:effectExtent l="0" t="0" r="2540" b="22860"/>
                <wp:docPr id="160869137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375" name="مجموعة 47"/>
                        <wpg:cNvGrpSpPr/>
                        <wpg:grpSpPr>
                          <a:xfrm>
                            <a:off x="0" y="0"/>
                            <a:ext cx="5731510" cy="895351"/>
                            <a:chOff x="0" y="0"/>
                            <a:chExt cx="5878196" cy="918845"/>
                          </a:xfrm>
                        </wpg:grpSpPr>
                        <wpg:grpSp>
                          <wpg:cNvPr id="1608691376" name="مجموعة 48"/>
                          <wpg:cNvGrpSpPr/>
                          <wpg:grpSpPr>
                            <a:xfrm>
                              <a:off x="0" y="0"/>
                              <a:ext cx="5878196" cy="918845"/>
                              <a:chOff x="0" y="0"/>
                              <a:chExt cx="6240348" cy="919070"/>
                            </a:xfrm>
                          </wpg:grpSpPr>
                          <wpg:grpSp>
                            <wpg:cNvPr id="1608691377" name="مجموعة 49"/>
                            <wpg:cNvGrpSpPr/>
                            <wpg:grpSpPr>
                              <a:xfrm>
                                <a:off x="0" y="169208"/>
                                <a:ext cx="5433072" cy="580613"/>
                                <a:chOff x="0" y="169208"/>
                                <a:chExt cx="5433072" cy="580613"/>
                              </a:xfrm>
                            </wpg:grpSpPr>
                            <wps:wsp>
                              <wps:cNvPr id="160869137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37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38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381" name="مربع نص 41"/>
                          <wps:cNvSpPr txBox="1"/>
                          <wps:spPr>
                            <a:xfrm>
                              <a:off x="204466" y="256739"/>
                              <a:ext cx="4615440" cy="434941"/>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 xml:space="preserve">الإرهاق المهني </w:t>
                                </w:r>
                                <w:r w:rsidRPr="005D6B53">
                                  <w:rPr>
                                    <w:rFonts w:eastAsia="Calibri" w:hAnsi="Adobe Arabic" w:cs="Adobe Arabic"/>
                                    <w:b/>
                                    <w:bCs/>
                                    <w:color w:val="FFFFFF"/>
                                    <w:kern w:val="24"/>
                                    <w:szCs w:val="28"/>
                                    <w:lang w:bidi="ar-EG"/>
                                  </w:rPr>
                                  <w:t>Burnout</w:t>
                                </w:r>
                                <w:r w:rsidRPr="005D6B53">
                                  <w:rPr>
                                    <w:rFonts w:eastAsia="Calibri" w:hAnsi="Adobe Arabic" w:cs="Adobe Arabic"/>
                                    <w:b/>
                                    <w:bCs/>
                                    <w:color w:val="FFFFFF"/>
                                    <w:kern w:val="24"/>
                                    <w:sz w:val="36"/>
                                    <w:szCs w:val="36"/>
                                    <w:lang w:bidi="ar-EG"/>
                                  </w:rPr>
                                  <w:t>)</w:t>
                                </w:r>
                                <w:r w:rsidRPr="005D6B53">
                                  <w:rPr>
                                    <w:rFonts w:eastAsia="Calibri" w:hAnsi="Adobe Arabic" w:cs="Adobe Arabic" w:hint="cs"/>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1382"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57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9F9+4wcAAOU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">
                <v:group id="مجموعة 47" o:spid="_x0000_s157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OIYUTIAAAA&#10;4wAAAA8AAAAAAAAAAAAAAAAAqgIAAGRycy9kb3ducmV2LnhtbFBLBQYAAAAABAAEAPoAAACfAwAA&#10;AAA=&#10;">
                  <v:group id="مجموعة 48" o:spid="_x0000_s158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Na/zPIAAAA&#10;4wAAAA8AAAAAAAAAAAAAAAAAqgIAAGRycy9kb3ducmV2LnhtbFBLBQYAAAAABAAEAPoAAACfAwAA&#10;AAA=&#10;">
                    <v:group id="مجموعة 49" o:spid="_x0000_s158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wWWqjIAAAA&#10;4wAAAA8AAAAAAAAAAAAAAAAAqgIAAGRycy9kb3ducmV2LnhtbFBLBQYAAAAABAAEAPoAAACfAwAA&#10;AAA=&#10;">
                      <v:shape id="شكل حر 50" o:spid="_x0000_s158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R2coA&#10;AADjAAAADwAAAGRycy9kb3ducmV2LnhtbESPQWvCQBCF70L/wzJCb7pRMbWpGymCIMWDpi29Dtlp&#10;EszOhuw2pv/eORR6nHlv3vtmuxtdqwbqQ+PZwGKegCIuvW24MvDxfphtQIWIbLH1TAZ+KcAuf5hs&#10;MbP+xhcailgpCeGQoYE6xi7TOpQ1OQxz3xGL9u17h1HGvtK2x5uEu1YvkyTVDhuWhho72tdUXosf&#10;ZyB9W3+dz+VhfSmOq1MgZz+tj8Y8TsfXF1CRxvhv/rs+WsFPk036vFg9CbT8JAvQ+R0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tfkdn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8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c4MYA&#10;AADjAAAADwAAAGRycy9kb3ducmV2LnhtbERPX2vCMBB/F/wO4YS9yEzdsNPOtMjGYI9OxeezOdOy&#10;5lKbrHbffhGEPd7v/62LwTaip87XjhXMZwkI4tLpmo2Cw/7jcQnCB2SNjWNS8Eseinw8WmOm3ZW/&#10;qN8FI2II+wwVVCG0mZS+rMiin7mWOHJn11kM8eyM1B1eY7ht5FOSpNJizbGhwpbeKiq/dz9WAV7s&#10;9nhywfn+ZMz7dNEOU71Q6mEybF5BBBrCv/ju/tRxfpos09X8+WUFt58iAD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xc4MYAAADjAAAADwAAAAAAAAAAAAAAAACYAgAAZHJz&#10;L2Rvd25yZXYueG1sUEsFBgAAAAAEAAQA9QAAAIsDAAAAAA==&#10;" fillcolor="#a5a5a5 [2092]" stroked="f" strokeweight="1pt">
                        <v:stroke joinstyle="miter"/>
                      </v:roundrect>
                    </v:group>
                    <v:oval id="شكل بيضاوي 52" o:spid="_x0000_s158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7soA&#10;AADjAAAADwAAAGRycy9kb3ducmV2LnhtbESPQUvDQBCF74L/YRnBm91thBDTbktRBAUFm6rnITtN&#10;QrOzIbs26b93DoLHmXnz3vvW29n36kxj7AJbWC4MKOI6uI4bC5+H57sCVEzIDvvAZOFCEbab66s1&#10;li5MvKdzlRolJhxLtNCmNJRax7olj3ERBmK5HcPoMck4NtqNOIm573VmTK49diwJLQ702FJ9qn68&#10;hY/T8evy/fpm3pswVfnkn7LMHay9vZl3K1CJ5vQv/vt+cVI/N0X+sLwvhEKYZAF68ws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v/3e7KAAAA4wAAAA8AAAAAAAAAAAAAAAAAmAIA&#10;AGRycy9kb3ducmV2LnhtbFBLBQYAAAAABAAEAPUAAACPAwAAAAA=&#10;" filled="f" strokecolor="#168489" strokeweight="1pt">
                      <v:stroke joinstyle="miter"/>
                    </v:oval>
                  </v:group>
                  <v:shape id="مربع نص 41" o:spid="_x0000_s1585" type="#_x0000_t202" style="position:absolute;left:2044;top:2567;width:46155;height:43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U+EcUA&#10;AADjAAAADwAAAGRycy9kb3ducmV2LnhtbERPS0vEMBC+C/6HMII3N6liqXWzy+ID9uDF3XofmrEp&#10;NpPSjNvuvzeC4HG+96y3SxjUiabUR7ZQrAwo4ja6njsLzfH1pgKVBNnhEJksnCnBdnN5scbaxZnf&#10;6XSQTuUQTjVa8CJjrXVqPQVMqzgSZ+4zTgEln1On3YRzDg+DvjWm1AF7zg0eR3ry1H4dvoMFEbcr&#10;zs1LSPuP5e159qa9x8ba66tl9whKaJF/8Z977/L80lTlQ3FXFfD7UwZAb3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xT4R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 xml:space="preserve">الإرهاق المهني </w:t>
                          </w:r>
                          <w:r w:rsidRPr="005D6B53">
                            <w:rPr>
                              <w:rFonts w:eastAsia="Calibri" w:hAnsi="Adobe Arabic" w:cs="Adobe Arabic"/>
                              <w:b/>
                              <w:bCs/>
                              <w:color w:val="FFFFFF"/>
                              <w:kern w:val="24"/>
                              <w:szCs w:val="28"/>
                              <w:lang w:bidi="ar-EG"/>
                            </w:rPr>
                            <w:t>Burnout</w:t>
                          </w:r>
                          <w:r w:rsidRPr="005D6B53">
                            <w:rPr>
                              <w:rFonts w:eastAsia="Calibri" w:hAnsi="Adobe Arabic" w:cs="Adobe Arabic"/>
                              <w:b/>
                              <w:bCs/>
                              <w:color w:val="FFFFFF"/>
                              <w:kern w:val="24"/>
                              <w:sz w:val="36"/>
                              <w:szCs w:val="36"/>
                              <w:lang w:bidi="ar-EG"/>
                            </w:rPr>
                            <w:t>)</w:t>
                          </w:r>
                          <w:r w:rsidRPr="005D6B53">
                            <w:rPr>
                              <w:rFonts w:eastAsia="Calibri" w:hAnsi="Adobe Arabic" w:cs="Adobe Arabic" w:hint="cs"/>
                              <w:b/>
                              <w:bCs/>
                              <w:color w:val="FFFFFF"/>
                              <w:kern w:val="24"/>
                              <w:sz w:val="36"/>
                              <w:szCs w:val="36"/>
                              <w:rtl/>
                              <w:lang w:bidi="ar-EG"/>
                            </w:rPr>
                            <w:t>):</w:t>
                          </w:r>
                        </w:p>
                      </w:txbxContent>
                    </v:textbox>
                  </v:shape>
                </v:group>
                <v:shape id="صورة 54" o:spid="_x0000_s1586"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XA6cbJAAAA4wAAAA8AAABkcnMvZG93bnJldi54bWxET19PwjAQfzfhOzRn4pt0QDLHoBA0mJjw&#10;BFPj47ke26S9zrbC/PbWxMTH+/2/5XqwRpzJh86xgsk4A0FcO91xo+C5erwtQISIrNE4JgXfFGC9&#10;Gl0tsdTuwns6H2IjUgiHEhW0MfallKFuyWIYu544cUfnLcZ0+kZqj5cUbo2cZlkuLXacGlrs6aGl&#10;+nT4sgp2/v79Y169mupz/7YtzOzu5bTdKXVzPWwWICIN8V/8537SaX6eFfl8Mium8PtTAkCufg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pcDpxskAAADjAAAADwAAAAAAAAAA&#10;AAAAAACfAgAAZHJzL2Rvd25yZXYueG1sUEsFBgAAAAAEAAQA9wAAAJUDAAAAAA==&#10;">
                  <v:imagedata r:id="rId74" o:title=""/>
                  <v:path arrowok="t"/>
                </v:shape>
                <w10:wrap anchorx="page"/>
                <w10:anchorlock/>
              </v:group>
            </w:pict>
          </mc:Fallback>
        </mc:AlternateContent>
      </w:r>
    </w:p>
    <w:p w:rsidR="00247375" w:rsidRDefault="00247375" w:rsidP="00084372">
      <w:pPr>
        <w:rPr>
          <w:rtl/>
        </w:rPr>
      </w:pPr>
      <w:r w:rsidRPr="00AC09F9">
        <w:rPr>
          <w:rtl/>
        </w:rPr>
        <w:t>حالة من الإنهاك الجسدي والنفسي نتيجة العمل الزائد دون فترات راحة كافية.</w:t>
      </w:r>
    </w:p>
    <w:p w:rsidR="00084372" w:rsidRPr="00AC09F9" w:rsidRDefault="00084372" w:rsidP="00084372">
      <w:pPr>
        <w:rPr>
          <w:lang w:bidi="ar-AE"/>
        </w:rPr>
      </w:pPr>
      <w:r w:rsidRPr="002A078C">
        <w:rPr>
          <w:rFonts w:ascii="Sakkal Majalla" w:hAnsi="Sakkal Majalla"/>
          <w:noProof/>
          <w:sz w:val="34"/>
        </w:rPr>
        <w:lastRenderedPageBreak/>
        <mc:AlternateContent>
          <mc:Choice Requires="wpg">
            <w:drawing>
              <wp:inline distT="0" distB="0" distL="0" distR="0" wp14:anchorId="4C63B43B" wp14:editId="0B29591A">
                <wp:extent cx="5731510" cy="892088"/>
                <wp:effectExtent l="0" t="0" r="2540" b="22860"/>
                <wp:docPr id="160869133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355" name="مجموعة 47"/>
                        <wpg:cNvGrpSpPr/>
                        <wpg:grpSpPr>
                          <a:xfrm>
                            <a:off x="0" y="0"/>
                            <a:ext cx="5731510" cy="895351"/>
                            <a:chOff x="0" y="0"/>
                            <a:chExt cx="5878196" cy="918845"/>
                          </a:xfrm>
                        </wpg:grpSpPr>
                        <wpg:grpSp>
                          <wpg:cNvPr id="1608691356" name="مجموعة 48"/>
                          <wpg:cNvGrpSpPr/>
                          <wpg:grpSpPr>
                            <a:xfrm>
                              <a:off x="0" y="0"/>
                              <a:ext cx="5878196" cy="918845"/>
                              <a:chOff x="0" y="0"/>
                              <a:chExt cx="6240348" cy="919070"/>
                            </a:xfrm>
                          </wpg:grpSpPr>
                          <wpg:grpSp>
                            <wpg:cNvPr id="1608691357" name="مجموعة 49"/>
                            <wpg:cNvGrpSpPr/>
                            <wpg:grpSpPr>
                              <a:xfrm>
                                <a:off x="0" y="169208"/>
                                <a:ext cx="5433072" cy="580613"/>
                                <a:chOff x="0" y="169208"/>
                                <a:chExt cx="5433072" cy="580613"/>
                              </a:xfrm>
                            </wpg:grpSpPr>
                            <wps:wsp>
                              <wps:cNvPr id="160869135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36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37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372"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التأثير على العلاقات الاجتماعية:</w:t>
                                </w:r>
                              </w:p>
                            </w:txbxContent>
                          </wps:txbx>
                          <wps:bodyPr wrap="square" rtlCol="1">
                            <a:spAutoFit/>
                          </wps:bodyPr>
                        </wps:wsp>
                      </wpg:grpSp>
                      <pic:pic xmlns:pic="http://schemas.openxmlformats.org/drawingml/2006/picture">
                        <pic:nvPicPr>
                          <pic:cNvPr id="1608691373"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58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2IqJ4QcAAOU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">
                <v:group id="مجموعة 47" o:spid="_x0000_s158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YPT0kyQAA&#10;AOMAAAAPAAAAAAAAAAAAAAAAAKoCAABkcnMvZG93bnJldi54bWxQSwUGAAAAAAQABAD6AAAAoAMA&#10;AAAA&#10;">
                  <v:group id="مجموعة 48" o:spid="_x0000_s158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jvo1PIAAAA&#10;4wAAAA8AAAAAAAAAAAAAAAAAqgIAAGRycy9kb3ducmV2LnhtbFBLBQYAAAAABAAEAPoAAACfAwAA&#10;AAA=&#10;">
                    <v:group id="مجموعة 49" o:spid="_x0000_s159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ejBsjIAAAA&#10;4wAAAA8AAAAAAAAAAAAAAAAAqgIAAGRycy9kb3ducmV2LnhtbFBLBQYAAAAABAAEAPoAAACfAwAA&#10;AAA=&#10;">
                      <v:shape id="شكل حر 50" o:spid="_x0000_s159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rNucoA&#10;AADjAAAADwAAAGRycy9kb3ducmV2LnhtbESPQWvCQBCF74X+h2UKvdWNSoKN2UgRBCkeNLb0OmTH&#10;JDQ7G7JbTf+9cyj0OPPevPdNsZlcr640hs6zgfksAUVce9txY+DjvHtZgQoR2WLvmQz8UoBN+fhQ&#10;YG79jU90rWKjJIRDjgbaGIdc61C35DDM/EAs2sWPDqOMY6PtiDcJd71eJEmmHXYsDS0OtG2p/q5+&#10;nIHsPf06Hutdeqr2y0MgZz+tj8Y8P01va1CRpvhv/rveW8HPklX2Ol+mAi0/yQJ0eQ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Dqzbn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9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AOMYA&#10;AADjAAAADwAAAGRycy9kb3ducmV2LnhtbERPX2vCMBB/F/Ydwgl7EU3daNFqWsZE2ON0Y89nc6bF&#10;5tI1sdZvvwwGe7zf/9uWo23FQL1vHCtYLhIQxJXTDRsFnx/7+QqED8gaW8ek4E4eyuJhssVcuxsf&#10;aDgGI2II+xwV1CF0uZS+qsmiX7iOOHJn11sM8eyN1D3eYrht5VOSZNJiw7Ghxo5ea6oux6tVgN/2&#10;/evkgvPDyZjdLO3GmU6VepyOLxsQgcbwL/5zv+k4P0tW2Xr5nKXw+1MEQBY/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jAOMYAAADjAAAADwAAAAAAAAAAAAAAAACYAgAAZHJz&#10;L2Rvd25yZXYueG1sUEsFBgAAAAAEAAQA9QAAAIsDAAAAAA==&#10;" fillcolor="#a5a5a5 [2092]" stroked="f" strokeweight="1pt">
                        <v:stroke joinstyle="miter"/>
                      </v:roundrect>
                    </v:group>
                    <v:oval id="شكل بيضاوي 52" o:spid="_x0000_s159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YIUscA&#10;AADjAAAADwAAAGRycy9kb3ducmV2LnhtbERPX0vDMBB/H/gdwgm+uaQVulqXDVEEBw5mpz4fza0t&#10;ay6liWv37RdB2OP9/t9yPdlOnGjwrWMNyVyBIK6cabnW8LV/u89B+IBssHNMGs7kYb26mS2xMG7k&#10;TzqVoRYxhH2BGpoQ+kJKXzVk0c9dTxy5gxsshngOtTQDjjHcdjJVKpMWW44NDfb00lB1LH+tht3x&#10;8H3+2Xyobe3GMhvta5qavdZ3t9PzE4hAU7iK/93vJs7PVJ49Jg+LBP5+igDI1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FmCFLHAAAA4wAAAA8AAAAAAAAAAAAAAAAAmAIAAGRy&#10;cy9kb3ducmV2LnhtbFBLBQYAAAAABAAEAPUAAACMAwAAAAA=&#10;" filled="f" strokecolor="#168489" strokeweight="1pt">
                      <v:stroke joinstyle="miter"/>
                    </v:oval>
                  </v:group>
                  <v:shape id="مربع نص 41" o:spid="_x0000_s1594"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LQQcYA&#10;AADjAAAADwAAAGRycy9kb3ducmV2LnhtbERPS0/DMAy+I/EfIiNxY0mHKKMsmyYe0g5cNsrdakxT&#10;0ThVY9bu3xMkJI7+3l5v59CrE42pi2yhWBhQxE10HbcW6vfXmxWoJMgO+8hk4UwJtpvLizVWLk58&#10;oNNRWpVDOFVowYsMldap8RQwLeJAnLnPOAaUfI6tdiNOOTz0emlMqQN2nBs8DvTkqfk6fgcLIm5X&#10;nOuXkPYf89vz5E1zh7W111fz7hGU0Cz/4j/33uX5pVmVD8Xt/RJ+f8oA6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8LQQcYAAADjAAAADwAAAAAAAAAAAAAAAACYAgAAZHJz&#10;L2Rvd25yZXYueG1sUEsFBgAAAAAEAAQA9QAAAIsDA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التأثير على العلاقات الاجتماعية:</w:t>
                          </w:r>
                        </w:p>
                      </w:txbxContent>
                    </v:textbox>
                  </v:shape>
                </v:group>
                <v:shape id="صورة 54" o:spid="_x0000_s1595"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9ZPHrJAAAA4wAAAA8AAABkcnMvZG93bnJldi54bWxET19LwzAQfxf8DuEE31w6C11Xlw2VCcKe&#10;tqrs8dacbV1yqUnc6rc3guDj/f7fYjVaI07kQ+9YwXSSgSBunO65VfBSP92UIEJE1mgck4JvCrBa&#10;Xl4ssNLuzFs67WIrUgiHChV0MQ6VlKHpyGKYuIE4ce/OW4zp9K3UHs8p3Bp5m2WFtNhzauhwoMeO&#10;muPuyyrY+IfDx7x+M/Xndr8uTT57Pa43Sl1fjfd3ICKN8V/8537WaX6RlcV8ms9y+P0pASCXP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1k8eskAAADjAAAADwAAAAAAAAAA&#10;AAAAAACfAgAAZHJzL2Rvd25yZXYueG1sUEsFBgAAAAAEAAQA9wAAAJUDAAAAAA==&#10;">
                  <v:imagedata r:id="rId74" o:title=""/>
                  <v:path arrowok="t"/>
                </v:shape>
                <w10:wrap anchorx="page"/>
                <w10:anchorlock/>
              </v:group>
            </w:pict>
          </mc:Fallback>
        </mc:AlternateContent>
      </w:r>
    </w:p>
    <w:p w:rsidR="00247375" w:rsidRDefault="00247375" w:rsidP="00084372">
      <w:pPr>
        <w:rPr>
          <w:rtl/>
        </w:rPr>
      </w:pPr>
      <w:r w:rsidRPr="00AC09F9">
        <w:rPr>
          <w:rtl/>
        </w:rPr>
        <w:t>التوتر النفسي الناتج عن العمل قد يؤدي إلى تفاقم المشاكل مع الأسرة أو الأصدقاء.</w:t>
      </w:r>
    </w:p>
    <w:p w:rsidR="00084372" w:rsidRPr="00AC09F9" w:rsidRDefault="00084372" w:rsidP="00084372">
      <w:r w:rsidRPr="002A078C">
        <w:rPr>
          <w:rFonts w:ascii="Sakkal Majalla" w:hAnsi="Sakkal Majalla"/>
          <w:noProof/>
          <w:sz w:val="34"/>
        </w:rPr>
        <mc:AlternateContent>
          <mc:Choice Requires="wpg">
            <w:drawing>
              <wp:inline distT="0" distB="0" distL="0" distR="0" wp14:anchorId="40CAED49" wp14:editId="0B3C12D8">
                <wp:extent cx="5731510" cy="892088"/>
                <wp:effectExtent l="0" t="0" r="2540" b="22860"/>
                <wp:docPr id="107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80" name="مجموعة 47"/>
                        <wpg:cNvGrpSpPr/>
                        <wpg:grpSpPr>
                          <a:xfrm>
                            <a:off x="0" y="0"/>
                            <a:ext cx="5731510" cy="895351"/>
                            <a:chOff x="0" y="0"/>
                            <a:chExt cx="5878196" cy="918845"/>
                          </a:xfrm>
                        </wpg:grpSpPr>
                        <wpg:grpSp>
                          <wpg:cNvPr id="1081" name="مجموعة 48"/>
                          <wpg:cNvGrpSpPr/>
                          <wpg:grpSpPr>
                            <a:xfrm>
                              <a:off x="0" y="0"/>
                              <a:ext cx="5878196" cy="918845"/>
                              <a:chOff x="0" y="0"/>
                              <a:chExt cx="6240348" cy="919070"/>
                            </a:xfrm>
                          </wpg:grpSpPr>
                          <wpg:grpSp>
                            <wpg:cNvPr id="1082" name="مجموعة 49"/>
                            <wpg:cNvGrpSpPr/>
                            <wpg:grpSpPr>
                              <a:xfrm>
                                <a:off x="0" y="169208"/>
                                <a:ext cx="5433072" cy="580613"/>
                                <a:chOff x="0" y="169208"/>
                                <a:chExt cx="5433072" cy="580613"/>
                              </a:xfrm>
                            </wpg:grpSpPr>
                            <wps:wsp>
                              <wps:cNvPr id="108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8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6"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الأرق واضطرابات النوم:</w:t>
                                </w:r>
                              </w:p>
                            </w:txbxContent>
                          </wps:txbx>
                          <wps:bodyPr wrap="square" rtlCol="1">
                            <a:spAutoFit/>
                          </wps:bodyPr>
                        </wps:wsp>
                      </wpg:grpSp>
                      <pic:pic xmlns:pic="http://schemas.openxmlformats.org/drawingml/2006/picture">
                        <pic:nvPicPr>
                          <pic:cNvPr id="1087"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59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">
                <v:group id="مجموعة 47" o:spid="_x0000_s159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SWo5xgAAAN0A&#10;AAAPAAAAAAAAAAAAAAAAAKoCAABkcnMvZG93bnJldi54bWxQSwUGAAAAAAQABAD6AAAAnQMAAAAA&#10;">
                  <v:group id="مجموعة 48" o:spid="_x0000_s159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tBc+iwwAAAN0AAAAP&#10;AAAAAAAAAAAAAAAAAKoCAABkcnMvZG93bnJldi54bWxQSwUGAAAAAAQABAD6AAAAmgMAAAAA&#10;">
                    <v:group id="مجموعة 49" o:spid="_x0000_s159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3XUdXCAAAA3QAAAA8A&#10;AAAAAAAAAAAAAAAAqgIAAGRycy9kb3ducmV2LnhtbFBLBQYAAAAABAAEAPoAAACZAwAAAAA=&#10;">
                      <v:shape id="شكل حر 50" o:spid="_x0000_s160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gr74A&#10;AADdAAAADwAAAGRycy9kb3ducmV2LnhtbERPXwsBQRB/V77DNsobe4h0LEkpyQOHvE634+5yO3vd&#10;Ls63t0p5m1+/vzNfNqYUT6pdYVnBoB+BIE6tLjhTcD5telMQziNrLC2Tgjc5WC7arTnG2r74SM/E&#10;ZyKEsItRQe59FUvp0pwMur6tiAN3s7VBH2CdSV3jK4SbUg6jaCINFhwacqxonVN6Tx5GwWQ3vh4O&#10;6WZ8TLajvSOjL9p6pbqdZjUD4anxf/HPvdVhfjQdwfebcIJcfA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4c4K++AAAA3QAAAA8AAAAAAAAAAAAAAAAAmAIAAGRycy9kb3ducmV2&#10;LnhtbFBLBQYAAAAABAAEAPUAAACD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0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IBmcEA&#10;AADdAAAADwAAAGRycy9kb3ducmV2LnhtbERPTWvCQBC9C/6HZQpepNlUVCRmI2Ip9Niq9DzJjpvQ&#10;7GzMbmP677tCwds83ufku9G2YqDeN44VvCQpCOLK6YaNgvPp7XkDwgdkja1jUvBLHnbFdJJjpt2N&#10;P2k4BiNiCPsMFdQhdJmUvqrJok9cRxy5i+sthgh7I3WPtxhuW7lI07W02HBsqLGjQ03V9/HHKsCr&#10;/fgqXXB+KI15na+6ca5XSs2exv0WRKAxPMT/7ncd56ebJdy/iSfI4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mSAZnBAAAA3QAAAA8AAAAAAAAAAAAAAAAAmAIAAGRycy9kb3du&#10;cmV2LnhtbFBLBQYAAAAABAAEAPUAAACGAwAAAAA=&#10;" fillcolor="#a5a5a5 [2092]" stroked="f" strokeweight="1pt">
                        <v:stroke joinstyle="miter"/>
                      </v:roundrect>
                    </v:group>
                    <v:oval id="شكل بيضاوي 52" o:spid="_x0000_s160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YtY8IA&#10;AADdAAAADwAAAGRycy9kb3ducmV2LnhtbERP24rCMBB9F/Yfwiz4pskWFKlGERfBhV3QenkemrEt&#10;NpPSZG39+82C4NscznUWq97W4k6trxxr+BgrEMS5MxUXGk7H7WgGwgdkg7Vj0vAgD6vl22CBqXEd&#10;H+iehULEEPYpaihDaFIpfV6SRT92DXHkrq61GCJsC2la7GK4rWWi1FRarDg2lNjQpqT8lv1aDfvb&#10;9fy4fH2rn8J12bSzn0lijloP3/v1HESgPrzET/fOxPlqNoH/b+IJcv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Zi1jwgAAAN0AAAAPAAAAAAAAAAAAAAAAAJgCAABkcnMvZG93&#10;bnJldi54bWxQSwUGAAAAAAQABAD1AAAAhwMAAAAA&#10;" filled="f" strokecolor="#168489" strokeweight="1pt">
                      <v:stroke joinstyle="miter"/>
                    </v:oval>
                  </v:group>
                  <v:shape id="مربع نص 41" o:spid="_x0000_s1603"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JLIMEA&#10;AADdAAAADwAAAGRycy9kb3ducmV2LnhtbERPTWvCQBC9C/0PyxR6M7sKFUldRVoLHnrRxvuQnWZD&#10;s7MhOzXx33cLQm/zeJ+z2U2hU1caUhvZwqIwoIjr6FpuLFSf7/M1qCTIDrvIZOFGCXbbh9kGSxdH&#10;PtH1LI3KIZxKtOBF+lLrVHsKmIrYE2fuKw4BJcOh0W7AMYeHTi+NWemALecGjz29eqq/zz/Bgojb&#10;L27VIaTjZfp4G72pn7Gy9ulx2r+AEprkX3x3H12eb9Yr+Psmn6C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niSyDBAAAA3QAAAA8AAAAAAAAAAAAAAAAAmAIAAGRycy9kb3du&#10;cmV2LnhtbFBLBQYAAAAABAAEAPUAAACGAw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الأرق واضطرابات النوم:</w:t>
                          </w:r>
                        </w:p>
                      </w:txbxContent>
                    </v:textbox>
                  </v:shape>
                </v:group>
                <v:shape id="صورة 54" o:spid="_x0000_s1604"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1Kk3jFAAAA3QAAAA8AAABkcnMvZG93bnJldi54bWxET01PAjEQvZvwH5ox4SZdIZF1pRAgmJhw&#10;glXCcdyOuyvtdGkrrP/emph4m5f3ObNFb424kA+tYwX3owwEceV0y7WC1/L5LgcRIrJG45gUfFOA&#10;xXxwM8NCuyvv6LKPtUghHApU0MTYFVKGqiGLYeQ64sR9OG8xJuhrqT1eU7g1cpxlD9Jiy6mhwY7W&#10;DVWn/ZdVsPWr98/H8mDK8+64yc1k+nbabJUa3vbLJxCR+vgv/nO/6DQ/y6fw+006Qc5/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dSpN4xQAAAN0AAAAPAAAAAAAAAAAAAAAA&#10;AJ8CAABkcnMvZG93bnJldi54bWxQSwUGAAAAAAQABAD3AAAAkQMAAAAA&#10;">
                  <v:imagedata r:id="rId74" o:title=""/>
                  <v:path arrowok="t"/>
                </v:shape>
                <w10:wrap anchorx="page"/>
                <w10:anchorlock/>
              </v:group>
            </w:pict>
          </mc:Fallback>
        </mc:AlternateContent>
      </w:r>
    </w:p>
    <w:p w:rsidR="00247375" w:rsidRDefault="00247375" w:rsidP="00084372">
      <w:pPr>
        <w:rPr>
          <w:rtl/>
        </w:rPr>
      </w:pPr>
      <w:r w:rsidRPr="00AC09F9">
        <w:rPr>
          <w:rtl/>
        </w:rPr>
        <w:t>الأفكار المرتبطة بالعمل قد تؤدي إلى صعوبة في النوم أو الاستيقاظ المتكرر.</w:t>
      </w:r>
    </w:p>
    <w:p w:rsidR="00084372" w:rsidRPr="00AC09F9" w:rsidRDefault="00084372" w:rsidP="00084372">
      <w:r w:rsidRPr="002A078C">
        <w:rPr>
          <w:rFonts w:ascii="Sakkal Majalla" w:hAnsi="Sakkal Majalla"/>
          <w:noProof/>
          <w:sz w:val="34"/>
        </w:rPr>
        <mc:AlternateContent>
          <mc:Choice Requires="wpg">
            <w:drawing>
              <wp:inline distT="0" distB="0" distL="0" distR="0" wp14:anchorId="5B523111" wp14:editId="1DB7A9C6">
                <wp:extent cx="5731510" cy="892088"/>
                <wp:effectExtent l="0" t="0" r="2540" b="22860"/>
                <wp:docPr id="107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71" name="مجموعة 47"/>
                        <wpg:cNvGrpSpPr/>
                        <wpg:grpSpPr>
                          <a:xfrm>
                            <a:off x="0" y="0"/>
                            <a:ext cx="5731510" cy="895351"/>
                            <a:chOff x="0" y="0"/>
                            <a:chExt cx="5878196" cy="918845"/>
                          </a:xfrm>
                        </wpg:grpSpPr>
                        <wpg:grpSp>
                          <wpg:cNvPr id="1072" name="مجموعة 48"/>
                          <wpg:cNvGrpSpPr/>
                          <wpg:grpSpPr>
                            <a:xfrm>
                              <a:off x="0" y="0"/>
                              <a:ext cx="5878196" cy="918845"/>
                              <a:chOff x="0" y="0"/>
                              <a:chExt cx="6240348" cy="919070"/>
                            </a:xfrm>
                          </wpg:grpSpPr>
                          <wpg:grpSp>
                            <wpg:cNvPr id="1073" name="مجموعة 49"/>
                            <wpg:cNvGrpSpPr/>
                            <wpg:grpSpPr>
                              <a:xfrm>
                                <a:off x="0" y="169208"/>
                                <a:ext cx="5433072" cy="580613"/>
                                <a:chOff x="0" y="169208"/>
                                <a:chExt cx="5433072" cy="580613"/>
                              </a:xfrm>
                            </wpg:grpSpPr>
                            <wps:wsp>
                              <wps:cNvPr id="107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7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7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77"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انخفاض الثقة بالنفس:</w:t>
                                </w:r>
                              </w:p>
                            </w:txbxContent>
                          </wps:txbx>
                          <wps:bodyPr wrap="square" rtlCol="1">
                            <a:spAutoFit/>
                          </wps:bodyPr>
                        </wps:wsp>
                      </wpg:grpSp>
                      <pic:pic xmlns:pic="http://schemas.openxmlformats.org/drawingml/2006/picture">
                        <pic:nvPicPr>
                          <pic:cNvPr id="1078"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60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FbdK7TdAAAABQEAAA8AAABkcnMvZG93bnJldi54&#10;bWxMj0FLw0AQhe+C/2EZwZvdTbXFxmxKKeqpCG0F6W2bnSah2dmQ3Sbpv3f0opcHw3u89022HF0j&#10;euxC7UlDMlEgkApvayo1fO7fHp5BhGjImsYTarhigGV+e5OZ1PqBttjvYim4hEJqNFQxtqmUoajQ&#10;mTDxLRJ7J985E/nsSmk7M3C5a+RUqbl0piZeqEyL6wqL8+7iNLwPZlg9Jq/95nxaXw/72cfXJkGt&#10;7+/G1QuIiGP8C8MPPqNDzkxHfyEbRKOBH4m/yt5CTecgjhx6UjOQeSb/0+ffAA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">
                <v:group id="مجموعة 47" o:spid="_x0000_s160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NC/hcQAAADdAAAADwAAAGRycy9kb3ducmV2LnhtbERPS2vCQBC+F/wPywi9&#10;NZsobSVmFZFaegiFqiDehuyYBLOzIbvN4993C4Xe5uN7TrYdTSN66lxtWUESxSCIC6trLhWcT4en&#10;FQjnkTU2lknBRA62m9lDhqm2A39Rf/SlCCHsUlRQed+mUrqiIoMusi1x4G62M+gD7EqpOxxCuGnk&#10;Io5fpMGaQ0OFLe0rKu7Hb6PgfcBht0ze+vx+20/X0/PnJU9Iqcf5uFuD8DT6f/Gf+0OH+fFrAr/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NC/hcQAAADdAAAA&#10;DwAAAAAAAAAAAAAAAACqAgAAZHJzL2Rvd25yZXYueG1sUEsFBgAAAAAEAAQA+gAAAJsDAAAAAA==&#10;">
                  <v:group id="مجموعة 48" o:spid="_x0000_s160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AIh8sUAAADdAAAADwAAAGRycy9kb3ducmV2LnhtbERPS2vCQBC+F/wPywi9&#10;1U0irSV1FREtPUjBRCi9DdkxCWZnQ3bN4993C4Xe5uN7zno7mkb01LnasoJ4EYEgLqyuuVRwyY9P&#10;ryCcR9bYWCYFEznYbmYPa0y1HfhMfeZLEULYpaig8r5NpXRFRQbdwrbEgbvazqAPsCul7nAI4aaR&#10;SRS9SIM1h4YKW9pXVNyyu1HwPuCwW8aH/nS77qfv/Pnz6xSTUo/zcfcGwtPo/8V/7g8d5kerBH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gCIfLFAAAA3QAA&#10;AA8AAAAAAAAAAAAAAAAAqgIAAGRycy9kb3ducmV2LnhtbFBLBQYAAAAABAAEAPoAAACcAwAAAAA=&#10;">
                    <v:group id="مجموعة 49" o:spid="_x0000_s160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06EacMAAADdAAAADwAAAGRycy9kb3ducmV2LnhtbERPS4vCMBC+L/gfwgje&#10;1rSKq1SjiLjiQQQfIN6GZmyLzaQ02bb++82CsLf5+J6zWHWmFA3VrrCsIB5GIIhTqwvOFFwv358z&#10;EM4jaywtk4IXOVgtex8LTLRt+UTN2WcihLBLUEHufZVI6dKcDLqhrYgD97C1QR9gnUldYxvCTSlH&#10;UfQlDRYcGnKsaJNT+jz/GAW7Ftv1ON42h+dj87pfJsfbISalBv1uPQfhqfP/4rd7r8P8aDq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HToRpwwAAAN0AAAAP&#10;AAAAAAAAAAAAAAAAAKoCAABkcnMvZG93bnJldi54bWxQSwUGAAAAAAQABAD6AAAAmgMAAAAA&#10;">
                      <v:shape id="شكل حر 50" o:spid="_x0000_s160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AI/MAA&#10;AADdAAAADwAAAGRycy9kb3ducmV2LnhtbERPy6rCMBDdC/5DGMGdpj6vVKOIIIi40Hovdzs0Y1ts&#10;JqWJWv/eCIK7OZznLFaNKcWdaldYVjDoRyCIU6sLzhT8nre9GQjnkTWWlknBkxyslu3WAmNtH3yi&#10;e+IzEULYxagg976KpXRpTgZd31bEgbvY2qAPsM6krvERwk0ph1E0lQYLDg05VrTJKb0mN6Ngup/8&#10;H4/pdnJKdqODI6P/tPVKdTvNeg7CU+O/4o97p8P86GcM72/CCXL5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CAI/MAAAADdAAAADwAAAAAAAAAAAAAAAACYAgAAZHJzL2Rvd25y&#10;ZXYueG1sUEsFBgAAAAAEAAQA9QAAAIU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1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vUJcIA&#10;AADdAAAADwAAAGRycy9kb3ducmV2LnhtbERPTWvCQBC9F/wPywi9BLOxkCrRVaQi9NimxfMkO26C&#10;2dk0u8b033cLhd7m8T5nu59sJ0YafOtYwTLNQBDXTrdsFHx+nBZrED4ga+wck4Jv8rDfzR62WGh3&#10;53cay2BEDGFfoIImhL6Q0tcNWfSp64kjd3GDxRDhYKQe8B7DbSefsuxZWmw5NjTY00tD9bW8WQX4&#10;Zd/OlQvOj5UxxyTvp0TnSj3Op8MGRKAp/Iv/3K86zs9WOfx+E0+Qu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C9QlwgAAAN0AAAAPAAAAAAAAAAAAAAAAAJgCAABkcnMvZG93&#10;bnJldi54bWxQSwUGAAAAAAQABAD1AAAAhwMAAAAA&#10;" fillcolor="#a5a5a5 [2092]" stroked="f" strokeweight="1pt">
                        <v:stroke joinstyle="miter"/>
                      </v:roundrect>
                    </v:group>
                    <v:oval id="شكل بيضاوي 52" o:spid="_x0000_s161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HDM8MA&#10;AADdAAAADwAAAGRycy9kb3ducmV2LnhtbERPS2vCQBC+F/wPywje6q45pCW6iihCBQttfJyH7JgE&#10;s7MhuzXx37uFQm/z8T1nsRpsI+7U+dqxhtlUgSAunKm51HA67l7fQfiAbLBxTBoe5GG1HL0sMDOu&#10;52+656EUMYR9hhqqENpMSl9UZNFPXUscuavrLIYIu1KaDvsYbhuZKJVKizXHhgpb2lRU3PIfq+Hr&#10;dj0/LvuD+ixdn6e93SaJOWo9GQ/rOYhAQ/gX/7k/TJyv3lL4/SaeIJ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mHDM8MAAADdAAAADwAAAAAAAAAAAAAAAACYAgAAZHJzL2Rv&#10;d25yZXYueG1sUEsFBgAAAAAEAAQA9QAAAIgDAAAAAA==&#10;" filled="f" strokecolor="#168489" strokeweight="1pt">
                      <v:stroke joinstyle="miter"/>
                    </v:oval>
                  </v:group>
                  <v:shape id="مربع نص 41" o:spid="_x0000_s1612"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3uenMEA&#10;AADdAAAADwAAAGRycy9kb3ducmV2LnhtbERPTWsCMRC9F/wPYQreamLBKlujiK3goZfqeh82083S&#10;zWTZTN3135tCobd5vM9Zb8fQqiv1qYlsYT4zoIir6BquLZTnw9MKVBJkh21ksnCjBNvN5GGNhYsD&#10;f9L1JLXKIZwKtOBFukLrVHkKmGaxI87cV+wDSoZ9rV2PQw4PrX425kUHbDg3eOxo76n6Pv0ECyJu&#10;N7+V7yEdL+PH2+BNtcDS2unjuHsFJTTKv/jPfXR5vlku4febfILe3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N7npzBAAAA3QAAAA8AAAAAAAAAAAAAAAAAmAIAAGRycy9kb3du&#10;cmV2LnhtbFBLBQYAAAAABAAEAPUAAACGAw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انخفاض الثقة بالنفس:</w:t>
                          </w:r>
                        </w:p>
                      </w:txbxContent>
                    </v:textbox>
                  </v:shape>
                </v:group>
                <v:shape id="صورة 54" o:spid="_x0000_s1613"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kAdy3HAAAA3QAAAA8AAABkcnMvZG93bnJldi54bWxEj0FPwzAMhe+T+A+RJ3Hb0oHERlk2ARoS&#10;0k5bAXE0jWnLEqckYSv/Hh8mcbP1nt/7vFwP3qkjxdQFNjCbFqCI62A7bgy8VE+TBaiUkS26wGTg&#10;lxKsVxejJZY2nHhHx31ulIRwKtFAm3Nfap3qljymaeiJRfsM0WOWNTbaRjxJuHf6qihutMeOpaHF&#10;nh5bqg/7H29gGx8+vm6rN1d97943C3c9fz1stsZcjof7O1CZhvxvPl8/W8Ev5oIr38gIevUH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kAdy3HAAAA3QAAAA8AAAAAAAAAAAAA&#10;AAAAnwIAAGRycy9kb3ducmV2LnhtbFBLBQYAAAAABAAEAPcAAACTAwAAAAA=&#10;">
                  <v:imagedata r:id="rId74" o:title=""/>
                  <v:path arrowok="t"/>
                </v:shape>
                <w10:wrap anchorx="page"/>
                <w10:anchorlock/>
              </v:group>
            </w:pict>
          </mc:Fallback>
        </mc:AlternateContent>
      </w:r>
    </w:p>
    <w:p w:rsidR="00247375" w:rsidRDefault="00247375" w:rsidP="005D6B53">
      <w:pPr>
        <w:rPr>
          <w:rtl/>
        </w:rPr>
      </w:pPr>
      <w:r w:rsidRPr="00AC09F9">
        <w:rPr>
          <w:rtl/>
        </w:rPr>
        <w:t>الشعور بالعجز عن التكيف أو الفشل في أداء المهام يؤدي إلى ضعف تقدير الذات.</w:t>
      </w:r>
    </w:p>
    <w:p w:rsidR="00247375" w:rsidRPr="00E27F39" w:rsidRDefault="00247375" w:rsidP="00084372">
      <w:pPr>
        <w:rPr>
          <w:b/>
          <w:bCs/>
        </w:rPr>
      </w:pPr>
      <w:r w:rsidRPr="005D6B53">
        <w:rPr>
          <w:rFonts w:hint="cs"/>
          <w:b/>
          <w:bCs/>
          <w:color w:val="C00000"/>
          <w:rtl/>
        </w:rPr>
        <w:t>ثالثاً</w:t>
      </w:r>
      <w:r w:rsidRPr="005D6B53">
        <w:rPr>
          <w:b/>
          <w:bCs/>
          <w:color w:val="C00000"/>
          <w:rtl/>
        </w:rPr>
        <w:t>:</w:t>
      </w:r>
      <w:r w:rsidRPr="00E27F39">
        <w:rPr>
          <w:b/>
          <w:bCs/>
          <w:rtl/>
        </w:rPr>
        <w:t xml:space="preserve"> </w:t>
      </w:r>
      <w:r w:rsidRPr="005D6B53">
        <w:rPr>
          <w:b/>
          <w:bCs/>
          <w:color w:val="168489"/>
          <w:rtl/>
        </w:rPr>
        <w:t>كيفية إدارة الضغوط المهنية</w:t>
      </w:r>
    </w:p>
    <w:p w:rsidR="00247375" w:rsidRDefault="00247375" w:rsidP="00084372">
      <w:r w:rsidRPr="00AC09F9">
        <w:rPr>
          <w:rtl/>
        </w:rPr>
        <w:t>للحد من تأثير الضغوط المهنية على الصحة النفسية، يمكن اتباع الطرق التالية:</w:t>
      </w:r>
    </w:p>
    <w:p w:rsidR="005D6B53" w:rsidRDefault="005D6B53" w:rsidP="005D6B53">
      <w:pPr>
        <w:rPr>
          <w:rtl/>
        </w:rPr>
      </w:pPr>
      <w:r w:rsidRPr="005D6B53">
        <w:rPr>
          <w:noProof/>
        </w:rPr>
        <mc:AlternateContent>
          <mc:Choice Requires="wpg">
            <w:drawing>
              <wp:inline distT="0" distB="0" distL="0" distR="0" wp14:anchorId="2D5824D3" wp14:editId="4964E0CC">
                <wp:extent cx="5706110" cy="2649419"/>
                <wp:effectExtent l="0" t="0" r="0" b="0"/>
                <wp:docPr id="1255790729" name="مجموعة 61"/>
                <wp:cNvGraphicFramePr/>
                <a:graphic xmlns:a="http://schemas.openxmlformats.org/drawingml/2006/main">
                  <a:graphicData uri="http://schemas.microsoft.com/office/word/2010/wordprocessingGroup">
                    <wpg:wgp>
                      <wpg:cNvGrpSpPr/>
                      <wpg:grpSpPr>
                        <a:xfrm>
                          <a:off x="0" y="0"/>
                          <a:ext cx="5706110" cy="2649419"/>
                          <a:chOff x="0" y="0"/>
                          <a:chExt cx="9975506" cy="4631566"/>
                        </a:xfrm>
                      </wpg:grpSpPr>
                      <wps:wsp>
                        <wps:cNvPr id="1255790730" name="Circle"/>
                        <wps:cNvSpPr/>
                        <wps:spPr>
                          <a:xfrm>
                            <a:off x="3932762" y="1407910"/>
                            <a:ext cx="2017648" cy="2017644"/>
                          </a:xfrm>
                          <a:prstGeom prst="ellipse">
                            <a:avLst/>
                          </a:prstGeom>
                          <a:solidFill>
                            <a:schemeClr val="bg1"/>
                          </a:solidFill>
                          <a:ln w="12700">
                            <a:miter lim="400000"/>
                          </a:ln>
                          <a:effectLst>
                            <a:outerShdw blurRad="50800" dist="38100" dir="2700000" algn="tl" rotWithShape="0">
                              <a:prstClr val="black">
                                <a:alpha val="40000"/>
                              </a:prstClr>
                            </a:outerShdw>
                          </a:effectLst>
                        </wps:spPr>
                        <wps:bodyPr lIns="38100" tIns="38100" rIns="38100" bIns="38100" anchor="ctr"/>
                      </wps:wsp>
                      <pic:pic xmlns:pic="http://schemas.openxmlformats.org/drawingml/2006/picture">
                        <pic:nvPicPr>
                          <pic:cNvPr id="1255790731" name="Graphic 35" descr="Lights On"/>
                          <pic:cNvPicPr>
                            <a:picLocks noChangeAspect="1"/>
                          </pic:cNvPicPr>
                        </pic:nvPicPr>
                        <pic:blipFill>
                          <a:blip r:embed="rId117"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18"/>
                              </a:ext>
                            </a:extLst>
                          </a:blip>
                          <a:stretch>
                            <a:fillRect/>
                          </a:stretch>
                        </pic:blipFill>
                        <pic:spPr>
                          <a:xfrm>
                            <a:off x="4284420" y="1759566"/>
                            <a:ext cx="1314332" cy="1314332"/>
                          </a:xfrm>
                          <a:prstGeom prst="rect">
                            <a:avLst/>
                          </a:prstGeom>
                        </pic:spPr>
                      </pic:pic>
                      <wps:wsp>
                        <wps:cNvPr id="1255790732" name="Freeform: Shape 1255790732"/>
                        <wps:cNvSpPr/>
                        <wps:spPr>
                          <a:xfrm>
                            <a:off x="4355547" y="718281"/>
                            <a:ext cx="1172037" cy="792227"/>
                          </a:xfrm>
                          <a:custGeom>
                            <a:avLst/>
                            <a:gdLst>
                              <a:gd name="connsiteX0" fmla="*/ 359953 w 1172037"/>
                              <a:gd name="connsiteY0" fmla="*/ 263 h 792227"/>
                              <a:gd name="connsiteX1" fmla="*/ 336067 w 1172037"/>
                              <a:gd name="connsiteY1" fmla="*/ 35691 h 792227"/>
                              <a:gd name="connsiteX2" fmla="*/ 314747 w 1172037"/>
                              <a:gd name="connsiteY2" fmla="*/ 141290 h 792227"/>
                              <a:gd name="connsiteX3" fmla="*/ 394207 w 1172037"/>
                              <a:gd name="connsiteY3" fmla="*/ 333123 h 792227"/>
                              <a:gd name="connsiteX4" fmla="*/ 411129 w 1172037"/>
                              <a:gd name="connsiteY4" fmla="*/ 347085 h 792227"/>
                              <a:gd name="connsiteX5" fmla="*/ 433199 w 1172037"/>
                              <a:gd name="connsiteY5" fmla="*/ 372170 h 792227"/>
                              <a:gd name="connsiteX6" fmla="*/ 486001 w 1172037"/>
                              <a:gd name="connsiteY6" fmla="*/ 407700 h 792227"/>
                              <a:gd name="connsiteX7" fmla="*/ 479498 w 1172037"/>
                              <a:gd name="connsiteY7" fmla="*/ 466191 h 792227"/>
                              <a:gd name="connsiteX8" fmla="*/ 508733 w 1172037"/>
                              <a:gd name="connsiteY8" fmla="*/ 526303 h 792227"/>
                              <a:gd name="connsiteX9" fmla="*/ 424250 w 1172037"/>
                              <a:gd name="connsiteY9" fmla="*/ 766751 h 792227"/>
                              <a:gd name="connsiteX10" fmla="*/ 406380 w 1172037"/>
                              <a:gd name="connsiteY10" fmla="*/ 774854 h 792227"/>
                              <a:gd name="connsiteX11" fmla="*/ 165935 w 1172037"/>
                              <a:gd name="connsiteY11" fmla="*/ 690396 h 792227"/>
                              <a:gd name="connsiteX12" fmla="*/ 26262 w 1172037"/>
                              <a:gd name="connsiteY12" fmla="*/ 399597 h 792227"/>
                              <a:gd name="connsiteX13" fmla="*/ 203314 w 1172037"/>
                              <a:gd name="connsiteY13" fmla="*/ 27582 h 792227"/>
                              <a:gd name="connsiteX14" fmla="*/ 811950 w 1172037"/>
                              <a:gd name="connsiteY14" fmla="*/ 0 h 792227"/>
                              <a:gd name="connsiteX15" fmla="*/ 970114 w 1172037"/>
                              <a:gd name="connsiteY15" fmla="*/ 27582 h 792227"/>
                              <a:gd name="connsiteX16" fmla="*/ 1145526 w 1172037"/>
                              <a:gd name="connsiteY16" fmla="*/ 396356 h 792227"/>
                              <a:gd name="connsiteX17" fmla="*/ 1005852 w 1172037"/>
                              <a:gd name="connsiteY17" fmla="*/ 685496 h 792227"/>
                              <a:gd name="connsiteX18" fmla="*/ 765407 w 1172037"/>
                              <a:gd name="connsiteY18" fmla="*/ 769992 h 792227"/>
                              <a:gd name="connsiteX19" fmla="*/ 754041 w 1172037"/>
                              <a:gd name="connsiteY19" fmla="*/ 763511 h 792227"/>
                              <a:gd name="connsiteX20" fmla="*/ 669557 w 1172037"/>
                              <a:gd name="connsiteY20" fmla="*/ 523062 h 792227"/>
                              <a:gd name="connsiteX21" fmla="*/ 698793 w 1172037"/>
                              <a:gd name="connsiteY21" fmla="*/ 462950 h 792227"/>
                              <a:gd name="connsiteX22" fmla="*/ 690649 w 1172037"/>
                              <a:gd name="connsiteY22" fmla="*/ 402838 h 792227"/>
                              <a:gd name="connsiteX23" fmla="*/ 740427 w 1172037"/>
                              <a:gd name="connsiteY23" fmla="*/ 368321 h 792227"/>
                              <a:gd name="connsiteX24" fmla="*/ 754386 w 1172037"/>
                              <a:gd name="connsiteY24" fmla="*/ 352502 h 792227"/>
                              <a:gd name="connsiteX25" fmla="*/ 777873 w 1172037"/>
                              <a:gd name="connsiteY25" fmla="*/ 333123 h 792227"/>
                              <a:gd name="connsiteX26" fmla="*/ 857333 w 1172037"/>
                              <a:gd name="connsiteY26" fmla="*/ 141290 h 792227"/>
                              <a:gd name="connsiteX27" fmla="*/ 836014 w 1172037"/>
                              <a:gd name="connsiteY27" fmla="*/ 35691 h 79222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Lst>
                            <a:rect l="l" t="t" r="r" b="b"/>
                            <a:pathLst>
                              <a:path w="1172037" h="792227">
                                <a:moveTo>
                                  <a:pt x="359953" y="263"/>
                                </a:moveTo>
                                <a:lnTo>
                                  <a:pt x="336067" y="35691"/>
                                </a:lnTo>
                                <a:cubicBezTo>
                                  <a:pt x="322339" y="68148"/>
                                  <a:pt x="314747" y="103832"/>
                                  <a:pt x="314747" y="141290"/>
                                </a:cubicBezTo>
                                <a:cubicBezTo>
                                  <a:pt x="314747" y="216206"/>
                                  <a:pt x="345113" y="284029"/>
                                  <a:pt x="394207" y="333123"/>
                                </a:cubicBezTo>
                                <a:lnTo>
                                  <a:pt x="411129" y="347085"/>
                                </a:lnTo>
                                <a:lnTo>
                                  <a:pt x="433199" y="372170"/>
                                </a:lnTo>
                                <a:cubicBezTo>
                                  <a:pt x="449443" y="386180"/>
                                  <a:pt x="467312" y="397958"/>
                                  <a:pt x="486001" y="407700"/>
                                </a:cubicBezTo>
                                <a:cubicBezTo>
                                  <a:pt x="474635" y="423982"/>
                                  <a:pt x="469714" y="446707"/>
                                  <a:pt x="479498" y="466191"/>
                                </a:cubicBezTo>
                                <a:lnTo>
                                  <a:pt x="508733" y="526303"/>
                                </a:lnTo>
                                <a:cubicBezTo>
                                  <a:pt x="550975" y="615661"/>
                                  <a:pt x="513596" y="722883"/>
                                  <a:pt x="424250" y="766751"/>
                                </a:cubicBezTo>
                                <a:lnTo>
                                  <a:pt x="406380" y="774854"/>
                                </a:lnTo>
                                <a:cubicBezTo>
                                  <a:pt x="317034" y="817102"/>
                                  <a:pt x="209818" y="779754"/>
                                  <a:pt x="165935" y="690396"/>
                                </a:cubicBezTo>
                                <a:lnTo>
                                  <a:pt x="26262" y="399597"/>
                                </a:lnTo>
                                <a:cubicBezTo>
                                  <a:pt x="-46857" y="246887"/>
                                  <a:pt x="39268" y="66550"/>
                                  <a:pt x="203314" y="27582"/>
                                </a:cubicBezTo>
                                <a:close/>
                                <a:moveTo>
                                  <a:pt x="811950" y="0"/>
                                </a:moveTo>
                                <a:lnTo>
                                  <a:pt x="970114" y="27582"/>
                                </a:lnTo>
                                <a:cubicBezTo>
                                  <a:pt x="1134160" y="66550"/>
                                  <a:pt x="1218644" y="246887"/>
                                  <a:pt x="1145526" y="396356"/>
                                </a:cubicBezTo>
                                <a:lnTo>
                                  <a:pt x="1005852" y="685496"/>
                                </a:lnTo>
                                <a:cubicBezTo>
                                  <a:pt x="961970" y="774854"/>
                                  <a:pt x="854754" y="813861"/>
                                  <a:pt x="765407" y="769992"/>
                                </a:cubicBezTo>
                                <a:lnTo>
                                  <a:pt x="754041" y="763511"/>
                                </a:lnTo>
                                <a:cubicBezTo>
                                  <a:pt x="664695" y="719642"/>
                                  <a:pt x="625675" y="612420"/>
                                  <a:pt x="669557" y="523062"/>
                                </a:cubicBezTo>
                                <a:lnTo>
                                  <a:pt x="698793" y="462950"/>
                                </a:lnTo>
                                <a:cubicBezTo>
                                  <a:pt x="710159" y="441846"/>
                                  <a:pt x="705296" y="419082"/>
                                  <a:pt x="690649" y="402838"/>
                                </a:cubicBezTo>
                                <a:cubicBezTo>
                                  <a:pt x="708548" y="393906"/>
                                  <a:pt x="725201" y="382129"/>
                                  <a:pt x="740427" y="368321"/>
                                </a:cubicBezTo>
                                <a:lnTo>
                                  <a:pt x="754386" y="352502"/>
                                </a:lnTo>
                                <a:lnTo>
                                  <a:pt x="777873" y="333123"/>
                                </a:lnTo>
                                <a:cubicBezTo>
                                  <a:pt x="826968" y="284029"/>
                                  <a:pt x="857333" y="216206"/>
                                  <a:pt x="857333" y="141290"/>
                                </a:cubicBezTo>
                                <a:cubicBezTo>
                                  <a:pt x="857333" y="103832"/>
                                  <a:pt x="849742" y="68148"/>
                                  <a:pt x="836014" y="35691"/>
                                </a:cubicBezTo>
                                <a:close/>
                              </a:path>
                            </a:pathLst>
                          </a:custGeom>
                          <a:solidFill>
                            <a:srgbClr val="168489"/>
                          </a:solidFill>
                          <a:ln w="12700">
                            <a:miter lim="400000"/>
                          </a:ln>
                        </wps:spPr>
                        <wps:bodyPr wrap="square" lIns="38100" tIns="38100" rIns="38100" bIns="38100" anchor="ctr">
                          <a:noAutofit/>
                        </wps:bodyPr>
                      </wps:wsp>
                      <wps:wsp>
                        <wps:cNvPr id="1255790733" name="Freeform: Shape 1255790733"/>
                        <wps:cNvSpPr/>
                        <wps:spPr>
                          <a:xfrm>
                            <a:off x="3375872" y="1033163"/>
                            <a:ext cx="1056448" cy="1106665"/>
                          </a:xfrm>
                          <a:custGeom>
                            <a:avLst/>
                            <a:gdLst>
                              <a:gd name="connsiteX0" fmla="*/ 108087 w 1056448"/>
                              <a:gd name="connsiteY0" fmla="*/ 501751 h 1106665"/>
                              <a:gd name="connsiteX1" fmla="*/ 116199 w 1056448"/>
                              <a:gd name="connsiteY1" fmla="*/ 527884 h 1106665"/>
                              <a:gd name="connsiteX2" fmla="*/ 366172 w 1056448"/>
                              <a:gd name="connsiteY2" fmla="*/ 693577 h 1106665"/>
                              <a:gd name="connsiteX3" fmla="*/ 397090 w 1056448"/>
                              <a:gd name="connsiteY3" fmla="*/ 690460 h 1106665"/>
                              <a:gd name="connsiteX4" fmla="*/ 444677 w 1056448"/>
                              <a:gd name="connsiteY4" fmla="*/ 688698 h 1106665"/>
                              <a:gd name="connsiteX5" fmla="*/ 501342 w 1056448"/>
                              <a:gd name="connsiteY5" fmla="*/ 673066 h 1106665"/>
                              <a:gd name="connsiteX6" fmla="*/ 540332 w 1056448"/>
                              <a:gd name="connsiteY6" fmla="*/ 708797 h 1106665"/>
                              <a:gd name="connsiteX7" fmla="*/ 623166 w 1056448"/>
                              <a:gd name="connsiteY7" fmla="*/ 728291 h 1106665"/>
                              <a:gd name="connsiteX8" fmla="*/ 757986 w 1056448"/>
                              <a:gd name="connsiteY8" fmla="*/ 944357 h 1106665"/>
                              <a:gd name="connsiteX9" fmla="*/ 753132 w 1056448"/>
                              <a:gd name="connsiteY9" fmla="*/ 967109 h 1106665"/>
                              <a:gd name="connsiteX10" fmla="*/ 537043 w 1056448"/>
                              <a:gd name="connsiteY10" fmla="*/ 1101940 h 1106665"/>
                              <a:gd name="connsiteX11" fmla="*/ 204037 w 1056448"/>
                              <a:gd name="connsiteY11" fmla="*/ 1025592 h 1106665"/>
                              <a:gd name="connsiteX12" fmla="*/ 25320 w 1056448"/>
                              <a:gd name="connsiteY12" fmla="*/ 653572 h 1106665"/>
                              <a:gd name="connsiteX13" fmla="*/ 663564 w 1056448"/>
                              <a:gd name="connsiteY13" fmla="*/ 14 h 1106665"/>
                              <a:gd name="connsiteX14" fmla="*/ 899331 w 1056448"/>
                              <a:gd name="connsiteY14" fmla="*/ 149979 h 1106665"/>
                              <a:gd name="connsiteX15" fmla="*/ 1039058 w 1056448"/>
                              <a:gd name="connsiteY15" fmla="*/ 439135 h 1106665"/>
                              <a:gd name="connsiteX16" fmla="*/ 956172 w 1056448"/>
                              <a:gd name="connsiteY16" fmla="*/ 679582 h 1106665"/>
                              <a:gd name="connsiteX17" fmla="*/ 952936 w 1056448"/>
                              <a:gd name="connsiteY17" fmla="*/ 681211 h 1106665"/>
                              <a:gd name="connsiteX18" fmla="*/ 712524 w 1056448"/>
                              <a:gd name="connsiteY18" fmla="*/ 596718 h 1106665"/>
                              <a:gd name="connsiteX19" fmla="*/ 681677 w 1056448"/>
                              <a:gd name="connsiteY19" fmla="*/ 533348 h 1106665"/>
                              <a:gd name="connsiteX20" fmla="*/ 637780 w 1056448"/>
                              <a:gd name="connsiteY20" fmla="*/ 502505 h 1106665"/>
                              <a:gd name="connsiteX21" fmla="*/ 640429 w 1056448"/>
                              <a:gd name="connsiteY21" fmla="*/ 444022 h 1106665"/>
                              <a:gd name="connsiteX22" fmla="*/ 637101 w 1056448"/>
                              <a:gd name="connsiteY22" fmla="*/ 425897 h 1106665"/>
                              <a:gd name="connsiteX23" fmla="*/ 637465 w 1056448"/>
                              <a:gd name="connsiteY23" fmla="*/ 422284 h 1106665"/>
                              <a:gd name="connsiteX24" fmla="*/ 420847 w 1056448"/>
                              <a:gd name="connsiteY24" fmla="*/ 156503 h 1106665"/>
                              <a:gd name="connsiteX25" fmla="*/ 390529 w 1056448"/>
                              <a:gd name="connsiteY25" fmla="*/ 153446 h 1106665"/>
                              <a:gd name="connsiteX26" fmla="*/ 498053 w 1056448"/>
                              <a:gd name="connsiteY26" fmla="*/ 57395 h 1106665"/>
                              <a:gd name="connsiteX27" fmla="*/ 663564 w 1056448"/>
                              <a:gd name="connsiteY27" fmla="*/ 14 h 11066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Lst>
                            <a:rect l="l" t="t" r="r" b="b"/>
                            <a:pathLst>
                              <a:path w="1056448" h="1106665">
                                <a:moveTo>
                                  <a:pt x="108087" y="501751"/>
                                </a:moveTo>
                                <a:lnTo>
                                  <a:pt x="116199" y="527884"/>
                                </a:lnTo>
                                <a:cubicBezTo>
                                  <a:pt x="157383" y="625255"/>
                                  <a:pt x="253799" y="693577"/>
                                  <a:pt x="366172" y="693577"/>
                                </a:cubicBezTo>
                                <a:lnTo>
                                  <a:pt x="397090" y="690460"/>
                                </a:lnTo>
                                <a:lnTo>
                                  <a:pt x="444677" y="688698"/>
                                </a:lnTo>
                                <a:cubicBezTo>
                                  <a:pt x="464374" y="685650"/>
                                  <a:pt x="483465" y="680370"/>
                                  <a:pt x="501342" y="673066"/>
                                </a:cubicBezTo>
                                <a:cubicBezTo>
                                  <a:pt x="506196" y="690931"/>
                                  <a:pt x="520810" y="703909"/>
                                  <a:pt x="540332" y="708797"/>
                                </a:cubicBezTo>
                                <a:lnTo>
                                  <a:pt x="623166" y="728291"/>
                                </a:lnTo>
                                <a:cubicBezTo>
                                  <a:pt x="718996" y="751043"/>
                                  <a:pt x="780743" y="846885"/>
                                  <a:pt x="757986" y="944357"/>
                                </a:cubicBezTo>
                                <a:lnTo>
                                  <a:pt x="753132" y="967109"/>
                                </a:lnTo>
                                <a:cubicBezTo>
                                  <a:pt x="730375" y="1062951"/>
                                  <a:pt x="634544" y="1124692"/>
                                  <a:pt x="537043" y="1101940"/>
                                </a:cubicBezTo>
                                <a:lnTo>
                                  <a:pt x="204037" y="1025592"/>
                                </a:lnTo>
                                <a:cubicBezTo>
                                  <a:pt x="39987" y="986603"/>
                                  <a:pt x="-46136" y="806268"/>
                                  <a:pt x="25320" y="653572"/>
                                </a:cubicBezTo>
                                <a:close/>
                                <a:moveTo>
                                  <a:pt x="663564" y="14"/>
                                </a:moveTo>
                                <a:cubicBezTo>
                                  <a:pt x="759705" y="981"/>
                                  <a:pt x="853628" y="54544"/>
                                  <a:pt x="899331" y="149979"/>
                                </a:cubicBezTo>
                                <a:lnTo>
                                  <a:pt x="1039058" y="439135"/>
                                </a:lnTo>
                                <a:cubicBezTo>
                                  <a:pt x="1081284" y="528515"/>
                                  <a:pt x="1043912" y="637336"/>
                                  <a:pt x="956172" y="679582"/>
                                </a:cubicBezTo>
                                <a:lnTo>
                                  <a:pt x="952936" y="681211"/>
                                </a:lnTo>
                                <a:cubicBezTo>
                                  <a:pt x="863577" y="723404"/>
                                  <a:pt x="756368" y="686044"/>
                                  <a:pt x="712524" y="596718"/>
                                </a:cubicBezTo>
                                <a:lnTo>
                                  <a:pt x="681677" y="533348"/>
                                </a:lnTo>
                                <a:cubicBezTo>
                                  <a:pt x="671916" y="515483"/>
                                  <a:pt x="655683" y="504134"/>
                                  <a:pt x="637780" y="502505"/>
                                </a:cubicBezTo>
                                <a:cubicBezTo>
                                  <a:pt x="641042" y="483011"/>
                                  <a:pt x="641852" y="463516"/>
                                  <a:pt x="640429" y="444022"/>
                                </a:cubicBezTo>
                                <a:lnTo>
                                  <a:pt x="637101" y="425897"/>
                                </a:lnTo>
                                <a:lnTo>
                                  <a:pt x="637465" y="422284"/>
                                </a:lnTo>
                                <a:cubicBezTo>
                                  <a:pt x="637465" y="291182"/>
                                  <a:pt x="544471" y="181800"/>
                                  <a:pt x="420847" y="156503"/>
                                </a:cubicBezTo>
                                <a:lnTo>
                                  <a:pt x="390529" y="153446"/>
                                </a:lnTo>
                                <a:lnTo>
                                  <a:pt x="498053" y="57395"/>
                                </a:lnTo>
                                <a:cubicBezTo>
                                  <a:pt x="547397" y="17789"/>
                                  <a:pt x="605880" y="-566"/>
                                  <a:pt x="663564" y="14"/>
                                </a:cubicBezTo>
                                <a:close/>
                              </a:path>
                            </a:pathLst>
                          </a:custGeom>
                          <a:solidFill>
                            <a:srgbClr val="FFD366"/>
                          </a:solidFill>
                          <a:ln w="12700">
                            <a:miter lim="400000"/>
                          </a:ln>
                        </wps:spPr>
                        <wps:bodyPr wrap="square" lIns="38100" tIns="38100" rIns="38100" bIns="38100" anchor="ctr">
                          <a:noAutofit/>
                        </wps:bodyPr>
                      </wps:wsp>
                      <wps:wsp>
                        <wps:cNvPr id="1255790734" name="Freeform: Shape 1255790734"/>
                        <wps:cNvSpPr/>
                        <wps:spPr>
                          <a:xfrm>
                            <a:off x="3230863" y="2161599"/>
                            <a:ext cx="896960" cy="1148664"/>
                          </a:xfrm>
                          <a:custGeom>
                            <a:avLst/>
                            <a:gdLst>
                              <a:gd name="connsiteX0" fmla="*/ 730629 w 896960"/>
                              <a:gd name="connsiteY0" fmla="*/ 555432 h 1148664"/>
                              <a:gd name="connsiteX1" fmla="*/ 851235 w 896960"/>
                              <a:gd name="connsiteY1" fmla="*/ 622430 h 1148664"/>
                              <a:gd name="connsiteX2" fmla="*/ 857748 w 896960"/>
                              <a:gd name="connsiteY2" fmla="*/ 630539 h 1148664"/>
                              <a:gd name="connsiteX3" fmla="*/ 831739 w 896960"/>
                              <a:gd name="connsiteY3" fmla="*/ 883959 h 1148664"/>
                              <a:gd name="connsiteX4" fmla="*/ 573435 w 896960"/>
                              <a:gd name="connsiteY4" fmla="*/ 1090313 h 1148664"/>
                              <a:gd name="connsiteX5" fmla="*/ 173806 w 896960"/>
                              <a:gd name="connsiteY5" fmla="*/ 1005821 h 1148664"/>
                              <a:gd name="connsiteX6" fmla="*/ 112244 w 896960"/>
                              <a:gd name="connsiteY6" fmla="*/ 861344 h 1148664"/>
                              <a:gd name="connsiteX7" fmla="*/ 116959 w 896960"/>
                              <a:gd name="connsiteY7" fmla="*/ 863903 h 1148664"/>
                              <a:gd name="connsiteX8" fmla="*/ 222558 w 896960"/>
                              <a:gd name="connsiteY8" fmla="*/ 885222 h 1148664"/>
                              <a:gd name="connsiteX9" fmla="*/ 488340 w 896960"/>
                              <a:gd name="connsiteY9" fmla="*/ 668604 h 1148664"/>
                              <a:gd name="connsiteX10" fmla="*/ 488367 w 896960"/>
                              <a:gd name="connsiteY10" fmla="*/ 668332 h 1148664"/>
                              <a:gd name="connsiteX11" fmla="*/ 493833 w 896960"/>
                              <a:gd name="connsiteY11" fmla="*/ 653335 h 1148664"/>
                              <a:gd name="connsiteX12" fmla="*/ 537721 w 896960"/>
                              <a:gd name="connsiteY12" fmla="*/ 641937 h 1148664"/>
                              <a:gd name="connsiteX13" fmla="*/ 597827 w 896960"/>
                              <a:gd name="connsiteY13" fmla="*/ 593226 h 1148664"/>
                              <a:gd name="connsiteX14" fmla="*/ 730629 w 896960"/>
                              <a:gd name="connsiteY14" fmla="*/ 555432 h 1148664"/>
                              <a:gd name="connsiteX15" fmla="*/ 262336 w 896960"/>
                              <a:gd name="connsiteY15" fmla="*/ 2 h 1148664"/>
                              <a:gd name="connsiteX16" fmla="*/ 323263 w 896960"/>
                              <a:gd name="connsiteY16" fmla="*/ 6771 h 1148664"/>
                              <a:gd name="connsiteX17" fmla="*/ 653038 w 896960"/>
                              <a:gd name="connsiteY17" fmla="*/ 81510 h 1148664"/>
                              <a:gd name="connsiteX18" fmla="*/ 787894 w 896960"/>
                              <a:gd name="connsiteY18" fmla="*/ 297560 h 1148664"/>
                              <a:gd name="connsiteX19" fmla="*/ 571818 w 896960"/>
                              <a:gd name="connsiteY19" fmla="*/ 432408 h 1148664"/>
                              <a:gd name="connsiteX20" fmla="*/ 485745 w 896960"/>
                              <a:gd name="connsiteY20" fmla="*/ 412901 h 1148664"/>
                              <a:gd name="connsiteX21" fmla="*/ 432109 w 896960"/>
                              <a:gd name="connsiteY21" fmla="*/ 430763 h 1148664"/>
                              <a:gd name="connsiteX22" fmla="*/ 384598 w 896960"/>
                              <a:gd name="connsiteY22" fmla="*/ 396045 h 1148664"/>
                              <a:gd name="connsiteX23" fmla="*/ 380849 w 896960"/>
                              <a:gd name="connsiteY23" fmla="*/ 394421 h 1148664"/>
                              <a:gd name="connsiteX24" fmla="*/ 374241 w 896960"/>
                              <a:gd name="connsiteY24" fmla="*/ 388969 h 1148664"/>
                              <a:gd name="connsiteX25" fmla="*/ 222558 w 896960"/>
                              <a:gd name="connsiteY25" fmla="*/ 342636 h 1148664"/>
                              <a:gd name="connsiteX26" fmla="*/ 30725 w 896960"/>
                              <a:gd name="connsiteY26" fmla="*/ 422096 h 1148664"/>
                              <a:gd name="connsiteX27" fmla="*/ 10795 w 896960"/>
                              <a:gd name="connsiteY27" fmla="*/ 446252 h 1148664"/>
                              <a:gd name="connsiteX28" fmla="*/ 0 w 896960"/>
                              <a:gd name="connsiteY28" fmla="*/ 263423 h 1148664"/>
                              <a:gd name="connsiteX29" fmla="*/ 0 w 896960"/>
                              <a:gd name="connsiteY29" fmla="*/ 260191 h 1148664"/>
                              <a:gd name="connsiteX30" fmla="*/ 262336 w 896960"/>
                              <a:gd name="connsiteY30" fmla="*/ 2 h 114866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Lst>
                            <a:rect l="l" t="t" r="r" b="b"/>
                            <a:pathLst>
                              <a:path w="896960" h="1148664">
                                <a:moveTo>
                                  <a:pt x="730629" y="555432"/>
                                </a:moveTo>
                                <a:cubicBezTo>
                                  <a:pt x="776517" y="560705"/>
                                  <a:pt x="820373" y="583445"/>
                                  <a:pt x="851235" y="622430"/>
                                </a:cubicBezTo>
                                <a:lnTo>
                                  <a:pt x="857748" y="630539"/>
                                </a:lnTo>
                                <a:cubicBezTo>
                                  <a:pt x="919472" y="708567"/>
                                  <a:pt x="906488" y="820618"/>
                                  <a:pt x="831739" y="883959"/>
                                </a:cubicBezTo>
                                <a:lnTo>
                                  <a:pt x="573435" y="1090313"/>
                                </a:lnTo>
                                <a:cubicBezTo>
                                  <a:pt x="443475" y="1194255"/>
                                  <a:pt x="248556" y="1155241"/>
                                  <a:pt x="173806" y="1005821"/>
                                </a:cubicBezTo>
                                <a:lnTo>
                                  <a:pt x="112244" y="861344"/>
                                </a:lnTo>
                                <a:lnTo>
                                  <a:pt x="116959" y="863903"/>
                                </a:lnTo>
                                <a:cubicBezTo>
                                  <a:pt x="149416" y="877631"/>
                                  <a:pt x="185101" y="885222"/>
                                  <a:pt x="222558" y="885222"/>
                                </a:cubicBezTo>
                                <a:cubicBezTo>
                                  <a:pt x="353660" y="885222"/>
                                  <a:pt x="463042" y="792228"/>
                                  <a:pt x="488340" y="668604"/>
                                </a:cubicBezTo>
                                <a:lnTo>
                                  <a:pt x="488367" y="668332"/>
                                </a:lnTo>
                                <a:lnTo>
                                  <a:pt x="493833" y="653335"/>
                                </a:lnTo>
                                <a:cubicBezTo>
                                  <a:pt x="508477" y="654923"/>
                                  <a:pt x="524695" y="653335"/>
                                  <a:pt x="537721" y="641937"/>
                                </a:cubicBezTo>
                                <a:lnTo>
                                  <a:pt x="597827" y="593226"/>
                                </a:lnTo>
                                <a:cubicBezTo>
                                  <a:pt x="636820" y="562350"/>
                                  <a:pt x="684741" y="550158"/>
                                  <a:pt x="730629" y="555432"/>
                                </a:cubicBezTo>
                                <a:close/>
                                <a:moveTo>
                                  <a:pt x="262336" y="2"/>
                                </a:moveTo>
                                <a:cubicBezTo>
                                  <a:pt x="282349" y="-83"/>
                                  <a:pt x="302756" y="2100"/>
                                  <a:pt x="323263" y="6771"/>
                                </a:cubicBezTo>
                                <a:lnTo>
                                  <a:pt x="653038" y="81510"/>
                                </a:lnTo>
                                <a:cubicBezTo>
                                  <a:pt x="748901" y="104249"/>
                                  <a:pt x="810625" y="200083"/>
                                  <a:pt x="787894" y="297560"/>
                                </a:cubicBezTo>
                                <a:cubicBezTo>
                                  <a:pt x="765162" y="393394"/>
                                  <a:pt x="669299" y="455147"/>
                                  <a:pt x="571818" y="432408"/>
                                </a:cubicBezTo>
                                <a:lnTo>
                                  <a:pt x="485745" y="412901"/>
                                </a:lnTo>
                                <a:cubicBezTo>
                                  <a:pt x="464631" y="408024"/>
                                  <a:pt x="445135" y="416133"/>
                                  <a:pt x="432109" y="430763"/>
                                </a:cubicBezTo>
                                <a:cubicBezTo>
                                  <a:pt x="417487" y="417778"/>
                                  <a:pt x="401652" y="405997"/>
                                  <a:pt x="384598" y="396045"/>
                                </a:cubicBezTo>
                                <a:lnTo>
                                  <a:pt x="380849" y="394421"/>
                                </a:lnTo>
                                <a:lnTo>
                                  <a:pt x="374241" y="388969"/>
                                </a:lnTo>
                                <a:cubicBezTo>
                                  <a:pt x="330942" y="359717"/>
                                  <a:pt x="278745" y="342636"/>
                                  <a:pt x="222558" y="342636"/>
                                </a:cubicBezTo>
                                <a:cubicBezTo>
                                  <a:pt x="147643" y="342636"/>
                                  <a:pt x="79820" y="373002"/>
                                  <a:pt x="30725" y="422096"/>
                                </a:cubicBezTo>
                                <a:lnTo>
                                  <a:pt x="10795" y="446252"/>
                                </a:lnTo>
                                <a:lnTo>
                                  <a:pt x="0" y="263423"/>
                                </a:lnTo>
                                <a:cubicBezTo>
                                  <a:pt x="0" y="261836"/>
                                  <a:pt x="0" y="261836"/>
                                  <a:pt x="0" y="260191"/>
                                </a:cubicBezTo>
                                <a:cubicBezTo>
                                  <a:pt x="1416" y="112379"/>
                                  <a:pt x="122245" y="603"/>
                                  <a:pt x="262336" y="2"/>
                                </a:cubicBezTo>
                                <a:close/>
                              </a:path>
                            </a:pathLst>
                          </a:custGeom>
                          <a:solidFill>
                            <a:srgbClr val="BFBFBF"/>
                          </a:solidFill>
                          <a:ln w="12700">
                            <a:miter lim="400000"/>
                          </a:ln>
                        </wps:spPr>
                        <wps:bodyPr wrap="square" lIns="38100" tIns="38100" rIns="38100" bIns="38100" anchor="ctr">
                          <a:noAutofit/>
                        </wps:bodyPr>
                      </wps:wsp>
                      <wps:wsp>
                        <wps:cNvPr id="1255790735" name="Freeform: Shape 1255790735"/>
                        <wps:cNvSpPr/>
                        <wps:spPr>
                          <a:xfrm>
                            <a:off x="3779404" y="3102075"/>
                            <a:ext cx="1097006" cy="987837"/>
                          </a:xfrm>
                          <a:custGeom>
                            <a:avLst/>
                            <a:gdLst>
                              <a:gd name="connsiteX0" fmla="*/ 911776 w 1097006"/>
                              <a:gd name="connsiteY0" fmla="*/ 216014 h 987837"/>
                              <a:gd name="connsiteX1" fmla="*/ 919901 w 1097006"/>
                              <a:gd name="connsiteY1" fmla="*/ 216014 h 987837"/>
                              <a:gd name="connsiteX2" fmla="*/ 1096982 w 1097006"/>
                              <a:gd name="connsiteY2" fmla="*/ 396367 h 987837"/>
                              <a:gd name="connsiteX3" fmla="*/ 1096982 w 1097006"/>
                              <a:gd name="connsiteY3" fmla="*/ 724531 h 987837"/>
                              <a:gd name="connsiteX4" fmla="*/ 773697 w 1097006"/>
                              <a:gd name="connsiteY4" fmla="*/ 981200 h 987837"/>
                              <a:gd name="connsiteX5" fmla="*/ 633232 w 1097006"/>
                              <a:gd name="connsiteY5" fmla="*/ 940822 h 987837"/>
                              <a:gd name="connsiteX6" fmla="*/ 647814 w 1097006"/>
                              <a:gd name="connsiteY6" fmla="*/ 932907 h 987837"/>
                              <a:gd name="connsiteX7" fmla="*/ 767424 w 1097006"/>
                              <a:gd name="connsiteY7" fmla="*/ 707946 h 987837"/>
                              <a:gd name="connsiteX8" fmla="*/ 746105 w 1097006"/>
                              <a:gd name="connsiteY8" fmla="*/ 602347 h 987837"/>
                              <a:gd name="connsiteX9" fmla="*/ 735451 w 1097006"/>
                              <a:gd name="connsiteY9" fmla="*/ 582718 h 987837"/>
                              <a:gd name="connsiteX10" fmla="*/ 730429 w 1097006"/>
                              <a:gd name="connsiteY10" fmla="*/ 566535 h 987837"/>
                              <a:gd name="connsiteX11" fmla="*/ 702193 w 1097006"/>
                              <a:gd name="connsiteY11" fmla="*/ 518193 h 987837"/>
                              <a:gd name="connsiteX12" fmla="*/ 731445 w 1097006"/>
                              <a:gd name="connsiteY12" fmla="*/ 469453 h 987837"/>
                              <a:gd name="connsiteX13" fmla="*/ 731445 w 1097006"/>
                              <a:gd name="connsiteY13" fmla="*/ 396367 h 987837"/>
                              <a:gd name="connsiteX14" fmla="*/ 911776 w 1097006"/>
                              <a:gd name="connsiteY14" fmla="*/ 216014 h 987837"/>
                              <a:gd name="connsiteX15" fmla="*/ 488987 w 1097006"/>
                              <a:gd name="connsiteY15" fmla="*/ 1197 h 987837"/>
                              <a:gd name="connsiteX16" fmla="*/ 609617 w 1097006"/>
                              <a:gd name="connsiteY16" fmla="*/ 68202 h 987837"/>
                              <a:gd name="connsiteX17" fmla="*/ 617742 w 1097006"/>
                              <a:gd name="connsiteY17" fmla="*/ 77941 h 987837"/>
                              <a:gd name="connsiteX18" fmla="*/ 588491 w 1097006"/>
                              <a:gd name="connsiteY18" fmla="*/ 331380 h 987837"/>
                              <a:gd name="connsiteX19" fmla="*/ 531613 w 1097006"/>
                              <a:gd name="connsiteY19" fmla="*/ 376890 h 987837"/>
                              <a:gd name="connsiteX20" fmla="*/ 512164 w 1097006"/>
                              <a:gd name="connsiteY20" fmla="*/ 428860 h 987837"/>
                              <a:gd name="connsiteX21" fmla="*/ 446958 w 1097006"/>
                              <a:gd name="connsiteY21" fmla="*/ 439828 h 987837"/>
                              <a:gd name="connsiteX22" fmla="*/ 441932 w 1097006"/>
                              <a:gd name="connsiteY22" fmla="*/ 442117 h 987837"/>
                              <a:gd name="connsiteX23" fmla="*/ 441456 w 1097006"/>
                              <a:gd name="connsiteY23" fmla="*/ 442165 h 987837"/>
                              <a:gd name="connsiteX24" fmla="*/ 224838 w 1097006"/>
                              <a:gd name="connsiteY24" fmla="*/ 707946 h 987837"/>
                              <a:gd name="connsiteX25" fmla="*/ 229032 w 1097006"/>
                              <a:gd name="connsiteY25" fmla="*/ 749547 h 987837"/>
                              <a:gd name="connsiteX26" fmla="*/ 97875 w 1097006"/>
                              <a:gd name="connsiteY26" fmla="*/ 656266 h 987837"/>
                              <a:gd name="connsiteX27" fmla="*/ 99500 w 1097006"/>
                              <a:gd name="connsiteY27" fmla="*/ 243638 h 987837"/>
                              <a:gd name="connsiteX28" fmla="*/ 356209 w 1097006"/>
                              <a:gd name="connsiteY28" fmla="*/ 38939 h 987837"/>
                              <a:gd name="connsiteX29" fmla="*/ 488987 w 1097006"/>
                              <a:gd name="connsiteY29" fmla="*/ 1197 h 98783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Lst>
                            <a:rect l="l" t="t" r="r" b="b"/>
                            <a:pathLst>
                              <a:path w="1097006" h="987837">
                                <a:moveTo>
                                  <a:pt x="911776" y="216014"/>
                                </a:moveTo>
                                <a:lnTo>
                                  <a:pt x="919901" y="216014"/>
                                </a:lnTo>
                                <a:cubicBezTo>
                                  <a:pt x="1019031" y="216014"/>
                                  <a:pt x="1098607" y="295656"/>
                                  <a:pt x="1096982" y="396367"/>
                                </a:cubicBezTo>
                                <a:lnTo>
                                  <a:pt x="1096982" y="724531"/>
                                </a:lnTo>
                                <a:cubicBezTo>
                                  <a:pt x="1096982" y="893459"/>
                                  <a:pt x="939402" y="1018563"/>
                                  <a:pt x="773697" y="981200"/>
                                </a:cubicBezTo>
                                <a:lnTo>
                                  <a:pt x="633232" y="940822"/>
                                </a:lnTo>
                                <a:lnTo>
                                  <a:pt x="647814" y="932907"/>
                                </a:lnTo>
                                <a:cubicBezTo>
                                  <a:pt x="719978" y="884153"/>
                                  <a:pt x="767424" y="801591"/>
                                  <a:pt x="767424" y="707946"/>
                                </a:cubicBezTo>
                                <a:cubicBezTo>
                                  <a:pt x="767424" y="670489"/>
                                  <a:pt x="759833" y="634804"/>
                                  <a:pt x="746105" y="602347"/>
                                </a:cubicBezTo>
                                <a:lnTo>
                                  <a:pt x="735451" y="582718"/>
                                </a:lnTo>
                                <a:lnTo>
                                  <a:pt x="730429" y="566535"/>
                                </a:lnTo>
                                <a:cubicBezTo>
                                  <a:pt x="722913" y="549071"/>
                                  <a:pt x="713569" y="532825"/>
                                  <a:pt x="702193" y="518193"/>
                                </a:cubicBezTo>
                                <a:cubicBezTo>
                                  <a:pt x="718444" y="508455"/>
                                  <a:pt x="731445" y="490569"/>
                                  <a:pt x="731445" y="469453"/>
                                </a:cubicBezTo>
                                <a:lnTo>
                                  <a:pt x="731445" y="396367"/>
                                </a:lnTo>
                                <a:cubicBezTo>
                                  <a:pt x="731445" y="297247"/>
                                  <a:pt x="812699" y="216014"/>
                                  <a:pt x="911776" y="216014"/>
                                </a:cubicBezTo>
                                <a:close/>
                                <a:moveTo>
                                  <a:pt x="488987" y="1197"/>
                                </a:moveTo>
                                <a:cubicBezTo>
                                  <a:pt x="534876" y="6482"/>
                                  <a:pt x="578740" y="29225"/>
                                  <a:pt x="609617" y="68202"/>
                                </a:cubicBezTo>
                                <a:lnTo>
                                  <a:pt x="617742" y="77941"/>
                                </a:lnTo>
                                <a:cubicBezTo>
                                  <a:pt x="679495" y="155944"/>
                                  <a:pt x="666494" y="269623"/>
                                  <a:pt x="588491" y="331380"/>
                                </a:cubicBezTo>
                                <a:lnTo>
                                  <a:pt x="531613" y="376890"/>
                                </a:lnTo>
                                <a:cubicBezTo>
                                  <a:pt x="515415" y="389858"/>
                                  <a:pt x="508914" y="409335"/>
                                  <a:pt x="512164" y="428860"/>
                                </a:cubicBezTo>
                                <a:cubicBezTo>
                                  <a:pt x="490226" y="429680"/>
                                  <a:pt x="468287" y="433332"/>
                                  <a:pt x="446958" y="439828"/>
                                </a:cubicBezTo>
                                <a:lnTo>
                                  <a:pt x="441932" y="442117"/>
                                </a:lnTo>
                                <a:lnTo>
                                  <a:pt x="441456" y="442165"/>
                                </a:lnTo>
                                <a:cubicBezTo>
                                  <a:pt x="317833" y="467462"/>
                                  <a:pt x="224838" y="576844"/>
                                  <a:pt x="224838" y="707946"/>
                                </a:cubicBezTo>
                                <a:lnTo>
                                  <a:pt x="229032" y="749547"/>
                                </a:lnTo>
                                <a:lnTo>
                                  <a:pt x="97875" y="656266"/>
                                </a:lnTo>
                                <a:cubicBezTo>
                                  <a:pt x="-33704" y="550686"/>
                                  <a:pt x="-32079" y="349266"/>
                                  <a:pt x="99500" y="243638"/>
                                </a:cubicBezTo>
                                <a:lnTo>
                                  <a:pt x="356209" y="38939"/>
                                </a:lnTo>
                                <a:cubicBezTo>
                                  <a:pt x="395185" y="8085"/>
                                  <a:pt x="443099" y="-4089"/>
                                  <a:pt x="488987" y="1197"/>
                                </a:cubicBezTo>
                                <a:close/>
                              </a:path>
                            </a:pathLst>
                          </a:custGeom>
                          <a:solidFill>
                            <a:srgbClr val="168489"/>
                          </a:solidFill>
                          <a:ln w="12700">
                            <a:miter lim="400000"/>
                          </a:ln>
                        </wps:spPr>
                        <wps:bodyPr wrap="square" lIns="38100" tIns="38100" rIns="38100" bIns="38100" anchor="ctr">
                          <a:noAutofit/>
                        </wps:bodyPr>
                      </wps:wsp>
                      <wps:wsp>
                        <wps:cNvPr id="1255790736" name="Freeform: Shape 1255790736"/>
                        <wps:cNvSpPr/>
                        <wps:spPr>
                          <a:xfrm>
                            <a:off x="5458512" y="1044749"/>
                            <a:ext cx="1055530" cy="1101848"/>
                          </a:xfrm>
                          <a:custGeom>
                            <a:avLst/>
                            <a:gdLst>
                              <a:gd name="connsiteX0" fmla="*/ 950179 w 1055530"/>
                              <a:gd name="connsiteY0" fmla="*/ 506817 h 1101848"/>
                              <a:gd name="connsiteX1" fmla="*/ 1030187 w 1055530"/>
                              <a:gd name="connsiteY1" fmla="*/ 653568 h 1101848"/>
                              <a:gd name="connsiteX2" fmla="*/ 853087 w 1055530"/>
                              <a:gd name="connsiteY2" fmla="*/ 1023980 h 1101848"/>
                              <a:gd name="connsiteX3" fmla="*/ 534693 w 1055530"/>
                              <a:gd name="connsiteY3" fmla="*/ 1097034 h 1101848"/>
                              <a:gd name="connsiteX4" fmla="*/ 318603 w 1055530"/>
                              <a:gd name="connsiteY4" fmla="*/ 962226 h 1101848"/>
                              <a:gd name="connsiteX5" fmla="*/ 313749 w 1055530"/>
                              <a:gd name="connsiteY5" fmla="*/ 939461 h 1101848"/>
                              <a:gd name="connsiteX6" fmla="*/ 448570 w 1055530"/>
                              <a:gd name="connsiteY6" fmla="*/ 723433 h 1101848"/>
                              <a:gd name="connsiteX7" fmla="*/ 515172 w 1055530"/>
                              <a:gd name="connsiteY7" fmla="*/ 708779 h 1101848"/>
                              <a:gd name="connsiteX8" fmla="*/ 555780 w 1055530"/>
                              <a:gd name="connsiteY8" fmla="*/ 668168 h 1101848"/>
                              <a:gd name="connsiteX9" fmla="*/ 618944 w 1055530"/>
                              <a:gd name="connsiteY9" fmla="*/ 688899 h 1101848"/>
                              <a:gd name="connsiteX10" fmla="*/ 680912 w 1055530"/>
                              <a:gd name="connsiteY10" fmla="*/ 692291 h 1101848"/>
                              <a:gd name="connsiteX11" fmla="*/ 693666 w 1055530"/>
                              <a:gd name="connsiteY11" fmla="*/ 693577 h 1101848"/>
                              <a:gd name="connsiteX12" fmla="*/ 943640 w 1055530"/>
                              <a:gd name="connsiteY12" fmla="*/ 527884 h 1101848"/>
                              <a:gd name="connsiteX13" fmla="*/ 391178 w 1055530"/>
                              <a:gd name="connsiteY13" fmla="*/ 13 h 1101848"/>
                              <a:gd name="connsiteX14" fmla="*/ 557398 w 1055530"/>
                              <a:gd name="connsiteY14" fmla="*/ 57395 h 1101848"/>
                              <a:gd name="connsiteX15" fmla="*/ 660584 w 1055530"/>
                              <a:gd name="connsiteY15" fmla="*/ 149563 h 1101848"/>
                              <a:gd name="connsiteX16" fmla="*/ 638991 w 1055530"/>
                              <a:gd name="connsiteY16" fmla="*/ 151740 h 1101848"/>
                              <a:gd name="connsiteX17" fmla="*/ 484324 w 1055530"/>
                              <a:gd name="connsiteY17" fmla="*/ 244954 h 1101848"/>
                              <a:gd name="connsiteX18" fmla="*/ 471671 w 1055530"/>
                              <a:gd name="connsiteY18" fmla="*/ 267008 h 1101848"/>
                              <a:gd name="connsiteX19" fmla="*/ 468706 w 1055530"/>
                              <a:gd name="connsiteY19" fmla="*/ 270602 h 1101848"/>
                              <a:gd name="connsiteX20" fmla="*/ 452853 w 1055530"/>
                              <a:gd name="connsiteY20" fmla="*/ 299808 h 1101848"/>
                              <a:gd name="connsiteX21" fmla="*/ 438835 w 1055530"/>
                              <a:gd name="connsiteY21" fmla="*/ 324242 h 1101848"/>
                              <a:gd name="connsiteX22" fmla="*/ 422373 w 1055530"/>
                              <a:gd name="connsiteY22" fmla="*/ 417521 h 1101848"/>
                              <a:gd name="connsiteX23" fmla="*/ 422613 w 1055530"/>
                              <a:gd name="connsiteY23" fmla="*/ 419903 h 1101848"/>
                              <a:gd name="connsiteX24" fmla="*/ 422373 w 1055530"/>
                              <a:gd name="connsiteY24" fmla="*/ 422284 h 1101848"/>
                              <a:gd name="connsiteX25" fmla="*/ 427885 w 1055530"/>
                              <a:gd name="connsiteY25" fmla="*/ 476959 h 1101848"/>
                              <a:gd name="connsiteX26" fmla="*/ 430816 w 1055530"/>
                              <a:gd name="connsiteY26" fmla="*/ 486402 h 1101848"/>
                              <a:gd name="connsiteX27" fmla="*/ 432337 w 1055530"/>
                              <a:gd name="connsiteY27" fmla="*/ 508973 h 1101848"/>
                              <a:gd name="connsiteX28" fmla="*/ 380351 w 1055530"/>
                              <a:gd name="connsiteY28" fmla="*/ 539849 h 1101848"/>
                              <a:gd name="connsiteX29" fmla="*/ 352739 w 1055530"/>
                              <a:gd name="connsiteY29" fmla="*/ 598358 h 1101848"/>
                              <a:gd name="connsiteX30" fmla="*/ 112325 w 1055530"/>
                              <a:gd name="connsiteY30" fmla="*/ 682823 h 1101848"/>
                              <a:gd name="connsiteX31" fmla="*/ 102565 w 1055530"/>
                              <a:gd name="connsiteY31" fmla="*/ 677956 h 1101848"/>
                              <a:gd name="connsiteX32" fmla="*/ 18060 w 1055530"/>
                              <a:gd name="connsiteY32" fmla="*/ 437486 h 1101848"/>
                              <a:gd name="connsiteX33" fmla="*/ 156170 w 1055530"/>
                              <a:gd name="connsiteY33" fmla="*/ 149971 h 1101848"/>
                              <a:gd name="connsiteX34" fmla="*/ 391178 w 1055530"/>
                              <a:gd name="connsiteY34" fmla="*/ 13 h 11018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Lst>
                            <a:rect l="l" t="t" r="r" b="b"/>
                            <a:pathLst>
                              <a:path w="1055530" h="1101848">
                                <a:moveTo>
                                  <a:pt x="950179" y="506817"/>
                                </a:moveTo>
                                <a:lnTo>
                                  <a:pt x="1030187" y="653568"/>
                                </a:lnTo>
                                <a:cubicBezTo>
                                  <a:pt x="1101643" y="806275"/>
                                  <a:pt x="1015520" y="986614"/>
                                  <a:pt x="853087" y="1023980"/>
                                </a:cubicBezTo>
                                <a:lnTo>
                                  <a:pt x="534693" y="1097034"/>
                                </a:lnTo>
                                <a:cubicBezTo>
                                  <a:pt x="437192" y="1119800"/>
                                  <a:pt x="341360" y="1059669"/>
                                  <a:pt x="318603" y="962226"/>
                                </a:cubicBezTo>
                                <a:lnTo>
                                  <a:pt x="313749" y="939461"/>
                                </a:lnTo>
                                <a:cubicBezTo>
                                  <a:pt x="290991" y="842018"/>
                                  <a:pt x="351121" y="746144"/>
                                  <a:pt x="448570" y="723433"/>
                                </a:cubicBezTo>
                                <a:lnTo>
                                  <a:pt x="515172" y="708779"/>
                                </a:lnTo>
                                <a:cubicBezTo>
                                  <a:pt x="536311" y="703912"/>
                                  <a:pt x="550926" y="687689"/>
                                  <a:pt x="555780" y="668168"/>
                                </a:cubicBezTo>
                                <a:cubicBezTo>
                                  <a:pt x="576085" y="677929"/>
                                  <a:pt x="597211" y="684837"/>
                                  <a:pt x="618944" y="688899"/>
                                </a:cubicBezTo>
                                <a:lnTo>
                                  <a:pt x="680912" y="692291"/>
                                </a:lnTo>
                                <a:lnTo>
                                  <a:pt x="693666" y="693577"/>
                                </a:lnTo>
                                <a:cubicBezTo>
                                  <a:pt x="806039" y="693577"/>
                                  <a:pt x="902455" y="625255"/>
                                  <a:pt x="943640" y="527884"/>
                                </a:cubicBezTo>
                                <a:close/>
                                <a:moveTo>
                                  <a:pt x="391178" y="13"/>
                                </a:moveTo>
                                <a:cubicBezTo>
                                  <a:pt x="448812" y="-564"/>
                                  <a:pt x="507447" y="17792"/>
                                  <a:pt x="557398" y="57395"/>
                                </a:cubicBezTo>
                                <a:lnTo>
                                  <a:pt x="660584" y="149563"/>
                                </a:lnTo>
                                <a:lnTo>
                                  <a:pt x="638991" y="151740"/>
                                </a:lnTo>
                                <a:cubicBezTo>
                                  <a:pt x="577180" y="164389"/>
                                  <a:pt x="523025" y="198058"/>
                                  <a:pt x="484324" y="244954"/>
                                </a:cubicBezTo>
                                <a:lnTo>
                                  <a:pt x="471671" y="267008"/>
                                </a:lnTo>
                                <a:lnTo>
                                  <a:pt x="468706" y="270602"/>
                                </a:lnTo>
                                <a:lnTo>
                                  <a:pt x="452853" y="299808"/>
                                </a:lnTo>
                                <a:lnTo>
                                  <a:pt x="438835" y="324242"/>
                                </a:lnTo>
                                <a:cubicBezTo>
                                  <a:pt x="428185" y="353328"/>
                                  <a:pt x="422373" y="384746"/>
                                  <a:pt x="422373" y="417521"/>
                                </a:cubicBezTo>
                                <a:lnTo>
                                  <a:pt x="422613" y="419903"/>
                                </a:lnTo>
                                <a:lnTo>
                                  <a:pt x="422373" y="422284"/>
                                </a:lnTo>
                                <a:cubicBezTo>
                                  <a:pt x="422373" y="441013"/>
                                  <a:pt x="424271" y="459299"/>
                                  <a:pt x="427885" y="476959"/>
                                </a:cubicBezTo>
                                <a:lnTo>
                                  <a:pt x="430816" y="486402"/>
                                </a:lnTo>
                                <a:lnTo>
                                  <a:pt x="432337" y="508973"/>
                                </a:lnTo>
                                <a:cubicBezTo>
                                  <a:pt x="411198" y="507350"/>
                                  <a:pt x="390111" y="518760"/>
                                  <a:pt x="380351" y="539849"/>
                                </a:cubicBezTo>
                                <a:lnTo>
                                  <a:pt x="352739" y="598358"/>
                                </a:lnTo>
                                <a:cubicBezTo>
                                  <a:pt x="308895" y="687689"/>
                                  <a:pt x="201632" y="726677"/>
                                  <a:pt x="112325" y="682823"/>
                                </a:cubicBezTo>
                                <a:lnTo>
                                  <a:pt x="102565" y="677956"/>
                                </a:lnTo>
                                <a:cubicBezTo>
                                  <a:pt x="13206" y="634047"/>
                                  <a:pt x="-25785" y="526871"/>
                                  <a:pt x="18060" y="437486"/>
                                </a:cubicBezTo>
                                <a:lnTo>
                                  <a:pt x="156170" y="149971"/>
                                </a:lnTo>
                                <a:cubicBezTo>
                                  <a:pt x="201841" y="54529"/>
                                  <a:pt x="295120" y="974"/>
                                  <a:pt x="391178" y="13"/>
                                </a:cubicBezTo>
                                <a:close/>
                              </a:path>
                            </a:pathLst>
                          </a:custGeom>
                          <a:solidFill>
                            <a:srgbClr val="BFBFBF"/>
                          </a:solidFill>
                          <a:ln w="12700">
                            <a:miter lim="400000"/>
                          </a:ln>
                        </wps:spPr>
                        <wps:bodyPr wrap="square" lIns="38100" tIns="38100" rIns="38100" bIns="38100" anchor="ctr">
                          <a:noAutofit/>
                        </wps:bodyPr>
                      </wps:wsp>
                      <wps:wsp>
                        <wps:cNvPr id="1255790737" name="Freeform: Shape 1255790737"/>
                        <wps:cNvSpPr/>
                        <wps:spPr>
                          <a:xfrm>
                            <a:off x="5750926" y="2160484"/>
                            <a:ext cx="898330" cy="1149805"/>
                          </a:xfrm>
                          <a:custGeom>
                            <a:avLst/>
                            <a:gdLst>
                              <a:gd name="connsiteX0" fmla="*/ 174198 w 898330"/>
                              <a:gd name="connsiteY0" fmla="*/ 548872 h 1149805"/>
                              <a:gd name="connsiteX1" fmla="*/ 306990 w 898330"/>
                              <a:gd name="connsiteY1" fmla="*/ 586674 h 1149805"/>
                              <a:gd name="connsiteX2" fmla="*/ 360593 w 898330"/>
                              <a:gd name="connsiteY2" fmla="*/ 630510 h 1149805"/>
                              <a:gd name="connsiteX3" fmla="*/ 410955 w 898330"/>
                              <a:gd name="connsiteY3" fmla="*/ 640276 h 1149805"/>
                              <a:gd name="connsiteX4" fmla="*/ 429452 w 898330"/>
                              <a:gd name="connsiteY4" fmla="*/ 695709 h 1149805"/>
                              <a:gd name="connsiteX5" fmla="*/ 442563 w 898330"/>
                              <a:gd name="connsiteY5" fmla="*/ 717010 h 1149805"/>
                              <a:gd name="connsiteX6" fmla="*/ 443691 w 898330"/>
                              <a:gd name="connsiteY6" fmla="*/ 720644 h 1149805"/>
                              <a:gd name="connsiteX7" fmla="*/ 693664 w 898330"/>
                              <a:gd name="connsiteY7" fmla="*/ 886337 h 1149805"/>
                              <a:gd name="connsiteX8" fmla="*/ 748339 w 898330"/>
                              <a:gd name="connsiteY8" fmla="*/ 880826 h 1149805"/>
                              <a:gd name="connsiteX9" fmla="*/ 783644 w 898330"/>
                              <a:gd name="connsiteY9" fmla="*/ 869866 h 1149805"/>
                              <a:gd name="connsiteX10" fmla="*/ 724515 w 898330"/>
                              <a:gd name="connsiteY10" fmla="*/ 1007370 h 1149805"/>
                              <a:gd name="connsiteX11" fmla="*/ 324858 w 898330"/>
                              <a:gd name="connsiteY11" fmla="*/ 1091861 h 1149805"/>
                              <a:gd name="connsiteX12" fmla="*/ 68186 w 898330"/>
                              <a:gd name="connsiteY12" fmla="*/ 887163 h 1149805"/>
                              <a:gd name="connsiteX13" fmla="*/ 38975 w 898330"/>
                              <a:gd name="connsiteY13" fmla="*/ 633746 h 1149805"/>
                              <a:gd name="connsiteX14" fmla="*/ 53559 w 898330"/>
                              <a:gd name="connsiteY14" fmla="*/ 615917 h 1149805"/>
                              <a:gd name="connsiteX15" fmla="*/ 174198 w 898330"/>
                              <a:gd name="connsiteY15" fmla="*/ 548872 h 1149805"/>
                              <a:gd name="connsiteX16" fmla="*/ 632799 w 898330"/>
                              <a:gd name="connsiteY16" fmla="*/ 5 h 1149805"/>
                              <a:gd name="connsiteX17" fmla="*/ 895089 w 898330"/>
                              <a:gd name="connsiteY17" fmla="*/ 260123 h 1149805"/>
                              <a:gd name="connsiteX18" fmla="*/ 898330 w 898330"/>
                              <a:gd name="connsiteY18" fmla="*/ 265006 h 1149805"/>
                              <a:gd name="connsiteX19" fmla="*/ 888929 w 898330"/>
                              <a:gd name="connsiteY19" fmla="*/ 427370 h 1149805"/>
                              <a:gd name="connsiteX20" fmla="*/ 885497 w 898330"/>
                              <a:gd name="connsiteY20" fmla="*/ 423211 h 1149805"/>
                              <a:gd name="connsiteX21" fmla="*/ 693664 w 898330"/>
                              <a:gd name="connsiteY21" fmla="*/ 343751 h 1149805"/>
                              <a:gd name="connsiteX22" fmla="*/ 588065 w 898330"/>
                              <a:gd name="connsiteY22" fmla="*/ 365071 h 1149805"/>
                              <a:gd name="connsiteX23" fmla="*/ 558731 w 898330"/>
                              <a:gd name="connsiteY23" fmla="*/ 380992 h 1149805"/>
                              <a:gd name="connsiteX24" fmla="*/ 519015 w 898330"/>
                              <a:gd name="connsiteY24" fmla="*/ 398827 h 1149805"/>
                              <a:gd name="connsiteX25" fmla="*/ 469463 w 898330"/>
                              <a:gd name="connsiteY25" fmla="*/ 438815 h 1149805"/>
                              <a:gd name="connsiteX26" fmla="*/ 409335 w 898330"/>
                              <a:gd name="connsiteY26" fmla="*/ 412809 h 1149805"/>
                              <a:gd name="connsiteX27" fmla="*/ 337864 w 898330"/>
                              <a:gd name="connsiteY27" fmla="*/ 429049 h 1149805"/>
                              <a:gd name="connsiteX28" fmla="*/ 121831 w 898330"/>
                              <a:gd name="connsiteY28" fmla="*/ 294249 h 1149805"/>
                              <a:gd name="connsiteX29" fmla="*/ 256671 w 898330"/>
                              <a:gd name="connsiteY29" fmla="*/ 78195 h 1149805"/>
                              <a:gd name="connsiteX30" fmla="*/ 571807 w 898330"/>
                              <a:gd name="connsiteY30" fmla="*/ 6706 h 1149805"/>
                              <a:gd name="connsiteX31" fmla="*/ 632799 w 898330"/>
                              <a:gd name="connsiteY31" fmla="*/ 5 h 114980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Lst>
                            <a:rect l="l" t="t" r="r" b="b"/>
                            <a:pathLst>
                              <a:path w="898330" h="1149805">
                                <a:moveTo>
                                  <a:pt x="174198" y="548872"/>
                                </a:moveTo>
                                <a:cubicBezTo>
                                  <a:pt x="220093" y="543591"/>
                                  <a:pt x="268014" y="555785"/>
                                  <a:pt x="306990" y="586674"/>
                                </a:cubicBezTo>
                                <a:lnTo>
                                  <a:pt x="360593" y="630510"/>
                                </a:lnTo>
                                <a:cubicBezTo>
                                  <a:pt x="375220" y="641866"/>
                                  <a:pt x="394751" y="645103"/>
                                  <a:pt x="410955" y="640276"/>
                                </a:cubicBezTo>
                                <a:cubicBezTo>
                                  <a:pt x="415028" y="658957"/>
                                  <a:pt x="421126" y="677639"/>
                                  <a:pt x="429452" y="695709"/>
                                </a:cubicBezTo>
                                <a:lnTo>
                                  <a:pt x="442563" y="717010"/>
                                </a:lnTo>
                                <a:lnTo>
                                  <a:pt x="443691" y="720644"/>
                                </a:lnTo>
                                <a:cubicBezTo>
                                  <a:pt x="484875" y="818015"/>
                                  <a:pt x="581291" y="886337"/>
                                  <a:pt x="693664" y="886337"/>
                                </a:cubicBezTo>
                                <a:cubicBezTo>
                                  <a:pt x="712393" y="886337"/>
                                  <a:pt x="730679" y="884439"/>
                                  <a:pt x="748339" y="880826"/>
                                </a:cubicBezTo>
                                <a:lnTo>
                                  <a:pt x="783644" y="869866"/>
                                </a:lnTo>
                                <a:lnTo>
                                  <a:pt x="724515" y="1007370"/>
                                </a:lnTo>
                                <a:cubicBezTo>
                                  <a:pt x="649760" y="1155229"/>
                                  <a:pt x="454836" y="1195828"/>
                                  <a:pt x="324858" y="1091861"/>
                                </a:cubicBezTo>
                                <a:lnTo>
                                  <a:pt x="68186" y="887163"/>
                                </a:lnTo>
                                <a:cubicBezTo>
                                  <a:pt x="-9768" y="825441"/>
                                  <a:pt x="-22774" y="711708"/>
                                  <a:pt x="38975" y="633746"/>
                                </a:cubicBezTo>
                                <a:lnTo>
                                  <a:pt x="53559" y="615917"/>
                                </a:lnTo>
                                <a:cubicBezTo>
                                  <a:pt x="84433" y="576908"/>
                                  <a:pt x="128303" y="554153"/>
                                  <a:pt x="174198" y="548872"/>
                                </a:cubicBezTo>
                                <a:close/>
                                <a:moveTo>
                                  <a:pt x="632799" y="5"/>
                                </a:moveTo>
                                <a:cubicBezTo>
                                  <a:pt x="773178" y="891"/>
                                  <a:pt x="895089" y="113704"/>
                                  <a:pt x="895089" y="260123"/>
                                </a:cubicBezTo>
                                <a:cubicBezTo>
                                  <a:pt x="895089" y="261770"/>
                                  <a:pt x="895089" y="261770"/>
                                  <a:pt x="898330" y="265006"/>
                                </a:cubicBezTo>
                                <a:lnTo>
                                  <a:pt x="888929" y="427370"/>
                                </a:lnTo>
                                <a:lnTo>
                                  <a:pt x="885497" y="423211"/>
                                </a:lnTo>
                                <a:cubicBezTo>
                                  <a:pt x="836403" y="374117"/>
                                  <a:pt x="768580" y="343751"/>
                                  <a:pt x="693664" y="343751"/>
                                </a:cubicBezTo>
                                <a:cubicBezTo>
                                  <a:pt x="656207" y="343751"/>
                                  <a:pt x="620522" y="351343"/>
                                  <a:pt x="588065" y="365071"/>
                                </a:cubicBezTo>
                                <a:lnTo>
                                  <a:pt x="558731" y="380992"/>
                                </a:lnTo>
                                <a:lnTo>
                                  <a:pt x="519015" y="398827"/>
                                </a:lnTo>
                                <a:cubicBezTo>
                                  <a:pt x="500742" y="409998"/>
                                  <a:pt x="484090" y="423399"/>
                                  <a:pt x="469463" y="438815"/>
                                </a:cubicBezTo>
                                <a:cubicBezTo>
                                  <a:pt x="458077" y="419339"/>
                                  <a:pt x="433727" y="406336"/>
                                  <a:pt x="409335" y="412809"/>
                                </a:cubicBezTo>
                                <a:lnTo>
                                  <a:pt x="337864" y="429049"/>
                                </a:lnTo>
                                <a:cubicBezTo>
                                  <a:pt x="240423" y="451818"/>
                                  <a:pt x="144560" y="391686"/>
                                  <a:pt x="121831" y="294249"/>
                                </a:cubicBezTo>
                                <a:cubicBezTo>
                                  <a:pt x="99060" y="196755"/>
                                  <a:pt x="159187" y="100907"/>
                                  <a:pt x="256671" y="78195"/>
                                </a:cubicBezTo>
                                <a:lnTo>
                                  <a:pt x="571807" y="6706"/>
                                </a:lnTo>
                                <a:cubicBezTo>
                                  <a:pt x="592314" y="2036"/>
                                  <a:pt x="612745" y="-122"/>
                                  <a:pt x="632799" y="5"/>
                                </a:cubicBezTo>
                                <a:close/>
                              </a:path>
                            </a:pathLst>
                          </a:custGeom>
                          <a:solidFill>
                            <a:srgbClr val="FFD366"/>
                          </a:solidFill>
                          <a:ln w="12700">
                            <a:miter lim="400000"/>
                          </a:ln>
                        </wps:spPr>
                        <wps:bodyPr wrap="square" lIns="38100" tIns="38100" rIns="38100" bIns="38100" anchor="ctr">
                          <a:noAutofit/>
                        </wps:bodyPr>
                      </wps:wsp>
                      <wps:wsp>
                        <wps:cNvPr id="1255790738" name="Freeform: Shape 1255790738"/>
                        <wps:cNvSpPr/>
                        <wps:spPr>
                          <a:xfrm>
                            <a:off x="4999422" y="3106918"/>
                            <a:ext cx="1096955" cy="982934"/>
                          </a:xfrm>
                          <a:custGeom>
                            <a:avLst/>
                            <a:gdLst>
                              <a:gd name="connsiteX0" fmla="*/ 180330 w 1096955"/>
                              <a:gd name="connsiteY0" fmla="*/ 212776 h 982934"/>
                              <a:gd name="connsiteX1" fmla="*/ 194935 w 1096955"/>
                              <a:gd name="connsiteY1" fmla="*/ 212776 h 982934"/>
                              <a:gd name="connsiteX2" fmla="*/ 375265 w 1096955"/>
                              <a:gd name="connsiteY2" fmla="*/ 393099 h 982934"/>
                              <a:gd name="connsiteX3" fmla="*/ 375265 w 1096955"/>
                              <a:gd name="connsiteY3" fmla="*/ 464594 h 982934"/>
                              <a:gd name="connsiteX4" fmla="*/ 411017 w 1096955"/>
                              <a:gd name="connsiteY4" fmla="*/ 516561 h 982934"/>
                              <a:gd name="connsiteX5" fmla="*/ 398156 w 1096955"/>
                              <a:gd name="connsiteY5" fmla="*/ 538482 h 982934"/>
                              <a:gd name="connsiteX6" fmla="*/ 387480 w 1096955"/>
                              <a:gd name="connsiteY6" fmla="*/ 551421 h 982934"/>
                              <a:gd name="connsiteX7" fmla="*/ 341147 w 1096955"/>
                              <a:gd name="connsiteY7" fmla="*/ 703103 h 982934"/>
                              <a:gd name="connsiteX8" fmla="*/ 460758 w 1096955"/>
                              <a:gd name="connsiteY8" fmla="*/ 928064 h 982934"/>
                              <a:gd name="connsiteX9" fmla="*/ 471491 w 1096955"/>
                              <a:gd name="connsiteY9" fmla="*/ 933889 h 982934"/>
                              <a:gd name="connsiteX10" fmla="*/ 323286 w 1096955"/>
                              <a:gd name="connsiteY10" fmla="*/ 976292 h 982934"/>
                              <a:gd name="connsiteX11" fmla="*/ 0 w 1096955"/>
                              <a:gd name="connsiteY11" fmla="*/ 719628 h 982934"/>
                              <a:gd name="connsiteX12" fmla="*/ 0 w 1096955"/>
                              <a:gd name="connsiteY12" fmla="*/ 393099 h 982934"/>
                              <a:gd name="connsiteX13" fmla="*/ 180330 w 1096955"/>
                              <a:gd name="connsiteY13" fmla="*/ 212776 h 982934"/>
                              <a:gd name="connsiteX14" fmla="*/ 611225 w 1096955"/>
                              <a:gd name="connsiteY14" fmla="*/ 1192 h 982934"/>
                              <a:gd name="connsiteX15" fmla="*/ 744038 w 1096955"/>
                              <a:gd name="connsiteY15" fmla="*/ 38979 h 982934"/>
                              <a:gd name="connsiteX16" fmla="*/ 997443 w 1096955"/>
                              <a:gd name="connsiteY16" fmla="*/ 240415 h 982934"/>
                              <a:gd name="connsiteX17" fmla="*/ 999065 w 1096955"/>
                              <a:gd name="connsiteY17" fmla="*/ 651395 h 982934"/>
                              <a:gd name="connsiteX18" fmla="*/ 880386 w 1096955"/>
                              <a:gd name="connsiteY18" fmla="*/ 736303 h 982934"/>
                              <a:gd name="connsiteX19" fmla="*/ 883733 w 1096955"/>
                              <a:gd name="connsiteY19" fmla="*/ 703103 h 982934"/>
                              <a:gd name="connsiteX20" fmla="*/ 667115 w 1096955"/>
                              <a:gd name="connsiteY20" fmla="*/ 437322 h 982934"/>
                              <a:gd name="connsiteX21" fmla="*/ 665743 w 1096955"/>
                              <a:gd name="connsiteY21" fmla="*/ 437184 h 982934"/>
                              <a:gd name="connsiteX22" fmla="*/ 663021 w 1096955"/>
                              <a:gd name="connsiteY22" fmla="*/ 435948 h 982934"/>
                              <a:gd name="connsiteX23" fmla="*/ 596215 w 1096955"/>
                              <a:gd name="connsiteY23" fmla="*/ 425584 h 982934"/>
                              <a:gd name="connsiteX24" fmla="*/ 578313 w 1096955"/>
                              <a:gd name="connsiteY24" fmla="*/ 367092 h 982934"/>
                              <a:gd name="connsiteX25" fmla="*/ 519843 w 1096955"/>
                              <a:gd name="connsiteY25" fmla="*/ 321603 h 982934"/>
                              <a:gd name="connsiteX26" fmla="*/ 490582 w 1096955"/>
                              <a:gd name="connsiteY26" fmla="*/ 68201 h 982934"/>
                              <a:gd name="connsiteX27" fmla="*/ 611225 w 1096955"/>
                              <a:gd name="connsiteY27" fmla="*/ 1192 h 9829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Lst>
                            <a:rect l="l" t="t" r="r" b="b"/>
                            <a:pathLst>
                              <a:path w="1096955" h="982934">
                                <a:moveTo>
                                  <a:pt x="180330" y="212776"/>
                                </a:moveTo>
                                <a:lnTo>
                                  <a:pt x="194935" y="212776"/>
                                </a:lnTo>
                                <a:cubicBezTo>
                                  <a:pt x="294025" y="212776"/>
                                  <a:pt x="375265" y="294012"/>
                                  <a:pt x="375265" y="393099"/>
                                </a:cubicBezTo>
                                <a:lnTo>
                                  <a:pt x="375265" y="464594"/>
                                </a:lnTo>
                                <a:cubicBezTo>
                                  <a:pt x="375265" y="488970"/>
                                  <a:pt x="389869" y="508451"/>
                                  <a:pt x="411017" y="516561"/>
                                </a:cubicBezTo>
                                <a:lnTo>
                                  <a:pt x="398156" y="538482"/>
                                </a:lnTo>
                                <a:lnTo>
                                  <a:pt x="387480" y="551421"/>
                                </a:lnTo>
                                <a:cubicBezTo>
                                  <a:pt x="358228" y="594719"/>
                                  <a:pt x="341147" y="646917"/>
                                  <a:pt x="341147" y="703103"/>
                                </a:cubicBezTo>
                                <a:cubicBezTo>
                                  <a:pt x="341147" y="796748"/>
                                  <a:pt x="388593" y="879310"/>
                                  <a:pt x="460758" y="928064"/>
                                </a:cubicBezTo>
                                <a:lnTo>
                                  <a:pt x="471491" y="933889"/>
                                </a:lnTo>
                                <a:lnTo>
                                  <a:pt x="323286" y="976292"/>
                                </a:lnTo>
                                <a:cubicBezTo>
                                  <a:pt x="157560" y="1013672"/>
                                  <a:pt x="0" y="888578"/>
                                  <a:pt x="0" y="719628"/>
                                </a:cubicBezTo>
                                <a:lnTo>
                                  <a:pt x="0" y="393099"/>
                                </a:lnTo>
                                <a:cubicBezTo>
                                  <a:pt x="0" y="294012"/>
                                  <a:pt x="81240" y="212776"/>
                                  <a:pt x="180330" y="212776"/>
                                </a:cubicBezTo>
                                <a:close/>
                                <a:moveTo>
                                  <a:pt x="611225" y="1192"/>
                                </a:moveTo>
                                <a:cubicBezTo>
                                  <a:pt x="657119" y="-4087"/>
                                  <a:pt x="705041" y="8102"/>
                                  <a:pt x="744038" y="38979"/>
                                </a:cubicBezTo>
                                <a:lnTo>
                                  <a:pt x="997443" y="240415"/>
                                </a:lnTo>
                                <a:cubicBezTo>
                                  <a:pt x="1129039" y="345979"/>
                                  <a:pt x="1130662" y="547414"/>
                                  <a:pt x="999065" y="651395"/>
                                </a:cubicBezTo>
                                <a:lnTo>
                                  <a:pt x="880386" y="736303"/>
                                </a:lnTo>
                                <a:lnTo>
                                  <a:pt x="883733" y="703103"/>
                                </a:lnTo>
                                <a:cubicBezTo>
                                  <a:pt x="883733" y="572001"/>
                                  <a:pt x="790739" y="462619"/>
                                  <a:pt x="667115" y="437322"/>
                                </a:cubicBezTo>
                                <a:lnTo>
                                  <a:pt x="665743" y="437184"/>
                                </a:lnTo>
                                <a:lnTo>
                                  <a:pt x="663021" y="435948"/>
                                </a:lnTo>
                                <a:cubicBezTo>
                                  <a:pt x="641297" y="429243"/>
                                  <a:pt x="618959" y="425584"/>
                                  <a:pt x="596215" y="425584"/>
                                </a:cubicBezTo>
                                <a:cubicBezTo>
                                  <a:pt x="602706" y="406102"/>
                                  <a:pt x="596215" y="381727"/>
                                  <a:pt x="578313" y="367092"/>
                                </a:cubicBezTo>
                                <a:lnTo>
                                  <a:pt x="519843" y="321603"/>
                                </a:lnTo>
                                <a:cubicBezTo>
                                  <a:pt x="441848" y="259896"/>
                                  <a:pt x="428866" y="146175"/>
                                  <a:pt x="490582" y="68201"/>
                                </a:cubicBezTo>
                                <a:cubicBezTo>
                                  <a:pt x="521466" y="29215"/>
                                  <a:pt x="565331" y="6470"/>
                                  <a:pt x="611225" y="1192"/>
                                </a:cubicBezTo>
                                <a:close/>
                              </a:path>
                            </a:pathLst>
                          </a:custGeom>
                          <a:solidFill>
                            <a:srgbClr val="A0C9CA"/>
                          </a:solidFill>
                          <a:ln w="12700">
                            <a:miter lim="400000"/>
                          </a:ln>
                        </wps:spPr>
                        <wps:bodyPr wrap="square" lIns="38100" tIns="38100" rIns="38100" bIns="38100" anchor="ctr">
                          <a:noAutofit/>
                        </wps:bodyPr>
                      </wps:wsp>
                      <wps:wsp>
                        <wps:cNvPr id="1255790739" name="TextBox 25"/>
                        <wps:cNvSpPr txBox="1"/>
                        <wps:spPr>
                          <a:xfrm>
                            <a:off x="7334142" y="988560"/>
                            <a:ext cx="2293500" cy="660492"/>
                          </a:xfrm>
                          <a:prstGeom prst="rect">
                            <a:avLst/>
                          </a:prstGeom>
                          <a:noFill/>
                        </wps:spPr>
                        <wps:txbx>
                          <w:txbxContent>
                            <w:p w:rsidR="005345A8" w:rsidRDefault="005345A8" w:rsidP="005D6B53">
                              <w:pPr>
                                <w:jc w:val="center"/>
                                <w:rPr>
                                  <w:rFonts w:ascii="Adobe Arabic" w:eastAsia="GE Dinar Two Medium" w:hAnsi="Adobe Arabic" w:cs="Adobe Arabic"/>
                                  <w:b/>
                                  <w:bCs/>
                                  <w:color w:val="808080" w:themeColor="background1" w:themeShade="80"/>
                                  <w:kern w:val="24"/>
                                  <w:sz w:val="36"/>
                                  <w:szCs w:val="36"/>
                                  <w:lang w:bidi="ar-SY"/>
                                </w:rPr>
                              </w:pPr>
                              <w:r w:rsidRPr="005D6B53">
                                <w:rPr>
                                  <w:rFonts w:ascii="Adobe Arabic" w:eastAsia="GE Dinar Two Medium" w:hAnsi="Adobe Arabic" w:cs="Adobe Arabic"/>
                                  <w:b/>
                                  <w:bCs/>
                                  <w:color w:val="808080" w:themeColor="background1" w:themeShade="80"/>
                                  <w:kern w:val="24"/>
                                  <w:sz w:val="36"/>
                                  <w:szCs w:val="36"/>
                                  <w:rtl/>
                                  <w:lang w:bidi="ar-SY"/>
                                </w:rPr>
                                <w:t>طلب الدعم</w:t>
                              </w:r>
                            </w:p>
                          </w:txbxContent>
                        </wps:txbx>
                        <wps:bodyPr wrap="square" lIns="0" rIns="0" rtlCol="0" anchor="b">
                          <a:spAutoFit/>
                        </wps:bodyPr>
                      </wps:wsp>
                      <wps:wsp>
                        <wps:cNvPr id="1255790740" name="TextBox 28"/>
                        <wps:cNvSpPr txBox="1"/>
                        <wps:spPr>
                          <a:xfrm>
                            <a:off x="5883155" y="0"/>
                            <a:ext cx="3480215" cy="660492"/>
                          </a:xfrm>
                          <a:prstGeom prst="rect">
                            <a:avLst/>
                          </a:prstGeom>
                          <a:noFill/>
                        </wps:spPr>
                        <wps:txbx>
                          <w:txbxContent>
                            <w:p w:rsidR="005345A8" w:rsidRDefault="005345A8" w:rsidP="005D6B53">
                              <w:pPr>
                                <w:jc w:val="center"/>
                                <w:rPr>
                                  <w:rFonts w:ascii="Adobe Arabic" w:eastAsia="GE Dinar Two Medium" w:hAnsi="Adobe Arabic" w:cs="Adobe Arabic"/>
                                  <w:b/>
                                  <w:bCs/>
                                  <w:color w:val="168489"/>
                                  <w:kern w:val="24"/>
                                  <w:sz w:val="36"/>
                                  <w:szCs w:val="36"/>
                                  <w:lang w:bidi="ar-SY"/>
                                </w:rPr>
                              </w:pPr>
                              <w:r w:rsidRPr="005D6B53">
                                <w:rPr>
                                  <w:rFonts w:ascii="Adobe Arabic" w:eastAsia="GE Dinar Two Medium" w:hAnsi="Adobe Arabic" w:cs="Adobe Arabic"/>
                                  <w:b/>
                                  <w:bCs/>
                                  <w:color w:val="168489"/>
                                  <w:kern w:val="24"/>
                                  <w:sz w:val="36"/>
                                  <w:szCs w:val="36"/>
                                  <w:rtl/>
                                  <w:lang w:bidi="ar-SY"/>
                                </w:rPr>
                                <w:t>تنظيم الوقت وإدارة الأولويات</w:t>
                              </w:r>
                            </w:p>
                          </w:txbxContent>
                        </wps:txbx>
                        <wps:bodyPr wrap="square" lIns="0" rIns="0" rtlCol="0" anchor="b">
                          <a:spAutoFit/>
                        </wps:bodyPr>
                      </wps:wsp>
                      <wps:wsp>
                        <wps:cNvPr id="1255790741" name="TextBox 31"/>
                        <wps:cNvSpPr txBox="1"/>
                        <wps:spPr>
                          <a:xfrm>
                            <a:off x="7009714" y="2111401"/>
                            <a:ext cx="2965792" cy="962266"/>
                          </a:xfrm>
                          <a:prstGeom prst="rect">
                            <a:avLst/>
                          </a:prstGeom>
                          <a:noFill/>
                        </wps:spPr>
                        <wps:txbx>
                          <w:txbxContent>
                            <w:p w:rsidR="005345A8" w:rsidRDefault="005345A8" w:rsidP="005D6B53">
                              <w:pPr>
                                <w:jc w:val="center"/>
                                <w:rPr>
                                  <w:rFonts w:ascii="Adobe Arabic" w:eastAsia="GE Dinar Two Medium" w:hAnsi="Adobe Arabic" w:cs="Adobe Arabic"/>
                                  <w:b/>
                                  <w:bCs/>
                                  <w:color w:val="FFD366"/>
                                  <w:kern w:val="24"/>
                                  <w:sz w:val="36"/>
                                  <w:szCs w:val="36"/>
                                  <w:lang w:bidi="ar-SY"/>
                                </w:rPr>
                              </w:pPr>
                              <w:r w:rsidRPr="005D6B53">
                                <w:rPr>
                                  <w:rFonts w:ascii="Adobe Arabic" w:eastAsia="GE Dinar Two Medium" w:hAnsi="Adobe Arabic" w:cs="Adobe Arabic"/>
                                  <w:b/>
                                  <w:bCs/>
                                  <w:color w:val="FFD366"/>
                                  <w:kern w:val="24"/>
                                  <w:sz w:val="36"/>
                                  <w:szCs w:val="36"/>
                                  <w:rtl/>
                                  <w:lang w:bidi="ar-SY"/>
                                </w:rPr>
                                <w:t>ممارسة الرياضة والاسترخاء</w:t>
                              </w:r>
                            </w:p>
                          </w:txbxContent>
                        </wps:txbx>
                        <wps:bodyPr wrap="square" lIns="0" rIns="0" rtlCol="0" anchor="b">
                          <a:noAutofit/>
                        </wps:bodyPr>
                      </wps:wsp>
                      <wps:wsp>
                        <wps:cNvPr id="1255790742" name="TextBox 34"/>
                        <wps:cNvSpPr txBox="1"/>
                        <wps:spPr>
                          <a:xfrm>
                            <a:off x="0" y="1925261"/>
                            <a:ext cx="2925157" cy="660493"/>
                          </a:xfrm>
                          <a:prstGeom prst="rect">
                            <a:avLst/>
                          </a:prstGeom>
                          <a:noFill/>
                        </wps:spPr>
                        <wps:txbx>
                          <w:txbxContent>
                            <w:p w:rsidR="005345A8" w:rsidRDefault="005345A8" w:rsidP="005D6B53">
                              <w:pPr>
                                <w:jc w:val="center"/>
                                <w:rPr>
                                  <w:rFonts w:ascii="Adobe Arabic" w:eastAsia="GE Dinar Two Medium" w:hAnsi="Adobe Arabic" w:cs="Adobe Arabic"/>
                                  <w:b/>
                                  <w:bCs/>
                                  <w:color w:val="808080" w:themeColor="background1" w:themeShade="80"/>
                                  <w:kern w:val="24"/>
                                  <w:sz w:val="36"/>
                                  <w:szCs w:val="36"/>
                                  <w:lang w:bidi="ar-SY"/>
                                </w:rPr>
                              </w:pPr>
                              <w:r w:rsidRPr="005D6B53">
                                <w:rPr>
                                  <w:rFonts w:ascii="Adobe Arabic" w:eastAsia="GE Dinar Two Medium" w:hAnsi="Adobe Arabic" w:cs="Adobe Arabic"/>
                                  <w:b/>
                                  <w:bCs/>
                                  <w:color w:val="808080" w:themeColor="background1" w:themeShade="80"/>
                                  <w:kern w:val="24"/>
                                  <w:sz w:val="36"/>
                                  <w:szCs w:val="36"/>
                                  <w:rtl/>
                                  <w:lang w:bidi="ar-SY"/>
                                </w:rPr>
                                <w:t>التحدث مع متخصص نفسي</w:t>
                              </w:r>
                            </w:p>
                          </w:txbxContent>
                        </wps:txbx>
                        <wps:bodyPr wrap="square" lIns="0" rIns="0" rtlCol="0" anchor="b">
                          <a:spAutoFit/>
                        </wps:bodyPr>
                      </wps:wsp>
                      <wps:wsp>
                        <wps:cNvPr id="1255790743" name="TextBox 38"/>
                        <wps:cNvSpPr txBox="1"/>
                        <wps:spPr>
                          <a:xfrm>
                            <a:off x="182608" y="328053"/>
                            <a:ext cx="2924047" cy="660493"/>
                          </a:xfrm>
                          <a:prstGeom prst="rect">
                            <a:avLst/>
                          </a:prstGeom>
                          <a:noFill/>
                        </wps:spPr>
                        <wps:txbx>
                          <w:txbxContent>
                            <w:p w:rsidR="005345A8" w:rsidRDefault="005345A8" w:rsidP="005D6B53">
                              <w:pPr>
                                <w:jc w:val="center"/>
                                <w:rPr>
                                  <w:rFonts w:ascii="Adobe Arabic" w:eastAsia="GE Dinar Two Medium" w:hAnsi="Adobe Arabic" w:cs="Adobe Arabic"/>
                                  <w:b/>
                                  <w:bCs/>
                                  <w:color w:val="FFD366"/>
                                  <w:kern w:val="24"/>
                                  <w:sz w:val="36"/>
                                  <w:szCs w:val="36"/>
                                  <w:lang w:bidi="ar-SY"/>
                                </w:rPr>
                              </w:pPr>
                              <w:r w:rsidRPr="002800BB">
                                <w:rPr>
                                  <w:rFonts w:ascii="Adobe Arabic" w:eastAsia="GE Dinar Two Medium" w:hAnsi="Adobe Arabic" w:cs="Adobe Arabic"/>
                                  <w:b/>
                                  <w:bCs/>
                                  <w:color w:val="FFD366"/>
                                  <w:kern w:val="24"/>
                                  <w:sz w:val="36"/>
                                  <w:szCs w:val="36"/>
                                  <w:rtl/>
                                  <w:lang w:bidi="ar-SY"/>
                                </w:rPr>
                                <w:t>خلق بيئة عمل إيجابية</w:t>
                              </w:r>
                            </w:p>
                          </w:txbxContent>
                        </wps:txbx>
                        <wps:bodyPr wrap="square" lIns="0" rIns="0" rtlCol="0" anchor="b">
                          <a:spAutoFit/>
                        </wps:bodyPr>
                      </wps:wsp>
                      <wps:wsp>
                        <wps:cNvPr id="1255790744" name="TextBox 50"/>
                        <wps:cNvSpPr txBox="1"/>
                        <wps:spPr>
                          <a:xfrm>
                            <a:off x="65985" y="3484306"/>
                            <a:ext cx="2925157" cy="660492"/>
                          </a:xfrm>
                          <a:prstGeom prst="rect">
                            <a:avLst/>
                          </a:prstGeom>
                          <a:noFill/>
                        </wps:spPr>
                        <wps:txbx>
                          <w:txbxContent>
                            <w:p w:rsidR="005345A8" w:rsidRDefault="005345A8" w:rsidP="005D6B53">
                              <w:pPr>
                                <w:jc w:val="center"/>
                                <w:rPr>
                                  <w:rFonts w:ascii="Adobe Arabic" w:eastAsia="GE Dinar Two Medium" w:hAnsi="Adobe Arabic" w:cs="Adobe Arabic"/>
                                  <w:b/>
                                  <w:bCs/>
                                  <w:color w:val="168489"/>
                                  <w:kern w:val="24"/>
                                  <w:sz w:val="36"/>
                                  <w:szCs w:val="36"/>
                                  <w:lang w:bidi="ar-SY"/>
                                </w:rPr>
                              </w:pPr>
                              <w:r w:rsidRPr="005D6B53">
                                <w:rPr>
                                  <w:rFonts w:ascii="Adobe Arabic" w:eastAsia="GE Dinar Two Medium" w:hAnsi="Adobe Arabic" w:cs="Adobe Arabic"/>
                                  <w:b/>
                                  <w:bCs/>
                                  <w:color w:val="168489"/>
                                  <w:kern w:val="24"/>
                                  <w:sz w:val="36"/>
                                  <w:szCs w:val="36"/>
                                  <w:rtl/>
                                  <w:lang w:bidi="ar-SY"/>
                                </w:rPr>
                                <w:t>التدريب على إدارة التوتر</w:t>
                              </w:r>
                            </w:p>
                          </w:txbxContent>
                        </wps:txbx>
                        <wps:bodyPr wrap="square" lIns="0" rIns="0" rtlCol="0" anchor="b">
                          <a:spAutoFit/>
                        </wps:bodyPr>
                      </wps:wsp>
                      <wps:wsp>
                        <wps:cNvPr id="1255790745" name="TextBox 53"/>
                        <wps:cNvSpPr txBox="1"/>
                        <wps:spPr>
                          <a:xfrm>
                            <a:off x="6679995" y="3470431"/>
                            <a:ext cx="3107216" cy="1161135"/>
                          </a:xfrm>
                          <a:prstGeom prst="rect">
                            <a:avLst/>
                          </a:prstGeom>
                          <a:noFill/>
                        </wps:spPr>
                        <wps:txbx>
                          <w:txbxContent>
                            <w:p w:rsidR="005345A8" w:rsidRDefault="005345A8" w:rsidP="005D6B53">
                              <w:pPr>
                                <w:jc w:val="center"/>
                                <w:rPr>
                                  <w:rFonts w:ascii="Adobe Arabic" w:eastAsia="GE Dinar Two Medium" w:hAnsi="Adobe Arabic" w:cs="Adobe Arabic"/>
                                  <w:b/>
                                  <w:bCs/>
                                  <w:color w:val="A0C9CA"/>
                                  <w:kern w:val="24"/>
                                  <w:sz w:val="36"/>
                                  <w:szCs w:val="36"/>
                                  <w:lang w:bidi="ar-SY"/>
                                </w:rPr>
                              </w:pPr>
                              <w:r w:rsidRPr="005D6B53">
                                <w:rPr>
                                  <w:rFonts w:ascii="Adobe Arabic" w:eastAsia="GE Dinar Two Medium" w:hAnsi="Adobe Arabic" w:cs="Adobe Arabic"/>
                                  <w:b/>
                                  <w:bCs/>
                                  <w:color w:val="A0C9CA"/>
                                  <w:kern w:val="24"/>
                                  <w:sz w:val="36"/>
                                  <w:szCs w:val="36"/>
                                  <w:rtl/>
                                  <w:lang w:bidi="ar-SY"/>
                                </w:rPr>
                                <w:t>الفصل بين العمل والحياة الشخصية</w:t>
                              </w:r>
                            </w:p>
                          </w:txbxContent>
                        </wps:txbx>
                        <wps:bodyPr wrap="square" lIns="0" rIns="0" rtlCol="0" anchor="b">
                          <a:spAutoFit/>
                        </wps:bodyPr>
                      </wps:wsp>
                      <wps:wsp>
                        <wps:cNvPr id="1255790746" name="Circle"/>
                        <wps:cNvSpPr/>
                        <wps:spPr>
                          <a:xfrm>
                            <a:off x="4670293" y="588278"/>
                            <a:ext cx="542586" cy="542586"/>
                          </a:xfrm>
                          <a:prstGeom prst="ellipse">
                            <a:avLst/>
                          </a:prstGeom>
                          <a:solidFill>
                            <a:schemeClr val="tx1">
                              <a:lumMod val="75000"/>
                              <a:lumOff val="25000"/>
                            </a:schemeClr>
                          </a:solidFill>
                          <a:ln w="12700">
                            <a:miter lim="400000"/>
                          </a:ln>
                        </wps:spPr>
                        <wps:txbx>
                          <w:txbxContent>
                            <w:p w:rsidR="005345A8" w:rsidRDefault="005345A8" w:rsidP="005D6B53">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1</w:t>
                              </w:r>
                            </w:p>
                          </w:txbxContent>
                        </wps:txbx>
                        <wps:bodyPr lIns="38100" tIns="38100" rIns="38100" bIns="38100" anchor="ctr"/>
                      </wps:wsp>
                      <wps:wsp>
                        <wps:cNvPr id="1255790747" name="Circle"/>
                        <wps:cNvSpPr/>
                        <wps:spPr>
                          <a:xfrm>
                            <a:off x="3470751" y="1184153"/>
                            <a:ext cx="542586" cy="542586"/>
                          </a:xfrm>
                          <a:prstGeom prst="ellipse">
                            <a:avLst/>
                          </a:prstGeom>
                          <a:solidFill>
                            <a:schemeClr val="tx1">
                              <a:lumMod val="75000"/>
                              <a:lumOff val="25000"/>
                            </a:schemeClr>
                          </a:solidFill>
                          <a:ln w="12700">
                            <a:miter lim="400000"/>
                          </a:ln>
                        </wps:spPr>
                        <wps:txbx>
                          <w:txbxContent>
                            <w:p w:rsidR="005345A8" w:rsidRDefault="005345A8" w:rsidP="005D6B53">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7</w:t>
                              </w:r>
                            </w:p>
                          </w:txbxContent>
                        </wps:txbx>
                        <wps:bodyPr lIns="38100" tIns="38100" rIns="38100" bIns="38100" anchor="ctr"/>
                      </wps:wsp>
                      <wps:wsp>
                        <wps:cNvPr id="1255790748" name="Circle"/>
                        <wps:cNvSpPr/>
                        <wps:spPr>
                          <a:xfrm>
                            <a:off x="3182129" y="2504235"/>
                            <a:ext cx="542586" cy="542586"/>
                          </a:xfrm>
                          <a:prstGeom prst="ellipse">
                            <a:avLst/>
                          </a:prstGeom>
                          <a:solidFill>
                            <a:schemeClr val="tx1">
                              <a:lumMod val="75000"/>
                              <a:lumOff val="25000"/>
                            </a:schemeClr>
                          </a:solidFill>
                          <a:ln w="12700">
                            <a:miter lim="400000"/>
                          </a:ln>
                        </wps:spPr>
                        <wps:txbx>
                          <w:txbxContent>
                            <w:p w:rsidR="005345A8" w:rsidRDefault="005345A8" w:rsidP="005D6B53">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6</w:t>
                              </w:r>
                            </w:p>
                          </w:txbxContent>
                        </wps:txbx>
                        <wps:bodyPr lIns="38100" tIns="38100" rIns="38100" bIns="38100" anchor="ctr"/>
                      </wps:wsp>
                      <wps:wsp>
                        <wps:cNvPr id="1255790749" name="Circle"/>
                        <wps:cNvSpPr/>
                        <wps:spPr>
                          <a:xfrm>
                            <a:off x="4004243" y="3538728"/>
                            <a:ext cx="542586" cy="542586"/>
                          </a:xfrm>
                          <a:prstGeom prst="ellipse">
                            <a:avLst/>
                          </a:prstGeom>
                          <a:solidFill>
                            <a:schemeClr val="tx1">
                              <a:lumMod val="75000"/>
                              <a:lumOff val="25000"/>
                            </a:schemeClr>
                          </a:solidFill>
                          <a:ln w="12700">
                            <a:miter lim="400000"/>
                          </a:ln>
                        </wps:spPr>
                        <wps:txbx>
                          <w:txbxContent>
                            <w:p w:rsidR="005345A8" w:rsidRDefault="005345A8" w:rsidP="005D6B53">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5</w:t>
                              </w:r>
                            </w:p>
                          </w:txbxContent>
                        </wps:txbx>
                        <wps:bodyPr lIns="38100" tIns="38100" rIns="38100" bIns="38100" anchor="ctr"/>
                      </wps:wsp>
                      <wps:wsp>
                        <wps:cNvPr id="1255790750" name="Circle"/>
                        <wps:cNvSpPr/>
                        <wps:spPr>
                          <a:xfrm>
                            <a:off x="6173297" y="2504235"/>
                            <a:ext cx="542586" cy="542586"/>
                          </a:xfrm>
                          <a:prstGeom prst="ellipse">
                            <a:avLst/>
                          </a:prstGeom>
                          <a:solidFill>
                            <a:schemeClr val="tx1">
                              <a:lumMod val="75000"/>
                              <a:lumOff val="25000"/>
                            </a:schemeClr>
                          </a:solidFill>
                          <a:ln w="12700">
                            <a:miter lim="400000"/>
                          </a:ln>
                        </wps:spPr>
                        <wps:txbx>
                          <w:txbxContent>
                            <w:p w:rsidR="005345A8" w:rsidRDefault="005345A8" w:rsidP="005D6B53">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3</w:t>
                              </w:r>
                            </w:p>
                          </w:txbxContent>
                        </wps:txbx>
                        <wps:bodyPr lIns="38100" tIns="38100" rIns="38100" bIns="38100" anchor="ctr"/>
                      </wps:wsp>
                      <wps:wsp>
                        <wps:cNvPr id="1255790751" name="Circle"/>
                        <wps:cNvSpPr/>
                        <wps:spPr>
                          <a:xfrm>
                            <a:off x="5340569" y="3538728"/>
                            <a:ext cx="542586" cy="542586"/>
                          </a:xfrm>
                          <a:prstGeom prst="ellipse">
                            <a:avLst/>
                          </a:prstGeom>
                          <a:solidFill>
                            <a:schemeClr val="tx1">
                              <a:lumMod val="75000"/>
                              <a:lumOff val="25000"/>
                            </a:schemeClr>
                          </a:solidFill>
                          <a:ln w="12700">
                            <a:miter lim="400000"/>
                          </a:ln>
                        </wps:spPr>
                        <wps:txbx>
                          <w:txbxContent>
                            <w:p w:rsidR="005345A8" w:rsidRDefault="005345A8" w:rsidP="005D6B53">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4</w:t>
                              </w:r>
                            </w:p>
                          </w:txbxContent>
                        </wps:txbx>
                        <wps:bodyPr lIns="38100" tIns="38100" rIns="38100" bIns="38100" anchor="ctr"/>
                      </wps:wsp>
                      <wps:wsp>
                        <wps:cNvPr id="1255790752" name="Circle"/>
                        <wps:cNvSpPr/>
                        <wps:spPr>
                          <a:xfrm>
                            <a:off x="5885648" y="1190977"/>
                            <a:ext cx="542586" cy="542586"/>
                          </a:xfrm>
                          <a:prstGeom prst="ellipse">
                            <a:avLst/>
                          </a:prstGeom>
                          <a:solidFill>
                            <a:schemeClr val="tx1">
                              <a:lumMod val="75000"/>
                              <a:lumOff val="25000"/>
                            </a:schemeClr>
                          </a:solidFill>
                          <a:ln w="12700">
                            <a:miter lim="400000"/>
                          </a:ln>
                        </wps:spPr>
                        <wps:txbx>
                          <w:txbxContent>
                            <w:p w:rsidR="005345A8" w:rsidRDefault="005345A8" w:rsidP="005D6B53">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2</w:t>
                              </w:r>
                            </w:p>
                          </w:txbxContent>
                        </wps:txbx>
                        <wps:bodyPr lIns="38100" tIns="38100" rIns="38100" bIns="38100" anchor="ctr"/>
                      </wps:wsp>
                    </wpg:wgp>
                  </a:graphicData>
                </a:graphic>
              </wp:inline>
            </w:drawing>
          </mc:Choice>
          <mc:Fallback>
            <w:pict>
              <v:group id="مجموعة 61" o:spid="_x0000_s1614" style="width:449.3pt;height:208.6pt;mso-position-horizontal-relative:char;mso-position-vertical-relative:line" coordsize="99755,463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">
                <v:oval id="Circle" o:spid="_x0000_s1615" style="position:absolute;left:39327;top:14079;width:20177;height:201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Pxt80A&#10;AADjAAAADwAAAGRycy9kb3ducmV2LnhtbESPQU/CQBCF7yb+h82YeJOtEEQqCyEQE6MXqJJ4HLtj&#10;29CdbborXfn1zoHE48y8ee99i1VyrTpRHxrPBu5HGSji0tuGKwMf7893j6BCRLbYeiYDvxRgtby+&#10;WmBu/cB7OhWxUmLCIUcDdYxdrnUoa3IYRr4jltu37x1GGftK2x4HMXetHmfZg3bYsCTU2NGmpvJY&#10;/DgD27fDfrKz4bz+2rwet0Ua0ud5Z8ztTVo/gYqU4r/48v1ipf54Op3Ns9lEKIRJFqCXf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NSD8bfNAAAA4wAAAA8AAAAAAAAAAAAAAAAA&#10;mAIAAGRycy9kb3ducmV2LnhtbFBLBQYAAAAABAAEAPUAAACSAwAAAAA=&#10;" fillcolor="white [3212]" stroked="f" strokeweight="1pt">
                  <v:stroke miterlimit="4" joinstyle="miter"/>
                  <v:shadow on="t" color="black" opacity="26214f" origin="-.5,-.5" offset=".74836mm,.74836mm"/>
                  <v:textbox inset="3pt,3pt,3pt,3pt"/>
                </v:oval>
                <v:shape id="Graphic 35" o:spid="_x0000_s1616" type="#_x0000_t75" alt="Lights On" style="position:absolute;left:42844;top:17595;width:13143;height:131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L7QmrJAAAA4wAAAA8AAABkcnMvZG93bnJldi54bWxET0tLAzEQvgv9D2EK3my2lXYfNi1pQVAQ&#10;wdaDx3Ez7i7dTMImtqu/3giCx/nes96OthdnGkLnWMF8loEgrp3puFHwery/KUCEiGywd0wKvijA&#10;djO5WmNl3IVf6HyIjUghHCpU0MboKylD3ZLFMHOeOHEfbrAY0zk00gx4SeG2l4ssW0mLHaeGFj3t&#10;W6pPh0+roMy//XupV7v98dm/6cdGPxWFVup6Ouo7EJHG+C/+cz+YNH+xXOZllt/O4fenBIDc/A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UvtCaskAAADjAAAADwAAAAAAAAAA&#10;AAAAAACfAgAAZHJzL2Rvd25yZXYueG1sUEsFBgAAAAAEAAQA9wAAAJUDAAAAAA==&#10;">
                  <v:imagedata r:id="rId119" o:title="Lights On"/>
                  <v:path arrowok="t"/>
                </v:shape>
                <v:shape id="Freeform: Shape 1255790732" o:spid="_x0000_s1617" style="position:absolute;left:43555;top:7182;width:11720;height:7923;visibility:visible;mso-wrap-style:square;v-text-anchor:middle" coordsize="1172037,7922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2Cv8oA&#10;AADjAAAADwAAAGRycy9kb3ducmV2LnhtbESPzWrDMBCE74W+g9hCb41UlzipYzmUFkOv+bnktrG2&#10;tom1MpacOHn6KlDocXdm55vN15PtxJkG3zrW8DpTIIgrZ1quNex35csShA/IBjvHpOFKHtbF40OO&#10;mXEX3tB5G2oRQ9hnqKEJoc+k9FVDFv3M9cRR+3GDxRDHoZZmwEsMt51MlEqlxZYjocGePhuqTtvR&#10;Rm5ah+74VR5GRenheCvHvd+R1s9P08cKRKAp/Jv/rr9NrJ/M54t3tXhL4P5TXIAsf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J9gr/KAAAA4wAAAA8AAAAAAAAAAAAAAAAAmAIA&#10;AGRycy9kb3ducmV2LnhtbFBLBQYAAAAABAAEAPUAAACPAwAAAAA=&#10;" path="m359953,263l336067,35691v-13728,32457,-21320,68141,-21320,105599c314747,216206,345113,284029,394207,333123r16922,13962l433199,372170v16244,14010,34113,25788,52802,35530c474635,423982,469714,446707,479498,466191r29235,60112c550975,615661,513596,722883,424250,766751r-17870,8103c317034,817102,209818,779754,165935,690396l26262,399597c-46857,246887,39268,66550,203314,27582l359953,263xm811950,l970114,27582v164046,38968,248530,219305,175412,368774l1005852,685496c961970,774854,854754,813861,765407,769992r-11366,-6481c664695,719642,625675,612420,669557,523062r29236,-60112c710159,441846,705296,419082,690649,402838v17899,-8932,34552,-20709,49778,-34517l754386,352502r23487,-19379c826968,284029,857333,216206,857333,141290v,-37458,-7591,-73142,-21319,-105599l811950,xe" fillcolor="#168489" stroked="f" strokeweight="1pt">
                  <v:stroke miterlimit="4" joinstyle="miter"/>
                  <v:path arrowok="t" o:connecttype="custom" o:connectlocs="359953,263;336067,35691;314747,141290;394207,333123;411129,347085;433199,372170;486001,407700;479498,466191;508733,526303;424250,766751;406380,774854;165935,690396;26262,399597;203314,27582;811950,0;970114,27582;1145526,396356;1005852,685496;765407,769992;754041,763511;669557,523062;698793,462950;690649,402838;740427,368321;754386,352502;777873,333123;857333,141290;836014,35691" o:connectangles="0,0,0,0,0,0,0,0,0,0,0,0,0,0,0,0,0,0,0,0,0,0,0,0,0,0,0,0"/>
                </v:shape>
                <v:shape id="Freeform: Shape 1255790733" o:spid="_x0000_s1618" style="position:absolute;left:33758;top:10331;width:10565;height:11067;visibility:visible;mso-wrap-style:square;v-text-anchor:middle" coordsize="1056448,11066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yoOMgA&#10;AADjAAAADwAAAGRycy9kb3ducmV2LnhtbERP3WrCMBS+F/YO4Qi700SLdnZGmQNh6hj48wCH5tgW&#10;m5PSZNq9/SIIXp7v/8yXna3FlVpfOdYwGioQxLkzFRcaTsf14A2ED8gGa8ek4Y88LBcvvTlmxt14&#10;T9dDKEQMYZ+hhjKEJpPS5yVZ9EPXEEfu7FqLIZ5tIU2LtxhuazlWaiotVhwbSmzos6T8cvi1GrbJ&#10;JZ2uO7+rvlc/281+plbH80nr13738Q4iUBee4of7y8T548kknak0SeD+UwRALv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nvKg4yAAAAOMAAAAPAAAAAAAAAAAAAAAAAJgCAABk&#10;cnMvZG93bnJldi54bWxQSwUGAAAAAAQABAD1AAAAjQMAAAAA&#10;" path="m108087,501751r8112,26133c157383,625255,253799,693577,366172,693577r30918,-3117l444677,688698v19697,-3048,38788,-8328,56665,-15632c506196,690931,520810,703909,540332,708797r82834,19494c718996,751043,780743,846885,757986,944357r-4854,22752c730375,1062951,634544,1124692,537043,1101940l204037,1025592c39987,986603,-46136,806268,25320,653572l108087,501751xm663564,14v96141,967,190064,54530,235767,149965l1039058,439135v42226,89380,4854,198201,-82886,240447l952936,681211v-89359,42193,-196568,4833,-240412,-84493l681677,533348v-9761,-17865,-25994,-29214,-43897,-30843c641042,483011,641852,463516,640429,444022r-3328,-18125l637465,422284v,-131102,-92994,-240484,-216618,-265781l390529,153446,498053,57395c547397,17789,605880,-566,663564,14xe" fillcolor="#ffd366" stroked="f" strokeweight="1pt">
                  <v:stroke miterlimit="4" joinstyle="miter"/>
                  <v:path arrowok="t" o:connecttype="custom" o:connectlocs="108087,501751;116199,527884;366172,693577;397090,690460;444677,688698;501342,673066;540332,708797;623166,728291;757986,944357;753132,967109;537043,1101940;204037,1025592;25320,653572;663564,14;899331,149979;1039058,439135;956172,679582;952936,681211;712524,596718;681677,533348;637780,502505;640429,444022;637101,425897;637465,422284;420847,156503;390529,153446;498053,57395;663564,14" o:connectangles="0,0,0,0,0,0,0,0,0,0,0,0,0,0,0,0,0,0,0,0,0,0,0,0,0,0,0,0"/>
                </v:shape>
                <v:shape id="Freeform: Shape 1255790734" o:spid="_x0000_s1619" style="position:absolute;left:32308;top:21615;width:8970;height:11487;visibility:visible;mso-wrap-style:square;v-text-anchor:middle" coordsize="896960,11486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kvzM0A&#10;AADjAAAADwAAAGRycy9kb3ducmV2LnhtbESPS2vDMBCE74X+B7GBXkosx21ejpVQDA29BJrHJbfF&#10;2tgm1sq1lMTNr68KhR53Z77Z2WzVm0ZcqXO1ZQWjKAZBXFhdc6ngsH8fzkA4j6yxsUwKvsnBavn4&#10;kGGq7Y23dN35UoQQdikqqLxvUyldUZFBF9mWOGgn2xn0YexKqTu8hXDTyCSOJ9JgzeFChS3lFRXn&#10;3cWEGusem898k+T35/J4SUZ2/XW3Sj0N+rcFCE+9/zf/0R86cMl4PJ3H05dX+P0pLEAuf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EApL8zNAAAA4wAAAA8AAAAAAAAAAAAAAAAA&#10;mAIAAGRycy9kb3ducmV2LnhtbFBLBQYAAAAABAAEAPUAAACSAwAAAAA=&#10;" path="m730629,555432v45888,5273,89744,28013,120606,66998l857748,630539v61724,78028,48740,190079,-26009,253420l573435,1090313v-129960,103942,-324879,64928,-399629,-84492l112244,861344r4715,2559c149416,877631,185101,885222,222558,885222v131102,,240484,-92994,265782,-216618l488367,668332r5466,-14997c508477,654923,524695,653335,537721,641937r60106,-48711c636820,562350,684741,550158,730629,555432xm262336,2v20013,-85,40420,2098,60927,6769l653038,81510v95863,22739,157587,118573,134856,216050c765162,393394,669299,455147,571818,432408l485745,412901v-21114,-4877,-40610,3232,-53636,17862c417487,417778,401652,405997,384598,396045r-3749,-1624l374241,388969c330942,359717,278745,342636,222558,342636v-74915,,-142738,30366,-191833,79460l10795,446252,,263423v,-1587,,-1587,,-3232c1416,112379,122245,603,262336,2xe" fillcolor="#bfbfbf" stroked="f" strokeweight="1pt">
                  <v:stroke miterlimit="4" joinstyle="miter"/>
                  <v:path arrowok="t" o:connecttype="custom" o:connectlocs="730629,555432;851235,622430;857748,630539;831739,883959;573435,1090313;173806,1005821;112244,861344;116959,863903;222558,885222;488340,668604;488367,668332;493833,653335;537721,641937;597827,593226;730629,555432;262336,2;323263,6771;653038,81510;787894,297560;571818,432408;485745,412901;432109,430763;384598,396045;380849,394421;374241,388969;222558,342636;30725,422096;10795,446252;0,263423;0,260191;262336,2" o:connectangles="0,0,0,0,0,0,0,0,0,0,0,0,0,0,0,0,0,0,0,0,0,0,0,0,0,0,0,0,0,0,0"/>
                </v:shape>
                <v:shape id="Freeform: Shape 1255790735" o:spid="_x0000_s1620" style="position:absolute;left:37794;top:31020;width:10970;height:9879;visibility:visible;mso-wrap-style:square;v-text-anchor:middle" coordsize="1097006,9878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3zckA&#10;AADjAAAADwAAAGRycy9kb3ducmV2LnhtbERPX0/CMBB/N+E7NEfim7TMTGRSiMEMfSIRSYhvx3ps&#10;C+t1rmXMb29NTHy83/9brAbbiJ46XzvWMJ0oEMSFMzWXGvYf+d0jCB+QDTaOScM3eVgtRzcLzIy7&#10;8jv1u1CKGMI+Qw1VCG0mpS8qsugnriWO3Ml1FkM8u1KaDq8x3DYyUepBWqw5NlTY0rqi4ry7WA2v&#10;L8nBhU3e58fPr+Nlu1anTbHX+nY8PD+BCDSEf/Gf+83E+UmazuZqdp/C708RALn8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L3zckAAADjAAAADwAAAAAAAAAAAAAAAACYAgAA&#10;ZHJzL2Rvd25yZXYueG1sUEsFBgAAAAAEAAQA9QAAAI4DAAAAAA==&#10;" path="m911776,216014r8125,c1019031,216014,1098607,295656,1096982,396367r,328164c1096982,893459,939402,1018563,773697,981200l633232,940822r14582,-7915c719978,884153,767424,801591,767424,707946v,-37457,-7591,-73142,-21319,-105599l735451,582718r-5022,-16183c722913,549071,713569,532825,702193,518193v16251,-9738,29252,-27624,29252,-48740l731445,396367v,-99120,81254,-180353,180331,-180353xm488987,1197v45889,5285,89753,28028,120630,67005l617742,77941v61753,78003,48752,191682,-29251,253439l531613,376890v-16198,12968,-22699,32445,-19449,51970c490226,429680,468287,433332,446958,439828r-5026,2289l441456,442165c317833,467462,224838,576844,224838,707946r4194,41601l97875,656266c-33704,550686,-32079,349266,99500,243638l356209,38939c395185,8085,443099,-4089,488987,1197xe" fillcolor="#168489" stroked="f" strokeweight="1pt">
                  <v:stroke miterlimit="4" joinstyle="miter"/>
                  <v:path arrowok="t" o:connecttype="custom" o:connectlocs="911776,216014;919901,216014;1096982,396367;1096982,724531;773697,981200;633232,940822;647814,932907;767424,707946;746105,602347;735451,582718;730429,566535;702193,518193;731445,469453;731445,396367;911776,216014;488987,1197;609617,68202;617742,77941;588491,331380;531613,376890;512164,428860;446958,439828;441932,442117;441456,442165;224838,707946;229032,749547;97875,656266;99500,243638;356209,38939;488987,1197" o:connectangles="0,0,0,0,0,0,0,0,0,0,0,0,0,0,0,0,0,0,0,0,0,0,0,0,0,0,0,0,0,0"/>
                </v:shape>
                <v:shape id="Freeform: Shape 1255790736" o:spid="_x0000_s1621" style="position:absolute;left:54585;top:10447;width:10555;height:11018;visibility:visible;mso-wrap-style:square;v-text-anchor:middle" coordsize="1055530,11018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w9LsUA&#10;AADjAAAADwAAAGRycy9kb3ducmV2LnhtbERPzWrCQBC+C77DMkJvuqmiaaKriJDSo419gCE7JqnZ&#10;2ZjdxPj23UKhx/n+Z3cYTSMG6lxtWcHrIgJBXFhdc6ng65LN30A4j6yxsUwKnuTgsJ9Odphq++BP&#10;GnJfihDCLkUFlfdtKqUrKjLoFrYlDtzVdgZ9OLtS6g4fIdw0chlFG2mw5tBQYUuniopb3hsF8vve&#10;3/mcZGcns/fnrU5WqLVSL7PxuAXhafT/4j/3hw7zl+t1nETxagO/PwUA5P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TD0uxQAAAOMAAAAPAAAAAAAAAAAAAAAAAJgCAABkcnMv&#10;ZG93bnJldi54bWxQSwUGAAAAAAQABAD1AAAAigMAAAAA&#10;" path="m950179,506817r80008,146751c1101643,806275,1015520,986614,853087,1023980r-318394,73054c437192,1119800,341360,1059669,318603,962226r-4854,-22765c290991,842018,351121,746144,448570,723433r66602,-14654c536311,703912,550926,687689,555780,668168v20305,9761,41431,16669,63164,20731l680912,692291r12754,1286c806039,693577,902455,625255,943640,527884r6539,-21067xm391178,13v57634,-577,116269,17779,166220,57382l660584,149563r-21593,2177c577180,164389,523025,198058,484324,244954r-12653,22054l468706,270602r-15853,29206l438835,324242v-10650,29086,-16462,60504,-16462,93279l422613,419903r-240,2381c422373,441013,424271,459299,427885,476959r2931,9443l432337,508973v-21139,-1623,-42226,9787,-51986,30876l352739,598358c308895,687689,201632,726677,112325,682823r-9760,-4867c13206,634047,-25785,526871,18060,437486l156170,149971c201841,54529,295120,974,391178,13xe" fillcolor="#bfbfbf" stroked="f" strokeweight="1pt">
                  <v:stroke miterlimit="4" joinstyle="miter"/>
                  <v:path arrowok="t" o:connecttype="custom" o:connectlocs="950179,506817;1030187,653568;853087,1023980;534693,1097034;318603,962226;313749,939461;448570,723433;515172,708779;555780,668168;618944,688899;680912,692291;693666,693577;943640,527884;391178,13;557398,57395;660584,149563;638991,151740;484324,244954;471671,267008;468706,270602;452853,299808;438835,324242;422373,417521;422613,419903;422373,422284;427885,476959;430816,486402;432337,508973;380351,539849;352739,598358;112325,682823;102565,677956;18060,437486;156170,149971;391178,13" o:connectangles="0,0,0,0,0,0,0,0,0,0,0,0,0,0,0,0,0,0,0,0,0,0,0,0,0,0,0,0,0,0,0,0,0,0,0"/>
                </v:shape>
                <v:shape id="Freeform: Shape 1255790737" o:spid="_x0000_s1622" style="position:absolute;left:57509;top:21604;width:8983;height:11498;visibility:visible;mso-wrap-style:square;v-text-anchor:middle" coordsize="898330,11498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MdRMkA&#10;AADjAAAADwAAAGRycy9kb3ducmV2LnhtbERPX0vDMBB/F/Ydwgm+udSWWVeXDVEHvsjYJszHszmb&#10;bs2lNHGL394Igz3e7//NFtF24kiDbx0ruBtnIIhrp1tuFHxsl7cPIHxA1tg5JgW/5GExH13NsNLu&#10;xGs6bkIjUgj7ChWYEPpKSl8bsujHridO3LcbLIZ0Do3UA55SuO1knmX30mLLqcFgT8+G6sPmxyrY&#10;2fdd3C+nr8XLanvoP/NYmK+1UjfX8ekRRKAYLuKz+02n+flkUk6zsijh/6cEgJz/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vMdRMkAAADjAAAADwAAAAAAAAAAAAAAAACYAgAA&#10;ZHJzL2Rvd25yZXYueG1sUEsFBgAAAAAEAAQA9QAAAI4DAAAAAA==&#10;" path="m174198,548872v45895,-5281,93816,6913,132792,37802l360593,630510v14627,11356,34158,14593,50362,9766c415028,658957,421126,677639,429452,695709r13111,21301l443691,720644v41184,97371,137600,165693,249973,165693c712393,886337,730679,884439,748339,880826r35305,-10960l724515,1007370v-74755,147859,-269679,188458,-399657,84491l68186,887163c-9768,825441,-22774,711708,38975,633746l53559,615917v30874,-39009,74744,-61764,120639,-67045xm632799,5c773178,891,895089,113704,895089,260123v,1647,,1647,3241,4883l888929,427370r-3432,-4159c836403,374117,768580,343751,693664,343751v-37457,,-73142,7592,-105599,21320l558731,380992r-39716,17835c500742,409998,484090,423399,469463,438815,458077,419339,433727,406336,409335,412809r-71471,16240c240423,451818,144560,391686,121831,294249,99060,196755,159187,100907,256671,78195l571807,6706c592314,2036,612745,-122,632799,5xe" fillcolor="#ffd366" stroked="f" strokeweight="1pt">
                  <v:stroke miterlimit="4" joinstyle="miter"/>
                  <v:path arrowok="t" o:connecttype="custom" o:connectlocs="174198,548872;306990,586674;360593,630510;410955,640276;429452,695709;442563,717010;443691,720644;693664,886337;748339,880826;783644,869866;724515,1007370;324858,1091861;68186,887163;38975,633746;53559,615917;174198,548872;632799,5;895089,260123;898330,265006;888929,427370;885497,423211;693664,343751;588065,365071;558731,380992;519015,398827;469463,438815;409335,412809;337864,429049;121831,294249;256671,78195;571807,6706;632799,5" o:connectangles="0,0,0,0,0,0,0,0,0,0,0,0,0,0,0,0,0,0,0,0,0,0,0,0,0,0,0,0,0,0,0,0"/>
                </v:shape>
                <v:shape id="Freeform: Shape 1255790738" o:spid="_x0000_s1623" style="position:absolute;left:49994;top:31069;width:10969;height:9829;visibility:visible;mso-wrap-style:square;v-text-anchor:middle" coordsize="1096955,9829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LQWMsA&#10;AADjAAAADwAAAGRycy9kb3ducmV2LnhtbESPQU/DMAyF70j7D5EncUEsobCNlWXThDSJA4cxOHC0&#10;Gq+taJwqCW359/iAxNF+z+993u4n36mBYmoDW7hbGFDEVXAt1xY+3o+3j6BSRnbYBSYLP5Rgv5td&#10;bbF0YeQ3Gs65VhLCqUQLTc59qXWqGvKYFqEnFu0SoscsY6y1izhKuO90YcxKe2xZGhrs6bmh6uv8&#10;7S30+mZ14hPH4XMaU2EeXg/uWFl7PZ8OT6AyTfnf/Hf94gS/WC7XG7O+F2j5SRagd7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cItBYywAAAOMAAAAPAAAAAAAAAAAAAAAAAJgC&#10;AABkcnMvZG93bnJldi54bWxQSwUGAAAAAAQABAD1AAAAkAMAAAAA&#10;" path="m180330,212776r14605,c294025,212776,375265,294012,375265,393099r,71495c375265,488970,389869,508451,411017,516561r-12861,21921l387480,551421v-29252,43298,-46333,95496,-46333,151682c341147,796748,388593,879310,460758,928064r10733,5825l323286,976292c157560,1013672,,888578,,719628l,393099c,294012,81240,212776,180330,212776xm611225,1192v45894,-5279,93816,6910,132813,37787l997443,240415v131596,105564,133219,306999,1622,410980l880386,736303r3347,-33200c883733,572001,790739,462619,667115,437322r-1372,-138l663021,435948v-21724,-6705,-44062,-10364,-66806,-10364c602706,406102,596215,381727,578313,367092l519843,321603c441848,259896,428866,146175,490582,68201,521466,29215,565331,6470,611225,1192xe" fillcolor="#a0c9ca" stroked="f" strokeweight="1pt">
                  <v:stroke miterlimit="4" joinstyle="miter"/>
                  <v:path arrowok="t" o:connecttype="custom" o:connectlocs="180330,212776;194935,212776;375265,393099;375265,464594;411017,516561;398156,538482;387480,551421;341147,703103;460758,928064;471491,933889;323286,976292;0,719628;0,393099;180330,212776;611225,1192;744038,38979;997443,240415;999065,651395;880386,736303;883733,703103;667115,437322;665743,437184;663021,435948;596215,425584;578313,367092;519843,321603;490582,68201;611225,1192" o:connectangles="0,0,0,0,0,0,0,0,0,0,0,0,0,0,0,0,0,0,0,0,0,0,0,0,0,0,0,0"/>
                </v:shape>
                <v:shape id="TextBox 25" o:spid="_x0000_s1624" type="#_x0000_t202" style="position:absolute;left:73341;top:9885;width:22935;height:6605;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i6JsgA&#10;AADjAAAADwAAAGRycy9kb3ducmV2LnhtbERPzWrCQBC+F3yHZQRvdaMhjaauIgVBaUGMvfQ2zY5J&#10;MDubZteYvn23UOhxvv9ZbQbTiJ46V1tWMJtGIIgLq2suFbyfd48LEM4ja2wsk4JvcrBZjx5WmGl7&#10;5xP1uS9FCGGXoYLK+zaT0hUVGXRT2xIH7mI7gz6cXSl1h/cQbho5j6InabDm0FBhSy8VFdf8ZhQ0&#10;SXx0B6oXu4/06xPf4v41yY9KTcbD9hmEp8H/i//cex3mz5MkXUZpvITfnwIAcv0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lWLomyAAAAOMAAAAPAAAAAAAAAAAAAAAAAJgCAABk&#10;cnMvZG93bnJldi54bWxQSwUGAAAAAAQABAD1AAAAjQMAAAAA&#10;" filled="f" stroked="f">
                  <v:textbox style="mso-fit-shape-to-text:t" inset="0,,0">
                    <w:txbxContent>
                      <w:p w:rsidR="005345A8" w:rsidRDefault="005345A8" w:rsidP="005D6B53">
                        <w:pPr>
                          <w:jc w:val="center"/>
                          <w:rPr>
                            <w:rFonts w:ascii="Adobe Arabic" w:eastAsia="GE Dinar Two Medium" w:hAnsi="Adobe Arabic" w:cs="Adobe Arabic"/>
                            <w:b/>
                            <w:bCs/>
                            <w:color w:val="808080" w:themeColor="background1" w:themeShade="80"/>
                            <w:kern w:val="24"/>
                            <w:sz w:val="36"/>
                            <w:szCs w:val="36"/>
                            <w:lang w:bidi="ar-SY"/>
                          </w:rPr>
                        </w:pPr>
                        <w:r w:rsidRPr="005D6B53">
                          <w:rPr>
                            <w:rFonts w:ascii="Adobe Arabic" w:eastAsia="GE Dinar Two Medium" w:hAnsi="Adobe Arabic" w:cs="Adobe Arabic"/>
                            <w:b/>
                            <w:bCs/>
                            <w:color w:val="808080" w:themeColor="background1" w:themeShade="80"/>
                            <w:kern w:val="24"/>
                            <w:sz w:val="36"/>
                            <w:szCs w:val="36"/>
                            <w:rtl/>
                            <w:lang w:bidi="ar-SY"/>
                          </w:rPr>
                          <w:t>طلب الدعم</w:t>
                        </w:r>
                      </w:p>
                    </w:txbxContent>
                  </v:textbox>
                </v:shape>
                <v:shape id="TextBox 28" o:spid="_x0000_s1625" type="#_x0000_t202" style="position:absolute;left:58831;width:34802;height:6604;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" filled="f" stroked="f">
                  <v:textbox style="mso-fit-shape-to-text:t" inset="0,,0">
                    <w:txbxContent>
                      <w:p w:rsidR="005345A8" w:rsidRDefault="005345A8" w:rsidP="005D6B53">
                        <w:pPr>
                          <w:jc w:val="center"/>
                          <w:rPr>
                            <w:rFonts w:ascii="Adobe Arabic" w:eastAsia="GE Dinar Two Medium" w:hAnsi="Adobe Arabic" w:cs="Adobe Arabic"/>
                            <w:b/>
                            <w:bCs/>
                            <w:color w:val="168489"/>
                            <w:kern w:val="24"/>
                            <w:sz w:val="36"/>
                            <w:szCs w:val="36"/>
                            <w:lang w:bidi="ar-SY"/>
                          </w:rPr>
                        </w:pPr>
                        <w:r w:rsidRPr="005D6B53">
                          <w:rPr>
                            <w:rFonts w:ascii="Adobe Arabic" w:eastAsia="GE Dinar Two Medium" w:hAnsi="Adobe Arabic" w:cs="Adobe Arabic"/>
                            <w:b/>
                            <w:bCs/>
                            <w:color w:val="168489"/>
                            <w:kern w:val="24"/>
                            <w:sz w:val="36"/>
                            <w:szCs w:val="36"/>
                            <w:rtl/>
                            <w:lang w:bidi="ar-SY"/>
                          </w:rPr>
                          <w:t>تنظيم الوقت وإدارة الأولويات</w:t>
                        </w:r>
                      </w:p>
                    </w:txbxContent>
                  </v:textbox>
                </v:shape>
                <v:shape id="TextBox 31" o:spid="_x0000_s1626" type="#_x0000_t202" style="position:absolute;left:70097;top:21114;width:29658;height:9622;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sGiMcA&#10;AADjAAAADwAAAGRycy9kb3ducmV2LnhtbERPS2vCQBC+F/oflin0UnQTja/oKrZY9KoRvA7ZMQnN&#10;zqbZrcZ/7woFj/O9Z7HqTC0u1LrKsoK4H4Egzq2uuFBwzL57UxDOI2usLZOCGzlYLV9fFphqe+U9&#10;XQ6+ECGEXYoKSu+bVEqXl2TQ9W1DHLizbQ36cLaF1C1eQ7ip5SCKxtJgxaGhxIa+Ssp/Dn9GQfJJ&#10;Z4yzZL3dZN3v6WOYxBu5U+r9rVvPQXjq/FP8797pMH8wGk1m0SSJ4fFTAEAu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O7BojHAAAA4wAAAA8AAAAAAAAAAAAAAAAAmAIAAGRy&#10;cy9kb3ducmV2LnhtbFBLBQYAAAAABAAEAPUAAACMAwAAAAA=&#10;" filled="f" stroked="f">
                  <v:textbox inset="0,,0">
                    <w:txbxContent>
                      <w:p w:rsidR="005345A8" w:rsidRDefault="005345A8" w:rsidP="005D6B53">
                        <w:pPr>
                          <w:jc w:val="center"/>
                          <w:rPr>
                            <w:rFonts w:ascii="Adobe Arabic" w:eastAsia="GE Dinar Two Medium" w:hAnsi="Adobe Arabic" w:cs="Adobe Arabic"/>
                            <w:b/>
                            <w:bCs/>
                            <w:color w:val="FFD366"/>
                            <w:kern w:val="24"/>
                            <w:sz w:val="36"/>
                            <w:szCs w:val="36"/>
                            <w:lang w:bidi="ar-SY"/>
                          </w:rPr>
                        </w:pPr>
                        <w:r w:rsidRPr="005D6B53">
                          <w:rPr>
                            <w:rFonts w:ascii="Adobe Arabic" w:eastAsia="GE Dinar Two Medium" w:hAnsi="Adobe Arabic" w:cs="Adobe Arabic"/>
                            <w:b/>
                            <w:bCs/>
                            <w:color w:val="FFD366"/>
                            <w:kern w:val="24"/>
                            <w:sz w:val="36"/>
                            <w:szCs w:val="36"/>
                            <w:rtl/>
                            <w:lang w:bidi="ar-SY"/>
                          </w:rPr>
                          <w:t>ممارسة الرياضة والاسترخاء</w:t>
                        </w:r>
                      </w:p>
                    </w:txbxContent>
                  </v:textbox>
                </v:shape>
                <v:shape id="TextBox 34" o:spid="_x0000_s1627" type="#_x0000_t202" style="position:absolute;top:19252;width:29251;height:6605;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bKskA&#10;AADjAAAADwAAAGRycy9kb3ducmV2LnhtbERPzWrCQBC+F3yHZYTe6qaxMZq6SikIlRbE6MXbNDtN&#10;QrOzaXYb49u7QqHH+f5nuR5MI3rqXG1ZweMkAkFcWF1zqeB42DzMQTiPrLGxTAou5GC9Gt0tMdP2&#10;zHvqc1+KEMIuQwWV920mpSsqMugmtiUO3JftDPpwdqXUHZ5DuGlkHEUzabDm0FBhS68VFd/5r1HQ&#10;JNOd21I935zSn0/8mPbvSb5T6n48vDyD8DT4f/Gf+02H+XGSpIsofYrh9lMAQK6u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pbKskAAADjAAAADwAAAAAAAAAAAAAAAACYAgAA&#10;ZHJzL2Rvd25yZXYueG1sUEsFBgAAAAAEAAQA9QAAAI4DAAAAAA==&#10;" filled="f" stroked="f">
                  <v:textbox style="mso-fit-shape-to-text:t" inset="0,,0">
                    <w:txbxContent>
                      <w:p w:rsidR="005345A8" w:rsidRDefault="005345A8" w:rsidP="005D6B53">
                        <w:pPr>
                          <w:jc w:val="center"/>
                          <w:rPr>
                            <w:rFonts w:ascii="Adobe Arabic" w:eastAsia="GE Dinar Two Medium" w:hAnsi="Adobe Arabic" w:cs="Adobe Arabic"/>
                            <w:b/>
                            <w:bCs/>
                            <w:color w:val="808080" w:themeColor="background1" w:themeShade="80"/>
                            <w:kern w:val="24"/>
                            <w:sz w:val="36"/>
                            <w:szCs w:val="36"/>
                            <w:lang w:bidi="ar-SY"/>
                          </w:rPr>
                        </w:pPr>
                        <w:r w:rsidRPr="005D6B53">
                          <w:rPr>
                            <w:rFonts w:ascii="Adobe Arabic" w:eastAsia="GE Dinar Two Medium" w:hAnsi="Adobe Arabic" w:cs="Adobe Arabic"/>
                            <w:b/>
                            <w:bCs/>
                            <w:color w:val="808080" w:themeColor="background1" w:themeShade="80"/>
                            <w:kern w:val="24"/>
                            <w:sz w:val="36"/>
                            <w:szCs w:val="36"/>
                            <w:rtl/>
                            <w:lang w:bidi="ar-SY"/>
                          </w:rPr>
                          <w:t>التحدث مع متخصص نفسي</w:t>
                        </w:r>
                      </w:p>
                    </w:txbxContent>
                  </v:textbox>
                </v:shape>
                <v:shape id="TextBox 38" o:spid="_x0000_s1628" type="#_x0000_t202" style="position:absolute;left:1826;top:3280;width:29240;height:6605;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b+sckA&#10;AADjAAAADwAAAGRycy9kb3ducmV2LnhtbERPzWrCQBC+F3yHZQRvdVNjGpu6ihQEpQVp2ktv0+w0&#10;CWZn0+wa49u7QqHH+f5nuR5MI3rqXG1ZwcM0AkFcWF1zqeDzY3u/AOE8ssbGMim4kIP1anS3xEzb&#10;M79Tn/tShBB2GSqovG8zKV1RkUE3tS1x4H5sZ9CHsyul7vAcwk0jZ1H0KA3WHBoqbOmlouKYn4yC&#10;JokPbk/1YvuV/n7jW9y/JvlBqcl42DyD8DT4f/Gfe6fD/FmSpE9ROo/h9lMAQK6u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Lb+sckAAADjAAAADwAAAAAAAAAAAAAAAACYAgAA&#10;ZHJzL2Rvd25yZXYueG1sUEsFBgAAAAAEAAQA9QAAAI4DAAAAAA==&#10;" filled="f" stroked="f">
                  <v:textbox style="mso-fit-shape-to-text:t" inset="0,,0">
                    <w:txbxContent>
                      <w:p w:rsidR="005345A8" w:rsidRDefault="005345A8" w:rsidP="005D6B53">
                        <w:pPr>
                          <w:jc w:val="center"/>
                          <w:rPr>
                            <w:rFonts w:ascii="Adobe Arabic" w:eastAsia="GE Dinar Two Medium" w:hAnsi="Adobe Arabic" w:cs="Adobe Arabic"/>
                            <w:b/>
                            <w:bCs/>
                            <w:color w:val="FFD366"/>
                            <w:kern w:val="24"/>
                            <w:sz w:val="36"/>
                            <w:szCs w:val="36"/>
                            <w:lang w:bidi="ar-SY"/>
                          </w:rPr>
                        </w:pPr>
                        <w:r w:rsidRPr="002800BB">
                          <w:rPr>
                            <w:rFonts w:ascii="Adobe Arabic" w:eastAsia="GE Dinar Two Medium" w:hAnsi="Adobe Arabic" w:cs="Adobe Arabic"/>
                            <w:b/>
                            <w:bCs/>
                            <w:color w:val="FFD366"/>
                            <w:kern w:val="24"/>
                            <w:sz w:val="36"/>
                            <w:szCs w:val="36"/>
                            <w:rtl/>
                            <w:lang w:bidi="ar-SY"/>
                          </w:rPr>
                          <w:t>خلق بيئة عمل إيجابية</w:t>
                        </w:r>
                      </w:p>
                    </w:txbxContent>
                  </v:textbox>
                </v:shape>
                <v:shape id="TextBox 50" o:spid="_x0000_s1629" type="#_x0000_t202" style="position:absolute;left:659;top:34843;width:29252;height:6604;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9mxckA&#10;AADjAAAADwAAAGRycy9kb3ducmV2LnhtbERPS2vCQBC+C/0PywjedOMjjUZXKYJgqSBNe+ltzI5J&#10;aHY2za4x/ffdQqHH+d6z2fWmFh21rrKsYDqJQBDnVldcKHh/O4yXIJxH1lhbJgXf5GC3fRhsMNX2&#10;zq/UZb4QIYRdigpK75tUSpeXZNBNbEMcuKttDfpwtoXULd5DuKnlLIoepcGKQ0OJDe1Lyj+zm1FQ&#10;x/Oze6ZqefhIvi54mncvcXZWajTsn9YgPPX+X/znPuowfxbHySpKFgv4/SkAIL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19mxckAAADjAAAADwAAAAAAAAAAAAAAAACYAgAA&#10;ZHJzL2Rvd25yZXYueG1sUEsFBgAAAAAEAAQA9QAAAI4DAAAAAA==&#10;" filled="f" stroked="f">
                  <v:textbox style="mso-fit-shape-to-text:t" inset="0,,0">
                    <w:txbxContent>
                      <w:p w:rsidR="005345A8" w:rsidRDefault="005345A8" w:rsidP="005D6B53">
                        <w:pPr>
                          <w:jc w:val="center"/>
                          <w:rPr>
                            <w:rFonts w:ascii="Adobe Arabic" w:eastAsia="GE Dinar Two Medium" w:hAnsi="Adobe Arabic" w:cs="Adobe Arabic"/>
                            <w:b/>
                            <w:bCs/>
                            <w:color w:val="168489"/>
                            <w:kern w:val="24"/>
                            <w:sz w:val="36"/>
                            <w:szCs w:val="36"/>
                            <w:lang w:bidi="ar-SY"/>
                          </w:rPr>
                        </w:pPr>
                        <w:r w:rsidRPr="005D6B53">
                          <w:rPr>
                            <w:rFonts w:ascii="Adobe Arabic" w:eastAsia="GE Dinar Two Medium" w:hAnsi="Adobe Arabic" w:cs="Adobe Arabic"/>
                            <w:b/>
                            <w:bCs/>
                            <w:color w:val="168489"/>
                            <w:kern w:val="24"/>
                            <w:sz w:val="36"/>
                            <w:szCs w:val="36"/>
                            <w:rtl/>
                            <w:lang w:bidi="ar-SY"/>
                          </w:rPr>
                          <w:t>التدريب على إدارة التوتر</w:t>
                        </w:r>
                      </w:p>
                    </w:txbxContent>
                  </v:textbox>
                </v:shape>
                <v:shape id="TextBox 53" o:spid="_x0000_s1630" type="#_x0000_t202" style="position:absolute;left:66799;top:34704;width:31073;height:11611;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DXskA&#10;AADjAAAADwAAAGRycy9kb3ducmV2LnhtbERPS0vDQBC+C/6HZYTe7KaPNW3stohQqCgU0156G7PT&#10;JJidjdltGv+9Kwge53vPajPYRvTU+dqxhsk4AUFcOFNzqeF42N4vQPiAbLBxTBq+ycNmfXuzwsy4&#10;K79Tn4dSxBD2GWqoQmgzKX1RkUU/di1x5M6usxji2ZXSdHiN4baR0yR5kBZrjg0VtvRcUfGZX6yG&#10;Rs32/oXqxfaUfn3g26x/Vfle69Hd8PQIItAQ/sV/7p2J86dKpcsknSv4/SkCIN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PDXskAAADjAAAADwAAAAAAAAAAAAAAAACYAgAA&#10;ZHJzL2Rvd25yZXYueG1sUEsFBgAAAAAEAAQA9QAAAI4DAAAAAA==&#10;" filled="f" stroked="f">
                  <v:textbox style="mso-fit-shape-to-text:t" inset="0,,0">
                    <w:txbxContent>
                      <w:p w:rsidR="005345A8" w:rsidRDefault="005345A8" w:rsidP="005D6B53">
                        <w:pPr>
                          <w:jc w:val="center"/>
                          <w:rPr>
                            <w:rFonts w:ascii="Adobe Arabic" w:eastAsia="GE Dinar Two Medium" w:hAnsi="Adobe Arabic" w:cs="Adobe Arabic"/>
                            <w:b/>
                            <w:bCs/>
                            <w:color w:val="A0C9CA"/>
                            <w:kern w:val="24"/>
                            <w:sz w:val="36"/>
                            <w:szCs w:val="36"/>
                            <w:lang w:bidi="ar-SY"/>
                          </w:rPr>
                        </w:pPr>
                        <w:r w:rsidRPr="005D6B53">
                          <w:rPr>
                            <w:rFonts w:ascii="Adobe Arabic" w:eastAsia="GE Dinar Two Medium" w:hAnsi="Adobe Arabic" w:cs="Adobe Arabic"/>
                            <w:b/>
                            <w:bCs/>
                            <w:color w:val="A0C9CA"/>
                            <w:kern w:val="24"/>
                            <w:sz w:val="36"/>
                            <w:szCs w:val="36"/>
                            <w:rtl/>
                            <w:lang w:bidi="ar-SY"/>
                          </w:rPr>
                          <w:t>الفصل بين العمل والحياة الشخصية</w:t>
                        </w:r>
                      </w:p>
                    </w:txbxContent>
                  </v:textbox>
                </v:shape>
                <v:oval id="Circle" o:spid="_x0000_s1631" style="position:absolute;left:46702;top:5882;width:5426;height:54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zgNsgA&#10;AADjAAAADwAAAGRycy9kb3ducmV2LnhtbERPX0vDMBB/F/wO4QRfhks63OrqsiGi4IOIZtv7rTmb&#10;YnMpTdyqn94Igo/3+3+rzeg7caQhtoE1FFMFgrgOtuVGw277eHUDIiZki11g0vBFETbr87MVVjac&#10;+I2OJjUih3CsUINLqa+kjLUjj3EaeuLMvYfBY8rn0Eg74CmH+07OlFpIjy3nBoc93TuqP8yn12AO&#10;u29XqJfnbWFcKvdm8vqwnGh9eTHe3YJINKZ/8Z/7yeb5s/m8XKryegG/P2UA5Po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2TOA2yAAAAOMAAAAPAAAAAAAAAAAAAAAAAJgCAABk&#10;cnMvZG93bnJldi54bWxQSwUGAAAAAAQABAD1AAAAjQMAAAAA&#10;" fillcolor="#404040 [2429]" stroked="f" strokeweight="1pt">
                  <v:stroke miterlimit="4" joinstyle="miter"/>
                  <v:textbox inset="3pt,3pt,3pt,3pt">
                    <w:txbxContent>
                      <w:p w:rsidR="005345A8" w:rsidRDefault="005345A8" w:rsidP="005D6B53">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1</w:t>
                        </w:r>
                      </w:p>
                    </w:txbxContent>
                  </v:textbox>
                </v:oval>
                <v:oval id="Circle" o:spid="_x0000_s1632" style="position:absolute;left:34707;top:11841;width:5426;height:54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BFrcgA&#10;AADjAAAADwAAAGRycy9kb3ducmV2LnhtbERPX0vDMBB/F/wO4QRfhks6nN3qsiGi4IMMzbb3szmb&#10;YnMpTdyqn94Igo/3+3+rzeg7caQhtoE1FFMFgrgOtuVGw373eLUAEROyxS4wafiiCJv1+dkKKxtO&#10;/EpHkxqRQzhWqMGl1FdSxtqRxzgNPXHm3sPgMeVzaKQd8JTDfSdnSt1Ijy3nBoc93TuqP8yn12De&#10;9t+uUNvnXWFcKg9m8vKwnGh9eTHe3YJINKZ/8Z/7yeb5s/m8XKryuoTfnzIAcv0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ZAEWtyAAAAOMAAAAPAAAAAAAAAAAAAAAAAJgCAABk&#10;cnMvZG93bnJldi54bWxQSwUGAAAAAAQABAD1AAAAjQMAAAAA&#10;" fillcolor="#404040 [2429]" stroked="f" strokeweight="1pt">
                  <v:stroke miterlimit="4" joinstyle="miter"/>
                  <v:textbox inset="3pt,3pt,3pt,3pt">
                    <w:txbxContent>
                      <w:p w:rsidR="005345A8" w:rsidRDefault="005345A8" w:rsidP="005D6B53">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7</w:t>
                        </w:r>
                      </w:p>
                    </w:txbxContent>
                  </v:textbox>
                </v:oval>
                <v:oval id="Circle" o:spid="_x0000_s1633" style="position:absolute;left:31821;top:25042;width:5426;height:54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" fillcolor="#404040 [2429]" stroked="f" strokeweight="1pt">
                  <v:stroke miterlimit="4" joinstyle="miter"/>
                  <v:textbox inset="3pt,3pt,3pt,3pt">
                    <w:txbxContent>
                      <w:p w:rsidR="005345A8" w:rsidRDefault="005345A8" w:rsidP="005D6B53">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6</w:t>
                        </w:r>
                      </w:p>
                    </w:txbxContent>
                  </v:textbox>
                </v:oval>
                <v:oval id="Circle" o:spid="_x0000_s1634" style="position:absolute;left:40042;top:35387;width:5426;height:54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N0RMgA&#10;AADjAAAADwAAAGRycy9kb3ducmV2LnhtbERPX0vDMBB/F/wO4QRfhks6nLV12RBR8EGGZvP9bM6m&#10;2FxKE7fqpzeC4OP9/t9qM/leHGiMXWANxVyBIG6C7bjVsN89XFyDiAnZYh+YNHxRhM369GSFtQ1H&#10;fqGDSa3IIRxr1OBSGmopY+PIY5yHgThz72H0mPI5ttKOeMzhvpcLpa6kx45zg8OB7hw1H+bTazBv&#10;+29XqO3TrjAula9m9nxfzbQ+P5tub0AkmtK/+M/9aPP8xXJZVqq8rOD3pwyAXP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H03REyAAAAOMAAAAPAAAAAAAAAAAAAAAAAJgCAABk&#10;cnMvZG93bnJldi54bWxQSwUGAAAAAAQABAD1AAAAjQMAAAAA&#10;" fillcolor="#404040 [2429]" stroked="f" strokeweight="1pt">
                  <v:stroke miterlimit="4" joinstyle="miter"/>
                  <v:textbox inset="3pt,3pt,3pt,3pt">
                    <w:txbxContent>
                      <w:p w:rsidR="005345A8" w:rsidRDefault="005345A8" w:rsidP="005D6B53">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5</w:t>
                        </w:r>
                      </w:p>
                    </w:txbxContent>
                  </v:textbox>
                </v:oval>
                <v:oval id="Circle" o:spid="_x0000_s1635" style="position:absolute;left:61732;top:25042;width:5426;height:54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BLBMwA&#10;AADjAAAADwAAAGRycy9kb3ducmV2LnhtbESPQU/DMAyF70j8h8hIXCaWdFIp65ZNCIHEAaGRjbvX&#10;mKaiSaombIVfjw9IHG0/v/e+9XbyvTjRmLoYNBRzBYJCE20XWg2H/dPNHYiUMVjsYyAN35Rgu7m8&#10;WGNt4zm80cnkVrBJSDVqcDkPtZSpceQxzeNAgW8fcfSYeRxbaUc8s7nv5UKpW+mxC5zgcKAHR82n&#10;+fIazPHw4wr1+rIvjMvVu5ntHpczra+vpvsViExT/hf/fT9brr8oy2qpqpIpmIkXIDe/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0zBLBMwAAADjAAAADwAAAAAAAAAAAAAAAACY&#10;AgAAZHJzL2Rvd25yZXYueG1sUEsFBgAAAAAEAAQA9QAAAJEDAAAAAA==&#10;" fillcolor="#404040 [2429]" stroked="f" strokeweight="1pt">
                  <v:stroke miterlimit="4" joinstyle="miter"/>
                  <v:textbox inset="3pt,3pt,3pt,3pt">
                    <w:txbxContent>
                      <w:p w:rsidR="005345A8" w:rsidRDefault="005345A8" w:rsidP="005D6B53">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3</w:t>
                        </w:r>
                      </w:p>
                    </w:txbxContent>
                  </v:textbox>
                </v:oval>
                <v:oval id="Circle" o:spid="_x0000_s1636" style="position:absolute;left:53405;top:35387;width:5426;height:54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zun8gA&#10;AADjAAAADwAAAGRycy9kb3ducmV2LnhtbERPX0vDMBB/F/wO4QRfhks6qHXdsiGi4IOIZvP91pxN&#10;sbmUJm7VT28Ewcf7/b/1dvK9ONIYu8AairkCQdwE23GrYb97uLoBEROyxT4wafiiCNvN+dkaaxtO&#10;/EpHk1qRQzjWqMGlNNRSxsaRxzgPA3Hm3sPoMeVzbKUd8ZTDfS8XSl1Ljx3nBocD3TlqPsyn12AO&#10;+29XqOenXWFcqt7M7OV+OdP68mK6XYFINKV/8Z/70eb5i7KslqoqC/j9KQMgN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8fO6fyAAAAOMAAAAPAAAAAAAAAAAAAAAAAJgCAABk&#10;cnMvZG93bnJldi54bWxQSwUGAAAAAAQABAD1AAAAjQMAAAAA&#10;" fillcolor="#404040 [2429]" stroked="f" strokeweight="1pt">
                  <v:stroke miterlimit="4" joinstyle="miter"/>
                  <v:textbox inset="3pt,3pt,3pt,3pt">
                    <w:txbxContent>
                      <w:p w:rsidR="005345A8" w:rsidRDefault="005345A8" w:rsidP="005D6B53">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4</w:t>
                        </w:r>
                      </w:p>
                    </w:txbxContent>
                  </v:textbox>
                </v:oval>
                <v:oval id="Circle" o:spid="_x0000_s1637" style="position:absolute;left:58856;top:11909;width:5426;height:54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5w6MgA&#10;AADjAAAADwAAAGRycy9kb3ducmV2LnhtbERPX0vDMBB/F/wO4QRfhktaqHV12RBR8EFEs/l+NmdT&#10;bC6liVv10xtB8PF+/2+9nf0gDjTFPrCGYqlAELfB9txp2O/uL65AxIRscQhMGr4ownZzerLGxoYj&#10;v9DBpE7kEI4NanApjY2UsXXkMS7DSJy59zB5TPmcOmknPOZwP8hSqUvpsefc4HCkW0fth/n0Gszb&#10;/tsV6ulxVxiX6lezeL5bLbQ+P5tvrkEkmtO/+M/9YPP8sqrqlaqrEn5/ygDIz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MrnDoyAAAAOMAAAAPAAAAAAAAAAAAAAAAAJgCAABk&#10;cnMvZG93bnJldi54bWxQSwUGAAAAAAQABAD1AAAAjQMAAAAA&#10;" fillcolor="#404040 [2429]" stroked="f" strokeweight="1pt">
                  <v:stroke miterlimit="4" joinstyle="miter"/>
                  <v:textbox inset="3pt,3pt,3pt,3pt">
                    <w:txbxContent>
                      <w:p w:rsidR="005345A8" w:rsidRDefault="005345A8" w:rsidP="005D6B53">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2</w:t>
                        </w:r>
                      </w:p>
                    </w:txbxContent>
                  </v:textbox>
                </v:oval>
                <w10:wrap anchorx="page"/>
                <w10:anchorlock/>
              </v:group>
            </w:pict>
          </mc:Fallback>
        </mc:AlternateContent>
      </w:r>
    </w:p>
    <w:p w:rsidR="00084372" w:rsidRPr="00AC09F9" w:rsidRDefault="00084372" w:rsidP="00084372">
      <w:r w:rsidRPr="002A078C">
        <w:rPr>
          <w:rFonts w:ascii="Sakkal Majalla" w:hAnsi="Sakkal Majalla"/>
          <w:noProof/>
          <w:sz w:val="34"/>
        </w:rPr>
        <mc:AlternateContent>
          <mc:Choice Requires="wpg">
            <w:drawing>
              <wp:inline distT="0" distB="0" distL="0" distR="0" wp14:anchorId="0BF17FCC" wp14:editId="106BFB87">
                <wp:extent cx="5731510" cy="892088"/>
                <wp:effectExtent l="0" t="0" r="2540" b="22860"/>
                <wp:docPr id="106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62" name="مجموعة 47"/>
                        <wpg:cNvGrpSpPr/>
                        <wpg:grpSpPr>
                          <a:xfrm>
                            <a:off x="0" y="0"/>
                            <a:ext cx="5731510" cy="895351"/>
                            <a:chOff x="0" y="0"/>
                            <a:chExt cx="5878196" cy="918845"/>
                          </a:xfrm>
                        </wpg:grpSpPr>
                        <wpg:grpSp>
                          <wpg:cNvPr id="1063" name="مجموعة 48"/>
                          <wpg:cNvGrpSpPr/>
                          <wpg:grpSpPr>
                            <a:xfrm>
                              <a:off x="0" y="0"/>
                              <a:ext cx="5878196" cy="918845"/>
                              <a:chOff x="0" y="0"/>
                              <a:chExt cx="6240348" cy="919070"/>
                            </a:xfrm>
                          </wpg:grpSpPr>
                          <wpg:grpSp>
                            <wpg:cNvPr id="1064" name="مجموعة 49"/>
                            <wpg:cNvGrpSpPr/>
                            <wpg:grpSpPr>
                              <a:xfrm>
                                <a:off x="0" y="169208"/>
                                <a:ext cx="5433072" cy="580613"/>
                                <a:chOff x="0" y="169208"/>
                                <a:chExt cx="5433072" cy="580613"/>
                              </a:xfrm>
                            </wpg:grpSpPr>
                            <wps:wsp>
                              <wps:cNvPr id="106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6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6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68"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تنظيم الوقت وإدارة الأولويات:</w:t>
                                </w:r>
                              </w:p>
                            </w:txbxContent>
                          </wps:txbx>
                          <wps:bodyPr wrap="square" rtlCol="1">
                            <a:spAutoFit/>
                          </wps:bodyPr>
                        </wps:wsp>
                      </wpg:grpSp>
                      <pic:pic xmlns:pic="http://schemas.openxmlformats.org/drawingml/2006/picture">
                        <pic:nvPicPr>
                          <pic:cNvPr id="1069"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63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Vt0rtN0AAAAFAQAADwAAAGRycy9kb3ducmV2&#10;LnhtbEyPQUvDQBCF74L/YRnBm91NtcXGbEop6qkIbQXpbZudJqHZ2ZDdJum/d/SilwfDe7z3TbYc&#10;XSN67ELtSUMyUSCQCm9rKjV87t8enkGEaMiaxhNquGKAZX57k5nU+oG22O9iKbiEQmo0VDG2qZSh&#10;qNCZMPEtEnsn3zkT+exKaTszcLlr5FSpuXSmJl6oTIvrCovz7uI0vA9mWD0mr/3mfFpfD/vZx9cm&#10;Qa3v78bVC4iIY/wLww8+o0POTEd/IRtEo4Efib/K3kJN5yCOHHpSM5B5Jv/T598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">
                <v:group id="مجموعة 47" o:spid="_x0000_s163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t27cvwwAAAN0AAAAP&#10;AAAAAAAAAAAAAAAAAKoCAABkcnMvZG93bnJldi54bWxQSwUGAAAAAAQABAD6AAAAmgMAAAAA&#10;">
                  <v:group id="مجموعة 48" o:spid="_x0000_s164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KXErTCAAAA3QAAAA8A&#10;AAAAAAAAAAAAAAAAqgIAAGRycy9kb3ducmV2LnhtbFBLBQYAAAAABAAEAPoAAACZAwAAAAA=&#10;">
                    <v:group id="مجموعة 49" o:spid="_x0000_s164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X6KwMMAAADdAAAADwAAAGRycy9kb3ducmV2LnhtbERPS4vCMBC+C/6HMII3&#10;Tau7snSNIqLiQRZ8wLK3oRnbYjMpTWzrv98Igrf5+J4zX3amFA3VrrCsIB5HIIhTqwvOFFzO29EX&#10;COeRNZaWScGDHCwX/d4cE21bPlJz8pkIIewSVJB7XyVSujQng25sK+LAXW1t0AdYZ1LX2IZwU8pJ&#10;FM2kwYJDQ44VrXNKb6e7UbBrsV1N401zuF3Xj7/z58/vISalhoNu9Q3CU+ff4pd7r8P8aPYB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NforAwwAAAN0AAAAP&#10;AAAAAAAAAAAAAAAAAKoCAABkcnMvZG93bnJldi54bWxQSwUGAAAAAAQABAD6AAAAmgMAAAAA&#10;">
                      <v:shape id="شكل حر 50" o:spid="_x0000_s164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U7usEA&#10;AADdAAAADwAAAGRycy9kb3ducmV2LnhtbERPTYvCMBC9C/sfwix401SlZemaFhEEkT1oddnr0Ixt&#10;sZmUJmr33xtB8DaP9znLfDCtuFHvGssKZtMIBHFpdcOVgtNxM/kC4TyyxtYyKfgnB3n2MVpiqu2d&#10;D3QrfCVCCLsUFdTed6mUrqzJoJvajjhwZ9sb9AH2ldQ93kO4aeU8ihJpsOHQUGNH65rKS3E1CpJd&#10;/Lffl5v4UGwXP46M/tXWKzX+HFbfIDwN/i1+ubc6zI+SGJ7fhBNk9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61O7rBAAAA3QAAAA8AAAAAAAAAAAAAAAAAmAIAAGRycy9kb3du&#10;cmV2LnhtbFBLBQYAAAAABAAEAPUAAACG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4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Dcj8IA&#10;AADdAAAADwAAAGRycy9kb3ducmV2LnhtbERPTWvDMAy9F/ofjAq9lMXZoGFkcULpGOzYtWNnJdac&#10;0FhOYy9N/309GOymx/tUUc22FxONvnOs4DFJQRA3TndsFHye3h6eQfiArLF3TApu5KEql4sCc+2u&#10;/EHTMRgRQ9jnqKANYcil9E1LFn3iBuLIfbvRYohwNFKPeI3htpdPaZpJix3HhhYH2rfUnI8/VgFe&#10;7OGrdsH5qTbmdbMd5o3eKrVezbsXEIHm8C/+c7/rOD/NMvj9Jp4gy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ANyPwgAAAN0AAAAPAAAAAAAAAAAAAAAAAJgCAABkcnMvZG93&#10;bnJldi54bWxQSwUGAAAAAAQABAD1AAAAhwMAAAAA&#10;" fillcolor="#a5a5a5 [2092]" stroked="f" strokeweight="1pt">
                        <v:stroke joinstyle="miter"/>
                      </v:roundrect>
                    </v:group>
                    <v:oval id="شكل بيضاوي 52" o:spid="_x0000_s164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TwdcMA&#10;AADdAAAADwAAAGRycy9kb3ducmV2LnhtbERPS2vCQBC+F/wPywje6q45pCW6iihCBQttfJyH7JgE&#10;s7MhuzXx37uFQm/z8T1nsRpsI+7U+dqxhtlUgSAunKm51HA67l7fQfiAbLBxTBoe5GG1HL0sMDOu&#10;52+656EUMYR9hhqqENpMSl9UZNFPXUscuavrLIYIu1KaDvsYbhuZKJVKizXHhgpb2lRU3PIfq+Hr&#10;dj0/LvuD+ixdn6e93SaJOWo9GQ/rOYhAQ/gX/7k/TJyv0jf4/SaeIJ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PTwdcMAAADdAAAADwAAAAAAAAAAAAAAAACYAgAAZHJzL2Rv&#10;d25yZXYueG1sUEsFBgAAAAAEAAQA9QAAAIgDAAAAAA==&#10;" filled="f" strokecolor="#168489" strokeweight="1pt">
                      <v:stroke joinstyle="miter"/>
                    </v:oval>
                  </v:group>
                  <v:shape id="مربع نص 41" o:spid="_x0000_s1645"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2cM8MA&#10;AADdAAAADwAAAGRycy9kb3ducmV2LnhtbESPQU/DMAyF70j8h8hI3FgyJCZUlk3TAGkHLozubjWm&#10;qdY4VWPW7t/jAxI3W+/5vc/r7Zx6c6GxdJk9LBcODHGTQ8eth/rr/eEZTBHkgH1m8nClAtvN7c0a&#10;q5An/qTLUVqjIVwq9BBFhsra0kRKWBZ5IFbtO48JRdextWHEScNTbx+dW9mEHWtDxIH2kZrz8Sd5&#10;EAm75bV+S+Vwmj9ep+iaJ6y9v7+bdy9ghGb5N/9dH4Liu5Xi6jc6gt3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z2cM8MAAADdAAAADwAAAAAAAAAAAAAAAACYAgAAZHJzL2Rv&#10;d25yZXYueG1sUEsFBgAAAAAEAAQA9QAAAIgDA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تنظيم الوقت وإدارة الأولويات:</w:t>
                          </w:r>
                        </w:p>
                      </w:txbxContent>
                    </v:textbox>
                  </v:shape>
                </v:group>
                <v:shape id="صورة 54" o:spid="_x0000_s1646"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OVRGvFAAAA3QAAAA8AAABkcnMvZG93bnJldi54bWxET99LwzAQfhf2P4QTfHOpCnOrzcaUCYM9&#10;bdWxx7M527rkUpPYdf+9GQi+3cf384rFYI3oyYfWsYK7cQaCuHK65VrBW/l6OwURIrJG45gUnCnA&#10;Yj66KjDX7sRb6nexFimEQ44Kmhi7XMpQNWQxjF1HnLhP5y3GBH0ttcdTCrdG3mfZRFpsOTU02NFL&#10;Q9Vx92MVbPzzx9es3Jvye3tYTc3D4/txtVHq5npYPoGINMR/8Z97rdP8bDKDyzfpBDn/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zlURrxQAAAN0AAAAPAAAAAAAAAAAAAAAA&#10;AJ8CAABkcnMvZG93bnJldi54bWxQSwUGAAAAAAQABAD3AAAAkQMAAAAA&#10;">
                  <v:imagedata r:id="rId74" o:title=""/>
                  <v:path arrowok="t"/>
                </v:shape>
                <w10:wrap anchorx="page"/>
                <w10:anchorlock/>
              </v:group>
            </w:pict>
          </mc:Fallback>
        </mc:AlternateContent>
      </w:r>
    </w:p>
    <w:p w:rsidR="00247375" w:rsidRDefault="00247375" w:rsidP="005D6B53">
      <w:pPr>
        <w:rPr>
          <w:rtl/>
        </w:rPr>
      </w:pPr>
      <w:r w:rsidRPr="00AC09F9">
        <w:rPr>
          <w:rtl/>
        </w:rPr>
        <w:t>استخدام أدوات لتنظيم المهام وتحديد الأولويات لتقليل الشعور بالإرهاق.</w:t>
      </w:r>
    </w:p>
    <w:p w:rsidR="00084372" w:rsidRPr="00AC09F9" w:rsidRDefault="00084372" w:rsidP="00084372">
      <w:r w:rsidRPr="002A078C">
        <w:rPr>
          <w:rFonts w:ascii="Sakkal Majalla" w:hAnsi="Sakkal Majalla"/>
          <w:noProof/>
          <w:sz w:val="34"/>
        </w:rPr>
        <w:lastRenderedPageBreak/>
        <mc:AlternateContent>
          <mc:Choice Requires="wpg">
            <w:drawing>
              <wp:inline distT="0" distB="0" distL="0" distR="0" wp14:anchorId="52B2F403" wp14:editId="59EEE0F7">
                <wp:extent cx="5731510" cy="892088"/>
                <wp:effectExtent l="0" t="0" r="2540" b="22860"/>
                <wp:docPr id="105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53" name="مجموعة 47"/>
                        <wpg:cNvGrpSpPr/>
                        <wpg:grpSpPr>
                          <a:xfrm>
                            <a:off x="0" y="0"/>
                            <a:ext cx="5731510" cy="895351"/>
                            <a:chOff x="0" y="0"/>
                            <a:chExt cx="5878196" cy="918845"/>
                          </a:xfrm>
                        </wpg:grpSpPr>
                        <wpg:grpSp>
                          <wpg:cNvPr id="1054" name="مجموعة 48"/>
                          <wpg:cNvGrpSpPr/>
                          <wpg:grpSpPr>
                            <a:xfrm>
                              <a:off x="0" y="0"/>
                              <a:ext cx="5878196" cy="918845"/>
                              <a:chOff x="0" y="0"/>
                              <a:chExt cx="6240348" cy="919070"/>
                            </a:xfrm>
                          </wpg:grpSpPr>
                          <wpg:grpSp>
                            <wpg:cNvPr id="1055" name="مجموعة 49"/>
                            <wpg:cNvGrpSpPr/>
                            <wpg:grpSpPr>
                              <a:xfrm>
                                <a:off x="0" y="169208"/>
                                <a:ext cx="5433072" cy="580613"/>
                                <a:chOff x="0" y="169208"/>
                                <a:chExt cx="5433072" cy="580613"/>
                              </a:xfrm>
                            </wpg:grpSpPr>
                            <wps:wsp>
                              <wps:cNvPr id="105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5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5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59"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طلب الدعم:</w:t>
                                </w:r>
                              </w:p>
                            </w:txbxContent>
                          </wps:txbx>
                          <wps:bodyPr wrap="square" rtlCol="1">
                            <a:spAutoFit/>
                          </wps:bodyPr>
                        </wps:wsp>
                      </wpg:grpSp>
                      <pic:pic xmlns:pic="http://schemas.openxmlformats.org/drawingml/2006/picture">
                        <pic:nvPicPr>
                          <pic:cNvPr id="1060"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64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FbdK7TdAAAABQEAAA8AAABkcnMvZG93bnJldi54&#10;bWxMj0FLw0AQhe+C/2EZwZvdTbXFxmxKKeqpCG0F6W2bnSah2dmQ3Sbpv3f0opcHw3u89022HF0j&#10;euxC7UlDMlEgkApvayo1fO7fHp5BhGjImsYTarhigGV+e5OZ1PqBttjvYim4hEJqNFQxtqmUoajQ&#10;mTDxLRJ7J985E/nsSmk7M3C5a+RUqbl0piZeqEyL6wqL8+7iNLwPZlg9Jq/95nxaXw/72cfXJkGt&#10;7+/G1QuIiGP8C8MPPqNDzkxHfyEbRKOBH4m/yt5CTecgjhx6UjOQeSb/0+ffAA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">
                <v:group id="مجموعة 47" o:spid="_x0000_s164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M+9gJwwAAAN0AAAAP&#10;AAAAAAAAAAAAAAAAAKoCAABkcnMvZG93bnJldi54bWxQSwUGAAAAAAQABAD6AAAAmgMAAAAA&#10;">
                  <v:group id="مجموعة 48" o:spid="_x0000_s164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xJAfcMAAADdAAAADwAAAGRycy9kb3ducmV2LnhtbERPS4vCMBC+C/6HMIK3&#10;Na2usnSNIqLiQRZ8wLK3oRnbYjMpTWzrv98Igrf5+J4zX3amFA3VrrCsIB5FIIhTqwvOFFzO248v&#10;EM4jaywtk4IHOVgu+r05Jtq2fKTm5DMRQtglqCD3vkqkdGlOBt3IVsSBu9raoA+wzqSusQ3hppTj&#10;KJpJgwWHhhwrWueU3k53o2DXYruaxJvmcLuuH3/n6c/vISalhoNu9Q3CU+ff4pd7r8P8aPoJ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DEkB9wwAAAN0AAAAP&#10;AAAAAAAAAAAAAAAAAKoCAABkcnMvZG93bnJldi54bWxQSwUGAAAAAAQABAD6AAAAmgMAAAAA&#10;">
                    <v:group id="مجموعة 49" o:spid="_x0000_s165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F7l5sQAAADdAAAA&#10;DwAAAAAAAAAAAAAAAACqAgAAZHJzL2Rvd25yZXYueG1sUEsFBgAAAAAEAAQA+gAAAJsDAAAAAA==&#10;">
                      <v:shape id="شكل حر 50" o:spid="_x0000_s165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tvcMEA&#10;AADdAAAADwAAAGRycy9kb3ducmV2LnhtbERPTYvCMBC9C/sfwix401SlZemaFhEEkT1oddnr0Ixt&#10;sZmUJmr33xtB8DaP9znLfDCtuFHvGssKZtMIBHFpdcOVgtNxM/kC4TyyxtYyKfgnB3n2MVpiqu2d&#10;D3QrfCVCCLsUFdTed6mUrqzJoJvajjhwZ9sb9AH2ldQ93kO4aeU8ihJpsOHQUGNH65rKS3E1CpJd&#10;/Lffl5v4UGwXP46M/tXWKzX+HFbfIDwN/i1+ubc6zI/iBJ7fhBNk9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ALb3DBAAAA3QAAAA8AAAAAAAAAAAAAAAAAmAIAAGRycy9kb3du&#10;cmV2LnhtbFBLBQYAAAAABAAEAPUAAACG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5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CzqcIA&#10;AADdAAAADwAAAGRycy9kb3ducmV2LnhtbERPTWvCQBC9F/wPywi9BLOxkCrRVaQi9NimxfMkO26C&#10;2dk0u8b033cLhd7m8T5nu59sJ0YafOtYwTLNQBDXTrdsFHx+nBZrED4ga+wck4Jv8rDfzR62WGh3&#10;53cay2BEDGFfoIImhL6Q0tcNWfSp64kjd3GDxRDhYKQe8B7DbSefsuxZWmw5NjTY00tD9bW8WQX4&#10;Zd/OlQvOj5UxxyTvp0TnSj3Op8MGRKAp/Iv/3K86zs/yFfx+E0+Qu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ILOpwgAAAN0AAAAPAAAAAAAAAAAAAAAAAJgCAABkcnMvZG93&#10;bnJldi54bWxQSwUGAAAAAAQABAD1AAAAhwMAAAAA&#10;" fillcolor="#a5a5a5 [2092]" stroked="f" strokeweight="1pt">
                        <v:stroke joinstyle="miter"/>
                      </v:roundrect>
                    </v:group>
                    <v:oval id="شكل بيضاوي 52" o:spid="_x0000_s165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euusUA&#10;AADdAAAADwAAAGRycy9kb3ducmV2LnhtbESPQWvCQBCF74X+h2UK3upuA0pJXUUshRYUbGx7HrJj&#10;EszOhuzWxH/vHARvM7w3732zWI2+VWfqYxPYwsvUgCIug2u4svBz+Hh+BRUTssM2MFm4UITV8vFh&#10;gbkLA3/TuUiVkhCOOVqoU+pyrWNZk8c4DR2xaMfQe0yy9pV2PQ4S7ludGTPXHhuWhho72tRUnop/&#10;b2F/Ov5e/r62ZleFoZgP/j3L3MHaydO4fgOVaEx38+360wm+mQmufCMj6O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B666xQAAAN0AAAAPAAAAAAAAAAAAAAAAAJgCAABkcnMv&#10;ZG93bnJldi54bWxQSwUGAAAAAAQABAD1AAAAigMAAAAA&#10;" filled="f" strokecolor="#168489" strokeweight="1pt">
                      <v:stroke joinstyle="miter"/>
                    </v:oval>
                  </v:group>
                  <v:shape id="مربع نص 41" o:spid="_x0000_s1654"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3zFcEA&#10;AADdAAAADwAAAGRycy9kb3ducmV2LnhtbERPTWsCMRC9F/ofwhR6q4mCxW6NItWCh17U7X3YTDdL&#10;N5NlM7rrvzdCobd5vM9ZrsfQqgv1qYlsYToxoIir6BquLZSnz5cFqCTIDtvIZOFKCdarx4clFi4O&#10;fKDLUWqVQzgVaMGLdIXWqfIUME1iR5y5n9gHlAz7WrsehxweWj0z5lUHbDg3eOzow1P1ezwHCyJu&#10;M72Wu5D23+PXdvCmmmNp7fPTuHkHJTTKv/jPvXd5vpm/wf2bfIJe3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Yd8xXBAAAA3QAAAA8AAAAAAAAAAAAAAAAAmAIAAGRycy9kb3du&#10;cmV2LnhtbFBLBQYAAAAABAAEAPUAAACGAw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طلب الدعم:</w:t>
                          </w:r>
                        </w:p>
                      </w:txbxContent>
                    </v:textbox>
                  </v:shape>
                </v:group>
                <v:shape id="صورة 54" o:spid="_x0000_s1655"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Kv7fbHAAAA3QAAAA8AAABkcnMvZG93bnJldi54bWxEj0FPwzAMhe9I+w+RJ3Fj6UAaoyybBhoS&#10;0k5bAXE0jWnLEqckYSv/Hh8mcbP1nt/7vFgN3qkjxdQFNjCdFKCI62A7bgy8VE9Xc1ApI1t0gcnA&#10;LyVYLUcXCyxtOPGOjvvcKAnhVKKBNue+1DrVLXlMk9ATi/YZoscsa2y0jXiScO/0dVHMtMeOpaHF&#10;nh5bqg/7H29gGx8+vu6qN1d97943c3dz+3rYbI25HA/re1CZhvxvPl8/W8EvZsIv38gIevkH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Kv7fbHAAAA3QAAAA8AAAAAAAAAAAAA&#10;AAAAnwIAAGRycy9kb3ducmV2LnhtbFBLBQYAAAAABAAEAPcAAACTAwAAAAA=&#10;">
                  <v:imagedata r:id="rId74" o:title=""/>
                  <v:path arrowok="t"/>
                </v:shape>
                <w10:wrap anchorx="page"/>
                <w10:anchorlock/>
              </v:group>
            </w:pict>
          </mc:Fallback>
        </mc:AlternateContent>
      </w:r>
    </w:p>
    <w:p w:rsidR="00247375" w:rsidRDefault="00247375" w:rsidP="00084372">
      <w:pPr>
        <w:rPr>
          <w:rtl/>
        </w:rPr>
      </w:pPr>
      <w:r w:rsidRPr="00AC09F9">
        <w:rPr>
          <w:rtl/>
        </w:rPr>
        <w:t>التواصل مع المديرين أو زملاء العمل للحصول على المساعدة والتوجيه.</w:t>
      </w:r>
    </w:p>
    <w:p w:rsidR="00084372" w:rsidRPr="00AC09F9" w:rsidRDefault="00084372" w:rsidP="00084372">
      <w:r w:rsidRPr="002A078C">
        <w:rPr>
          <w:rFonts w:ascii="Sakkal Majalla" w:hAnsi="Sakkal Majalla"/>
          <w:noProof/>
          <w:sz w:val="34"/>
        </w:rPr>
        <mc:AlternateContent>
          <mc:Choice Requires="wpg">
            <w:drawing>
              <wp:inline distT="0" distB="0" distL="0" distR="0" wp14:anchorId="779C719D" wp14:editId="7D522852">
                <wp:extent cx="5731510" cy="892088"/>
                <wp:effectExtent l="0" t="0" r="2540" b="22860"/>
                <wp:docPr id="103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32" name="مجموعة 47"/>
                        <wpg:cNvGrpSpPr/>
                        <wpg:grpSpPr>
                          <a:xfrm>
                            <a:off x="0" y="0"/>
                            <a:ext cx="5731510" cy="895351"/>
                            <a:chOff x="0" y="0"/>
                            <a:chExt cx="5878196" cy="918845"/>
                          </a:xfrm>
                        </wpg:grpSpPr>
                        <wpg:grpSp>
                          <wpg:cNvPr id="1033" name="مجموعة 48"/>
                          <wpg:cNvGrpSpPr/>
                          <wpg:grpSpPr>
                            <a:xfrm>
                              <a:off x="0" y="0"/>
                              <a:ext cx="5878196" cy="918845"/>
                              <a:chOff x="0" y="0"/>
                              <a:chExt cx="6240348" cy="919070"/>
                            </a:xfrm>
                          </wpg:grpSpPr>
                          <wpg:grpSp>
                            <wpg:cNvPr id="1034" name="مجموعة 49"/>
                            <wpg:cNvGrpSpPr/>
                            <wpg:grpSpPr>
                              <a:xfrm>
                                <a:off x="0" y="169208"/>
                                <a:ext cx="5433072" cy="580613"/>
                                <a:chOff x="0" y="169208"/>
                                <a:chExt cx="5433072" cy="580613"/>
                              </a:xfrm>
                            </wpg:grpSpPr>
                            <wps:wsp>
                              <wps:cNvPr id="103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3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3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41"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ممارسة الرياضة والاسترخاء:</w:t>
                                </w:r>
                              </w:p>
                            </w:txbxContent>
                          </wps:txbx>
                          <wps:bodyPr wrap="square" rtlCol="1">
                            <a:spAutoFit/>
                          </wps:bodyPr>
                        </wps:wsp>
                      </wpg:grpSp>
                      <pic:pic xmlns:pic="http://schemas.openxmlformats.org/drawingml/2006/picture">
                        <pic:nvPicPr>
                          <pic:cNvPr id="1042"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65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">
                <v:group id="مجموعة 47" o:spid="_x0000_s165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miYMsQAAADdAAAA&#10;DwAAAAAAAAAAAAAAAACqAgAAZHJzL2Rvd25yZXYueG1sUEsFBgAAAAAEAAQA+gAAAJsDAAAAAA==&#10;">
                  <v:group id="مجموعة 48" o:spid="_x0000_s165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RJD2pwwAAAN0AAAAP&#10;AAAAAAAAAAAAAAAAAKoCAABkcnMvZG93bnJldi54bWxQSwUGAAAAAAQABAD6AAAAmgMAAAAA&#10;">
                    <v:group id="مجموعة 49" o:spid="_x0000_s165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2l3cMAAADdAAAADwAAAGRycy9kb3ducmV2LnhtbERPS4vCMBC+L/gfwgje&#10;1rTqilSjiLjiQQQfIN6GZmyLzaQ02bb++82CsLf5+J6zWHWmFA3VrrCsIB5GIIhTqwvOFFwv358z&#10;EM4jaywtk4IXOVgtex8LTLRt+UTN2WcihLBLUEHufZVI6dKcDLqhrYgD97C1QR9gnUldYxvCTSlH&#10;UTSVBgsODTlWtMkpfZ5/jIJdi+16HG+bw/Oxed0vX8fbISalBv1uPQfhqfP/4rd7r8P8aDyB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ezaXdwwAAAN0AAAAP&#10;AAAAAAAAAAAAAAAAAKoCAABkcnMvZG93bnJldi54bWxQSwUGAAAAAAQABAD6AAAAmgMAAAAA&#10;">
                      <v:shape id="شكل حر 50" o:spid="_x0000_s166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YUp8IA&#10;AADdAAAADwAAAGRycy9kb3ducmV2LnhtbERPTWvCQBC9C/0Pywi96cZKRKKrSEEIpYckKl6H7JgE&#10;s7Mhu43pv3eFQm/zeJ+z3Y+mFQP1rrGsYDGPQBCXVjdcKTifjrM1COeRNbaWScEvOdjv3iZbTLR9&#10;cE5D4SsRQtglqKD2vkukdGVNBt3cdsSBu9neoA+wr6Tu8RHCTSs/omglDTYcGmrs6LOm8l78GAWr&#10;r/iaZeUxzot0+e3I6Iu2Xqn36XjYgPA0+n/xnzvVYX60jOH1TThB7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BhSnwgAAAN0AAAAPAAAAAAAAAAAAAAAAAJgCAABkcnMvZG93&#10;bnJldi54bWxQSwUGAAAAAAQABAD1AAAAhw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6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9WCcAA&#10;AADdAAAADwAAAGRycy9kb3ducmV2LnhtbERPS4vCMBC+C/6HMIIX0XRdfFCNIisLe/SF57EZ02Iz&#10;qU2s3X9vFha8zcf3nOW6taVoqPaFYwUfowQEceZ0wUbB6fg9nIPwAVlj6ZgU/JKH9arbWWKq3ZP3&#10;1ByCETGEfYoK8hCqVEqf5WTRj1xFHLmrqy2GCGsjdY3PGG5LOU6SqbRYcGzIsaKvnLLb4WEV4N3u&#10;zhcXnG8uxmwHk6od6IlS/V67WYAI1Ia3+N/9o+P85HMGf9/EE+Tq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v9WCcAAAADdAAAADwAAAAAAAAAAAAAAAACYAgAAZHJzL2Rvd25y&#10;ZXYueG1sUEsFBgAAAAAEAAQA9QAAAIUDAAAAAA==&#10;" fillcolor="#a5a5a5 [2092]" stroked="f" strokeweight="1pt">
                        <v:stroke joinstyle="miter"/>
                      </v:roundrect>
                    </v:group>
                    <v:oval id="شكل بيضاوي 52" o:spid="_x0000_s166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TugcMA&#10;AADdAAAADwAAAGRycy9kb3ducmV2LnhtbERP32vCMBB+F/wfwgl7m8kqyNaZlqEMHGzgqu75aM62&#10;2FxKk9n63y8Dwbf7+H7eKh9tKy7U+8axhqe5AkFcOtNwpeGwf398BuEDssHWMWm4koc8m05WmBo3&#10;8DddilCJGMI+RQ11CF0qpS9rsujnriOO3Mn1FkOEfSVNj0MMt61MlFpKiw3Hhho7WtdUnotfq2F3&#10;Ph2vPx+f6qtyQ7Ec7CZJzF7rh9n49goi0Bju4pt7a+J8tXiB/2/iCTL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ZTugcMAAADdAAAADwAAAAAAAAAAAAAAAACYAgAAZHJzL2Rv&#10;d25yZXYueG1sUEsFBgAAAAAEAAQA9QAAAIgDAAAAAA==&#10;" filled="f" strokecolor="#168489" strokeweight="1pt">
                      <v:stroke joinstyle="miter"/>
                    </v:oval>
                  </v:group>
                  <v:shape id="مربع نص 41" o:spid="_x0000_s1663"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JpzsEA&#10;AADdAAAADwAAAGRycy9kb3ducmV2LnhtbERPS2vDMAy+D/ofjAq7rXbKVkZWt5Q9oIdd2mV3Eatx&#10;aCyHWG3Sfz8PBrvp43tqvZ1Cp640pDayhWJhQBHX0bXcWKi+Ph6eQSVBdthFJgs3SrDdzO7WWLo4&#10;8oGuR2lUDuFUogUv0pdap9pTwLSIPXHmTnEIKBkOjXYDjjk8dHppzEoHbDk3eOzp1VN9Pl6CBRG3&#10;K27Ve0j77+nzbfSmfsLK2vv5tHsBJTTJv/jPvXd5vnks4PebfIL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2yac7BAAAA3QAAAA8AAAAAAAAAAAAAAAAAmAIAAGRycy9kb3du&#10;cmV2LnhtbFBLBQYAAAAABAAEAPUAAACGAw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ممارسة الرياضة والاسترخاء:</w:t>
                          </w:r>
                        </w:p>
                      </w:txbxContent>
                    </v:textbox>
                  </v:shape>
                </v:group>
                <v:shape id="صورة 54" o:spid="_x0000_s1664"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aEinrFAAAA3QAAAA8AAABkcnMvZG93bnJldi54bWxET01PAjEQvZv4H5ox8SZdkSisFCIGEhNO&#10;sEA4jttxd6WdLm2F9d9TExNu8/I+ZzztrBEn8qFxrOCxl4EgLp1uuFKwKRYPQxAhIms0jknBLwWY&#10;Tm5vxphrd+YVndaxEimEQ44K6hjbXMpQ1mQx9FxLnLgv5y3GBH0ltcdzCrdG9rPsWVpsODXU2NJ7&#10;TeVh/WMVLP3s83tU7ExxXO3nQ/P0sj3Ml0rd33VvryAidfEq/nd/6DQ/G/Th75t0gpx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2hIp6xQAAAN0AAAAPAAAAAAAAAAAAAAAA&#10;AJ8CAABkcnMvZG93bnJldi54bWxQSwUGAAAAAAQABAD3AAAAkQMAAAAA&#10;">
                  <v:imagedata r:id="rId74" o:title=""/>
                  <v:path arrowok="t"/>
                </v:shape>
                <w10:wrap anchorx="page"/>
                <w10:anchorlock/>
              </v:group>
            </w:pict>
          </mc:Fallback>
        </mc:AlternateContent>
      </w:r>
    </w:p>
    <w:p w:rsidR="00247375" w:rsidRDefault="00247375" w:rsidP="00084372">
      <w:pPr>
        <w:rPr>
          <w:rtl/>
        </w:rPr>
      </w:pPr>
      <w:r w:rsidRPr="00AC09F9">
        <w:rPr>
          <w:rtl/>
        </w:rPr>
        <w:t>الأنشطة البدنية مثل المشي أو ممارسة التأمل تساعد على تقليل التوتر.</w:t>
      </w:r>
    </w:p>
    <w:p w:rsidR="00084372" w:rsidRPr="00AC09F9" w:rsidRDefault="00084372" w:rsidP="00084372">
      <w:r w:rsidRPr="002A078C">
        <w:rPr>
          <w:rFonts w:ascii="Sakkal Majalla" w:hAnsi="Sakkal Majalla"/>
          <w:noProof/>
          <w:sz w:val="34"/>
        </w:rPr>
        <mc:AlternateContent>
          <mc:Choice Requires="wpg">
            <w:drawing>
              <wp:inline distT="0" distB="0" distL="0" distR="0" wp14:anchorId="650E6560" wp14:editId="4428BCAB">
                <wp:extent cx="5731510" cy="892088"/>
                <wp:effectExtent l="0" t="0" r="2540" b="22860"/>
                <wp:docPr id="844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8445" name="مجموعة 47"/>
                        <wpg:cNvGrpSpPr/>
                        <wpg:grpSpPr>
                          <a:xfrm>
                            <a:off x="0" y="0"/>
                            <a:ext cx="5731510" cy="895351"/>
                            <a:chOff x="0" y="0"/>
                            <a:chExt cx="5878196" cy="918845"/>
                          </a:xfrm>
                        </wpg:grpSpPr>
                        <wpg:grpSp>
                          <wpg:cNvPr id="8446" name="مجموعة 48"/>
                          <wpg:cNvGrpSpPr/>
                          <wpg:grpSpPr>
                            <a:xfrm>
                              <a:off x="0" y="0"/>
                              <a:ext cx="5878196" cy="918845"/>
                              <a:chOff x="0" y="0"/>
                              <a:chExt cx="6240348" cy="919070"/>
                            </a:xfrm>
                          </wpg:grpSpPr>
                          <wpg:grpSp>
                            <wpg:cNvPr id="8447" name="مجموعة 49"/>
                            <wpg:cNvGrpSpPr/>
                            <wpg:grpSpPr>
                              <a:xfrm>
                                <a:off x="0" y="169208"/>
                                <a:ext cx="5433072" cy="580613"/>
                                <a:chOff x="0" y="169208"/>
                                <a:chExt cx="5433072" cy="580613"/>
                              </a:xfrm>
                            </wpg:grpSpPr>
                            <wps:wsp>
                              <wps:cNvPr id="102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2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2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27"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الفصل بين العمل والحياة الشخصية:</w:t>
                                </w:r>
                              </w:p>
                            </w:txbxContent>
                          </wps:txbx>
                          <wps:bodyPr wrap="square" rtlCol="1">
                            <a:spAutoFit/>
                          </wps:bodyPr>
                        </wps:wsp>
                      </wpg:grpSp>
                      <pic:pic xmlns:pic="http://schemas.openxmlformats.org/drawingml/2006/picture">
                        <pic:nvPicPr>
                          <pic:cNvPr id="1029"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66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">
                <v:group id="مجموعة 47" o:spid="_x0000_s166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H61UxgAAAN0A&#10;AAAPAAAAAAAAAAAAAAAAAKoCAABkcnMvZG93bnJldi54bWxQSwUGAAAAAAQABAD6AAAAnQMAAAAA&#10;">
                  <v:group id="مجموعة 48" o:spid="_x0000_s166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tzTMjxgAAAN0A&#10;AAAPAAAAAAAAAAAAAAAAAKoCAABkcnMvZG93bnJldi54bWxQSwUGAAAAAAQABAD6AAAAnQMAAAAA&#10;">
                    <v:group id="مجموعة 49" o:spid="_x0000_s166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oGWuMcAAADd&#10;AAAADwAAAAAAAAAAAAAAAACqAgAAZHJzL2Rvd25yZXYueG1sUEsFBgAAAAAEAAQA+gAAAJ4DAAAA&#10;AA==&#10;">
                      <v:shape id="شكل حر 50" o:spid="_x0000_s166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Mn4cAA&#10;AADdAAAADwAAAGRycy9kb3ducmV2LnhtbERPy6rCMBDdC/5DGMGdpr7KpdcoIggiLrR6uduhGdti&#10;MylN1Pr3RhDczeE8Z75sTSXu1LjSsoLRMAJBnFldcq7gfNoMfkA4j6yxskwKnuRgueh25pho++Aj&#10;3VOfixDCLkEFhfd1IqXLCjLohrYmDtzFNgZ9gE0udYOPEG4qOY6iWBosOTQUWNO6oOya3oyCeDf7&#10;PxyyzeyYbid7R0b/aeuV6vfa1S8IT63/ij/urQ7zo/EU3t+EE+Ti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5Mn4cAAAADdAAAADwAAAAAAAAAAAAAAAACYAgAAZHJzL2Rvd25y&#10;ZXYueG1sUEsFBgAAAAAEAAQA9QAAAIU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7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j7OL8A&#10;AADdAAAADwAAAGRycy9kb3ducmV2LnhtbERPTYvCMBC9L/gfwgheRFOFLlKNIorg0dVlz2MzpsVm&#10;UptY67/fCIK3ebzPWaw6W4mWGl86VjAZJyCIc6dLNgp+T7vRDIQPyBorx6TgSR5Wy97XAjPtHvxD&#10;7TEYEUPYZ6igCKHOpPR5QRb92NXEkbu4xmKIsDFSN/iI4baS0yT5lhZLjg0F1rQpKL8e71YB3uzh&#10;7+yC8+3ZmO0wrbuhTpUa9Lv1HESgLnzEb/dex/nJNIXXN/EEufw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wuPs4vwAAAN0AAAAPAAAAAAAAAAAAAAAAAJgCAABkcnMvZG93bnJl&#10;di54bWxQSwUGAAAAAAQABAD1AAAAhAMAAAAA&#10;" fillcolor="#a5a5a5 [2092]" stroked="f" strokeweight="1pt">
                        <v:stroke joinstyle="miter"/>
                      </v:roundrect>
                    </v:group>
                    <v:oval id="شكل بيضاوي 52" o:spid="_x0000_s167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LsLsIA&#10;AADdAAAADwAAAGRycy9kb3ducmV2LnhtbERPTWvCQBC9C/0PyxR6093mECS6ilgKLbSgiXoesmMS&#10;zM6G7NbEf98VBG/zeJ+zXI+2FVfqfeNYw/tMgSAunWm40nAoPqdzED4gG2wdk4YbeVivXiZLzIwb&#10;eE/XPFQihrDPUEMdQpdJ6cuaLPqZ64gjd3a9xRBhX0nT4xDDbSsTpVJpseHYUGNH25rKS/5nNewu&#10;5+Pt9P2jfis35OlgP5LEFFq/vY6bBYhAY3iKH+4vE+erJIX7N/EEuf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0uwuwgAAAN0AAAAPAAAAAAAAAAAAAAAAAJgCAABkcnMvZG93&#10;bnJldi54bWxQSwUGAAAAAAQABAD1AAAAhwMAAAAA&#10;" filled="f" strokecolor="#168489" strokeweight="1pt">
                      <v:stroke joinstyle="miter"/>
                    </v:oval>
                  </v:group>
                  <v:shape id="مربع نص 41" o:spid="_x0000_s1672"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ixgcEA&#10;AADdAAAADwAAAGRycy9kb3ducmV2LnhtbERPTWsCMRC9F/ofwhS81UTBWrZGkdqCh17U7X3YTDdL&#10;N5NlM7rrv28Kgrd5vM9ZbcbQqgv1qYlsYTY1oIir6BquLZSnz+dXUEmQHbaRycKVEmzWjw8rLFwc&#10;+ECXo9Qqh3Aq0IIX6QqtU+UpYJrGjjhzP7EPKBn2tXY9Djk8tHpuzIsO2HBu8NjRu6fq93gOFkTc&#10;dnYtP0Laf49fu8GbaoGltZOncfsGSmiUu/jm3rs838yX8P9NPkG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DIsYHBAAAA3QAAAA8AAAAAAAAAAAAAAAAAmAIAAGRycy9kb3du&#10;cmV2LnhtbFBLBQYAAAAABAAEAPUAAACGAw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الفصل بين العمل والحياة الشخصية:</w:t>
                          </w:r>
                        </w:p>
                      </w:txbxContent>
                    </v:textbox>
                  </v:shape>
                </v:group>
                <v:shape id="صورة 54" o:spid="_x0000_s1673"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X//avFAAAA3QAAAA8AAABkcnMvZG93bnJldi54bWxET01rAjEQvRf8D2EKvdVsFVrdGsUWC4In&#10;3VY8TjfT3a3JZE2ibv99Iwje5vE+ZzLrrBEn8qFxrOCpn4EgLp1uuFLwWXw8jkCEiKzROCYFfxRg&#10;Nu3dTTDX7sxrOm1iJVIIhxwV1DG2uZShrMli6LuWOHE/zluMCfpKao/nFG6NHGTZs7TYcGqosaX3&#10;msr95mgVrPzb9++42JrisN4tRmb48rVfrJR6uO/mryAidfEmvrqXOs3PBmO4fJNOkNN/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l//2rxQAAAN0AAAAPAAAAAAAAAAAAAAAA&#10;AJ8CAABkcnMvZG93bnJldi54bWxQSwUGAAAAAAQABAD3AAAAkQMAAAAA&#10;">
                  <v:imagedata r:id="rId74" o:title=""/>
                  <v:path arrowok="t"/>
                </v:shape>
                <w10:wrap anchorx="page"/>
                <w10:anchorlock/>
              </v:group>
            </w:pict>
          </mc:Fallback>
        </mc:AlternateContent>
      </w:r>
    </w:p>
    <w:p w:rsidR="00247375" w:rsidRDefault="00247375" w:rsidP="00084372">
      <w:pPr>
        <w:rPr>
          <w:rtl/>
        </w:rPr>
      </w:pPr>
      <w:r w:rsidRPr="00AC09F9">
        <w:rPr>
          <w:rtl/>
        </w:rPr>
        <w:t>تخصيص وقت للراحة والأنشطة الترفيهية بعيدا</w:t>
      </w:r>
      <w:r>
        <w:rPr>
          <w:rFonts w:hint="cs"/>
          <w:rtl/>
        </w:rPr>
        <w:t>ً</w:t>
      </w:r>
      <w:r w:rsidRPr="00AC09F9">
        <w:rPr>
          <w:rtl/>
        </w:rPr>
        <w:t xml:space="preserve"> عن ضغوط العمل.</w:t>
      </w:r>
    </w:p>
    <w:p w:rsidR="00084372" w:rsidRPr="00AC09F9" w:rsidRDefault="00084372" w:rsidP="00084372">
      <w:r w:rsidRPr="002A078C">
        <w:rPr>
          <w:rFonts w:ascii="Sakkal Majalla" w:hAnsi="Sakkal Majalla"/>
          <w:noProof/>
          <w:sz w:val="34"/>
        </w:rPr>
        <mc:AlternateContent>
          <mc:Choice Requires="wpg">
            <w:drawing>
              <wp:inline distT="0" distB="0" distL="0" distR="0" wp14:anchorId="2C40D5AD" wp14:editId="4F0263C5">
                <wp:extent cx="5731510" cy="892088"/>
                <wp:effectExtent l="0" t="0" r="2540" b="22860"/>
                <wp:docPr id="843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8436" name="مجموعة 47"/>
                        <wpg:cNvGrpSpPr/>
                        <wpg:grpSpPr>
                          <a:xfrm>
                            <a:off x="0" y="0"/>
                            <a:ext cx="5731510" cy="895351"/>
                            <a:chOff x="0" y="0"/>
                            <a:chExt cx="5878196" cy="918845"/>
                          </a:xfrm>
                        </wpg:grpSpPr>
                        <wpg:grpSp>
                          <wpg:cNvPr id="8437" name="مجموعة 48"/>
                          <wpg:cNvGrpSpPr/>
                          <wpg:grpSpPr>
                            <a:xfrm>
                              <a:off x="0" y="0"/>
                              <a:ext cx="5878196" cy="918845"/>
                              <a:chOff x="0" y="0"/>
                              <a:chExt cx="6240348" cy="919070"/>
                            </a:xfrm>
                          </wpg:grpSpPr>
                          <wpg:grpSp>
                            <wpg:cNvPr id="8438" name="مجموعة 49"/>
                            <wpg:cNvGrpSpPr/>
                            <wpg:grpSpPr>
                              <a:xfrm>
                                <a:off x="0" y="169208"/>
                                <a:ext cx="5433072" cy="580613"/>
                                <a:chOff x="0" y="169208"/>
                                <a:chExt cx="5433072" cy="580613"/>
                              </a:xfrm>
                            </wpg:grpSpPr>
                            <wps:wsp>
                              <wps:cNvPr id="843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4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4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42"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التدريب على إدارة التوتر</w:t>
                                </w:r>
                                <w:r w:rsidRPr="005D6B53">
                                  <w:rPr>
                                    <w:rFonts w:eastAsia="Calibri" w:hAnsi="Adobe Arabic" w:cs="Adobe Arabic" w:hint="cs"/>
                                    <w:b/>
                                    <w:bCs/>
                                    <w:color w:val="FFFFFF"/>
                                    <w:kern w:val="24"/>
                                    <w:sz w:val="36"/>
                                    <w:szCs w:val="36"/>
                                    <w:rtl/>
                                    <w:lang w:bidi="ar-EG"/>
                                  </w:rPr>
                                  <w:t>:</w:t>
                                </w:r>
                              </w:p>
                            </w:txbxContent>
                          </wps:txbx>
                          <wps:bodyPr wrap="square" rtlCol="1">
                            <a:spAutoFit/>
                          </wps:bodyPr>
                        </wps:wsp>
                      </wpg:grpSp>
                      <pic:pic xmlns:pic="http://schemas.openxmlformats.org/drawingml/2006/picture">
                        <pic:nvPicPr>
                          <pic:cNvPr id="8443"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67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FbdK7TdAAAABQEAAA8AAABkcnMvZG93bnJldi54&#10;bWxMj0FLw0AQhe+C/2EZwZvdTbXFxmxKKeqpCG0F6W2bnSah2dmQ3Sbpv3f0opcHw3u89022HF0j&#10;euxC7UlDMlEgkApvayo1fO7fHp5BhGjImsYTarhigGV+e5OZ1PqBttjvYim4hEJqNFQxtqmUoajQ&#10;mTDxLRJ7J985E/nsSmk7M3C5a+RUqbl0piZeqEyL6wqL8+7iNLwPZlg9Jq/95nxaXw/72cfXJkGt&#10;7+/G1QuIiGP8C8MPPqNDzkxHfyEbRKOBH4m/yt5CTecgjhx6UjOQeSb/0+ffAA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">
                <v:group id="مجموعة 47" o:spid="_x0000_s167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tAXsYAAADdAAAADwAAAGRycy9kb3ducmV2LnhtbESPT4vCMBTE7wt+h/AE&#10;b2ta3RWpRhFZxYMs+AfE26N5tsXmpTTZtn77jSB4HGbmN8x82ZlSNFS7wrKCeBiBIE6tLjhTcD5t&#10;PqcgnEfWWFomBQ9ysFz0PuaYaNvygZqjz0SAsEtQQe59lUjp0pwMuqGtiIN3s7VBH2SdSV1jG+Cm&#10;lKMomkiDBYeFHCta55Tej39GwbbFdjWOf5r9/bZ+XE/fv5d9TEoN+t1qBsJT59/hV3unFUy/xh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1y0BexgAAAN0A&#10;AAAPAAAAAAAAAAAAAAAAAKoCAABkcnMvZG93bnJldi54bWxQSwUGAAAAAAQABAD6AAAAnQMAAAAA&#10;">
                  <v:group id="مجموعة 48" o:spid="_x0000_s167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oflxccAAADdAAAADwAAAGRycy9kb3ducmV2LnhtbESPT2vCQBTE7wW/w/KE&#10;3nQTbVWiq4jU0oMI/gHx9sg+k2D2bciuSfz23YLQ4zAzv2EWq86UoqHaFZYVxMMIBHFqdcGZgvNp&#10;O5iBcB5ZY2mZFDzJwWrZe1tgom3LB2qOPhMBwi5BBbn3VSKlS3My6Ia2Ig7ezdYGfZB1JnWNbYCb&#10;Uo6iaCINFhwWcqxok1N6Pz6Mgu8W2/U4/mp299vmeT197i+7mJR673frOQhPnf8Pv9o/WsHsYzyF&#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oflxccAAADd&#10;AAAADwAAAAAAAAAAAAAAAACqAgAAZHJzL2Rvd25yZXYueG1sUEsFBgAAAAAEAAQA+gAAAJ4DAAAA&#10;AA==&#10;">
                    <v:group id="مجموعة 49" o:spid="_x0000_s167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xhxt8QAAADdAAAADwAAAGRycy9kb3ducmV2LnhtbERPTWvCQBC9F/wPyxS8&#10;1U20lZC6BpEqHqSgEUpvQ3ZMQrKzIbtN4r/vHgo9Pt73JptMKwbqXW1ZQbyIQBAXVtdcKrjlh5cE&#10;hPPIGlvLpOBBDrLt7GmDqbYjX2i4+lKEEHYpKqi871IpXVGRQbewHXHg7rY36APsS6l7HEO4aeUy&#10;itbSYM2hocKO9hUVzfXHKDiOOO5W8cdwbu77x3f+9vl1jkmp+fO0ewfhafL/4j/3SStIXldhbn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xhxt8QAAADdAAAA&#10;DwAAAAAAAAAAAAAAAACqAgAAZHJzL2Rvd25yZXYueG1sUEsFBgAAAAAEAAQA+gAAAJsDAAAAAA==&#10;">
                      <v:shape id="شكل حر 50" o:spid="_x0000_s167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PAzcMA&#10;AADdAAAADwAAAGRycy9kb3ducmV2LnhtbESPQYvCMBSE74L/ITzBm6bqKlqNIguCLB60Kl4fzbMt&#10;Ni+lyWr990YQPA4z8w2zWDWmFHeqXWFZwaAfgSBOrS44U3A6bnpTEM4jaywtk4InOVgt260Fxto+&#10;+ED3xGciQNjFqCD3voqldGlOBl3fVsTBu9raoA+yzqSu8RHgppTDKJpIgwWHhRwr+s0pvSX/RsHk&#10;b3zZ79PN+JBsRztHRp+19Up1O816DsJT47/hT3urFUx/RjN4vwlPQC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NPAzcMAAADdAAAADwAAAAAAAAAAAAAAAACYAgAAZHJzL2Rv&#10;d25yZXYueG1sUEsFBgAAAAAEAAQA9QAAAIg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7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hjb8AA&#10;AADdAAAADwAAAGRycy9kb3ducmV2LnhtbERPTYvCMBC9C/6HMAteZJsqKlIbRZQFj67KnsdmTMs2&#10;k9pka/335rDg8fG+801va9FR6yvHCiZJCoK4cLpio+By/vpcgvABWWPtmBQ8ycNmPRzkmGn34G/q&#10;TsGIGMI+QwVlCE0mpS9KsugT1xBH7uZaiyHC1kjd4iOG21pO03QhLVYcG0psaFdS8Xv6swrwbo8/&#10;Vxec767G7Mfzph/ruVKjj367AhGoD2/xv/ugFSxns7g/volPQK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Yhjb8AAAADdAAAADwAAAAAAAAAAAAAAAACYAgAAZHJzL2Rvd25y&#10;ZXYueG1sUEsFBgAAAAAEAAQA9QAAAIUDAAAAAA==&#10;" fillcolor="#a5a5a5 [2092]" stroked="f" strokeweight="1pt">
                        <v:stroke joinstyle="miter"/>
                      </v:roundrect>
                    </v:group>
                    <v:oval id="شكل بيضاوي 52" o:spid="_x0000_s168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xPlcQA&#10;AADdAAAADwAAAGRycy9kb3ducmV2LnhtbESP3YrCMBSE7xd8h3AE79bUIiLVKKIICi649ef60Bzb&#10;YnNSmmjr25sFYS+HmfmGmS87U4knNa60rGA0jEAQZ1aXnCs4n7bfUxDOI2usLJOCFzlYLnpfc0y0&#10;bfmXnqnPRYCwS1BB4X2dSOmyggy6oa2Jg3ezjUEfZJNL3WAb4KaScRRNpMGSw0KBNa0Lyu7pwyg4&#10;3m+X13V/iH5y26aT1mziWJ+UGvS71QyEp87/hz/tnVYwHY9H8PcmPAG5e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8T5XEAAAA3QAAAA8AAAAAAAAAAAAAAAAAmAIAAGRycy9k&#10;b3ducmV2LnhtbFBLBQYAAAAABAAEAPUAAACJAwAAAAA=&#10;" filled="f" strokecolor="#168489" strokeweight="1pt">
                      <v:stroke joinstyle="miter"/>
                    </v:oval>
                  </v:group>
                  <v:shape id="مربع نص 41" o:spid="_x0000_s1681"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gp1sMA&#10;AADdAAAADwAAAGRycy9kb3ducmV2LnhtbESPQWvCQBSE70L/w/IK3nSjaJHUVaSt4MFLNb0/sq/Z&#10;0OzbkH018d+7guBxmJlvmPV28I26UBfrwAZm0wwUcRlszZWB4ryfrEBFQbbYBCYDV4qw3byM1pjb&#10;0PM3XU5SqQThmKMBJ9LmWsfSkcc4DS1x8n5D51GS7CptO+wT3Dd6nmVv2mPNacFhSx+Oyr/Tvzcg&#10;Yneza/Hl4+FnOH72LiuXWBgzfh1276CEBnmGH+2DNbBaLOZwf5OegN7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fgp1sMAAADdAAAADwAAAAAAAAAAAAAAAACYAgAAZHJzL2Rv&#10;d25yZXYueG1sUEsFBgAAAAAEAAQA9QAAAIgDA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التدريب على إدارة التوتر</w:t>
                          </w:r>
                          <w:r w:rsidRPr="005D6B53">
                            <w:rPr>
                              <w:rFonts w:eastAsia="Calibri" w:hAnsi="Adobe Arabic" w:cs="Adobe Arabic" w:hint="cs"/>
                              <w:b/>
                              <w:bCs/>
                              <w:color w:val="FFFFFF"/>
                              <w:kern w:val="24"/>
                              <w:sz w:val="36"/>
                              <w:szCs w:val="36"/>
                              <w:rtl/>
                              <w:lang w:bidi="ar-EG"/>
                            </w:rPr>
                            <w:t>:</w:t>
                          </w:r>
                        </w:p>
                      </w:txbxContent>
                    </v:textbox>
                  </v:shape>
                </v:group>
                <v:shape id="صورة 54" o:spid="_x0000_s1682"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1Q8Y7IAAAA3QAAAA8AAABkcnMvZG93bnJldi54bWxEj0FPAjEUhO8m/IfmkXiTLkJwXSlEDCYm&#10;nGDVeHxun7sL7evSVlj+vTUx8TiZmW8y82VvjTiRD61jBeNRBoK4crrlWsFr+XyTgwgRWaNxTAou&#10;FGC5GFzNsdDuzFs67WItEoRDgQqaGLtCylA1ZDGMXEecvC/nLcYkfS21x3OCWyNvs2wmLbacFhrs&#10;6Kmh6rD7tgo2fvW5vy/fTXncfqxzM7l7O6w3Sl0P+8cHEJH6+B/+a79oBfl0OoHfN+kJyMUP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tUPGOyAAAAN0AAAAPAAAAAAAAAAAA&#10;AAAAAJ8CAABkcnMvZG93bnJldi54bWxQSwUGAAAAAAQABAD3AAAAlAMAAAAA&#10;">
                  <v:imagedata r:id="rId74" o:title=""/>
                  <v:path arrowok="t"/>
                </v:shape>
                <w10:wrap anchorx="page"/>
                <w10:anchorlock/>
              </v:group>
            </w:pict>
          </mc:Fallback>
        </mc:AlternateContent>
      </w:r>
    </w:p>
    <w:p w:rsidR="00247375" w:rsidRDefault="00247375" w:rsidP="00084372">
      <w:pPr>
        <w:rPr>
          <w:rtl/>
        </w:rPr>
      </w:pPr>
      <w:r w:rsidRPr="00AC09F9">
        <w:rPr>
          <w:rtl/>
        </w:rPr>
        <w:t>حضور ورش عمل أو دورات تدريبية حول كيفية التعامل مع الضغوط النفسية.</w:t>
      </w:r>
    </w:p>
    <w:p w:rsidR="00084372" w:rsidRPr="00AC09F9" w:rsidRDefault="00084372" w:rsidP="00084372">
      <w:r w:rsidRPr="002A078C">
        <w:rPr>
          <w:rFonts w:ascii="Sakkal Majalla" w:hAnsi="Sakkal Majalla"/>
          <w:noProof/>
          <w:sz w:val="34"/>
        </w:rPr>
        <mc:AlternateContent>
          <mc:Choice Requires="wpg">
            <w:drawing>
              <wp:inline distT="0" distB="0" distL="0" distR="0" wp14:anchorId="21780AB7" wp14:editId="480FF9E8">
                <wp:extent cx="5731510" cy="892088"/>
                <wp:effectExtent l="0" t="0" r="2540" b="22860"/>
                <wp:docPr id="842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8425" name="مجموعة 47"/>
                        <wpg:cNvGrpSpPr/>
                        <wpg:grpSpPr>
                          <a:xfrm>
                            <a:off x="0" y="0"/>
                            <a:ext cx="5731510" cy="895351"/>
                            <a:chOff x="0" y="0"/>
                            <a:chExt cx="5878196" cy="918845"/>
                          </a:xfrm>
                        </wpg:grpSpPr>
                        <wpg:grpSp>
                          <wpg:cNvPr id="8426" name="مجموعة 48"/>
                          <wpg:cNvGrpSpPr/>
                          <wpg:grpSpPr>
                            <a:xfrm>
                              <a:off x="0" y="0"/>
                              <a:ext cx="5878196" cy="918845"/>
                              <a:chOff x="0" y="0"/>
                              <a:chExt cx="6240348" cy="919070"/>
                            </a:xfrm>
                          </wpg:grpSpPr>
                          <wpg:grpSp>
                            <wpg:cNvPr id="8427" name="مجموعة 49"/>
                            <wpg:cNvGrpSpPr/>
                            <wpg:grpSpPr>
                              <a:xfrm>
                                <a:off x="0" y="169208"/>
                                <a:ext cx="5433072" cy="580613"/>
                                <a:chOff x="0" y="169208"/>
                                <a:chExt cx="5433072" cy="580613"/>
                              </a:xfrm>
                            </wpg:grpSpPr>
                            <wps:wsp>
                              <wps:cNvPr id="842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3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3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33"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التحدث مع متخصص نفسي:</w:t>
                                </w:r>
                              </w:p>
                            </w:txbxContent>
                          </wps:txbx>
                          <wps:bodyPr wrap="square" rtlCol="1">
                            <a:spAutoFit/>
                          </wps:bodyPr>
                        </wps:wsp>
                      </wpg:grpSp>
                      <pic:pic xmlns:pic="http://schemas.openxmlformats.org/drawingml/2006/picture">
                        <pic:nvPicPr>
                          <pic:cNvPr id="8434"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68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">
                <v:group id="مجموعة 47" o:spid="_x0000_s168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AwEj0xgAAAN0A&#10;AAAPAAAAAAAAAAAAAAAAAKoCAABkcnMvZG93bnJldi54bWxQSwUGAAAAAAQABAD6AAAAnQMAAAAA&#10;">
                  <v:group id="مجموعة 48" o:spid="_x0000_s168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BLWg8YAAADdAAAADwAAAGRycy9kb3ducmV2LnhtbESPT4vCMBTE7wt+h/AE&#10;b2ta3RWpRhFxxYMs+AfE26N5tsXmpTTZtn77jSB4HGbmN8x82ZlSNFS7wrKCeBiBIE6tLjhTcD79&#10;fE5BOI+ssbRMCh7kYLnofcwx0bblAzVHn4kAYZeggtz7KpHSpTkZdENbEQfvZmuDPsg6k7rGNsBN&#10;KUdRNJEGCw4LOVa0zim9H/+Mgm2L7Wocb5r9/bZ+XE/fv5d9TEoN+t1qBsJT59/hV3unFUy/Rh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wEtaDxgAAAN0A&#10;AAAPAAAAAAAAAAAAAAAAAKoCAABkcnMvZG93bnJldi54bWxQSwUGAAAAAAQABAD6AAAAnQMAAAAA&#10;">
                    <v:group id="مجموعة 49" o:spid="_x0000_s168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fXnMYxgAAAN0A&#10;AAAPAAAAAAAAAAAAAAAAAKoCAABkcnMvZG93bnJldi54bWxQSwUGAAAAAAQABAD6AAAAnQMAAAAA&#10;">
                      <v:shape id="شكل حر 50" o:spid="_x0000_s168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bzi74A&#10;AADdAAAADwAAAGRycy9kb3ducmV2LnhtbERPSwrCMBDdC94hjOBOU79INYoIgogLrYrboRnbYjMp&#10;TdR6e7MQXD7ef7FqTCleVLvCsoJBPwJBnFpdcKbgct72ZiCcR9ZYWiYFH3KwWrZbC4y1ffOJXonP&#10;RAhhF6OC3PsqltKlORl0fVsRB+5ua4M+wDqTusZ3CDelHEbRVBosODTkWNEmp/SRPI2C6X5yOx7T&#10;7eSU7EYHR0ZftfVKdTvNeg7CU+P/4p97pxXMxsMwN7wJT0Auv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JG84u+AAAA3QAAAA8AAAAAAAAAAAAAAAAAmAIAAGRycy9kb3ducmV2&#10;LnhtbFBLBQYAAAAABAAEAPUAAACD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8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K1icMA&#10;AADdAAAADwAAAGRycy9kb3ducmV2LnhtbESPW4vCMBSE34X9D+Es+CKaul6QrlFkF8FHb/h8bI5p&#10;2eakNtla/70RBB+HmfmGmS9bW4qGal84VjAcJCCIM6cLNgqOh3V/BsIHZI2lY1JwJw/LxUdnjql2&#10;N95Rsw9GRAj7FBXkIVSplD7LyaIfuIo4ehdXWwxR1kbqGm8Rbkv5lSRTabHguJBjRT85ZX/7f6sA&#10;r3Z7OrvgfHM25rc3qdqenijV/WxX3yACteEdfrU3WsFsPBrC8018An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sK1icMAAADdAAAADwAAAAAAAAAAAAAAAACYAgAAZHJzL2Rv&#10;d25yZXYueG1sUEsFBgAAAAAEAAQA9QAAAIgDAAAAAA==&#10;" fillcolor="#a5a5a5 [2092]" stroked="f" strokeweight="1pt">
                        <v:stroke joinstyle="miter"/>
                      </v:roundrect>
                    </v:group>
                    <v:oval id="شكل بيضاوي 52" o:spid="_x0000_s168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6iin8YA&#10;AADdAAAADwAAAGRycy9kb3ducmV2LnhtbESP3WrCQBSE74W+w3IKvdNN0xIkuopUhAoWbGx7fcge&#10;k5Ds2ZDd5uftuwXBy2FmvmHW29E0oqfOVZYVPC8iEMS51RUXCr4uh/kShPPIGhvLpGAiB9vNw2yN&#10;qbYDf1Kf+UIECLsUFZTet6mULi/JoFvYljh4V9sZ9EF2hdQdDgFuGhlHUSINVhwWSmzpraS8zn6N&#10;gnN9/Z5+jqfoo7BDlgxmH8f6otTT47hbgfA0+nv41n7XCpavLzH8vwlPQG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6iin8YAAADdAAAADwAAAAAAAAAAAAAAAACYAgAAZHJz&#10;L2Rvd25yZXYueG1sUEsFBgAAAAAEAAQA9QAAAIsDAAAAAA==&#10;" filled="f" strokecolor="#168489" strokeweight="1pt">
                      <v:stroke joinstyle="miter"/>
                    </v:oval>
                  </v:group>
                  <v:shape id="مربع نص 41" o:spid="_x0000_s1690"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L/MMMA&#10;AADdAAAADwAAAGRycy9kb3ducmV2LnhtbESPQWvCQBSE74X+h+UJ3urGaoukriJtBQ9equn9kX3N&#10;BrNvQ/bVxH/vCoLHYWa+YZbrwTfqTF2sAxuYTjJQxGWwNVcGiuP2ZQEqCrLFJjAZuFCE9er5aYm5&#10;DT3/0PkglUoQjjkacCJtrnUsHXmMk9ASJ+8vdB4lya7StsM+wX2jX7PsXXusOS04bOnTUXk6/HsD&#10;InYzvRTfPu5+h/1X77LyDQtjxqNh8wFKaJBH+N7eWQOL+WwGtzfpCejV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rL/MMMAAADdAAAADwAAAAAAAAAAAAAAAACYAgAAZHJzL2Rv&#10;d25yZXYueG1sUEsFBgAAAAAEAAQA9QAAAIgDA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التحدث مع متخصص نفسي:</w:t>
                          </w:r>
                        </w:p>
                      </w:txbxContent>
                    </v:textbox>
                  </v:shape>
                </v:group>
                <v:shape id="صورة 54" o:spid="_x0000_s1691"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q/GofIAAAA3QAAAA8AAABkcnMvZG93bnJldi54bWxEj0FPAjEUhO8m/IfmkXiTLkJwXSlEDCYm&#10;nGDVeHxun7sL7evSVlj+vTUx8TiZmW8y82VvjTiRD61jBeNRBoK4crrlWsFr+XyTgwgRWaNxTAou&#10;FGC5GFzNsdDuzFs67WItEoRDgQqaGLtCylA1ZDGMXEecvC/nLcYkfS21x3OCWyNvs2wmLbacFhrs&#10;6Kmh6rD7tgo2fvW5vy/fTXncfqxzM7l7O6w3Sl0P+8cHEJH6+B/+a79oBfl0MoXfN+kJyMUP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6vxqHyAAAAN0AAAAPAAAAAAAAAAAA&#10;AAAAAJ8CAABkcnMvZG93bnJldi54bWxQSwUGAAAAAAQABAD3AAAAlAMAAAAA&#10;">
                  <v:imagedata r:id="rId74" o:title=""/>
                  <v:path arrowok="t"/>
                </v:shape>
                <w10:wrap anchorx="page"/>
                <w10:anchorlock/>
              </v:group>
            </w:pict>
          </mc:Fallback>
        </mc:AlternateContent>
      </w:r>
    </w:p>
    <w:p w:rsidR="00247375" w:rsidRDefault="00247375" w:rsidP="00084372">
      <w:pPr>
        <w:rPr>
          <w:rtl/>
        </w:rPr>
      </w:pPr>
      <w:r w:rsidRPr="00AC09F9">
        <w:rPr>
          <w:rtl/>
        </w:rPr>
        <w:t>استشارة طبيب أو معالج نفسي عند الشعور بأن الضغوط تؤثر سلبا</w:t>
      </w:r>
      <w:r>
        <w:rPr>
          <w:rFonts w:hint="cs"/>
          <w:rtl/>
        </w:rPr>
        <w:t>ً</w:t>
      </w:r>
      <w:r w:rsidRPr="00AC09F9">
        <w:rPr>
          <w:rtl/>
        </w:rPr>
        <w:t xml:space="preserve"> على الصحة النفسية.</w:t>
      </w:r>
    </w:p>
    <w:p w:rsidR="00084372" w:rsidRPr="00AC09F9" w:rsidRDefault="00084372" w:rsidP="00084372">
      <w:r w:rsidRPr="002A078C">
        <w:rPr>
          <w:rFonts w:ascii="Sakkal Majalla" w:hAnsi="Sakkal Majalla"/>
          <w:noProof/>
          <w:sz w:val="34"/>
        </w:rPr>
        <mc:AlternateContent>
          <mc:Choice Requires="wpg">
            <w:drawing>
              <wp:inline distT="0" distB="0" distL="0" distR="0" wp14:anchorId="47DC9F99" wp14:editId="17FDC024">
                <wp:extent cx="5731510" cy="892088"/>
                <wp:effectExtent l="0" t="0" r="2540" b="22860"/>
                <wp:docPr id="841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8416" name="مجموعة 47"/>
                        <wpg:cNvGrpSpPr/>
                        <wpg:grpSpPr>
                          <a:xfrm>
                            <a:off x="0" y="0"/>
                            <a:ext cx="5731510" cy="895351"/>
                            <a:chOff x="0" y="0"/>
                            <a:chExt cx="5878196" cy="918845"/>
                          </a:xfrm>
                        </wpg:grpSpPr>
                        <wpg:grpSp>
                          <wpg:cNvPr id="8417" name="مجموعة 48"/>
                          <wpg:cNvGrpSpPr/>
                          <wpg:grpSpPr>
                            <a:xfrm>
                              <a:off x="0" y="0"/>
                              <a:ext cx="5878196" cy="918845"/>
                              <a:chOff x="0" y="0"/>
                              <a:chExt cx="6240348" cy="919070"/>
                            </a:xfrm>
                          </wpg:grpSpPr>
                          <wpg:grpSp>
                            <wpg:cNvPr id="8418" name="مجموعة 49"/>
                            <wpg:cNvGrpSpPr/>
                            <wpg:grpSpPr>
                              <a:xfrm>
                                <a:off x="0" y="169208"/>
                                <a:ext cx="5433072" cy="580613"/>
                                <a:chOff x="0" y="169208"/>
                                <a:chExt cx="5433072" cy="580613"/>
                              </a:xfrm>
                            </wpg:grpSpPr>
                            <wps:wsp>
                              <wps:cNvPr id="841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2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2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22"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خلق بيئة عمل إيجابية:</w:t>
                                </w:r>
                              </w:p>
                            </w:txbxContent>
                          </wps:txbx>
                          <wps:bodyPr wrap="square" rtlCol="1">
                            <a:spAutoFit/>
                          </wps:bodyPr>
                        </wps:wsp>
                      </wpg:grpSp>
                      <pic:pic xmlns:pic="http://schemas.openxmlformats.org/drawingml/2006/picture">
                        <pic:nvPicPr>
                          <pic:cNvPr id="8423"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69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FbdK7TdAAAABQEAAA8AAABkcnMvZG93bnJldi54&#10;bWxMj0FLw0AQhe+C/2EZwZvdTbXFxmxKKeqpCG0F6W2bnSah2dmQ3Sbpv3f0opcHw3u89022HF0j&#10;euxC7UlDMlEgkApvayo1fO7fHp5BhGjImsYTarhigGV+e5OZ1PqBttjvYim4hEJqNFQxtqmUoajQ&#10;mTDxLRJ7J985E/nsSmk7M3C5a+RUqbl0piZeqEyL6wqL8+7iNLwPZlg9Jq/95nxaXw/72cfXJkGt&#10;7+/G1QuIiGP8C8MPPqNDzkxHfyEbRKOBH4m/yt5CTecgjhx6UjOQeSb/0+ffAA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">
                <v:group id="مجموعة 47" o:spid="_x0000_s169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n4cPscAAADdAAAADwAAAGRycy9kb3ducmV2LnhtbESPT2vCQBTE7wW/w/KE&#10;3uomthVJXUWCigcpNCmU3h7ZZxLMvg3ZNX++fbdQ6HGYmd8wm91oGtFT52rLCuJFBIK4sLrmUsFn&#10;fnxag3AeWWNjmRRM5GC3nT1sMNF24A/qM1+KAGGXoILK+zaR0hUVGXQL2xIH72o7gz7IrpS6wyHA&#10;TSOXUbSSBmsOCxW2lFZU3LK7UXAacNg/x4f+crum03f++v51iUmpx/m4fwPhafT/4b/2WStYv8Qr&#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n4cPscAAADd&#10;AAAADwAAAAAAAAAAAAAAAACqAgAAZHJzL2Rvd25yZXYueG1sUEsFBgAAAAAEAAQA+gAAAJ4DAAAA&#10;AA==&#10;">
                  <v:group id="مجموعة 48" o:spid="_x0000_s169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TK5pccAAADd&#10;AAAADwAAAAAAAAAAAAAAAACqAgAAZHJzL2Rvd25yZXYueG1sUEsFBgAAAAAEAAQA+gAAAJ4DAAAA&#10;AA==&#10;">
                    <v:group id="مجموعة 49" o:spid="_x0000_s169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CtLdfCAAAA3QAAAA8A&#10;AAAAAAAAAAAAAAAAqgIAAGRycy9kb3ducmV2LnhtbFBLBQYAAAAABAAEAPoAAACZAwAAAAA=&#10;">
                      <v:shape id="شكل حر 50" o:spid="_x0000_s169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acrcYA&#10;AADdAAAADwAAAGRycy9kb3ducmV2LnhtbESPQWvCQBSE7wX/w/IKvdWNthFN3YgIQigektji9ZF9&#10;TUKzb0N2G9N/7xYKHoeZ+YbZ7ibTiZEG11pWsJhHIIgrq1uuFXycj89rEM4ja+wsk4JfcrBLZw9b&#10;TLS9ckFj6WsRIOwSVNB43ydSuqohg25ue+LgfdnBoA9yqKUe8BrgppPLKFpJgy2HhQZ7OjRUfZc/&#10;RsHqPb7keXWMizJ7OTky+lNbr9TT47R/A+Fp8vfwfzvTCtaviw38vQlPQKY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2acrcYAAADd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9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eGz8AA&#10;AADdAAAADwAAAGRycy9kb3ducmV2LnhtbERPy4rCMBTdC/5DuANuZJqOqEhtFHEYcOmLWV+ba1qm&#10;ualNpta/NwvB5eG883Vva9FR6yvHCr6SFARx4XTFRsH59PO5AOEDssbaMSl4kIf1ajjIMdPuzgfq&#10;jsGIGMI+QwVlCE0mpS9KsugT1xBH7upaiyHC1kjd4j2G21pO0nQuLVYcG0psaFtS8Xf8twrwZve/&#10;Fxec7y7GfI9nTT/WM6VGH/1mCSJQH97il3unFSymk7g/volPQK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FeGz8AAAADdAAAADwAAAAAAAAAAAAAAAACYAgAAZHJzL2Rvd25y&#10;ZXYueG1sUEsFBgAAAAAEAAQA9QAAAIUDAAAAAA==&#10;" fillcolor="#a5a5a5 [2092]" stroked="f" strokeweight="1pt">
                        <v:stroke joinstyle="miter"/>
                      </v:roundrect>
                    </v:group>
                    <v:oval id="شكل بيضاوي 52" o:spid="_x0000_s169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OqNcQA&#10;AADdAAAADwAAAGRycy9kb3ducmV2LnhtbESPQYvCMBSE78L+h/AEb5paRKRrlMVFcEFBW3fPj+bZ&#10;FpuX0mRt/fdGEDwOM/MNs1z3phY3al1lWcF0EoEgzq2uuFBwzrbjBQjnkTXWlknBnRysVx+DJSba&#10;dnyiW+oLESDsElRQet8kUrq8JINuYhvi4F1sa9AH2RZSt9gFuKllHEVzabDisFBiQ5uS8mv6bxQc&#10;r5ff+9/PPjoUtkvnnfmOY50pNRr2X58gPPX+HX61d1rBYhZP4fkmPAG5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6jqjXEAAAA3QAAAA8AAAAAAAAAAAAAAAAAmAIAAGRycy9k&#10;b3ducmV2LnhtbFBLBQYAAAAABAAEAPUAAACJAwAAAAA=&#10;" filled="f" strokecolor="#168489" strokeweight="1pt">
                      <v:stroke joinstyle="miter"/>
                    </v:oval>
                  </v:group>
                  <v:shape id="مربع نص 41" o:spid="_x0000_s1699"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fMdsMA&#10;AADdAAAADwAAAGRycy9kb3ducmV2LnhtbESPQWvCQBSE74X+h+UJ3urGYEVSV5HagodetOn9kX3N&#10;BrNvQ/Zp4r/vFgSPw8x8w6y3o2/VlfrYBDYwn2WgiKtgG64NlN+fLytQUZAttoHJwI0ibDfPT2ss&#10;bBj4SNeT1CpBOBZowIl0hdaxcuQxzkJHnLzf0HuUJPta2x6HBPetzrNsqT02nBYcdvTuqDqfLt6A&#10;iN3Nb+WHj4ef8Ws/uKx6xdKY6WTcvYESGuURvrcP1sBqkefw/yY9Ab3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CfMdsMAAADdAAAADwAAAAAAAAAAAAAAAACYAgAAZHJzL2Rv&#10;d25yZXYueG1sUEsFBgAAAAAEAAQA9QAAAIgDA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خلق بيئة عمل إيجابية:</w:t>
                          </w:r>
                        </w:p>
                      </w:txbxContent>
                    </v:textbox>
                  </v:shape>
                </v:group>
                <v:shape id="صورة 54" o:spid="_x0000_s170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CPFC7IAAAA3QAAAA8AAABkcnMvZG93bnJldi54bWxEj0FPAjEUhO8k/ofmmXiDrmB0WSkEDCYm&#10;nGCBeHxun7sr7evaVlj/vTUx8TiZmW8ys0VvjTiTD61jBbejDARx5XTLtYJ9+TzMQYSIrNE4JgXf&#10;FGAxvxrMsNDuwls672ItEoRDgQqaGLtCylA1ZDGMXEecvHfnLcYkfS21x0uCWyPHWXYvLbacFhrs&#10;6Kmh6rT7sgo2fvX2MS2Ppvzcvq5zM3k4nNYbpW6u++UjiEh9/A//tV+0gvxuPIHfN+kJyPkP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wjxQuyAAAAN0AAAAPAAAAAAAAAAAA&#10;AAAAAJ8CAABkcnMvZG93bnJldi54bWxQSwUGAAAAAAQABAD3AAAAlAMAAAAA&#10;">
                  <v:imagedata r:id="rId74" o:title=""/>
                  <v:path arrowok="t"/>
                </v:shape>
                <w10:wrap anchorx="page"/>
                <w10:anchorlock/>
              </v:group>
            </w:pict>
          </mc:Fallback>
        </mc:AlternateContent>
      </w:r>
    </w:p>
    <w:p w:rsidR="00247375" w:rsidRPr="00AC09F9" w:rsidRDefault="00247375" w:rsidP="00084372">
      <w:r w:rsidRPr="00AC09F9">
        <w:rPr>
          <w:rtl/>
        </w:rPr>
        <w:t>السعي لتحسين العلاقات مع الزملاء والمساهمة في خلق أجواء عمل داعمة.</w:t>
      </w:r>
    </w:p>
    <w:p w:rsidR="00247375" w:rsidRPr="00AC09F9" w:rsidRDefault="00247375" w:rsidP="00084372">
      <w:r>
        <w:rPr>
          <w:rFonts w:hint="cs"/>
          <w:rtl/>
        </w:rPr>
        <w:t xml:space="preserve">ختاماً، </w:t>
      </w:r>
      <w:r w:rsidRPr="00AC09F9">
        <w:rPr>
          <w:rtl/>
        </w:rPr>
        <w:t xml:space="preserve">الضغوط المهنية جزء طبيعي من الحياة العملية، ولكن إذا لم يتم التعامل معها بشكل صحيح، فقد تؤدي إلى تأثيرات سلبية خطيرة على الصحة النفسية والأداء المهني. من الضروري أن </w:t>
      </w:r>
      <w:r w:rsidRPr="00AC09F9">
        <w:rPr>
          <w:rtl/>
        </w:rPr>
        <w:lastRenderedPageBreak/>
        <w:t>يحرص الأفراد والمؤسسات على اتخاذ خطوات فعّالة لإدارة هذه الضغوط، من خلال تعزيز بيئة العمل الإيجابية، وتوفير الدعم النفسي، وتشجيع التوازن بين العمل والحياة الشخصية.</w:t>
      </w:r>
    </w:p>
    <w:p w:rsidR="00247375" w:rsidRDefault="00084372" w:rsidP="00084372">
      <w:pPr>
        <w:rPr>
          <w:rtl/>
        </w:rPr>
      </w:pPr>
      <w:r w:rsidRPr="002A078C">
        <w:rPr>
          <w:rFonts w:ascii="Sakkal Majalla" w:hAnsi="Sakkal Majalla"/>
          <w:noProof/>
          <w:color w:val="002060"/>
          <w:sz w:val="34"/>
        </w:rPr>
        <mc:AlternateContent>
          <mc:Choice Requires="wpg">
            <w:drawing>
              <wp:inline distT="0" distB="0" distL="0" distR="0" wp14:anchorId="7EFA7DC4" wp14:editId="74B33911">
                <wp:extent cx="5731510" cy="895350"/>
                <wp:effectExtent l="0" t="0" r="21590" b="19050"/>
                <wp:docPr id="2066"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67"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68" name="مجموعة 39"/>
                        <wpg:cNvGrpSpPr/>
                        <wpg:grpSpPr>
                          <a:xfrm>
                            <a:off x="0" y="0"/>
                            <a:ext cx="5731510" cy="895350"/>
                            <a:chOff x="0" y="0"/>
                            <a:chExt cx="5878196" cy="918845"/>
                          </a:xfrm>
                        </wpg:grpSpPr>
                        <wpg:grpSp>
                          <wpg:cNvPr id="2069" name="مجموعة 40"/>
                          <wpg:cNvGrpSpPr/>
                          <wpg:grpSpPr>
                            <a:xfrm>
                              <a:off x="0" y="0"/>
                              <a:ext cx="5878196" cy="918845"/>
                              <a:chOff x="0" y="0"/>
                              <a:chExt cx="6240348" cy="919070"/>
                            </a:xfrm>
                          </wpg:grpSpPr>
                          <wpg:grpSp>
                            <wpg:cNvPr id="2070" name="مجموعة 41"/>
                            <wpg:cNvGrpSpPr/>
                            <wpg:grpSpPr>
                              <a:xfrm>
                                <a:off x="0" y="169208"/>
                                <a:ext cx="5433072" cy="580613"/>
                                <a:chOff x="0" y="169208"/>
                                <a:chExt cx="5433072" cy="580613"/>
                              </a:xfrm>
                            </wpg:grpSpPr>
                            <wps:wsp>
                              <wps:cNvPr id="2071"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2"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3"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 name="مربع نص 41"/>
                          <wps:cNvSpPr txBox="1"/>
                          <wps:spPr>
                            <a:xfrm>
                              <a:off x="204484" y="256983"/>
                              <a:ext cx="4616071" cy="387740"/>
                            </a:xfrm>
                            <a:prstGeom prst="rect">
                              <a:avLst/>
                            </a:prstGeom>
                            <a:noFill/>
                          </wps:spPr>
                          <wps:txbx>
                            <w:txbxContent>
                              <w:p w:rsidR="005345A8" w:rsidRPr="002800BB" w:rsidRDefault="005345A8" w:rsidP="002800BB">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بيئة العمل السلبية وأثرها على الموظفين</w:t>
                                </w:r>
                              </w:p>
                            </w:txbxContent>
                          </wps:txbx>
                          <wps:bodyPr wrap="square" rtlCol="1">
                            <a:spAutoFit/>
                          </wps:bodyPr>
                        </wps:wsp>
                      </wpg:grpSp>
                    </wpg:wgp>
                  </a:graphicData>
                </a:graphic>
              </wp:inline>
            </w:drawing>
          </mc:Choice>
          <mc:Fallback>
            <w:pict>
              <v:group id="_x0000_s1701"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">
                <v:shape id="صورة 38" o:spid="_x0000_s1702"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wxQULGAAAA3QAAAA8AAABkcnMvZG93bnJldi54bWxEj0FrwkAUhO8F/8PyhN7qxgRSia4iotBL&#10;aY2FXh/ZZzaYfRuz2yT9991CocdhZr5hNrvJtmKg3jeOFSwXCQjiyumGawUfl9PTCoQPyBpbx6Tg&#10;mzzstrOHDRbajXymoQy1iBD2BSowIXSFlL4yZNEvXEccvavrLYYo+1rqHscIt61MkySXFhuOCwY7&#10;OhiqbuWXVZAdh+mYHd5e/afpLvfS7ht/flfqcT7t1yACTeE//Nd+0QrSJH+G3zfxCcjt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DFBQsYAAADdAAAADwAAAAAAAAAAAAAA&#10;AACfAgAAZHJzL2Rvd25yZXYueG1sUEsFBgAAAAAEAAQA9wAAAJIDAAAAAA==&#10;">
                  <v:imagedata r:id="rId67" o:title=""/>
                </v:shape>
                <v:group id="مجموعة 39" o:spid="_x0000_s170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Vn91MMAAADdAAAADwAAAGRycy9kb3ducmV2LnhtbERPy4rCMBTdC/MP4Qqz&#10;07QOilRTERmHWYjgA4bZXZrbBzY3pYlt/XuzEFweznu9GUwtOmpdZVlBPI1AEGdWV1wouF72kyUI&#10;55E11pZJwYMcbNKP0RoTbXs+UXf2hQgh7BJUUHrfJFK6rCSDbmob4sDltjXoA2wLqVvsQ7ip5SyK&#10;FtJgxaGhxIZ2JWW3890o+Omx337F393hlu8e/5f58e8Qk1Kf42G7AuFp8G/xy/2rFcyiRZgb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1Wf3UwwAAAN0AAAAP&#10;AAAAAAAAAAAAAAAAAKoCAABkcnMvZG93bnJldi54bWxQSwUGAAAAAAQABAD6AAAAmgMAAAAA&#10;">
                  <v:group id="مجموعة 40" o:spid="_x0000_s170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VYT8cAAADdAAAADwAAAGRycy9kb3ducmV2LnhtbESPQWvCQBSE7wX/w/KE&#10;3ppNLA01ZhURKx5CoSqU3h7ZZxLMvg3ZbRL/fbdQ6HGYmW+YfDOZVgzUu8aygiSKQRCXVjdcKbic&#10;355eQTiPrLG1TAru5GCznj3kmGk78gcNJ1+JAGGXoYLa+y6T0pU1GXSR7YiDd7W9QR9kX0nd4xjg&#10;ppWLOE6lwYbDQo0d7Woqb6dvo+Aw4rh9TvZDcbvu7l/nl/fPIiGlHufTdgXC0+T/w3/to1awiNM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hVYT8cAAADd&#10;AAAADwAAAAAAAAAAAAAAAACqAgAAZHJzL2Rvd25yZXYueG1sUEsFBgAAAAAEAAQA+gAAAJ4DAAAA&#10;AA==&#10;">
                    <v:group id="مجموعة 41" o:spid="_x0000_s170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ZnD8QAAADdAAAADwAAAGRycy9kb3ducmV2LnhtbERPy2rCQBTdF/yH4Qrd&#10;1UlS2kp0FAlWXIRCVRB3l8w1CWbuhMw0j7/vLApdHs57vR1NI3rqXG1ZQbyIQBAXVtdcKricP1+W&#10;IJxH1thYJgUTOdhuZk9rTLUd+Jv6ky9FCGGXooLK+zaV0hUVGXQL2xIH7m47gz7ArpS6wyGEm0Ym&#10;UfQuDdYcGipsKauoeJx+jILDgMPuNd73+eOeTbfz29c1j0mp5/m4W4HwNPp/8Z/7qBUk0UfYH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vZnD8QAAADdAAAA&#10;DwAAAAAAAAAAAAAAAACqAgAAZHJzL2Rvd25yZXYueG1sUEsFBgAAAAAEAAQA+gAAAJsDAAAAAA==&#10;">
                      <v:shape id="شكل حر 42" o:spid="_x0000_s170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zN0cQA&#10;AADdAAAADwAAAGRycy9kb3ducmV2LnhtbESPwW7CMBBE75X4B2uReit2KGpQwCCEWpUDlwIfsIqX&#10;OBCv09iF9O8xEhLH0cy80cyXvWvEhbpQe9aQjRQI4tKbmisNh/3X2xREiMgGG8+k4Z8CLBeDlzkW&#10;xl/5hy67WIkE4VCgBhtjW0gZSksOw8i3xMk7+s5hTLKrpOnwmuCukWOlPqTDmtOCxZbWlsrz7s9p&#10;MGry6Sb5d07r361Vp8zE87vR+nXYr2YgIvXxGX60N0bDWOUZ3N+kJyA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MczdHEAAAA3QAAAA8AAAAAAAAAAAAAAAAAmAIAAGRycy9k&#10;b3ducmV2LnhtbFBLBQYAAAAABAAEAPUAAACJAw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70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0nwcUA&#10;AADdAAAADwAAAGRycy9kb3ducmV2LnhtbESPQWsCMRSE7wX/Q3hCbzVxDypbo1hBkdaD1dJeH5vX&#10;3aXJy7KJ7vbfG0HwOMzMN8x82TsrLtSG2rOG8UiBIC68qbnU8HXavMxAhIhs0HomDf8UYLkYPM0x&#10;N77jT7ocYykShEOOGqoYm1zKUFTkMIx8Q5y8X986jEm2pTQtdgnurMyUmkiHNaeFChtaV1T8Hc9O&#10;w/SwOXdhOzm9v33bfa3szyr7YK2fh/3qFUSkPj7C9/bOaMjUNIPbm/QE5O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fSfBxQAAAN0AAAAPAAAAAAAAAAAAAAAAAJgCAABkcnMv&#10;ZG93bnJldi54bWxQSwUGAAAAAAQABAD1AAAAigMAAAAA&#10;" fillcolor="#168489" stroked="f" strokeweight="1pt">
                        <v:stroke joinstyle="miter"/>
                      </v:roundrect>
                    </v:group>
                    <v:oval id="شكل بيضاوي 44" o:spid="_x0000_s170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2NM8UA&#10;AADdAAAADwAAAGRycy9kb3ducmV2LnhtbESPUWvCMBSF34X9h3AHvmmqgo7OtIyBKMIYxv2Au+ba&#10;dGtuuiZq9+/NQNjj4ZzzHc66HFwrLtSHxrOC2TQDQVx503Ct4OO4mTyBCBHZYOuZFPxSgLJ4GK0x&#10;N/7KB7roWIsE4ZCjAhtjl0sZKksOw9R3xMk7+d5hTLKvpenxmuCulfMsW0qHDacFix29Wqq+9dkp&#10;0MNRv29PtfRv2u4/Z1/+xx12So0fh5dnEJGG+B++t3dGwTxbLeDvTXoCsr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DY0zxQAAAN0AAAAPAAAAAAAAAAAAAAAAAJgCAABkcnMv&#10;ZG93bnJldi54bWxQSwUGAAAAAAQABAD1AAAAigMAAAAA&#10;" filled="f" strokecolor="#a5a5a5 [2092]" strokeweight="1pt">
                      <v:stroke joinstyle="miter"/>
                    </v:oval>
                  </v:group>
                  <v:shape id="مربع نص 41" o:spid="_x0000_s1709" type="#_x0000_t202" style="position:absolute;left:2044;top:2569;width:46161;height:38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N9+sQA&#10;AADdAAAADwAAAGRycy9kb3ducmV2LnhtbESPzWrDMBCE74W+g9hCb42U0J/gRAmhaSGHXpo698Xa&#10;WKbWylib2Hn7KhDocZiZb5jlegytOlOfmsgWphMDiriKruHaQvnz+TQHlQTZYRuZLFwowXp1f7fE&#10;wsWBv+m8l1plCKcCLXiRrtA6VZ4CpknsiLN3jH1AybKvtetxyPDQ6pkxrzpgw3nBY0fvnqrf/SlY&#10;EHGb6aX8CGl3GL+2gzfVC5bWPj6MmwUooVH+w7f2zlmYmbdnuL7JT0Cv/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DffrEAAAA3QAAAA8AAAAAAAAAAAAAAAAAmAIAAGRycy9k&#10;b3ducmV2LnhtbFBLBQYAAAAABAAEAPUAAACJAwAAAAA=&#10;" filled="f" stroked="f">
                    <v:textbox style="mso-fit-shape-to-text:t">
                      <w:txbxContent>
                        <w:p w:rsidR="005345A8" w:rsidRPr="002800BB" w:rsidRDefault="005345A8" w:rsidP="002800BB">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بيئة العمل السلبية وأثرها على الموظفين</w:t>
                          </w:r>
                        </w:p>
                      </w:txbxContent>
                    </v:textbox>
                  </v:shape>
                </v:group>
                <w10:wrap anchorx="page"/>
                <w10:anchorlock/>
              </v:group>
            </w:pict>
          </mc:Fallback>
        </mc:AlternateContent>
      </w:r>
    </w:p>
    <w:p w:rsidR="00247375" w:rsidRPr="00AC09F9" w:rsidRDefault="00247375" w:rsidP="00084372">
      <w:r w:rsidRPr="000F7CBD">
        <w:rPr>
          <w:b/>
          <w:bCs/>
          <w:color w:val="168489"/>
          <w:rtl/>
        </w:rPr>
        <w:t>بيئة العمل السلبية</w:t>
      </w:r>
      <w:r w:rsidRPr="000F7CBD">
        <w:rPr>
          <w:color w:val="168489"/>
          <w:rtl/>
        </w:rPr>
        <w:t xml:space="preserve"> </w:t>
      </w:r>
      <w:r w:rsidRPr="00AC09F9">
        <w:rPr>
          <w:rtl/>
        </w:rPr>
        <w:t>هي البيئة التي تتسم بالتوتر، الصراعات، وانعدام الدعم، مما يؤدي إلى شعور الموظفين بعدم الراحة أو الاستقرار. قد تنتج هذه البيئة عن عوامل متعددة، مثل الإدارة السيئة، غياب العدالة، ضعف التواصل، أو انتشار ثقافة الإحباط والانتقاد.</w:t>
      </w:r>
    </w:p>
    <w:p w:rsidR="00247375" w:rsidRPr="00C02757" w:rsidRDefault="00247375" w:rsidP="00084372">
      <w:pPr>
        <w:rPr>
          <w:b/>
          <w:bCs/>
        </w:rPr>
      </w:pPr>
      <w:r w:rsidRPr="002800BB">
        <w:rPr>
          <w:rFonts w:hint="cs"/>
          <w:b/>
          <w:bCs/>
          <w:color w:val="C00000"/>
          <w:rtl/>
        </w:rPr>
        <w:t>أولاً</w:t>
      </w:r>
      <w:r w:rsidRPr="002800BB">
        <w:rPr>
          <w:b/>
          <w:bCs/>
          <w:color w:val="C00000"/>
          <w:rtl/>
        </w:rPr>
        <w:t xml:space="preserve">: </w:t>
      </w:r>
      <w:r w:rsidRPr="002800BB">
        <w:rPr>
          <w:b/>
          <w:bCs/>
          <w:color w:val="168489"/>
          <w:rtl/>
        </w:rPr>
        <w:t>خصائص بيئة العمل السلبية</w:t>
      </w:r>
    </w:p>
    <w:p w:rsidR="00247375" w:rsidRDefault="00247375" w:rsidP="00084372">
      <w:r w:rsidRPr="00AC09F9">
        <w:rPr>
          <w:rtl/>
        </w:rPr>
        <w:t>يمكن تمييز بيئة العمل السلبية من خلال الخصائص التالية:</w:t>
      </w:r>
    </w:p>
    <w:p w:rsidR="002800BB" w:rsidRDefault="002800BB" w:rsidP="002800BB">
      <w:pPr>
        <w:rPr>
          <w:rtl/>
        </w:rPr>
      </w:pPr>
      <w:r w:rsidRPr="002800BB">
        <w:rPr>
          <w:noProof/>
        </w:rPr>
        <mc:AlternateContent>
          <mc:Choice Requires="wpg">
            <w:drawing>
              <wp:inline distT="0" distB="0" distL="0" distR="0" wp14:anchorId="57CE3145" wp14:editId="549A14A1">
                <wp:extent cx="5874384" cy="3232872"/>
                <wp:effectExtent l="19050" t="0" r="0" b="5715"/>
                <wp:docPr id="1255790753" name="Group 2"/>
                <wp:cNvGraphicFramePr/>
                <a:graphic xmlns:a="http://schemas.openxmlformats.org/drawingml/2006/main">
                  <a:graphicData uri="http://schemas.microsoft.com/office/word/2010/wordprocessingGroup">
                    <wpg:wgp>
                      <wpg:cNvGrpSpPr/>
                      <wpg:grpSpPr>
                        <a:xfrm>
                          <a:off x="0" y="0"/>
                          <a:ext cx="5874384" cy="3232872"/>
                          <a:chOff x="0" y="0"/>
                          <a:chExt cx="5874384" cy="3232872"/>
                        </a:xfrm>
                      </wpg:grpSpPr>
                      <wpg:grpSp>
                        <wpg:cNvPr id="1255790754" name="Group 1255790754"/>
                        <wpg:cNvGrpSpPr/>
                        <wpg:grpSpPr>
                          <a:xfrm>
                            <a:off x="0" y="0"/>
                            <a:ext cx="1672978" cy="1795325"/>
                            <a:chOff x="0" y="0"/>
                            <a:chExt cx="1672978" cy="1795325"/>
                          </a:xfrm>
                        </wpg:grpSpPr>
                        <wps:wsp>
                          <wps:cNvPr id="1255790755" name="Shape"/>
                          <wps:cNvSpPr/>
                          <wps:spPr>
                            <a:xfrm>
                              <a:off x="569203"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noFill/>
                              <a:miter lim="400000"/>
                            </a:ln>
                          </wps:spPr>
                          <wps:bodyPr lIns="38100" tIns="38100" rIns="38100" bIns="38100" anchor="ctr"/>
                        </wps:wsp>
                        <wps:wsp>
                          <wps:cNvPr id="1255790757" name="Shape"/>
                          <wps:cNvSpPr/>
                          <wps:spPr>
                            <a:xfrm>
                              <a:off x="0" y="411667"/>
                              <a:ext cx="1672978" cy="1383658"/>
                            </a:xfrm>
                            <a:custGeom>
                              <a:avLst/>
                              <a:gdLst/>
                              <a:ahLst/>
                              <a:cxnLst>
                                <a:cxn ang="0">
                                  <a:pos x="wd2" y="hd2"/>
                                </a:cxn>
                                <a:cxn ang="5400000">
                                  <a:pos x="wd2" y="hd2"/>
                                </a:cxn>
                                <a:cxn ang="10800000">
                                  <a:pos x="wd2" y="hd2"/>
                                </a:cxn>
                                <a:cxn ang="16200000">
                                  <a:pos x="wd2" y="hd2"/>
                                </a:cxn>
                              </a:cxnLst>
                              <a:rect l="0" t="0" r="r" b="b"/>
                              <a:pathLst>
                                <a:path w="21262" h="21600" extrusionOk="0">
                                  <a:moveTo>
                                    <a:pt x="10625" y="21600"/>
                                  </a:moveTo>
                                  <a:cubicBezTo>
                                    <a:pt x="10181" y="21600"/>
                                    <a:pt x="9736" y="21393"/>
                                    <a:pt x="9396" y="20972"/>
                                  </a:cubicBezTo>
                                  <a:lnTo>
                                    <a:pt x="506" y="9968"/>
                                  </a:lnTo>
                                  <a:cubicBezTo>
                                    <a:pt x="-169" y="9133"/>
                                    <a:pt x="-169" y="7769"/>
                                    <a:pt x="506" y="6933"/>
                                  </a:cubicBezTo>
                                  <a:lnTo>
                                    <a:pt x="5673" y="543"/>
                                  </a:lnTo>
                                  <a:cubicBezTo>
                                    <a:pt x="5955" y="193"/>
                                    <a:pt x="6331" y="0"/>
                                    <a:pt x="6729" y="0"/>
                                  </a:cubicBezTo>
                                  <a:cubicBezTo>
                                    <a:pt x="7127" y="0"/>
                                    <a:pt x="7502" y="193"/>
                                    <a:pt x="7785" y="543"/>
                                  </a:cubicBezTo>
                                  <a:lnTo>
                                    <a:pt x="9569" y="2749"/>
                                  </a:lnTo>
                                  <a:cubicBezTo>
                                    <a:pt x="9852" y="3099"/>
                                    <a:pt x="10233" y="3292"/>
                                    <a:pt x="10631" y="3292"/>
                                  </a:cubicBezTo>
                                  <a:cubicBezTo>
                                    <a:pt x="11029" y="3292"/>
                                    <a:pt x="11410" y="3099"/>
                                    <a:pt x="11693" y="2749"/>
                                  </a:cubicBezTo>
                                  <a:lnTo>
                                    <a:pt x="13477" y="543"/>
                                  </a:lnTo>
                                  <a:cubicBezTo>
                                    <a:pt x="13760" y="193"/>
                                    <a:pt x="14135" y="0"/>
                                    <a:pt x="14533" y="0"/>
                                  </a:cubicBezTo>
                                  <a:cubicBezTo>
                                    <a:pt x="14931" y="0"/>
                                    <a:pt x="15307" y="193"/>
                                    <a:pt x="15589" y="543"/>
                                  </a:cubicBezTo>
                                  <a:lnTo>
                                    <a:pt x="20756" y="6933"/>
                                  </a:lnTo>
                                  <a:cubicBezTo>
                                    <a:pt x="21431" y="7769"/>
                                    <a:pt x="21431" y="9133"/>
                                    <a:pt x="20756" y="9968"/>
                                  </a:cubicBezTo>
                                  <a:lnTo>
                                    <a:pt x="11861" y="20972"/>
                                  </a:lnTo>
                                  <a:cubicBezTo>
                                    <a:pt x="11520" y="21386"/>
                                    <a:pt x="11075" y="21600"/>
                                    <a:pt x="10625" y="21600"/>
                                  </a:cubicBezTo>
                                  <a:close/>
                                  <a:moveTo>
                                    <a:pt x="6723" y="286"/>
                                  </a:moveTo>
                                  <a:cubicBezTo>
                                    <a:pt x="6388" y="286"/>
                                    <a:pt x="6071" y="450"/>
                                    <a:pt x="5834" y="743"/>
                                  </a:cubicBezTo>
                                  <a:lnTo>
                                    <a:pt x="668" y="7133"/>
                                  </a:lnTo>
                                  <a:cubicBezTo>
                                    <a:pt x="79" y="7862"/>
                                    <a:pt x="79" y="9040"/>
                                    <a:pt x="668" y="9768"/>
                                  </a:cubicBezTo>
                                  <a:lnTo>
                                    <a:pt x="9563" y="20772"/>
                                  </a:lnTo>
                                  <a:cubicBezTo>
                                    <a:pt x="10152" y="21500"/>
                                    <a:pt x="11104" y="21500"/>
                                    <a:pt x="11693" y="20772"/>
                                  </a:cubicBezTo>
                                  <a:lnTo>
                                    <a:pt x="20588" y="9768"/>
                                  </a:lnTo>
                                  <a:cubicBezTo>
                                    <a:pt x="21177" y="9040"/>
                                    <a:pt x="21177" y="7862"/>
                                    <a:pt x="20588" y="7133"/>
                                  </a:cubicBezTo>
                                  <a:lnTo>
                                    <a:pt x="15422" y="743"/>
                                  </a:lnTo>
                                  <a:cubicBezTo>
                                    <a:pt x="15185" y="450"/>
                                    <a:pt x="14868" y="286"/>
                                    <a:pt x="14533" y="286"/>
                                  </a:cubicBezTo>
                                  <a:cubicBezTo>
                                    <a:pt x="14198" y="286"/>
                                    <a:pt x="13881" y="450"/>
                                    <a:pt x="13644" y="743"/>
                                  </a:cubicBezTo>
                                  <a:lnTo>
                                    <a:pt x="11860" y="2949"/>
                                  </a:lnTo>
                                  <a:cubicBezTo>
                                    <a:pt x="11531" y="3356"/>
                                    <a:pt x="11099" y="3577"/>
                                    <a:pt x="10631" y="3577"/>
                                  </a:cubicBezTo>
                                  <a:cubicBezTo>
                                    <a:pt x="10163" y="3577"/>
                                    <a:pt x="9731" y="3356"/>
                                    <a:pt x="9401" y="2949"/>
                                  </a:cubicBezTo>
                                  <a:lnTo>
                                    <a:pt x="7618" y="743"/>
                                  </a:lnTo>
                                  <a:cubicBezTo>
                                    <a:pt x="7375" y="443"/>
                                    <a:pt x="7064" y="286"/>
                                    <a:pt x="6723" y="286"/>
                                  </a:cubicBezTo>
                                  <a:close/>
                                </a:path>
                              </a:pathLst>
                            </a:custGeom>
                            <a:solidFill>
                              <a:schemeClr val="tx2"/>
                            </a:solidFill>
                            <a:ln w="12700">
                              <a:miter lim="400000"/>
                            </a:ln>
                          </wps:spPr>
                          <wps:bodyPr lIns="38100" tIns="38100" rIns="38100" bIns="38100" anchor="ctr"/>
                        </wps:wsp>
                        <wps:wsp>
                          <wps:cNvPr id="1255790758" name="TextBox 13"/>
                          <wps:cNvSpPr txBox="1"/>
                          <wps:spPr>
                            <a:xfrm>
                              <a:off x="230758" y="825114"/>
                              <a:ext cx="1126088" cy="552424"/>
                            </a:xfrm>
                            <a:prstGeom prst="rect">
                              <a:avLst/>
                            </a:prstGeom>
                            <a:noFill/>
                          </wps:spPr>
                          <wps:txbx>
                            <w:txbxContent>
                              <w:p w:rsidR="005345A8" w:rsidRDefault="005345A8" w:rsidP="002800BB">
                                <w:pPr>
                                  <w:jc w:val="center"/>
                                  <w:rPr>
                                    <w:rFonts w:ascii="Adobe Arabic" w:hAnsi="Adobe Arabic" w:cs="Adobe Arabic"/>
                                    <w:b/>
                                    <w:bCs/>
                                    <w:kern w:val="24"/>
                                    <w:sz w:val="36"/>
                                    <w:szCs w:val="36"/>
                                    <w:lang w:bidi="ar-SY"/>
                                  </w:rPr>
                                </w:pPr>
                                <w:r w:rsidRPr="002800BB">
                                  <w:rPr>
                                    <w:rFonts w:ascii="Adobe Arabic" w:hAnsi="Adobe Arabic" w:cs="Adobe Arabic"/>
                                    <w:b/>
                                    <w:bCs/>
                                    <w:kern w:val="24"/>
                                    <w:sz w:val="36"/>
                                    <w:szCs w:val="36"/>
                                    <w:rtl/>
                                    <w:lang w:bidi="ar-SY"/>
                                  </w:rPr>
                                  <w:t>الإدارة السيئة</w:t>
                                </w:r>
                              </w:p>
                            </w:txbxContent>
                          </wps:txbx>
                          <wps:bodyPr wrap="square" lIns="0" rIns="0" rtlCol="0" anchor="t">
                            <a:noAutofit/>
                          </wps:bodyPr>
                        </wps:wsp>
                      </wpg:grpSp>
                      <wpg:grpSp>
                        <wpg:cNvPr id="1255790759" name="Group 1255790759"/>
                        <wpg:cNvGrpSpPr/>
                        <wpg:grpSpPr>
                          <a:xfrm>
                            <a:off x="1398878" y="0"/>
                            <a:ext cx="4475506" cy="1795781"/>
                            <a:chOff x="1398878" y="0"/>
                            <a:chExt cx="4475506" cy="1795781"/>
                          </a:xfrm>
                        </wpg:grpSpPr>
                        <wpg:grpSp>
                          <wpg:cNvPr id="1255790760" name="Group 1255790760"/>
                          <wpg:cNvGrpSpPr/>
                          <wpg:grpSpPr>
                            <a:xfrm>
                              <a:off x="2802299" y="0"/>
                              <a:ext cx="1673207" cy="1795781"/>
                              <a:chOff x="2802299" y="0"/>
                              <a:chExt cx="1673207" cy="1795781"/>
                            </a:xfrm>
                          </wpg:grpSpPr>
                          <wps:wsp>
                            <wps:cNvPr id="1255790761" name="Shape"/>
                            <wps:cNvSpPr/>
                            <wps:spPr>
                              <a:xfrm>
                                <a:off x="3371616"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noFill/>
                                <a:miter lim="400000"/>
                              </a:ln>
                            </wps:spPr>
                            <wps:bodyPr lIns="38100" tIns="38100" rIns="38100" bIns="38100" anchor="ctr"/>
                          </wps:wsp>
                          <wps:wsp>
                            <wps:cNvPr id="1255790762" name="Shape"/>
                            <wps:cNvSpPr/>
                            <wps:spPr>
                              <a:xfrm>
                                <a:off x="2802299" y="411667"/>
                                <a:ext cx="1673207"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1255790763" name="TextBox 19"/>
                            <wps:cNvSpPr txBox="1"/>
                            <wps:spPr>
                              <a:xfrm>
                                <a:off x="3125804" y="829389"/>
                                <a:ext cx="1082393" cy="706755"/>
                              </a:xfrm>
                              <a:prstGeom prst="rect">
                                <a:avLst/>
                              </a:prstGeom>
                              <a:noFill/>
                            </wps:spPr>
                            <wps:txbx>
                              <w:txbxContent>
                                <w:p w:rsidR="005345A8" w:rsidRDefault="005345A8" w:rsidP="002800BB">
                                  <w:pPr>
                                    <w:bidi w:val="0"/>
                                    <w:jc w:val="center"/>
                                    <w:rPr>
                                      <w:rFonts w:ascii="Adobe Arabic" w:hAnsi="Adobe Arabic" w:cs="Adobe Arabic"/>
                                      <w:b/>
                                      <w:bCs/>
                                      <w:kern w:val="24"/>
                                      <w:sz w:val="36"/>
                                      <w:szCs w:val="36"/>
                                      <w:lang w:bidi="ar-SY"/>
                                    </w:rPr>
                                  </w:pPr>
                                  <w:r w:rsidRPr="002800BB">
                                    <w:rPr>
                                      <w:rFonts w:ascii="Adobe Arabic" w:hAnsi="Adobe Arabic" w:cs="Adobe Arabic"/>
                                      <w:b/>
                                      <w:bCs/>
                                      <w:kern w:val="24"/>
                                      <w:sz w:val="36"/>
                                      <w:szCs w:val="36"/>
                                      <w:rtl/>
                                      <w:lang w:bidi="ar-SY"/>
                                    </w:rPr>
                                    <w:t>الصراعات بين الزملاء</w:t>
                                  </w:r>
                                </w:p>
                              </w:txbxContent>
                            </wps:txbx>
                            <wps:bodyPr wrap="square" lIns="0" rIns="0" rtlCol="0" anchor="t">
                              <a:noAutofit/>
                            </wps:bodyPr>
                          </wps:wsp>
                        </wpg:grpSp>
                        <wps:wsp>
                          <wps:cNvPr id="1255790764" name="TextBox 450"/>
                          <wps:cNvSpPr txBox="1"/>
                          <wps:spPr>
                            <a:xfrm>
                              <a:off x="3401387" y="93229"/>
                              <a:ext cx="516255" cy="374650"/>
                            </a:xfrm>
                            <a:prstGeom prst="rect">
                              <a:avLst/>
                            </a:prstGeom>
                            <a:noFill/>
                          </wps:spPr>
                          <wps:txbx>
                            <w:txbxContent>
                              <w:p w:rsidR="005345A8" w:rsidRDefault="005345A8" w:rsidP="002800BB">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02</w:t>
                                </w:r>
                              </w:p>
                            </w:txbxContent>
                          </wps:txbx>
                          <wps:bodyPr wrap="square" rtlCol="0">
                            <a:spAutoFit/>
                          </wps:bodyPr>
                        </wps:wsp>
                        <wpg:grpSp>
                          <wpg:cNvPr id="1255790765" name="Group 1255790765"/>
                          <wpg:cNvGrpSpPr/>
                          <wpg:grpSpPr>
                            <a:xfrm>
                              <a:off x="1398878" y="0"/>
                              <a:ext cx="1673205" cy="1795781"/>
                              <a:chOff x="1398878" y="0"/>
                              <a:chExt cx="1673205" cy="1795781"/>
                            </a:xfrm>
                          </wpg:grpSpPr>
                          <wps:wsp>
                            <wps:cNvPr id="1255790766" name="Shape"/>
                            <wps:cNvSpPr/>
                            <wps:spPr>
                              <a:xfrm>
                                <a:off x="1968195"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noFill/>
                                <a:miter lim="400000"/>
                              </a:ln>
                            </wps:spPr>
                            <wps:bodyPr lIns="38100" tIns="38100" rIns="38100" bIns="38100" anchor="ctr"/>
                          </wps:wsp>
                          <wps:wsp>
                            <wps:cNvPr id="1255790767" name="Shape"/>
                            <wps:cNvSpPr/>
                            <wps:spPr>
                              <a:xfrm>
                                <a:off x="1398878" y="411667"/>
                                <a:ext cx="1673205"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255790768" name="TextBox 445"/>
                            <wps:cNvSpPr txBox="1"/>
                            <wps:spPr>
                              <a:xfrm>
                                <a:off x="1754412" y="792494"/>
                                <a:ext cx="906173" cy="913010"/>
                              </a:xfrm>
                              <a:prstGeom prst="rect">
                                <a:avLst/>
                              </a:prstGeom>
                            </wps:spPr>
                            <wps:txbx>
                              <w:txbxContent>
                                <w:p w:rsidR="005345A8" w:rsidRDefault="005345A8" w:rsidP="002800BB">
                                  <w:pPr>
                                    <w:bidi w:val="0"/>
                                    <w:jc w:val="center"/>
                                    <w:rPr>
                                      <w:rFonts w:ascii="Adobe Arabic" w:hAnsi="Adobe Arabic" w:cs="Adobe Arabic"/>
                                      <w:b/>
                                      <w:bCs/>
                                      <w:kern w:val="24"/>
                                      <w:sz w:val="36"/>
                                      <w:szCs w:val="36"/>
                                      <w:lang w:bidi="ar-SY"/>
                                    </w:rPr>
                                  </w:pPr>
                                  <w:r w:rsidRPr="002800BB">
                                    <w:rPr>
                                      <w:rFonts w:ascii="Adobe Arabic" w:hAnsi="Adobe Arabic" w:cs="Adobe Arabic"/>
                                      <w:b/>
                                      <w:bCs/>
                                      <w:kern w:val="24"/>
                                      <w:sz w:val="36"/>
                                      <w:szCs w:val="36"/>
                                      <w:rtl/>
                                      <w:lang w:bidi="ar-SY"/>
                                    </w:rPr>
                                    <w:t>غياب الدعم والتقدير</w:t>
                                  </w:r>
                                </w:p>
                              </w:txbxContent>
                            </wps:txbx>
                            <wps:bodyPr wrap="square" lIns="0" rIns="0" rtlCol="0" anchor="t">
                              <a:noAutofit/>
                            </wps:bodyPr>
                          </wps:wsp>
                        </wpg:grpSp>
                        <wpg:grpSp>
                          <wpg:cNvPr id="1255790769" name="Group 1255790769"/>
                          <wpg:cNvGrpSpPr/>
                          <wpg:grpSpPr>
                            <a:xfrm>
                              <a:off x="4201177" y="0"/>
                              <a:ext cx="1673207" cy="1795781"/>
                              <a:chOff x="4201177" y="0"/>
                              <a:chExt cx="1673207" cy="1795781"/>
                            </a:xfrm>
                          </wpg:grpSpPr>
                          <wps:wsp>
                            <wps:cNvPr id="1255790770" name="Shape"/>
                            <wps:cNvSpPr/>
                            <wps:spPr>
                              <a:xfrm>
                                <a:off x="4770495"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noFill/>
                                <a:miter lim="400000"/>
                              </a:ln>
                            </wps:spPr>
                            <wps:bodyPr lIns="38100" tIns="38100" rIns="38100" bIns="38100" anchor="ctr"/>
                          </wps:wsp>
                          <wps:wsp>
                            <wps:cNvPr id="1255790771" name="Shape"/>
                            <wps:cNvSpPr/>
                            <wps:spPr>
                              <a:xfrm>
                                <a:off x="4201177" y="411667"/>
                                <a:ext cx="1673207"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10"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7"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255790772" name="TextBox 22"/>
                            <wps:cNvSpPr txBox="1"/>
                            <wps:spPr>
                              <a:xfrm>
                                <a:off x="4492355" y="880825"/>
                                <a:ext cx="1150216" cy="559443"/>
                              </a:xfrm>
                              <a:prstGeom prst="rect">
                                <a:avLst/>
                              </a:prstGeom>
                              <a:noFill/>
                            </wps:spPr>
                            <wps:txbx>
                              <w:txbxContent>
                                <w:p w:rsidR="005345A8" w:rsidRDefault="005345A8" w:rsidP="002800BB">
                                  <w:pPr>
                                    <w:bidi w:val="0"/>
                                    <w:jc w:val="center"/>
                                    <w:rPr>
                                      <w:rFonts w:ascii="Adobe Arabic" w:hAnsi="Adobe Arabic" w:cs="Adobe Arabic"/>
                                      <w:b/>
                                      <w:bCs/>
                                      <w:kern w:val="24"/>
                                      <w:sz w:val="36"/>
                                      <w:szCs w:val="36"/>
                                      <w:lang w:bidi="ar-SY"/>
                                    </w:rPr>
                                  </w:pPr>
                                  <w:r w:rsidRPr="002800BB">
                                    <w:rPr>
                                      <w:rFonts w:ascii="Adobe Arabic" w:hAnsi="Adobe Arabic" w:cs="Adobe Arabic"/>
                                      <w:b/>
                                      <w:bCs/>
                                      <w:kern w:val="24"/>
                                      <w:sz w:val="36"/>
                                      <w:szCs w:val="36"/>
                                      <w:rtl/>
                                      <w:lang w:bidi="ar-SY"/>
                                    </w:rPr>
                                    <w:t>ضعف التواصل</w:t>
                                  </w:r>
                                </w:p>
                              </w:txbxContent>
                            </wps:txbx>
                            <wps:bodyPr wrap="square" lIns="0" rIns="0" rtlCol="0" anchor="t">
                              <a:noAutofit/>
                            </wps:bodyPr>
                          </wps:wsp>
                        </wpg:grpSp>
                        <wps:wsp>
                          <wps:cNvPr id="1255790773" name="TextBox 449"/>
                          <wps:cNvSpPr txBox="1"/>
                          <wps:spPr>
                            <a:xfrm>
                              <a:off x="4793918" y="93229"/>
                              <a:ext cx="516890" cy="374650"/>
                            </a:xfrm>
                            <a:prstGeom prst="rect">
                              <a:avLst/>
                            </a:prstGeom>
                            <a:noFill/>
                          </wps:spPr>
                          <wps:txbx>
                            <w:txbxContent>
                              <w:p w:rsidR="005345A8" w:rsidRDefault="005345A8" w:rsidP="002800BB">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01</w:t>
                                </w:r>
                              </w:p>
                            </w:txbxContent>
                          </wps:txbx>
                          <wps:bodyPr wrap="square" rtlCol="0">
                            <a:spAutoFit/>
                          </wps:bodyPr>
                        </wps:wsp>
                        <wps:wsp>
                          <wps:cNvPr id="1255790774" name="TextBox 451"/>
                          <wps:cNvSpPr txBox="1"/>
                          <wps:spPr>
                            <a:xfrm>
                              <a:off x="1980577" y="93229"/>
                              <a:ext cx="516890" cy="374650"/>
                            </a:xfrm>
                            <a:prstGeom prst="rect">
                              <a:avLst/>
                            </a:prstGeom>
                            <a:noFill/>
                          </wps:spPr>
                          <wps:txbx>
                            <w:txbxContent>
                              <w:p w:rsidR="005345A8" w:rsidRDefault="005345A8" w:rsidP="002800BB">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03</w:t>
                                </w:r>
                              </w:p>
                            </w:txbxContent>
                          </wps:txbx>
                          <wps:bodyPr wrap="square" rtlCol="0">
                            <a:spAutoFit/>
                          </wps:bodyPr>
                        </wps:wsp>
                      </wpg:grpSp>
                      <wps:wsp>
                        <wps:cNvPr id="1255790775" name="TextBox 452"/>
                        <wps:cNvSpPr txBox="1"/>
                        <wps:spPr>
                          <a:xfrm>
                            <a:off x="588047" y="93229"/>
                            <a:ext cx="516890" cy="374650"/>
                          </a:xfrm>
                          <a:prstGeom prst="rect">
                            <a:avLst/>
                          </a:prstGeom>
                          <a:noFill/>
                        </wps:spPr>
                        <wps:txbx>
                          <w:txbxContent>
                            <w:p w:rsidR="005345A8" w:rsidRDefault="005345A8" w:rsidP="002800BB">
                              <w:pPr>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04</w:t>
                              </w:r>
                            </w:p>
                          </w:txbxContent>
                        </wps:txbx>
                        <wps:bodyPr wrap="square" rtlCol="0">
                          <a:spAutoFit/>
                        </wps:bodyPr>
                      </wps:wsp>
                      <wpg:grpSp>
                        <wpg:cNvPr id="1255790776" name="Group 1255790776"/>
                        <wpg:cNvGrpSpPr/>
                        <wpg:grpSpPr>
                          <a:xfrm>
                            <a:off x="710418" y="1437091"/>
                            <a:ext cx="4475506" cy="1795781"/>
                            <a:chOff x="710418" y="1437091"/>
                            <a:chExt cx="4475506" cy="1795781"/>
                          </a:xfrm>
                        </wpg:grpSpPr>
                        <wpg:grpSp>
                          <wpg:cNvPr id="1255790777" name="Group 1255790777"/>
                          <wpg:cNvGrpSpPr/>
                          <wpg:grpSpPr>
                            <a:xfrm>
                              <a:off x="710418" y="1437091"/>
                              <a:ext cx="1672978" cy="1795325"/>
                              <a:chOff x="710418" y="1437091"/>
                              <a:chExt cx="1672978" cy="1795325"/>
                            </a:xfrm>
                          </wpg:grpSpPr>
                          <wps:wsp>
                            <wps:cNvPr id="1255790778" name="Shape"/>
                            <wps:cNvSpPr/>
                            <wps:spPr>
                              <a:xfrm>
                                <a:off x="1279621" y="1437091"/>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noFill/>
                                <a:miter lim="400000"/>
                              </a:ln>
                            </wps:spPr>
                            <wps:bodyPr lIns="38100" tIns="38100" rIns="38100" bIns="38100" anchor="ctr"/>
                          </wps:wsp>
                          <wps:wsp>
                            <wps:cNvPr id="1255790779" name="Shape"/>
                            <wps:cNvSpPr/>
                            <wps:spPr>
                              <a:xfrm>
                                <a:off x="710418" y="1848758"/>
                                <a:ext cx="1672978" cy="1383658"/>
                              </a:xfrm>
                              <a:custGeom>
                                <a:avLst/>
                                <a:gdLst/>
                                <a:ahLst/>
                                <a:cxnLst>
                                  <a:cxn ang="0">
                                    <a:pos x="wd2" y="hd2"/>
                                  </a:cxn>
                                  <a:cxn ang="5400000">
                                    <a:pos x="wd2" y="hd2"/>
                                  </a:cxn>
                                  <a:cxn ang="10800000">
                                    <a:pos x="wd2" y="hd2"/>
                                  </a:cxn>
                                  <a:cxn ang="16200000">
                                    <a:pos x="wd2" y="hd2"/>
                                  </a:cxn>
                                </a:cxnLst>
                                <a:rect l="0" t="0" r="r" b="b"/>
                                <a:pathLst>
                                  <a:path w="21262" h="21600" extrusionOk="0">
                                    <a:moveTo>
                                      <a:pt x="10625" y="21600"/>
                                    </a:moveTo>
                                    <a:cubicBezTo>
                                      <a:pt x="10181" y="21600"/>
                                      <a:pt x="9736" y="21393"/>
                                      <a:pt x="9396" y="20972"/>
                                    </a:cubicBezTo>
                                    <a:lnTo>
                                      <a:pt x="506" y="9968"/>
                                    </a:lnTo>
                                    <a:cubicBezTo>
                                      <a:pt x="-169" y="9133"/>
                                      <a:pt x="-169" y="7769"/>
                                      <a:pt x="506" y="6933"/>
                                    </a:cubicBezTo>
                                    <a:lnTo>
                                      <a:pt x="5673" y="543"/>
                                    </a:lnTo>
                                    <a:cubicBezTo>
                                      <a:pt x="5955" y="193"/>
                                      <a:pt x="6331" y="0"/>
                                      <a:pt x="6729" y="0"/>
                                    </a:cubicBezTo>
                                    <a:cubicBezTo>
                                      <a:pt x="7127" y="0"/>
                                      <a:pt x="7502" y="193"/>
                                      <a:pt x="7785" y="543"/>
                                    </a:cubicBezTo>
                                    <a:lnTo>
                                      <a:pt x="9569" y="2749"/>
                                    </a:lnTo>
                                    <a:cubicBezTo>
                                      <a:pt x="9852" y="3099"/>
                                      <a:pt x="10233" y="3292"/>
                                      <a:pt x="10631" y="3292"/>
                                    </a:cubicBezTo>
                                    <a:cubicBezTo>
                                      <a:pt x="11029" y="3292"/>
                                      <a:pt x="11410" y="3099"/>
                                      <a:pt x="11693" y="2749"/>
                                    </a:cubicBezTo>
                                    <a:lnTo>
                                      <a:pt x="13477" y="543"/>
                                    </a:lnTo>
                                    <a:cubicBezTo>
                                      <a:pt x="13760" y="193"/>
                                      <a:pt x="14135" y="0"/>
                                      <a:pt x="14533" y="0"/>
                                    </a:cubicBezTo>
                                    <a:cubicBezTo>
                                      <a:pt x="14931" y="0"/>
                                      <a:pt x="15307" y="193"/>
                                      <a:pt x="15589" y="543"/>
                                    </a:cubicBezTo>
                                    <a:lnTo>
                                      <a:pt x="20756" y="6933"/>
                                    </a:lnTo>
                                    <a:cubicBezTo>
                                      <a:pt x="21431" y="7769"/>
                                      <a:pt x="21431" y="9133"/>
                                      <a:pt x="20756" y="9968"/>
                                    </a:cubicBezTo>
                                    <a:lnTo>
                                      <a:pt x="11861" y="20972"/>
                                    </a:lnTo>
                                    <a:cubicBezTo>
                                      <a:pt x="11520" y="21386"/>
                                      <a:pt x="11075" y="21600"/>
                                      <a:pt x="10625" y="21600"/>
                                    </a:cubicBezTo>
                                    <a:close/>
                                    <a:moveTo>
                                      <a:pt x="6723" y="286"/>
                                    </a:moveTo>
                                    <a:cubicBezTo>
                                      <a:pt x="6388" y="286"/>
                                      <a:pt x="6071" y="450"/>
                                      <a:pt x="5834" y="743"/>
                                    </a:cubicBezTo>
                                    <a:lnTo>
                                      <a:pt x="668" y="7133"/>
                                    </a:lnTo>
                                    <a:cubicBezTo>
                                      <a:pt x="79" y="7862"/>
                                      <a:pt x="79" y="9040"/>
                                      <a:pt x="668" y="9768"/>
                                    </a:cubicBezTo>
                                    <a:lnTo>
                                      <a:pt x="9563" y="20772"/>
                                    </a:lnTo>
                                    <a:cubicBezTo>
                                      <a:pt x="10152" y="21500"/>
                                      <a:pt x="11104" y="21500"/>
                                      <a:pt x="11693" y="20772"/>
                                    </a:cubicBezTo>
                                    <a:lnTo>
                                      <a:pt x="20588" y="9768"/>
                                    </a:lnTo>
                                    <a:cubicBezTo>
                                      <a:pt x="21177" y="9040"/>
                                      <a:pt x="21177" y="7862"/>
                                      <a:pt x="20588" y="7133"/>
                                    </a:cubicBezTo>
                                    <a:lnTo>
                                      <a:pt x="15422" y="743"/>
                                    </a:lnTo>
                                    <a:cubicBezTo>
                                      <a:pt x="15185" y="450"/>
                                      <a:pt x="14868" y="286"/>
                                      <a:pt x="14533" y="286"/>
                                    </a:cubicBezTo>
                                    <a:cubicBezTo>
                                      <a:pt x="14198" y="286"/>
                                      <a:pt x="13881" y="450"/>
                                      <a:pt x="13644" y="743"/>
                                    </a:cubicBezTo>
                                    <a:lnTo>
                                      <a:pt x="11860" y="2949"/>
                                    </a:lnTo>
                                    <a:cubicBezTo>
                                      <a:pt x="11531" y="3356"/>
                                      <a:pt x="11099" y="3577"/>
                                      <a:pt x="10631" y="3577"/>
                                    </a:cubicBezTo>
                                    <a:cubicBezTo>
                                      <a:pt x="10163" y="3577"/>
                                      <a:pt x="9731" y="3356"/>
                                      <a:pt x="9401" y="2949"/>
                                    </a:cubicBezTo>
                                    <a:lnTo>
                                      <a:pt x="7618" y="743"/>
                                    </a:lnTo>
                                    <a:cubicBezTo>
                                      <a:pt x="7375" y="443"/>
                                      <a:pt x="7064" y="286"/>
                                      <a:pt x="6723" y="286"/>
                                    </a:cubicBezTo>
                                    <a:close/>
                                  </a:path>
                                </a:pathLst>
                              </a:custGeom>
                              <a:solidFill>
                                <a:schemeClr val="tx2"/>
                              </a:solidFill>
                              <a:ln w="12700">
                                <a:miter lim="400000"/>
                              </a:ln>
                            </wps:spPr>
                            <wps:bodyPr lIns="38100" tIns="38100" rIns="38100" bIns="38100" anchor="ctr"/>
                          </wps:wsp>
                          <wps:wsp>
                            <wps:cNvPr id="1255790780" name="TextBox 13"/>
                            <wps:cNvSpPr txBox="1"/>
                            <wps:spPr>
                              <a:xfrm>
                                <a:off x="1098477" y="2216487"/>
                                <a:ext cx="916609" cy="779210"/>
                              </a:xfrm>
                              <a:prstGeom prst="rect">
                                <a:avLst/>
                              </a:prstGeom>
                              <a:noFill/>
                            </wps:spPr>
                            <wps:txbx>
                              <w:txbxContent>
                                <w:p w:rsidR="005345A8" w:rsidRDefault="005345A8" w:rsidP="002800BB">
                                  <w:pPr>
                                    <w:jc w:val="center"/>
                                    <w:rPr>
                                      <w:rFonts w:ascii="Adobe Arabic" w:hAnsi="Adobe Arabic" w:cs="Adobe Arabic"/>
                                      <w:b/>
                                      <w:bCs/>
                                      <w:kern w:val="24"/>
                                      <w:sz w:val="36"/>
                                      <w:szCs w:val="36"/>
                                      <w:lang w:bidi="ar-SY"/>
                                    </w:rPr>
                                  </w:pPr>
                                  <w:r w:rsidRPr="002800BB">
                                    <w:rPr>
                                      <w:rFonts w:ascii="Adobe Arabic" w:hAnsi="Adobe Arabic" w:cs="Adobe Arabic"/>
                                      <w:b/>
                                      <w:bCs/>
                                      <w:kern w:val="24"/>
                                      <w:sz w:val="36"/>
                                      <w:szCs w:val="36"/>
                                      <w:rtl/>
                                      <w:lang w:bidi="ar-SY"/>
                                    </w:rPr>
                                    <w:t>انتشار الشكوى والإحباط</w:t>
                                  </w:r>
                                </w:p>
                              </w:txbxContent>
                            </wps:txbx>
                            <wps:bodyPr wrap="square" lIns="0" rIns="0" rtlCol="0" anchor="t">
                              <a:noAutofit/>
                            </wps:bodyPr>
                          </wps:wsp>
                        </wpg:grpSp>
                        <wpg:grpSp>
                          <wpg:cNvPr id="1255790781" name="Group 1255790781"/>
                          <wpg:cNvGrpSpPr/>
                          <wpg:grpSpPr>
                            <a:xfrm>
                              <a:off x="2109296" y="1437091"/>
                              <a:ext cx="1673205" cy="1795781"/>
                              <a:chOff x="2109296" y="1437091"/>
                              <a:chExt cx="1673205" cy="1795781"/>
                            </a:xfrm>
                          </wpg:grpSpPr>
                          <wps:wsp>
                            <wps:cNvPr id="1255790782" name="Shape"/>
                            <wps:cNvSpPr/>
                            <wps:spPr>
                              <a:xfrm>
                                <a:off x="2678613" y="1437091"/>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noFill/>
                                <a:miter lim="400000"/>
                              </a:ln>
                            </wps:spPr>
                            <wps:bodyPr lIns="38100" tIns="38100" rIns="38100" bIns="38100" anchor="ctr"/>
                          </wps:wsp>
                          <wps:wsp>
                            <wps:cNvPr id="1255790783" name="Shape"/>
                            <wps:cNvSpPr/>
                            <wps:spPr>
                              <a:xfrm>
                                <a:off x="2109296" y="1848758"/>
                                <a:ext cx="1673205"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801405952" name="TextBox 422"/>
                            <wps:cNvSpPr txBox="1"/>
                            <wps:spPr>
                              <a:xfrm>
                                <a:off x="2532630" y="2187322"/>
                                <a:ext cx="892247" cy="798718"/>
                              </a:xfrm>
                              <a:prstGeom prst="rect">
                                <a:avLst/>
                              </a:prstGeom>
                              <a:noFill/>
                            </wps:spPr>
                            <wps:txbx>
                              <w:txbxContent>
                                <w:p w:rsidR="005345A8" w:rsidRDefault="005345A8" w:rsidP="002800BB">
                                  <w:pPr>
                                    <w:jc w:val="center"/>
                                    <w:rPr>
                                      <w:rFonts w:ascii="Adobe Arabic" w:hAnsi="Adobe Arabic" w:cs="Adobe Arabic"/>
                                      <w:b/>
                                      <w:bCs/>
                                      <w:kern w:val="24"/>
                                      <w:sz w:val="36"/>
                                      <w:szCs w:val="36"/>
                                      <w:lang w:bidi="ar-SY"/>
                                    </w:rPr>
                                  </w:pPr>
                                  <w:r w:rsidRPr="002800BB">
                                    <w:rPr>
                                      <w:rFonts w:ascii="Adobe Arabic" w:hAnsi="Adobe Arabic" w:cs="Adobe Arabic"/>
                                      <w:b/>
                                      <w:bCs/>
                                      <w:kern w:val="24"/>
                                      <w:sz w:val="36"/>
                                      <w:szCs w:val="36"/>
                                      <w:rtl/>
                                      <w:lang w:bidi="ar-SY"/>
                                    </w:rPr>
                                    <w:t>التمييز وانعدام العدالة</w:t>
                                  </w:r>
                                </w:p>
                              </w:txbxContent>
                            </wps:txbx>
                            <wps:bodyPr wrap="square" lIns="0" rIns="0" rtlCol="0" anchor="t">
                              <a:noAutofit/>
                            </wps:bodyPr>
                          </wps:wsp>
                        </wpg:grpSp>
                        <wpg:grpSp>
                          <wpg:cNvPr id="801405953" name="Group 801405953"/>
                          <wpg:cNvGrpSpPr/>
                          <wpg:grpSpPr>
                            <a:xfrm>
                              <a:off x="3512717" y="1437091"/>
                              <a:ext cx="1673207" cy="1795781"/>
                              <a:chOff x="3512717" y="1437091"/>
                              <a:chExt cx="1673207" cy="1795781"/>
                            </a:xfrm>
                          </wpg:grpSpPr>
                          <wps:wsp>
                            <wps:cNvPr id="801405954" name="Shape"/>
                            <wps:cNvSpPr/>
                            <wps:spPr>
                              <a:xfrm>
                                <a:off x="4082034" y="1437091"/>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noFill/>
                                <a:miter lim="400000"/>
                              </a:ln>
                            </wps:spPr>
                            <wps:bodyPr lIns="38100" tIns="38100" rIns="38100" bIns="38100" anchor="ctr"/>
                          </wps:wsp>
                          <wps:wsp>
                            <wps:cNvPr id="801405955" name="Shape"/>
                            <wps:cNvSpPr/>
                            <wps:spPr>
                              <a:xfrm>
                                <a:off x="3512717" y="1848758"/>
                                <a:ext cx="1673207"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801405956" name="TextBox 19"/>
                            <wps:cNvSpPr txBox="1"/>
                            <wps:spPr>
                              <a:xfrm>
                                <a:off x="3906188" y="2198044"/>
                                <a:ext cx="955638" cy="641631"/>
                              </a:xfrm>
                              <a:prstGeom prst="rect">
                                <a:avLst/>
                              </a:prstGeom>
                            </wps:spPr>
                            <wps:txbx>
                              <w:txbxContent>
                                <w:p w:rsidR="005345A8" w:rsidRDefault="005345A8" w:rsidP="002800BB">
                                  <w:pPr>
                                    <w:jc w:val="center"/>
                                    <w:rPr>
                                      <w:rFonts w:ascii="Adobe Arabic" w:hAnsi="Adobe Arabic" w:cs="Adobe Arabic"/>
                                      <w:b/>
                                      <w:bCs/>
                                      <w:kern w:val="24"/>
                                      <w:sz w:val="36"/>
                                      <w:szCs w:val="36"/>
                                      <w:lang w:bidi="ar-SY"/>
                                    </w:rPr>
                                  </w:pPr>
                                  <w:r w:rsidRPr="002800BB">
                                    <w:rPr>
                                      <w:rFonts w:ascii="Adobe Arabic" w:hAnsi="Adobe Arabic" w:cs="Adobe Arabic"/>
                                      <w:b/>
                                      <w:bCs/>
                                      <w:kern w:val="24"/>
                                      <w:sz w:val="36"/>
                                      <w:szCs w:val="36"/>
                                      <w:rtl/>
                                      <w:lang w:bidi="ar-SY"/>
                                    </w:rPr>
                                    <w:t>ضغوط العمل الزائدة</w:t>
                                  </w:r>
                                </w:p>
                              </w:txbxContent>
                            </wps:txbx>
                            <wps:bodyPr wrap="square" lIns="0" rIns="0" rtlCol="0" anchor="t">
                              <a:noAutofit/>
                            </wps:bodyPr>
                          </wps:wsp>
                        </wpg:grpSp>
                        <wps:wsp>
                          <wps:cNvPr id="801405957" name="TextBox 453"/>
                          <wps:cNvSpPr txBox="1"/>
                          <wps:spPr>
                            <a:xfrm>
                              <a:off x="4099282" y="1536186"/>
                              <a:ext cx="516255" cy="374650"/>
                            </a:xfrm>
                            <a:prstGeom prst="rect">
                              <a:avLst/>
                            </a:prstGeom>
                            <a:noFill/>
                          </wps:spPr>
                          <wps:txbx>
                            <w:txbxContent>
                              <w:p w:rsidR="005345A8" w:rsidRDefault="005345A8" w:rsidP="002800BB">
                                <w:pPr>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05</w:t>
                                </w:r>
                              </w:p>
                            </w:txbxContent>
                          </wps:txbx>
                          <wps:bodyPr wrap="square" rtlCol="0">
                            <a:spAutoFit/>
                          </wps:bodyPr>
                        </wps:wsp>
                        <wps:wsp>
                          <wps:cNvPr id="801405958" name="TextBox 454"/>
                          <wps:cNvSpPr txBox="1"/>
                          <wps:spPr>
                            <a:xfrm>
                              <a:off x="2678472" y="1536186"/>
                              <a:ext cx="516890" cy="374650"/>
                            </a:xfrm>
                            <a:prstGeom prst="rect">
                              <a:avLst/>
                            </a:prstGeom>
                            <a:noFill/>
                          </wps:spPr>
                          <wps:txbx>
                            <w:txbxContent>
                              <w:p w:rsidR="005345A8" w:rsidRDefault="005345A8" w:rsidP="002800BB">
                                <w:pPr>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06</w:t>
                                </w:r>
                              </w:p>
                            </w:txbxContent>
                          </wps:txbx>
                          <wps:bodyPr wrap="square" rtlCol="0">
                            <a:spAutoFit/>
                          </wps:bodyPr>
                        </wps:wsp>
                        <wps:wsp>
                          <wps:cNvPr id="801405959" name="TextBox 455"/>
                          <wps:cNvSpPr txBox="1"/>
                          <wps:spPr>
                            <a:xfrm>
                              <a:off x="1285941" y="1536186"/>
                              <a:ext cx="516890" cy="374650"/>
                            </a:xfrm>
                            <a:prstGeom prst="rect">
                              <a:avLst/>
                            </a:prstGeom>
                            <a:noFill/>
                          </wps:spPr>
                          <wps:txbx>
                            <w:txbxContent>
                              <w:p w:rsidR="005345A8" w:rsidRDefault="005345A8" w:rsidP="002800BB">
                                <w:pPr>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07</w:t>
                                </w:r>
                              </w:p>
                            </w:txbxContent>
                          </wps:txbx>
                          <wps:bodyPr wrap="square" rtlCol="0">
                            <a:spAutoFit/>
                          </wps:bodyPr>
                        </wps:wsp>
                      </wpg:grpSp>
                    </wpg:wgp>
                  </a:graphicData>
                </a:graphic>
              </wp:inline>
            </w:drawing>
          </mc:Choice>
          <mc:Fallback>
            <w:pict>
              <v:group id="Group 2" o:spid="_x0000_s1710" style="width:462.55pt;height:254.55pt;mso-position-horizontal-relative:char;mso-position-vertical-relative:line" coordsize="58743,323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">
                <v:group id="Group 1255790754" o:spid="_x0000_s1711" style="position:absolute;width:16729;height:17953" coordsize="16729,179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PR6UbyQAA&#10;AOMAAAAPAAAAAAAAAAAAAAAAAKoCAABkcnMvZG93bnJldi54bWxQSwUGAAAAAAQABAD6AAAAoAMA&#10;AAAA&#10;">
                  <v:shape id="Shape" o:spid="_x0000_s1712" style="position:absolute;left:5692;width:5345;height:5383;visibility:visible;mso-wrap-style:square;v-text-anchor:middle" coordsize="20856,208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p9IsgA&#10;AADjAAAADwAAAGRycy9kb3ducmV2LnhtbERPT0vDMBS/C/sO4Q28uXSFWK3LxlZUxHlxevH2aJ5t&#10;sXnpkrhWP70RBI/v9/+tNpPtxYl86BxrWC4yEMS1Mx03Gl5f7i6uQISIbLB3TBq+KMBmPTtbYWnc&#10;yM90OsRGpBAOJWpoYxxKKUPdksWwcANx4t6dtxjT6RtpPI4p3PYyz7JLabHj1NDiQFVL9cfh02qQ&#10;x+OuGvd5cfv0XUWP95N6e9xpfT6ftjcgIk3xX/znfjBpfq5UcZ0VSsHvTwkAuf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emn0iyAAAAOMAAAAPAAAAAAAAAAAAAAAAAJgCAABk&#10;cnMvZG93bnJldi54bWxQSwUGAAAAAAQABAD1AAAAjQMAAA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86,269184;267286,269184;267286,269184;267286,269184" o:connectangles="0,90,180,270"/>
                  </v:shape>
                  <v:shape id="Shape" o:spid="_x0000_s1713" style="position:absolute;top:4116;width:16729;height:13837;visibility:visible;mso-wrap-style:square;v-text-anchor:middle" coordsize="21262,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2IdjsUA&#10;AADjAAAADwAAAGRycy9kb3ducmV2LnhtbERPX0vDMBB/F/wO4QTfXLJBV63LhghD32RzH+Bszjba&#10;S2oS1/TbG0Hw8X7/b7PLPIgzhWi907BcKBDkWm+s6zScXvc3tyBiQmdw8I40zBRht7282GBj/OQO&#10;dD6mTpQQFxvU0Kc0NlLGtifGuPAjucK9+8CYyhk6aQJOJZwHuVJqLRmtKw09jvTYU/t5/GYNir9y&#10;fllP8xMf9vyxnIO1pzetr6/ywz2IRDn9i//cz6bMX1VVfafqqobfnwoAc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Yh2OxQAAAOMAAAAPAAAAAAAAAAAAAAAAAJgCAABkcnMv&#10;ZG93bnJldi54bWxQSwUGAAAAAAQABAD1AAAAigMAAAAA&#10;" path="m10625,21600v-444,,-889,-207,-1229,-628l506,9968v-675,-835,-675,-2199,,-3035l5673,543c5955,193,6331,,6729,v398,,773,193,1056,543l9569,2749v283,350,664,543,1062,543c11029,3292,11410,3099,11693,2749l13477,543c13760,193,14135,,14533,v398,,774,193,1056,543l20756,6933v675,836,675,2200,,3035l11861,20972v-341,414,-786,628,-1236,628xm6723,286v-335,,-652,164,-889,457l668,7133c79,7862,79,9040,668,9768l9563,20772v589,728,1541,728,2130,l20588,9768v589,-728,589,-1906,,-2635l15422,743c15185,450,14868,286,14533,286v-335,,-652,164,-889,457l11860,2949v-329,407,-761,628,-1229,628c10163,3577,9731,3356,9401,2949l7618,743c7375,443,7064,286,6723,286xe" fillcolor="#44546a [3215]" stroked="f" strokeweight="1pt">
                    <v:stroke miterlimit="4" joinstyle="miter"/>
                    <v:path arrowok="t" o:extrusionok="f" o:connecttype="custom" o:connectlocs="836489,691829;836489,691829;836489,691829;836489,691829" o:connectangles="0,90,180,270"/>
                  </v:shape>
                  <v:shape id="TextBox 13" o:spid="_x0000_s1714" type="#_x0000_t202" style="position:absolute;left:2307;top:8251;width:11261;height:5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Bn+swA&#10;AADjAAAADwAAAGRycy9kb3ducmV2LnhtbESPQWvDMAyF74P+B6PBbquzQNY2q1tKSGGDMUjaQo8m&#10;1pLQWA6x23r/fjoMdpTe03uf1ttoB3HDyfeOFLzMExBIjTM9tQqOh/3zEoQPmoweHKGCH/Sw3cwe&#10;1jo37k4V3urQCg4hn2sFXQhjLqVvOrTaz92IxNq3m6wOPE6tNJO+c7gdZJokr9Lqnrih0yMWHTaX&#10;+moVnNOyLeNXtTvRx2cVL2VxKK61Uk+PcfcGImAM/+a/63fD+GmWLVbJImNo/okXIDe/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yWBn+swAAADjAAAADwAAAAAAAAAAAAAAAACY&#10;AgAAZHJzL2Rvd25yZXYueG1sUEsFBgAAAAAEAAQA9QAAAJEDAAAAAA==&#10;" filled="f" stroked="f">
                    <v:textbox inset="0,,0">
                      <w:txbxContent>
                        <w:p w:rsidR="005345A8" w:rsidRDefault="005345A8" w:rsidP="002800BB">
                          <w:pPr>
                            <w:jc w:val="center"/>
                            <w:rPr>
                              <w:rFonts w:ascii="Adobe Arabic" w:hAnsi="Adobe Arabic" w:cs="Adobe Arabic"/>
                              <w:b/>
                              <w:bCs/>
                              <w:kern w:val="24"/>
                              <w:sz w:val="36"/>
                              <w:szCs w:val="36"/>
                              <w:lang w:bidi="ar-SY"/>
                            </w:rPr>
                          </w:pPr>
                          <w:r w:rsidRPr="002800BB">
                            <w:rPr>
                              <w:rFonts w:ascii="Adobe Arabic" w:hAnsi="Adobe Arabic" w:cs="Adobe Arabic"/>
                              <w:b/>
                              <w:bCs/>
                              <w:kern w:val="24"/>
                              <w:sz w:val="36"/>
                              <w:szCs w:val="36"/>
                              <w:rtl/>
                              <w:lang w:bidi="ar-SY"/>
                            </w:rPr>
                            <w:t>الإدارة السيئة</w:t>
                          </w:r>
                        </w:p>
                      </w:txbxContent>
                    </v:textbox>
                  </v:shape>
                </v:group>
                <v:group id="Group 1255790759" o:spid="_x0000_s1715" style="position:absolute;left:13988;width:44755;height:17957" coordorigin="13988" coordsize="44755,179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FGCoXIAAAA&#10;4wAAAA8AAAAAAAAAAAAAAAAAqgIAAGRycy9kb3ducmV2LnhtbFBLBQYAAAAABAAEAPoAAACfAwAA&#10;AAA=&#10;">
                  <v:group id="Group 1255790760" o:spid="_x0000_s1716" style="position:absolute;left:28022;width:16733;height:17957" coordorigin="28022" coordsize="16732,179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EGml&#10;zAAAAOMAAAAPAAAAAAAAAAAAAAAAAKoCAABkcnMvZG93bnJldi54bWxQSwUGAAAAAAQABAD6AAAA&#10;owMAAAAA&#10;">
                    <v:shape id="Shape" o:spid="_x0000_s1717" style="position:absolute;left:33716;width:5345;height:5383;visibility:visible;mso-wrap-style:square;v-text-anchor:middle" coordsize="20856,208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2xnMkA&#10;AADjAAAADwAAAGRycy9kb3ducmV2LnhtbERPzU7CQBC+m/AOmyHxJlualGplIdCgMeJF4OJt0h3b&#10;xu5s2V1p9eldExOP8/3Pcj2aTlzI+daygvksAUFcWd1yreB0fLi5BeEDssbOMin4Ig/r1eRqiYW2&#10;A7/S5RBqEUPYF6igCaEvpPRVQwb9zPbEkXu3zmCIp6uldjjEcNPJNEkW0mDLsaHBnsqGqo/Dp1Eg&#10;z+dtOezTfPfyXQaHj2P29rxV6no6bu5BBBrDv/jP/aTj/DTL8rskX8zh96cIgFz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82xnMkAAADjAAAADwAAAAAAAAAAAAAAAACYAgAA&#10;ZHJzL2Rvd25yZXYueG1sUEsFBgAAAAAEAAQA9QAAAI4DAAAA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86,269184;267286,269184;267286,269184;267286,269184" o:connectangles="0,90,180,270"/>
                    </v:shape>
                    <v:shape id="Shape" o:spid="_x0000_s1718" style="position:absolute;left:28022;top:4116;width:16733;height:13841;visibility:visible;mso-wrap-style:square;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0WMgA&#10;AADjAAAADwAAAGRycy9kb3ducmV2LnhtbERPS2sCMRC+C/0PYQq9SM264KNbo4ggFXrRrZfexs10&#10;s3QzWZK4bv99UxB6nO89q81gW9GTD41jBdNJBoK4crrhWsH5Y/+8BBEissbWMSn4oQCb9cNohYV2&#10;Nz5RX8ZapBAOBSowMXaFlKEyZDFMXEecuC/nLcZ0+lpqj7cUbluZZ9lcWmw4NRjsaGeo+i6vVkH5&#10;ZupL9dmf+Z2Pzdid/HJ6uCj19DhsX0FEGuK/+O4+6DQ/n80WL9linsPfTwkAuf4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Jz7RYyAAAAOMAAAAPAAAAAAAAAAAAAAAAAJgCAABk&#10;cnMvZG93bnJldi54bWxQSwUGAAAAAAQABAD1AAAAjQMAA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604,692057;836604,692057;836604,692057;836604,692057" o:connectangles="0,90,180,270"/>
                    </v:shape>
                    <v:shape id="TextBox 19" o:spid="_x0000_s1719" type="#_x0000_t202" style="position:absolute;left:31258;top:8293;width:10823;height:70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g/NskA&#10;AADjAAAADwAAAGRycy9kb3ducmV2LnhtbERPX2vCMBB/H+w7hBvsbabrUGc1ipQOJoxB6wQfj+bW&#10;FptLaaJm334RBnu83/9bbYLpxYVG11lW8DxJQBDXVnfcKPjavz29gnAeWWNvmRT8kIPN+v5uhZm2&#10;Vy7pUvlGxBB2GSpovR8yKV3dkkE3sQNx5L7taNDHc2ykHvEaw00v0ySZSYMdx4YWB8pbqk/V2Sg4&#10;pkVThM9ye+DdRxlORb7Pz5VSjw9huwThKfh/8Z/7Xcf56XQ6XyTz2QvcfooAyPU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ag/NskAAADjAAAADwAAAAAAAAAAAAAAAACYAgAA&#10;ZHJzL2Rvd25yZXYueG1sUEsFBgAAAAAEAAQA9QAAAI4DAAAAAA==&#10;" filled="f" stroked="f">
                      <v:textbox inset="0,,0">
                        <w:txbxContent>
                          <w:p w:rsidR="005345A8" w:rsidRDefault="005345A8" w:rsidP="002800BB">
                            <w:pPr>
                              <w:bidi w:val="0"/>
                              <w:jc w:val="center"/>
                              <w:rPr>
                                <w:rFonts w:ascii="Adobe Arabic" w:hAnsi="Adobe Arabic" w:cs="Adobe Arabic"/>
                                <w:b/>
                                <w:bCs/>
                                <w:kern w:val="24"/>
                                <w:sz w:val="36"/>
                                <w:szCs w:val="36"/>
                                <w:lang w:bidi="ar-SY"/>
                              </w:rPr>
                            </w:pPr>
                            <w:r w:rsidRPr="002800BB">
                              <w:rPr>
                                <w:rFonts w:ascii="Adobe Arabic" w:hAnsi="Adobe Arabic" w:cs="Adobe Arabic"/>
                                <w:b/>
                                <w:bCs/>
                                <w:kern w:val="24"/>
                                <w:sz w:val="36"/>
                                <w:szCs w:val="36"/>
                                <w:rtl/>
                                <w:lang w:bidi="ar-SY"/>
                              </w:rPr>
                              <w:t>الصراعات بين الزملاء</w:t>
                            </w:r>
                          </w:p>
                        </w:txbxContent>
                      </v:textbox>
                    </v:shape>
                  </v:group>
                  <v:shape id="TextBox 450" o:spid="_x0000_s1720" type="#_x0000_t202" style="position:absolute;left:34013;top:932;width:5163;height:37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hG18YA&#10;AADjAAAADwAAAGRycy9kb3ducmV2LnhtbERPS0/DMAy+I/EfIiNxY8kmuo2ybJp4SDtwYXR3qzFN&#10;ReNUjVm7f0+QkDj6e3uzm0KnzjSkNrKF+cyAIq6ja7mxUH283q1BJUF22EUmCxdKsNteX22wdHHk&#10;dzofpVE5hFOJFrxIX2qdak8B0yz2xJn7jENAyefQaDfgmMNDpxfGLHXAlnODx56ePNVfx+9gQcTt&#10;55fqJaTDaXp7Hr2pC6ysvb2Z9o+ghCb5F/+5Dy7PXxTF6sGslvfw+1MGQG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ohG18YAAADjAAAADwAAAAAAAAAAAAAAAACYAgAAZHJz&#10;L2Rvd25yZXYueG1sUEsFBgAAAAAEAAQA9QAAAIsDAAAAAA==&#10;" filled="f" stroked="f">
                    <v:textbox style="mso-fit-shape-to-text:t">
                      <w:txbxContent>
                        <w:p w:rsidR="005345A8" w:rsidRDefault="005345A8" w:rsidP="002800BB">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02</w:t>
                          </w:r>
                        </w:p>
                      </w:txbxContent>
                    </v:textbox>
                  </v:shape>
                  <v:group id="Group 1255790765" o:spid="_x0000_s1721" style="position:absolute;left:13988;width:16732;height:17957" coordorigin="13988" coordsize="16732,179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5nyj3IAAAA&#10;4wAAAA8AAAAAAAAAAAAAAAAAqgIAAGRycy9kb3ducmV2LnhtbFBLBQYAAAAABAAEAPoAAACfAwAA&#10;AAA=&#10;">
                    <v:shape id="Shape" o:spid="_x0000_s1722" style="position:absolute;left:19681;width:5346;height:5383;visibility:visible;mso-wrap-style:square;v-text-anchor:middle" coordsize="20856,208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Qp6MkA&#10;AADjAAAADwAAAGRycy9kb3ducmV2LnhtbERPzUrDQBC+C32HZQre7MZAEo3dljZUEfVi7aW3ITsm&#10;wexsurs20ad3BcHjfP+zXE+mF2dyvrOs4HqRgCCure64UXB4u7+6AeEDssbeMin4Ig/r1exiiaW2&#10;I7/SeR8aEUPYl6igDWEopfR1Swb9wg7EkXu3zmCIp2ukdjjGcNPLNElyabDj2NDiQFVL9cf+0yiQ&#10;p9O2Gp/TYvfyXQWHD1N2fNoqdTmfNncgAk3hX/znftRxfpplxW1S5Dn8/hQBkK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CQp6MkAAADjAAAADwAAAAAAAAAAAAAAAACYAgAA&#10;ZHJzL2Rvd25yZXYueG1sUEsFBgAAAAAEAAQA9QAAAI4DAAAAAA==&#10;" path="m7744,19739l1116,13112c-372,11624,-372,9232,1116,7743l7744,1116v1488,-1488,3880,-1488,5368,l19740,7743v1488,1489,1488,3881,,5369l13112,19739v-1470,1489,-3880,1489,-5368,xe" fillcolor="#168489" stroked="f" strokeweight="1pt">
                      <v:stroke miterlimit="4" joinstyle="miter"/>
                      <v:path arrowok="t" o:extrusionok="f" o:connecttype="custom" o:connectlocs="267286,269184;267286,269184;267286,269184;267286,269184" o:connectangles="0,90,180,270"/>
                    </v:shape>
                    <v:shape id="Shape" o:spid="_x0000_s1723" style="position:absolute;left:13988;top:4116;width:16732;height:13841;visibility:visible;mso-wrap-style:square;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gXwMgA&#10;AADjAAAADwAAAGRycy9kb3ducmV2LnhtbERPT2vCMBS/D/YdwhvsMjRV0Go1yhiMCbvMzou3Z/Ns&#10;is1LSbJav70ZDHZ8v/9vvR1sK3ryoXGsYDLOQBBXTjdcKzh8v48WIEJE1tg6JgU3CrDdPD6ssdDu&#10;ynvqy1iLFMKhQAUmxq6QMlSGLIax64gTd3beYkynr6X2eE3htpXTLJtLiw2nBoMdvRmqLuWPVVB+&#10;mPpUHfsDf/JX8+L2fjHZnZR6fhpeVyAiDfFf/Ofe6TR/Opvlyyyf5/D7UwJAbu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ZuBfAyAAAAOMAAAAPAAAAAAAAAAAAAAAAAJgCAABk&#10;cnMvZG93bnJldi54bWxQSwUGAAAAAAQABAD1AAAAjQMAAA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836603,692057;836603,692057;836603,692057;836603,692057" o:connectangles="0,90,180,270"/>
                    </v:shape>
                    <v:shape id="TextBox 445" o:spid="_x0000_s1724" type="#_x0000_t202" style="position:absolute;left:17544;top:7924;width:9061;height:91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ytR8sA&#10;AADjAAAADwAAAGRycy9kb3ducmV2LnhtbESPQUvDQBCF74L/YRnBm90YaKux21JCBAURkip4HLJj&#10;EpqdDdltu/575yB4nHlv3vtms0tuVGeaw+DZwP0iA0XcejtwZ+Dj8Hz3ACpEZIujZzLwQwF22+ur&#10;DRbWX7imcxM7JSEcCjTQxzgVWoe2J4dh4Sdi0b797DDKOHfazniRcDfqPMtW2uHA0tDjRGVP7bE5&#10;OQNfedVV6b3ef/LrW52OVXkoT40xtzdp/wQqUor/5r/rFyv4+XK5fszWK4GWn2QBevsL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HDK1HywAAAOMAAAAPAAAAAAAAAAAAAAAAAJgC&#10;AABkcnMvZG93bnJldi54bWxQSwUGAAAAAAQABAD1AAAAkAMAAAAA&#10;" filled="f" stroked="f">
                      <v:textbox inset="0,,0">
                        <w:txbxContent>
                          <w:p w:rsidR="005345A8" w:rsidRDefault="005345A8" w:rsidP="002800BB">
                            <w:pPr>
                              <w:bidi w:val="0"/>
                              <w:jc w:val="center"/>
                              <w:rPr>
                                <w:rFonts w:ascii="Adobe Arabic" w:hAnsi="Adobe Arabic" w:cs="Adobe Arabic"/>
                                <w:b/>
                                <w:bCs/>
                                <w:kern w:val="24"/>
                                <w:sz w:val="36"/>
                                <w:szCs w:val="36"/>
                                <w:lang w:bidi="ar-SY"/>
                              </w:rPr>
                            </w:pPr>
                            <w:r w:rsidRPr="002800BB">
                              <w:rPr>
                                <w:rFonts w:ascii="Adobe Arabic" w:hAnsi="Adobe Arabic" w:cs="Adobe Arabic"/>
                                <w:b/>
                                <w:bCs/>
                                <w:kern w:val="24"/>
                                <w:sz w:val="36"/>
                                <w:szCs w:val="36"/>
                                <w:rtl/>
                                <w:lang w:bidi="ar-SY"/>
                              </w:rPr>
                              <w:t>غياب الدعم والتقدير</w:t>
                            </w:r>
                          </w:p>
                        </w:txbxContent>
                      </v:textbox>
                    </v:shape>
                  </v:group>
                  <v:group id="Group 1255790769" o:spid="_x0000_s1725" style="position:absolute;left:42011;width:16732;height:17957" coordorigin="42011" coordsize="16732,179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8qwDjIAAAA&#10;4wAAAA8AAAAAAAAAAAAAAAAAqgIAAGRycy9kb3ducmV2LnhtbFBLBQYAAAAABAAEAPoAAACfAwAA&#10;AAA=&#10;">
                    <v:shape id="Shape" o:spid="_x0000_s1726" style="position:absolute;left:47704;width:5346;height:5383;visibility:visible;mso-wrap-style:square;v-text-anchor:middle" coordsize="20856,208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iC2ssA&#10;AADjAAAADwAAAGRycy9kb3ducmV2LnhtbESPQU/DMAyF70j8h8hI3FhKpVIoyyZWAULAhbHLblZj&#10;2orG6ZKwFn49PiBxtP383vuW69kN6kgh9p4NXC4yUMSNtz23BnbvDxfXoGJCtjh4JgPfFGG9Oj1Z&#10;YmX9xG903KZWiQnHCg10KY2V1rHpyGFc+JFYbh8+OEwyhlbbgJOYu0HnWXalHfYsCR2OVHfUfG6/&#10;nAF9OGzq6SUv719/6hTwcS72zxtjzs/mu1tQieb0L/77frJSPy+K8iYrS6EQJlmAXv0C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FWILaywAAAOMAAAAPAAAAAAAAAAAAAAAAAJgC&#10;AABkcnMvZG93bnJldi54bWxQSwUGAAAAAAQABAD1AAAAkAMAAAAA&#10;" path="m7744,19739l1116,13112c-372,11624,-372,9232,1116,7743l7744,1116v1488,-1488,3880,-1488,5368,l19740,7743v1488,1489,1488,3881,,5369l13112,19739v-1470,1489,-3880,1489,-5368,xe" fillcolor="#168489" stroked="f" strokeweight="1pt">
                      <v:stroke miterlimit="4" joinstyle="miter"/>
                      <v:path arrowok="t" o:extrusionok="f" o:connecttype="custom" o:connectlocs="267286,269184;267286,269184;267286,269184;267286,269184" o:connectangles="0,90,180,270"/>
                    </v:shape>
                    <v:shape id="Shape" o:spid="_x0000_s1727" style="position:absolute;left:42011;top:4116;width:16732;height:13841;visibility:visible;mso-wrap-style:square;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S88sgA&#10;AADjAAAADwAAAGRycy9kb3ducmV2LnhtbERPT2vCMBS/D/YdwhvsMjSt4KqdUcZgTNhlVi/ens1b&#10;U9a8lCSr3bdfBMHj+/1/q81oOzGQD61jBfk0A0FcO91yo+Cwf58sQISIrLFzTAr+KMBmfX+3wlK7&#10;M+9oqGIjUgiHEhWYGPtSylAbshimridO3LfzFmM6fSO1x3MKt52cZdmztNhyajDY05uh+qf6tQqq&#10;D9Oc6uNw4E/+ap/czi/y7Umpx4fx9QVEpDHexFf3Vqf5s/m8WGZFkcPlpwSAXP8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8xLzyyAAAAOMAAAAPAAAAAAAAAAAAAAAAAJgCAABk&#10;cnMvZG93bnJldi54bWxQSwUGAAAAAAQABAD1AAAAjQMAAAAA&#10;" path="m10800,21600v-451,,-903,-207,-1249,-628l516,9972c182,9565,,9030,,8452,,7873,182,7338,516,6931l5764,543c6051,193,6432,,6836,v405,,786,193,1073,543l9721,2748v287,350,674,543,1079,543c11210,3291,11592,3098,11879,2748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7,3583,9891,3362,9557,2955l7745,749c7499,450,7177,293,6836,293xe" fillcolor="#44546a [3215]" stroked="f" strokeweight="1pt">
                      <v:stroke miterlimit="4" joinstyle="miter"/>
                      <v:path arrowok="t" o:extrusionok="f" o:connecttype="custom" o:connectlocs="836604,692057;836604,692057;836604,692057;836604,692057" o:connectangles="0,90,180,270"/>
                    </v:shape>
                    <v:shape id="TextBox 22" o:spid="_x0000_s1728" type="#_x0000_t202" style="position:absolute;left:44923;top:8808;width:11502;height:5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0McMgA&#10;AADjAAAADwAAAGRycy9kb3ducmV2LnhtbERPX0vDMBB/F/Ydwg18c+kKs1qXjVE6UBChnYM9Hs3Z&#10;ljWX0mRb/PZGEHy83/9bb4MZxJUm11tWsFwkIIgbq3tuFXwe9g9PIJxH1jhYJgXf5GC7md2tMdf2&#10;xhVda9+KGMIuRwWd92MupWs6MugWdiSO3JedDPp4Tq3UE95iuBlkmiSP0mDPsaHDkYqOmnN9MQpO&#10;admW4aPaHfntvQrnsjgUl1qp+3nYvYDwFPy/+M/9quP8dLXKnpMsS+H3pwiA3Pw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jPQxwyAAAAOMAAAAPAAAAAAAAAAAAAAAAAJgCAABk&#10;cnMvZG93bnJldi54bWxQSwUGAAAAAAQABAD1AAAAjQMAAAAA&#10;" filled="f" stroked="f">
                      <v:textbox inset="0,,0">
                        <w:txbxContent>
                          <w:p w:rsidR="005345A8" w:rsidRDefault="005345A8" w:rsidP="002800BB">
                            <w:pPr>
                              <w:bidi w:val="0"/>
                              <w:jc w:val="center"/>
                              <w:rPr>
                                <w:rFonts w:ascii="Adobe Arabic" w:hAnsi="Adobe Arabic" w:cs="Adobe Arabic"/>
                                <w:b/>
                                <w:bCs/>
                                <w:kern w:val="24"/>
                                <w:sz w:val="36"/>
                                <w:szCs w:val="36"/>
                                <w:lang w:bidi="ar-SY"/>
                              </w:rPr>
                            </w:pPr>
                            <w:r w:rsidRPr="002800BB">
                              <w:rPr>
                                <w:rFonts w:ascii="Adobe Arabic" w:hAnsi="Adobe Arabic" w:cs="Adobe Arabic"/>
                                <w:b/>
                                <w:bCs/>
                                <w:kern w:val="24"/>
                                <w:sz w:val="36"/>
                                <w:szCs w:val="36"/>
                                <w:rtl/>
                                <w:lang w:bidi="ar-SY"/>
                              </w:rPr>
                              <w:t>ضعف التواصل</w:t>
                            </w:r>
                          </w:p>
                        </w:txbxContent>
                      </v:textbox>
                    </v:shape>
                  </v:group>
                  <v:shape id="TextBox 449" o:spid="_x0000_s1729" type="#_x0000_t202" style="position:absolute;left:47939;top:932;width:5169;height:37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hIfsYA&#10;AADjAAAADwAAAGRycy9kb3ducmV2LnhtbERPS0/DMAy+I/EfIiNxY8mGSqEsmyYe0g5cNsrdakxT&#10;0ThVY9bu3xMkJI7+3l5v59CrE42pi2xhuTCgiJvoOm4t1O+vN/egkiA77COThTMl2G4uL9ZYuTjx&#10;gU5HaVUO4VShBS8yVFqnxlPAtIgDceY+4xhQ8jm22o045fDQ65Uxdzpgx7nB40BPnpqv43ewIOJ2&#10;y3P9EtL+Y357nrxpCqytvb6ad4+ghGb5F/+59y7PXxVF+WDK8hZ+f8oA6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LhIfsYAAADjAAAADwAAAAAAAAAAAAAAAACYAgAAZHJz&#10;L2Rvd25yZXYueG1sUEsFBgAAAAAEAAQA9QAAAIsDAAAAAA==&#10;" filled="f" stroked="f">
                    <v:textbox style="mso-fit-shape-to-text:t">
                      <w:txbxContent>
                        <w:p w:rsidR="005345A8" w:rsidRDefault="005345A8" w:rsidP="002800BB">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01</w:t>
                          </w:r>
                        </w:p>
                      </w:txbxContent>
                    </v:textbox>
                  </v:shape>
                  <v:shape id="TextBox 451" o:spid="_x0000_s1730" type="#_x0000_t202" style="position:absolute;left:19805;top:932;width:5169;height:37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HQCsYA&#10;AADjAAAADwAAAGRycy9kb3ducmV2LnhtbERPS0/DMAy+I/EfIiNxY8kmSqEsmyYe0g5cNsrdakxT&#10;0ThVY9bu3xMkJI7+3l5v59CrE42pi2xhuTCgiJvoOm4t1O+vN/egkiA77COThTMl2G4uL9ZYuTjx&#10;gU5HaVUO4VShBS8yVFqnxlPAtIgDceY+4xhQ8jm22o045fDQ65Uxdzpgx7nB40BPnpqv43ewIOJ2&#10;y3P9EtL+Y357nrxpCqytvb6ad4+ghGb5F/+59y7PXxVF+WDK8hZ+f8oA6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1HQCsYAAADjAAAADwAAAAAAAAAAAAAAAACYAgAAZHJz&#10;L2Rvd25yZXYueG1sUEsFBgAAAAAEAAQA9QAAAIsDAAAAAA==&#10;" filled="f" stroked="f">
                    <v:textbox style="mso-fit-shape-to-text:t">
                      <w:txbxContent>
                        <w:p w:rsidR="005345A8" w:rsidRDefault="005345A8" w:rsidP="002800BB">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03</w:t>
                          </w:r>
                        </w:p>
                      </w:txbxContent>
                    </v:textbox>
                  </v:shape>
                </v:group>
                <v:shape id="TextBox 452" o:spid="_x0000_s1731" type="#_x0000_t202" style="position:absolute;left:5880;top:932;width:5169;height:37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11kcUA&#10;AADjAAAADwAAAGRycy9kb3ducmV2LnhtbERPS0vDQBC+C/6HZQRvdreFGE27LcUH9ODFGu9DdpoN&#10;ZmdDdmzSf+8Kgsf53rPZzaFXZxpTF9nCcmFAETfRddxaqD9e7x5AJUF22EcmCxdKsNteX22wcnHi&#10;dzofpVU5hFOFFrzIUGmdGk8B0yIOxJk7xTGg5HNstRtxyuGh1ytj7nXAjnODx4GePDVfx+9gQcTt&#10;l5f6JaTD5/z2PHnTFFhbe3sz79eghGb5F/+5Dy7PXxVF+WjKsoDfnzIAe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HXWRxQAAAOMAAAAPAAAAAAAAAAAAAAAAAJgCAABkcnMv&#10;ZG93bnJldi54bWxQSwUGAAAAAAQABAD1AAAAigMAAAAA&#10;" filled="f" stroked="f">
                  <v:textbox style="mso-fit-shape-to-text:t">
                    <w:txbxContent>
                      <w:p w:rsidR="005345A8" w:rsidRDefault="005345A8" w:rsidP="002800BB">
                        <w:pPr>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04</w:t>
                        </w:r>
                      </w:p>
                    </w:txbxContent>
                  </v:textbox>
                </v:shape>
                <v:group id="Group 1255790776" o:spid="_x0000_s1732" style="position:absolute;left:7104;top:14370;width:44755;height:17958" coordorigin="7104,14370" coordsize="44755,179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bbMKXyQAA&#10;AOMAAAAPAAAAAAAAAAAAAAAAAKoCAABkcnMvZG93bnJldi54bWxQSwUGAAAAAAQABAD6AAAAoAMA&#10;AAAA&#10;">
                  <v:group id="Group 1255790777" o:spid="_x0000_s1733" style="position:absolute;left:7104;top:14370;width:16729;height:17954" coordorigin="7104,14370" coordsize="16729,179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QgZwzIAAAA&#10;4wAAAA8AAAAAAAAAAAAAAAAAqgIAAGRycy9kb3ducmV2LnhtbFBLBQYAAAAABAAEAPoAAACfAwAA&#10;AAA=&#10;">
                    <v:shape id="Shape" o:spid="_x0000_s1734" style="position:absolute;left:12796;top:14370;width:5345;height:5384;visibility:visible;mso-wrap-style:square;v-text-anchor:middle" coordsize="20856,208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6O3MsA&#10;AADjAAAADwAAAGRycy9kb3ducmV2LnhtbESPQU/DMAyF70j8h8hI3FhKpVIoyyZWAULAhbHLblZj&#10;2orG6ZKwFn49PiBxtN/ze5+X69kN6kgh9p4NXC4yUMSNtz23BnbvDxfXoGJCtjh4JgPfFGG9Oj1Z&#10;YmX9xG903KZWSQjHCg10KY2V1rHpyGFc+JFYtA8fHCYZQ6ttwEnC3aDzLLvSDnuWhg5HqjtqPrdf&#10;zoA+HDb19JKX968/dQr4OBf7540x52fz3S2oRHP6N/9dP1nBz4uivMnKUqDlJ1mAXv0C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7Lo7cywAAAOMAAAAPAAAAAAAAAAAAAAAAAJgC&#10;AABkcnMvZG93bnJldi54bWxQSwUGAAAAAAQABAD1AAAAkAMAAA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86,269184;267286,269184;267286,269184;267286,269184" o:connectangles="0,90,180,270"/>
                    </v:shape>
                    <v:shape id="Shape" o:spid="_x0000_s1735" style="position:absolute;left:7104;top:18487;width:16729;height:13837;visibility:visible;mso-wrap-style:square;v-text-anchor:middle" coordsize="21262,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RwB8YA&#10;AADjAAAADwAAAGRycy9kb3ducmV2LnhtbERPzUoDMRC+C75DGMGbTVpo165NiwhFb9KfBxg34250&#10;M1mT2M2+vREEj/P9z2aXXS8uFKL1rGE+UyCIG28stxrOp/3dPYiYkA32nknDRBF22+urDdbGj3yg&#10;yzG1ooRwrFFDl9JQSxmbjhzGmR+IC/fug8NUztBKE3As4a6XC6VW0qHl0tDhQE8dNZ/Hb6dBua+c&#10;X1fj9OwOe/cxn4K15zetb2/y4wOIRDn9i//cL6bMXyyX1VpV1Rp+fyoAyO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gRwB8YAAADjAAAADwAAAAAAAAAAAAAAAACYAgAAZHJz&#10;L2Rvd25yZXYueG1sUEsFBgAAAAAEAAQA9QAAAIsDAAAAAA==&#10;" path="m10625,21600v-444,,-889,-207,-1229,-628l506,9968v-675,-835,-675,-2199,,-3035l5673,543c5955,193,6331,,6729,v398,,773,193,1056,543l9569,2749v283,350,664,543,1062,543c11029,3292,11410,3099,11693,2749l13477,543c13760,193,14135,,14533,v398,,774,193,1056,543l20756,6933v675,836,675,2200,,3035l11861,20972v-341,414,-786,628,-1236,628xm6723,286v-335,,-652,164,-889,457l668,7133c79,7862,79,9040,668,9768l9563,20772v589,728,1541,728,2130,l20588,9768v589,-728,589,-1906,,-2635l15422,743c15185,450,14868,286,14533,286v-335,,-652,164,-889,457l11860,2949v-329,407,-761,628,-1229,628c10163,3577,9731,3356,9401,2949l7618,743c7375,443,7064,286,6723,286xe" fillcolor="#44546a [3215]" stroked="f" strokeweight="1pt">
                      <v:stroke miterlimit="4" joinstyle="miter"/>
                      <v:path arrowok="t" o:extrusionok="f" o:connecttype="custom" o:connectlocs="836489,691829;836489,691829;836489,691829;836489,691829" o:connectangles="0,90,180,270"/>
                    </v:shape>
                    <v:shape id="TextBox 13" o:spid="_x0000_s1736" type="#_x0000_t202" style="position:absolute;left:10984;top:22164;width:9166;height:77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ZHu8sA&#10;AADjAAAADwAAAGRycy9kb3ducmV2LnhtbESPQUvDQBCF74L/YRnBm90YqK2x21JCBAURkip4HLJj&#10;EpqdDdltu/575yB4nJk3771vs0tuVGeaw+DZwP0iA0XcejtwZ+Dj8Hy3BhUissXRMxn4oQC77fXV&#10;BgvrL1zTuYmdEhMOBRroY5wKrUPbk8Ow8BOx3L797DDKOHfazngRczfqPMsetMOBJaHHicqe2mNz&#10;cga+8qqr0nu9/+TXtzodq/JQnhpjbm/S/glUpBT/xX/fL1bq58vl6jFbrYVCmGQBevsL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Jdke7ywAAAOMAAAAPAAAAAAAAAAAAAAAAAJgC&#10;AABkcnMvZG93bnJldi54bWxQSwUGAAAAAAQABAD1AAAAkAMAAAAA&#10;" filled="f" stroked="f">
                      <v:textbox inset="0,,0">
                        <w:txbxContent>
                          <w:p w:rsidR="005345A8" w:rsidRDefault="005345A8" w:rsidP="002800BB">
                            <w:pPr>
                              <w:jc w:val="center"/>
                              <w:rPr>
                                <w:rFonts w:ascii="Adobe Arabic" w:hAnsi="Adobe Arabic" w:cs="Adobe Arabic"/>
                                <w:b/>
                                <w:bCs/>
                                <w:kern w:val="24"/>
                                <w:sz w:val="36"/>
                                <w:szCs w:val="36"/>
                                <w:lang w:bidi="ar-SY"/>
                              </w:rPr>
                            </w:pPr>
                            <w:r w:rsidRPr="002800BB">
                              <w:rPr>
                                <w:rFonts w:ascii="Adobe Arabic" w:hAnsi="Adobe Arabic" w:cs="Adobe Arabic"/>
                                <w:b/>
                                <w:bCs/>
                                <w:kern w:val="24"/>
                                <w:sz w:val="36"/>
                                <w:szCs w:val="36"/>
                                <w:rtl/>
                                <w:lang w:bidi="ar-SY"/>
                              </w:rPr>
                              <w:t>انتشار الشكوى والإحباط</w:t>
                            </w:r>
                          </w:p>
                        </w:txbxContent>
                      </v:textbox>
                    </v:shape>
                  </v:group>
                  <v:group id="Group 1255790781" o:spid="_x0000_s1737" style="position:absolute;left:21092;top:14370;width:16733;height:17958" coordorigin="21092,14370" coordsize="16732,179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FQKsTIAAAA&#10;4wAAAA8AAAAAAAAAAAAAAAAAqgIAAGRycy9kb3ducmV2LnhtbFBLBQYAAAAABAAEAPoAAACfAwAA&#10;AAA=&#10;">
                    <v:shape id="Shape" o:spid="_x0000_s1738" style="position:absolute;left:26786;top:14370;width:5345;height:5384;visibility:visible;mso-wrap-style:square;v-text-anchor:middle" coordsize="20856,208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PJEckA&#10;AADjAAAADwAAAGRycy9kb3ducmV2LnhtbERPS0vDQBC+C/6HZQRvdtNATBu7LTaoiPbSx6W3ITsm&#10;odnZdHdtor/eFQSP871nsRpNJy7kfGtZwXSSgCCurG65VnDYP9/NQPiArLGzTAq+yMNqeX21wELb&#10;gbd02YVaxBD2BSpoQugLKX3VkEE/sT1x5D6sMxji6WqpHQ4x3HQyTZJ7abDl2NBgT2VD1Wn3aRTI&#10;83ldDu9p/rT5LoPDlzE7vq2Vur0ZHx9ABBrDv/jP/arj/DTL8nmSz1L4/SkCIJ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xPJEckAAADjAAAADwAAAAAAAAAAAAAAAACYAgAA&#10;ZHJzL2Rvd25yZXYueG1sUEsFBgAAAAAEAAQA9QAAAI4DAAAAAA==&#10;" path="m7744,19739l1116,13112c-372,11624,-372,9232,1116,7743l7744,1116v1488,-1488,3880,-1488,5368,l19740,7743v1488,1489,1488,3881,,5369l13112,19739v-1470,1489,-3880,1489,-5368,xe" fillcolor="#168489" stroked="f" strokeweight="1pt">
                      <v:stroke miterlimit="4" joinstyle="miter"/>
                      <v:path arrowok="t" o:extrusionok="f" o:connecttype="custom" o:connectlocs="267286,269184;267286,269184;267286,269184;267286,269184" o:connectangles="0,90,180,270"/>
                    </v:shape>
                    <v:shape id="Shape" o:spid="_x0000_s1739" style="position:absolute;left:21092;top:18487;width:16733;height:13841;visibility:visible;mso-wrap-style:square;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3OcgA&#10;AADjAAAADwAAAGRycy9kb3ducmV2LnhtbERPT2vCMBS/C/sO4Q12GTPV4azVKGMgE3aZnRdvz+bZ&#10;lDUvJYm1+/bLYODx/f6/1WawrejJh8axgsk4A0FcOd1wreDwtX3KQYSIrLF1TAp+KMBmfTdaYaHd&#10;lffUl7EWKYRDgQpMjF0hZagMWQxj1xEn7uy8xZhOX0vt8ZrCbSunWfYiLTacGgx29Gao+i4vVkH5&#10;bupTdewP/MGfzaPb+3yyOyn1cD+8LkFEGuJN/O/e6TR/OpvNF9k8f4a/nxIAcv0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Wj/c5yAAAAOMAAAAPAAAAAAAAAAAAAAAAAJgCAABk&#10;cnMvZG93bnJldi54bWxQSwUGAAAAAAQABAD1AAAAjQMAAA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836603,692057;836603,692057;836603,692057;836603,692057" o:connectangles="0,90,180,270"/>
                    </v:shape>
                    <v:shape id="TextBox 422" o:spid="_x0000_s1740" type="#_x0000_t202" style="position:absolute;left:25326;top:21873;width:8922;height:79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xq48oA&#10;AADiAAAADwAAAGRycy9kb3ducmV2LnhtbESPUUvDMBSF3wX/Q7iCby5ZcTLrsjFKBQcitFPw8dJc&#10;27LmpjTZlv17Iwh7PJxzvsNZbaIdxIkm3zvWMJ8pEMSNMz23Gj73rw9LED4gGxwck4YLedisb29W&#10;mBt35opOdWhFgrDPUUMXwphL6ZuOLPqZG4mT9+MmiyHJqZVmwnOC20FmSj1Jiz2nhQ5HKjpqDvXR&#10;avjOyraMH9X2i3fvVTyUxb441lrf38XtC4hAMVzD/+03o2Gp5o9q8bzI4O9SugNy/Qs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g8auPKAAAA4gAAAA8AAAAAAAAAAAAAAAAAmAIA&#10;AGRycy9kb3ducmV2LnhtbFBLBQYAAAAABAAEAPUAAACPAwAAAAA=&#10;" filled="f" stroked="f">
                      <v:textbox inset="0,,0">
                        <w:txbxContent>
                          <w:p w:rsidR="005345A8" w:rsidRDefault="005345A8" w:rsidP="002800BB">
                            <w:pPr>
                              <w:jc w:val="center"/>
                              <w:rPr>
                                <w:rFonts w:ascii="Adobe Arabic" w:hAnsi="Adobe Arabic" w:cs="Adobe Arabic"/>
                                <w:b/>
                                <w:bCs/>
                                <w:kern w:val="24"/>
                                <w:sz w:val="36"/>
                                <w:szCs w:val="36"/>
                                <w:lang w:bidi="ar-SY"/>
                              </w:rPr>
                            </w:pPr>
                            <w:r w:rsidRPr="002800BB">
                              <w:rPr>
                                <w:rFonts w:ascii="Adobe Arabic" w:hAnsi="Adobe Arabic" w:cs="Adobe Arabic"/>
                                <w:b/>
                                <w:bCs/>
                                <w:kern w:val="24"/>
                                <w:sz w:val="36"/>
                                <w:szCs w:val="36"/>
                                <w:rtl/>
                                <w:lang w:bidi="ar-SY"/>
                              </w:rPr>
                              <w:t>التمييز وانعدام العدالة</w:t>
                            </w:r>
                          </w:p>
                        </w:txbxContent>
                      </v:textbox>
                    </v:shape>
                  </v:group>
                  <v:group id="Group 801405953" o:spid="_x0000_s1741" style="position:absolute;left:35127;top:14370;width:16732;height:17958" coordorigin="35127,14370" coordsize="16732,179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Lv8ar7L&#10;AAAA4gAAAA8AAAAAAAAAAAAAAAAAqgIAAGRycy9kb3ducmV2LnhtbFBLBQYAAAAABAAEAPoAAACi&#10;AwAAAAA=&#10;">
                    <v:shape id="Shape" o:spid="_x0000_s1742" style="position:absolute;left:40820;top:14370;width:5346;height:5384;visibility:visible;mso-wrap-style:square;v-text-anchor:middle" coordsize="20856,208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kS0MwA&#10;AADiAAAADwAAAGRycy9kb3ducmV2LnhtbESPwU7DMBBE70j9B2srcaN2qwbaULdqI0AIuNBy4baK&#10;lyRqvE5t0wS+HiMhcRzNzBvNajPYVpzJh8axhulEgSAunWm40vB2uL9agAgR2WDrmDR8UYDNenSx&#10;wty4nl/pvI+VSBAOOWqoY+xyKUNZk8UwcR1x8j6ctxiT9JU0HvsEt62cKXUtLTacFmrsqKipPO4/&#10;rQZ5Ou2K/nl2c/fyXUSPD0P2/rTT+nI8bG9BRBrif/iv/Wg0LNR0rrJlNoffS+kOyPUP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F1kS0MwAAADiAAAADwAAAAAAAAAAAAAAAACY&#10;AgAAZHJzL2Rvd25yZXYueG1sUEsFBgAAAAAEAAQA9QAAAJEDAAAA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86,269184;267286,269184;267286,269184;267286,269184" o:connectangles="0,90,180,270"/>
                    </v:shape>
                    <v:shape id="Shape" o:spid="_x0000_s1743" style="position:absolute;left:35127;top:18487;width:16732;height:13841;visibility:visible;mso-wrap-style:square;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0dtsoA&#10;AADiAAAADwAAAGRycy9kb3ducmV2LnhtbESPQUvEMBSE74L/ITzBi7hJxUq3u9lFBHHBi1v34u1t&#10;82yKzUtJYrf+eyMIexxm5htmvZ3dICYKsfesoVgoEMStNz13Gg7vz7cViJiQDQ6eScMPRdhuLi/W&#10;WBt/4j1NTepEhnCsUYNNaayljK0lh3HhR+LsffrgMGUZOmkCnjLcDfJOqQfpsOe8YHGkJ0vtV/Pt&#10;NDQvtju2H9OBX/mtv/H7UBW7o9bXV/PjCkSiOZ3D/+2d0VCp4l6Vy7KEv0v5DsjNL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AtHbbKAAAA4gAAAA8AAAAAAAAAAAAAAAAAmAIA&#10;AGRycy9kb3ducmV2LnhtbFBLBQYAAAAABAAEAPUAAACPAwAA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604,692057;836604,692057;836604,692057;836604,692057" o:connectangles="0,90,180,270"/>
                    </v:shape>
                    <v:shape id="TextBox 19" o:spid="_x0000_s1744" type="#_x0000_t202" style="position:absolute;left:39061;top:21980;width:9557;height:64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ds4MsA&#10;AADiAAAADwAAAGRycy9kb3ducmV2LnhtbESPUWvCMBSF3wf+h3CFvc1EmeI6o0ipsMEYtG6wx0tz&#10;bYvNTWmiZv9+GQz2eDjnfIez2UXbiyuNvnOsYT5TIIhrZzpuNHwcDw9rED4gG+wdk4Zv8rDbTu42&#10;mBl345KuVWhEgrDPUEMbwpBJ6euWLPqZG4iTd3KjxZDk2Egz4i3BbS8XSq2kxY7TQosD5S3V5+pi&#10;NXwtiqaI7+X+k1/fyngu8mN+qbS+n8b9M4hAMfyH/9ovRsNazR/V8mm5gt9L6Q7I7Q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nB2zgywAAAOIAAAAPAAAAAAAAAAAAAAAAAJgC&#10;AABkcnMvZG93bnJldi54bWxQSwUGAAAAAAQABAD1AAAAkAMAAAAA&#10;" filled="f" stroked="f">
                      <v:textbox inset="0,,0">
                        <w:txbxContent>
                          <w:p w:rsidR="005345A8" w:rsidRDefault="005345A8" w:rsidP="002800BB">
                            <w:pPr>
                              <w:jc w:val="center"/>
                              <w:rPr>
                                <w:rFonts w:ascii="Adobe Arabic" w:hAnsi="Adobe Arabic" w:cs="Adobe Arabic"/>
                                <w:b/>
                                <w:bCs/>
                                <w:kern w:val="24"/>
                                <w:sz w:val="36"/>
                                <w:szCs w:val="36"/>
                                <w:lang w:bidi="ar-SY"/>
                              </w:rPr>
                            </w:pPr>
                            <w:r w:rsidRPr="002800BB">
                              <w:rPr>
                                <w:rFonts w:ascii="Adobe Arabic" w:hAnsi="Adobe Arabic" w:cs="Adobe Arabic"/>
                                <w:b/>
                                <w:bCs/>
                                <w:kern w:val="24"/>
                                <w:sz w:val="36"/>
                                <w:szCs w:val="36"/>
                                <w:rtl/>
                                <w:lang w:bidi="ar-SY"/>
                              </w:rPr>
                              <w:t>ضغوط العمل الزائدة</w:t>
                            </w:r>
                          </w:p>
                        </w:txbxContent>
                      </v:textbox>
                    </v:shape>
                  </v:group>
                  <v:shape id="TextBox 453" o:spid="_x0000_s1745" type="#_x0000_t202" style="position:absolute;left:40992;top:15361;width:5163;height:37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VKJcgA&#10;AADiAAAADwAAAGRycy9kb3ducmV2LnhtbESPzU7DMBCE70i8g7VI3KgdRKANdauKH6kHLpRwX8Xb&#10;OCJeR/HSpG+PkZA4jmbmG816O4denWhMXWQLxcKAIm6i67i1UH+83ixBJUF22EcmC2dKsN1cXqyx&#10;cnHidzodpFUZwqlCC15kqLROjaeAaREH4uwd4xhQshxb7UacMjz0+taYex2w47zgcaAnT83X4TtY&#10;EHG74ly/hLT/nN+eJ2+aEmtrr6/m3SMooVn+w3/tvbOwNMWdKVflA/xeyndAb3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AxUolyAAAAOIAAAAPAAAAAAAAAAAAAAAAAJgCAABk&#10;cnMvZG93bnJldi54bWxQSwUGAAAAAAQABAD1AAAAjQMAAAAA&#10;" filled="f" stroked="f">
                    <v:textbox style="mso-fit-shape-to-text:t">
                      <w:txbxContent>
                        <w:p w:rsidR="005345A8" w:rsidRDefault="005345A8" w:rsidP="002800BB">
                          <w:pPr>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05</w:t>
                          </w:r>
                        </w:p>
                      </w:txbxContent>
                    </v:textbox>
                  </v:shape>
                  <v:shape id="TextBox 454" o:spid="_x0000_s1746" type="#_x0000_t202" style="position:absolute;left:26784;top:15361;width:5169;height:37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reV8UA&#10;AADiAAAADwAAAGRycy9kb3ducmV2LnhtbERPPU/DMBDdkfofrKvERu1UBJVQt6oKSB1YKGE/xUcc&#10;EZ+j+GjSf48HJMan973dz6FXFxpTF9lCsTKgiJvoOm4t1B+vdxtQSZAd9pHJwpUS7HeLmy1WLk78&#10;TpeztCqHcKrQghcZKq1T4ylgWsWBOHNfcQwoGY6tdiNOOTz0em3Mgw7YcW7wONDRU/N9/gkWRNyh&#10;uNYvIZ0+57fnyZumxNra2+V8eAIlNMu/+M99chY2prg35WOZN+dL+Q7o3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Wt5XxQAAAOIAAAAPAAAAAAAAAAAAAAAAAJgCAABkcnMv&#10;ZG93bnJldi54bWxQSwUGAAAAAAQABAD1AAAAigMAAAAA&#10;" filled="f" stroked="f">
                    <v:textbox style="mso-fit-shape-to-text:t">
                      <w:txbxContent>
                        <w:p w:rsidR="005345A8" w:rsidRDefault="005345A8" w:rsidP="002800BB">
                          <w:pPr>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06</w:t>
                          </w:r>
                        </w:p>
                      </w:txbxContent>
                    </v:textbox>
                  </v:shape>
                  <v:shape id="TextBox 455" o:spid="_x0000_s1747" type="#_x0000_t202" style="position:absolute;left:12859;top:15361;width:5169;height:37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Z7zMgA&#10;AADiAAAADwAAAGRycy9kb3ducmV2LnhtbESPzWrDMBCE74W+g9hAb43kUpfEjRJCfyCHXpq698Xa&#10;WibWyljb2Hn7qlDocZiZb5jNbg69OtOYusgWiqUBRdxE13Frof54vV2BSoLssI9MFi6UYLe9vtpg&#10;5eLE73Q+SqsyhFOFFrzIUGmdGk8B0zIOxNn7imNAyXJstRtxyvDQ6ztjHnTAjvOCx4GePDWn43ew&#10;IOL2xaV+CenwOb89T940JdbW3izm/SMooVn+w3/tg7OwMsW9KdflGn4v5Tugt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eFnvMyAAAAOIAAAAPAAAAAAAAAAAAAAAAAJgCAABk&#10;cnMvZG93bnJldi54bWxQSwUGAAAAAAQABAD1AAAAjQMAAAAA&#10;" filled="f" stroked="f">
                    <v:textbox style="mso-fit-shape-to-text:t">
                      <w:txbxContent>
                        <w:p w:rsidR="005345A8" w:rsidRDefault="005345A8" w:rsidP="002800BB">
                          <w:pPr>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07</w:t>
                          </w:r>
                        </w:p>
                      </w:txbxContent>
                    </v:textbox>
                  </v:shape>
                </v:group>
                <w10:wrap anchorx="page"/>
                <w10:anchorlock/>
              </v:group>
            </w:pict>
          </mc:Fallback>
        </mc:AlternateContent>
      </w:r>
    </w:p>
    <w:p w:rsidR="00084372" w:rsidRPr="00AC09F9" w:rsidRDefault="00084372" w:rsidP="00084372">
      <w:r w:rsidRPr="002A078C">
        <w:rPr>
          <w:rFonts w:ascii="Sakkal Majalla" w:hAnsi="Sakkal Majalla"/>
          <w:noProof/>
          <w:sz w:val="34"/>
        </w:rPr>
        <mc:AlternateContent>
          <mc:Choice Requires="wpg">
            <w:drawing>
              <wp:inline distT="0" distB="0" distL="0" distR="0" wp14:anchorId="6FB49D82" wp14:editId="28916805">
                <wp:extent cx="5731510" cy="892088"/>
                <wp:effectExtent l="0" t="0" r="2540" b="22860"/>
                <wp:docPr id="157985671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579856718" name="مجموعة 47"/>
                        <wpg:cNvGrpSpPr/>
                        <wpg:grpSpPr>
                          <a:xfrm>
                            <a:off x="0" y="0"/>
                            <a:ext cx="5731510" cy="895351"/>
                            <a:chOff x="0" y="0"/>
                            <a:chExt cx="5878196" cy="918845"/>
                          </a:xfrm>
                        </wpg:grpSpPr>
                        <wpg:grpSp>
                          <wpg:cNvPr id="1579856719" name="مجموعة 48"/>
                          <wpg:cNvGrpSpPr/>
                          <wpg:grpSpPr>
                            <a:xfrm>
                              <a:off x="0" y="0"/>
                              <a:ext cx="5878196" cy="918845"/>
                              <a:chOff x="0" y="0"/>
                              <a:chExt cx="6240348" cy="919070"/>
                            </a:xfrm>
                          </wpg:grpSpPr>
                          <wpg:grpSp>
                            <wpg:cNvPr id="1579856720" name="مجموعة 49"/>
                            <wpg:cNvGrpSpPr/>
                            <wpg:grpSpPr>
                              <a:xfrm>
                                <a:off x="0" y="169208"/>
                                <a:ext cx="5433072" cy="580613"/>
                                <a:chOff x="0" y="169208"/>
                                <a:chExt cx="5433072" cy="580613"/>
                              </a:xfrm>
                            </wpg:grpSpPr>
                            <wps:wsp>
                              <wps:cNvPr id="157985672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7985672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2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24"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ضعف التواصل:</w:t>
                                </w:r>
                              </w:p>
                            </w:txbxContent>
                          </wps:txbx>
                          <wps:bodyPr wrap="square" rtlCol="1">
                            <a:spAutoFit/>
                          </wps:bodyPr>
                        </wps:wsp>
                      </wpg:grpSp>
                      <pic:pic xmlns:pic="http://schemas.openxmlformats.org/drawingml/2006/picture">
                        <pic:nvPicPr>
                          <pic:cNvPr id="1579856725"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74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&#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">
                <v:group id="مجموعة 47" o:spid="_x0000_s174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fjUUU&#10;zAAAAOMAAAAPAAAAAAAAAAAAAAAAAKoCAABkcnMvZG93bnJldi54bWxQSwUGAAAAAAQABAD6AAAA&#10;owMAAAAA&#10;">
                  <v:group id="مجموعة 48" o:spid="_x0000_s175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wweCPyQAA&#10;AOMAAAAPAAAAAAAAAAAAAAAAAKoCAABkcnMvZG93bnJldi54bWxQSwUGAAAAAAQABAD6AAAAoAMA&#10;AAAA&#10;">
                    <v:group id="مجموعة 49" o:spid="_x0000_s175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b5eD&#10;r80AAADjAAAADwAAAAAAAAAAAAAAAACqAgAAZHJzL2Rvd25yZXYueG1sUEsFBgAAAAAEAAQA+gAA&#10;AKQDAAAAAA==&#10;">
                      <v:shape id="شكل حر 50" o:spid="_x0000_s175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15N8cA&#10;AADjAAAADwAAAGRycy9kb3ducmV2LnhtbERPzWrCQBC+F3yHZQq9NRstSWzqKlIQpPSQRKXXITtN&#10;QrOzIbvV9O27guBxvv9ZbSbTizONrrOsYB7FIIhrqztuFBwPu+clCOeRNfaWScEfOdisZw8rzLW9&#10;cEnnyjcihLDLUUHr/ZBL6eqWDLrIDsSB+7ajQR/OsZF6xEsIN71cxHEqDXYcGloc6L2l+qf6NQrS&#10;j+SrKOpdUlb7l09HRp+09Uo9PU7bNxCeJn8X39x7HeYn2esySbPFHK4/BQDk+h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YNeTfHAAAA4w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5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CP4sYA&#10;AADjAAAADwAAAGRycy9kb3ducmV2LnhtbERPS2vCQBC+C/6HZQQvUjcG4iN1lWIRPNYHPY/ZcROa&#10;nU2z2xj/fbdQ8Djfe9bb3taio9ZXjhXMpgkI4sLpio2Cy3n/sgThA7LG2jEpeJCH7WY4WGOu3Z2P&#10;1J2CETGEfY4KyhCaXEpflGTRT11DHLmbay2GeLZG6hbvMdzWMk2SubRYcWwosaFdScXX6ccqwG/7&#10;8Xl1wfnuasz7JGv6ic6UGo/6t1cQgfrwFP+7DzrOzxarZTZfpCn8/RQB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kCP4sYAAADjAAAADwAAAAAAAAAAAAAAAACYAgAAZHJz&#10;L2Rvd25yZXYueG1sUEsFBgAAAAAEAAQA9QAAAIsDAAAAAA==&#10;" fillcolor="#a5a5a5 [2092]" stroked="f" strokeweight="1pt">
                        <v:stroke joinstyle="miter"/>
                      </v:roundrect>
                    </v:group>
                    <v:oval id="شكل بيضاوي 52" o:spid="_x0000_s175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ByzcgA&#10;AADjAAAADwAAAGRycy9kb3ducmV2LnhtbERPX2vCMBB/F/wO4QZ703QdVleNIhuCwoStbj4fzdkW&#10;m0tpoq3f3giDPd7v/y1WvanFlVpXWVbwMo5AEOdWV1wo+DlsRjMQziNrrC2Tghs5WC2HgwWm2nb8&#10;TdfMFyKEsEtRQel9k0rp8pIMurFtiAN3sq1BH862kLrFLoSbWsZRlEiDFYeGEht6Lyk/Zxej4Ot8&#10;+r0dd5/RvrBdlnTmI471Qannp349B+Gp9//iP/dWh/mT6dtskkzjV3j8FACQyz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ykHLNyAAAAOMAAAAPAAAAAAAAAAAAAAAAAJgCAABk&#10;cnMvZG93bnJldi54bWxQSwUGAAAAAAQABAD1AAAAjQMAAAAA&#10;" filled="f" strokecolor="#168489" strokeweight="1pt">
                      <v:stroke joinstyle="miter"/>
                    </v:oval>
                  </v:group>
                  <v:shape id="مربع نص 41" o:spid="_x0000_s1755"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s3cYA&#10;AADjAAAADwAAAGRycy9kb3ducmV2LnhtbERPzU7CQBC+m/gOmzHxJluIBawshKAmHLwA5T7pjt3G&#10;7mzTHWh5e9fExON8/7PajL5VV+pjE9jAdJKBIq6Cbbg2UJ4+npagoiBbbAOTgRtF2Kzv71ZY2DDw&#10;ga5HqVUK4VigASfSFVrHypHHOAkdceK+Qu9R0tnX2vY4pHDf6lmWzbXHhlODw452jqrv48UbELHb&#10;6a1893F/Hj/fBpdVOZbGPD6M21dQQqP8i//ce5vm54uXZT5fzJ7h96cEgF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w+s3cYAAADjAAAADwAAAAAAAAAAAAAAAACYAgAAZHJz&#10;L2Rvd25yZXYueG1sUEsFBgAAAAAEAAQA9QAAAIsDA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ضعف التواصل:</w:t>
                          </w:r>
                        </w:p>
                      </w:txbxContent>
                    </v:textbox>
                  </v:shape>
                </v:group>
                <v:shape id="صورة 54" o:spid="_x0000_s1756"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OUQObJAAAA4wAAAA8AAABkcnMvZG93bnJldi54bWxET19LwzAQfxf8DuEE31zqpGtXlw2VCcKe&#10;tqr4eDZnW5dcahK3+u0XQfDxfv9vsRqtEQfyoXes4HqSgSBunO65VfBcP16VIEJE1mgck4IfCrBa&#10;np8tsNLuyFs67GIrUgiHChV0MQ6VlKHpyGKYuIE4cR/OW4zp9K3UHo8p3Bo5zbKZtNhzauhwoIeO&#10;mv3u2yrY+Pv3z3n9auqv7du6NDfFy369UeryYry7BRFpjP/iP/eTTvPzYl7ms2Kaw+9PCQC5PAE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M5RA5skAAADjAAAADwAAAAAAAAAA&#10;AAAAAACfAgAAZHJzL2Rvd25yZXYueG1sUEsFBgAAAAAEAAQA9wAAAJUDAAAAAA==&#10;">
                  <v:imagedata r:id="rId74" o:title=""/>
                  <v:path arrowok="t"/>
                </v:shape>
                <w10:wrap anchorx="page"/>
                <w10:anchorlock/>
              </v:group>
            </w:pict>
          </mc:Fallback>
        </mc:AlternateContent>
      </w:r>
    </w:p>
    <w:p w:rsidR="00247375" w:rsidRPr="00AC09F9" w:rsidRDefault="00247375" w:rsidP="00084372">
      <w:r w:rsidRPr="00AC09F9">
        <w:rPr>
          <w:rtl/>
        </w:rPr>
        <w:t xml:space="preserve">   - غياب الشفافية بين الإدارة والموظفين.</w:t>
      </w:r>
    </w:p>
    <w:p w:rsidR="00247375" w:rsidRDefault="00247375" w:rsidP="00084372">
      <w:pPr>
        <w:rPr>
          <w:rtl/>
        </w:rPr>
      </w:pPr>
      <w:r w:rsidRPr="00AC09F9">
        <w:rPr>
          <w:rtl/>
        </w:rPr>
        <w:t xml:space="preserve">   - تجاهل أفكار الموظفين وعدم الاستماع لمشكلاتهم.</w:t>
      </w:r>
    </w:p>
    <w:p w:rsidR="00084372" w:rsidRPr="00AC09F9" w:rsidRDefault="00084372" w:rsidP="00084372">
      <w:r w:rsidRPr="002A078C">
        <w:rPr>
          <w:rFonts w:ascii="Sakkal Majalla" w:hAnsi="Sakkal Majalla"/>
          <w:noProof/>
          <w:sz w:val="34"/>
        </w:rPr>
        <w:lastRenderedPageBreak/>
        <mc:AlternateContent>
          <mc:Choice Requires="wpg">
            <w:drawing>
              <wp:inline distT="0" distB="0" distL="0" distR="0" wp14:anchorId="74B21A57" wp14:editId="0CCBDC8B">
                <wp:extent cx="5731510" cy="892088"/>
                <wp:effectExtent l="0" t="0" r="2540" b="22860"/>
                <wp:docPr id="157985672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579856727" name="مجموعة 47"/>
                        <wpg:cNvGrpSpPr/>
                        <wpg:grpSpPr>
                          <a:xfrm>
                            <a:off x="0" y="0"/>
                            <a:ext cx="5731510" cy="895351"/>
                            <a:chOff x="0" y="0"/>
                            <a:chExt cx="5878196" cy="918845"/>
                          </a:xfrm>
                        </wpg:grpSpPr>
                        <wpg:grpSp>
                          <wpg:cNvPr id="1579856728" name="مجموعة 48"/>
                          <wpg:cNvGrpSpPr/>
                          <wpg:grpSpPr>
                            <a:xfrm>
                              <a:off x="0" y="0"/>
                              <a:ext cx="5878196" cy="918845"/>
                              <a:chOff x="0" y="0"/>
                              <a:chExt cx="6240348" cy="919070"/>
                            </a:xfrm>
                          </wpg:grpSpPr>
                          <wpg:grpSp>
                            <wpg:cNvPr id="1579856729" name="مجموعة 49"/>
                            <wpg:cNvGrpSpPr/>
                            <wpg:grpSpPr>
                              <a:xfrm>
                                <a:off x="0" y="169208"/>
                                <a:ext cx="5433072" cy="580613"/>
                                <a:chOff x="0" y="169208"/>
                                <a:chExt cx="5433072" cy="580613"/>
                              </a:xfrm>
                            </wpg:grpSpPr>
                            <wps:wsp>
                              <wps:cNvPr id="157985673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7985673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3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33"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الصراعات بين الزملاء:</w:t>
                                </w:r>
                              </w:p>
                            </w:txbxContent>
                          </wps:txbx>
                          <wps:bodyPr wrap="square" rtlCol="1">
                            <a:spAutoFit/>
                          </wps:bodyPr>
                        </wps:wsp>
                      </wpg:grpSp>
                      <pic:pic xmlns:pic="http://schemas.openxmlformats.org/drawingml/2006/picture">
                        <pic:nvPicPr>
                          <pic:cNvPr id="1579856734"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75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FbdK7TdAAAABQEAAA8AAABkcnMvZG93bnJl&#10;di54bWxMj0FLw0AQhe+C/2EZwZvdTbXFxmxKKeqpCG0F6W2bnSah2dmQ3Sbpv3f0opcHw3u89022&#10;HF0jeuxC7UlDMlEgkApvayo1fO7fHp5BhGjImsYTarhigGV+e5OZ1PqBttjvYim4hEJqNFQxtqmU&#10;oajQmTDxLRJ7J985E/nsSmk7M3C5a+RUqbl0piZeqEyL6wqL8+7iNLwPZlg9Jq/95nxaXw/72cfX&#10;JkGt7+/G1QuIiGP8C8MPPqNDzkxHfyEbRKOBH4m/yt5CTecgjhx6UjOQeSb/0+ff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">
                <v:group id="مجموعة 47" o:spid="_x0000_s175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gfhvbyQAA&#10;AOMAAAAPAAAAAAAAAAAAAAAAAKoCAABkcnMvZG93bnJldi54bWxQSwUGAAAAAAQABAD6AAAAoAMA&#10;AAAA&#10;">
                  <v:group id="مجموعة 48" o:spid="_x0000_s175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keGP&#10;qc0AAADjAAAADwAAAAAAAAAAAAAAAACqAgAAZHJzL2Rvd25yZXYueG1sUEsFBgAAAAAEAAQA+gAA&#10;AKQDAAAAAA==&#10;">
                    <v:group id="مجموعة 49" o:spid="_x0000_s176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rSoyyQAA&#10;AOMAAAAPAAAAAAAAAAAAAAAAAKoCAABkcnMvZG93bnJldi54bWxQSwUGAAAAAAQABAD6AAAAoAMA&#10;AAAA&#10;">
                      <v:shape id="شكل حر 50" o:spid="_x0000_s176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hKccoA&#10;AADjAAAADwAAAGRycy9kb3ducmV2LnhtbESPQWvCQBCF74L/YZmCN920kqjRVaQgSOlB05Zeh+w0&#10;Cc3Ohuyq6b/vHASPM/PmvfdtdoNr1ZX60Hg28DxLQBGX3jZcGfj8OEyXoEJEtth6JgN/FGC3HY82&#10;mFt/4zNdi1gpMeGQo4E6xi7XOpQ1OQwz3xHL7cf3DqOMfaVtjzcxd61+SZJMO2xYEmrs6LWm8re4&#10;OAPZW/p9OpWH9Fwc5++BnP2yPhozeRr2a1CRhvgQ37+PVuqni9UyzRZzoRAmWYDe/g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yYSnH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6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uHSMYA&#10;AADjAAAADwAAAGRycy9kb3ducmV2LnhtbERPS2vCQBC+F/wPywheRDda4iO6ilgKPbYqnsfsuAlm&#10;Z2N2jem/7xYKPc73nvW2s5VoqfGlYwWTcQKCOHe6ZKPgdHwfLUD4gKyxckwKvsnDdtN7WWOm3ZO/&#10;qD0EI2II+wwVFCHUmZQ+L8iiH7uaOHJX11gM8WyM1A0+Y7it5DRJZtJiybGhwJr2BeW3w8MqwLv9&#10;PF9ccL69GPM2TOtuqFOlBv1utwIRqAv/4j/3h47z0/lykc7mrxP4/SkCI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0uHSMYAAADjAAAADwAAAAAAAAAAAAAAAACYAgAAZHJz&#10;L2Rvd25yZXYueG1sUEsFBgAAAAAEAAQA9QAAAIsDAAAAAA==&#10;" fillcolor="#a5a5a5 [2092]" stroked="f" strokeweight="1pt">
                        <v:stroke joinstyle="miter"/>
                      </v:roundrect>
                    </v:group>
                    <v:oval id="شكل بيضاوي 52" o:spid="_x0000_s176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VBi8gA&#10;AADjAAAADwAAAGRycy9kb3ducmV2LnhtbERPX2vCMBB/F/wO4QZ703QdVleNIhuCwoStbj4fzdkW&#10;m0tpoq3f3giDPd7v/y1WvanFlVpXWVbwMo5AEOdWV1wo+DlsRjMQziNrrC2Tghs5WC2HgwWm2nb8&#10;TdfMFyKEsEtRQel9k0rp8pIMurFtiAN3sq1BH862kLrFLoSbWsZRlEiDFYeGEht6Lyk/Zxej4Ot8&#10;+r0dd5/RvrBdlnTmI471Qannp349B+Gp9//iP/dWh/mT6dtskkxfY3j8FACQyz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YBUGLyAAAAOMAAAAPAAAAAAAAAAAAAAAAAJgCAABk&#10;cnMvZG93bnJldi54bWxQSwUGAAAAAAQABAD1AAAAjQMAAAAA&#10;" filled="f" strokecolor="#168489" strokeweight="1pt">
                      <v:stroke joinstyle="miter"/>
                    </v:oval>
                  </v:group>
                  <v:shape id="مربع نص 41" o:spid="_x0000_s1764"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idMYA&#10;AADjAAAADwAAAGRycy9kb3ducmV2LnhtbERPzU7CQBC+m/gOmzHxJlsgBawshKAkHLyA9T7pjt3G&#10;7mzTHWl5e9bExON8/7Pejr5VF+pjE9jAdJKBIq6Cbbg2UH4cnlagoiBbbAOTgStF2G7u79ZY2DDw&#10;iS5nqVUK4VigASfSFVrHypHHOAkdceK+Qu9R0tnX2vY4pHDf6lmWLbTHhlODw472jqrv8483IGJ3&#10;02v55uPxc3x/HVxW5Vga8/gw7l5ACY3yL/5zH22any+fV/liOZ/D708JAL2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idMYAAADjAAAADwAAAAAAAAAAAAAAAACYAgAAZHJz&#10;L2Rvd25yZXYueG1sUEsFBgAAAAAEAAQA9QAAAIsDA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الصراعات بين الزملاء:</w:t>
                          </w:r>
                        </w:p>
                      </w:txbxContent>
                    </v:textbox>
                  </v:shape>
                </v:group>
                <v:shape id="صورة 54" o:spid="_x0000_s1765"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kBc6DJAAAA4wAAAA8AAABkcnMvZG93bnJldi54bWxET19PwjAQfzfxOzRn4pt0irAxKUQNJiY8&#10;wcD4eK7nNmmvs60wv701MfHxfv9vvhysEUfyoXOs4HqUgSCune64UbCrnq4KECEiazSOScE3BVgu&#10;zs/mWGp34g0dt7ERKYRDiQraGPtSylC3ZDGMXE+cuHfnLcZ0+kZqj6cUbo28ybKptNhxamixp8eW&#10;6sP2yypY+4e3j1n1YqrPzeuqMON8f1itlbq8GO7vQEQa4r/4z/2s0/xJPism03x8C78/JQDk4gc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2QFzoMkAAADjAAAADwAAAAAAAAAA&#10;AAAAAACfAgAAZHJzL2Rvd25yZXYueG1sUEsFBgAAAAAEAAQA9wAAAJUDAAAAAA==&#10;">
                  <v:imagedata r:id="rId74" o:title=""/>
                  <v:path arrowok="t"/>
                </v:shape>
                <w10:wrap anchorx="page"/>
                <w10:anchorlock/>
              </v:group>
            </w:pict>
          </mc:Fallback>
        </mc:AlternateContent>
      </w:r>
    </w:p>
    <w:p w:rsidR="00247375" w:rsidRPr="00AC09F9" w:rsidRDefault="00247375" w:rsidP="00084372">
      <w:r w:rsidRPr="00AC09F9">
        <w:rPr>
          <w:rtl/>
        </w:rPr>
        <w:t xml:space="preserve">   - وجود نزاعات متكررة بين الموظفين أو مع المديرين.</w:t>
      </w:r>
    </w:p>
    <w:p w:rsidR="00247375" w:rsidRDefault="00247375" w:rsidP="00084372">
      <w:pPr>
        <w:rPr>
          <w:rtl/>
        </w:rPr>
      </w:pPr>
      <w:r w:rsidRPr="00AC09F9">
        <w:rPr>
          <w:rtl/>
        </w:rPr>
        <w:t xml:space="preserve">   - انعدام التعاون وروح الفريق.</w:t>
      </w:r>
    </w:p>
    <w:p w:rsidR="00084372" w:rsidRPr="00AC09F9" w:rsidRDefault="00084372" w:rsidP="00084372">
      <w:r w:rsidRPr="002A078C">
        <w:rPr>
          <w:rFonts w:ascii="Sakkal Majalla" w:hAnsi="Sakkal Majalla"/>
          <w:noProof/>
          <w:sz w:val="34"/>
        </w:rPr>
        <mc:AlternateContent>
          <mc:Choice Requires="wpg">
            <w:drawing>
              <wp:inline distT="0" distB="0" distL="0" distR="0" wp14:anchorId="590FBD94" wp14:editId="793F7708">
                <wp:extent cx="5731510" cy="892088"/>
                <wp:effectExtent l="0" t="0" r="2540" b="22860"/>
                <wp:docPr id="157985673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579856736" name="مجموعة 47"/>
                        <wpg:cNvGrpSpPr/>
                        <wpg:grpSpPr>
                          <a:xfrm>
                            <a:off x="0" y="0"/>
                            <a:ext cx="5731510" cy="895351"/>
                            <a:chOff x="0" y="0"/>
                            <a:chExt cx="5878196" cy="918845"/>
                          </a:xfrm>
                        </wpg:grpSpPr>
                        <wpg:grpSp>
                          <wpg:cNvPr id="1579856737" name="مجموعة 48"/>
                          <wpg:cNvGrpSpPr/>
                          <wpg:grpSpPr>
                            <a:xfrm>
                              <a:off x="0" y="0"/>
                              <a:ext cx="5878196" cy="918845"/>
                              <a:chOff x="0" y="0"/>
                              <a:chExt cx="6240348" cy="919070"/>
                            </a:xfrm>
                          </wpg:grpSpPr>
                          <wpg:grpSp>
                            <wpg:cNvPr id="1579856738" name="مجموعة 49"/>
                            <wpg:cNvGrpSpPr/>
                            <wpg:grpSpPr>
                              <a:xfrm>
                                <a:off x="0" y="169208"/>
                                <a:ext cx="5433072" cy="580613"/>
                                <a:chOff x="0" y="169208"/>
                                <a:chExt cx="5433072" cy="580613"/>
                              </a:xfrm>
                            </wpg:grpSpPr>
                            <wps:wsp>
                              <wps:cNvPr id="157985673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7985674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4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42"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غياب الدعم والتقدير:</w:t>
                                </w:r>
                              </w:p>
                            </w:txbxContent>
                          </wps:txbx>
                          <wps:bodyPr wrap="square" rtlCol="1">
                            <a:spAutoFit/>
                          </wps:bodyPr>
                        </wps:wsp>
                      </wpg:grpSp>
                      <pic:pic xmlns:pic="http://schemas.openxmlformats.org/drawingml/2006/picture">
                        <pic:nvPicPr>
                          <pic:cNvPr id="1579856743"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76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">
                <v:group id="مجموعة 47" o:spid="_x0000_s176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K6yidyQAA&#10;AOMAAAAPAAAAAAAAAAAAAAAAAKoCAABkcnMvZG93bnJldi54bWxQSwUGAAAAAAQABAD6AAAAoAMA&#10;AAAA&#10;">
                  <v:group id="مجموعة 48" o:spid="_x0000_s176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lp40GyQAA&#10;AOMAAAAPAAAAAAAAAAAAAAAAAKoCAABkcnMvZG93bnJldi54bWxQSwUGAAAAAAQABAD6AAAAoAMA&#10;AAAA&#10;">
                    <v:group id="مجموعة 49" o:spid="_x0000_s176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FDgZ&#10;dM0AAADjAAAADwAAAAAAAAAAAAAAAACqAgAAZHJzL2Rvd25yZXYueG1sUEsFBgAAAAAEAAQA+gAA&#10;AKQDAAAAAA==&#10;">
                      <v:shape id="شكل حر 50" o:spid="_x0000_s177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Lj7MYA&#10;AADjAAAADwAAAGRycy9kb3ducmV2LnhtbERPzYrCMBC+C/sOYYS9aarSql2jLIIg4kGrstehmW3L&#10;NpPSZLW+vREEj/P9z2LVmVpcqXWVZQWjYQSCOLe64kLB+bQZzEA4j6yxtkwK7uRgtfzoLTDV9sZH&#10;uma+ECGEXYoKSu+bVEqXl2TQDW1DHLhf2xr04WwLqVu8hXBTy3EUJdJgxaGhxIbWJeV/2b9RkOzi&#10;n8Mh38THbDvZOzL6oq1X6rPffX+B8NT5t/jl3uowP57OZ3Eynczh+VMAQC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aLj7M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7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FRrsoA&#10;AADjAAAADwAAAGRycy9kb3ducmV2LnhtbESPQU/DMAyF70j8h8hIXKYtBa3bKMsmBJq0IytoZ68x&#10;aUXjlCZ05d/jw6QdbT+/9771dvStGqiPTWADD7MMFHEVbMPOwOfHbroCFROyxTYwGfijCNvN7c0a&#10;CxvOfKChTE6JCccCDdQpdYXWsarJY5yFjlhuX6H3mGTsnbY9nsXct/oxyxbaY8OSUGNHrzVV3+Wv&#10;N4A//v14CinE4eTc2yTvxonNjbm/G1+eQSUa01V8+d5bqZ8vn1b5YjkXCmGSBejN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wBUa7KAAAA4wAAAA8AAAAAAAAAAAAAAAAAmAIA&#10;AGRycy9kb3ducmV2LnhtbFBLBQYAAAAABAAEAPUAAACPAwAAAAA=&#10;" fillcolor="#a5a5a5 [2092]" stroked="f" strokeweight="1pt">
                        <v:stroke joinstyle="miter"/>
                      </v:roundrect>
                    </v:group>
                    <v:oval id="شكل بيضاوي 52" o:spid="_x0000_s177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GsgcgA&#10;AADjAAAADwAAAGRycy9kb3ducmV2LnhtbERPX2vCMBB/F/wO4QZ709Qyq+uMIhsDhQlatz0fzdkW&#10;m0tpMlu/vREGPt7v/y1WvanFhVpXWVYwGUcgiHOrKy4UfB8/R3MQziNrrC2Tgis5WC2HgwWm2nZ8&#10;oEvmCxFC2KWooPS+SaV0eUkG3dg2xIE72dagD2dbSN1iF8JNLeMoSqTBikNDiQ29l5Sfsz+jYH8+&#10;/Vx/t1/RrrBdlnTmI471Uannp379BsJT7x/if/dGh/nT2et8msxeJnD/KQAgl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w0ayByAAAAOMAAAAPAAAAAAAAAAAAAAAAAJgCAABk&#10;cnMvZG93bnJldi54bWxQSwUGAAAAAAQABAD1AAAAjQMAAAAA&#10;" filled="f" strokecolor="#168489" strokeweight="1pt">
                      <v:stroke joinstyle="miter"/>
                    </v:oval>
                  </v:group>
                  <v:shape id="مربع نص 41" o:spid="_x0000_s1773"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V0ksYA&#10;AADjAAAADwAAAGRycy9kb3ducmV2LnhtbERPzU7CQBC+m/gOmzHxJluIBawshKAmHLwA5T7pjt3G&#10;7mzTHWh5e9fExON8/7PajL5VV+pjE9jAdJKBIq6Cbbg2UJ4+npagoiBbbAOTgRtF2Kzv71ZY2DDw&#10;ga5HqVUK4VigASfSFVrHypHHOAkdceK+Qu9R0tnX2vY4pHDf6lmWzbXHhlODw452jqrv48UbELHb&#10;6a1893F/Hj/fBpdVOZbGPD6M21dQQqP8i//ce5vm54uXZT5fPM/g96cEgF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nV0ksYAAADjAAAADwAAAAAAAAAAAAAAAACYAgAAZHJz&#10;L2Rvd25yZXYueG1sUEsFBgAAAAAEAAQA9QAAAIsDA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غياب الدعم والتقدير:</w:t>
                          </w:r>
                        </w:p>
                      </w:txbxContent>
                    </v:textbox>
                  </v:shape>
                </v:group>
                <v:shape id="صورة 54" o:spid="_x0000_s1774"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7umKnJAAAA4wAAAA8AAABkcnMvZG93bnJldi54bWxET19PwjAQfzfxOzRn4pt0irAxKUQNJiY8&#10;wcD4eK7nNmmvs60wv701MfHxfv9vvhysEUfyoXOs4HqUgSCune64UbCrnq4KECEiazSOScE3BVgu&#10;zs/mWGp34g0dt7ERKYRDiQraGPtSylC3ZDGMXE+cuHfnLcZ0+kZqj6cUbo28ybKptNhxamixp8eW&#10;6sP2yypY+4e3j1n1YqrPzeuqMON8f1itlbq8GO7vQEQa4r/4z/2s0/xJPism0/x2DL8/JQDk4gc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Du6YqckAAADjAAAADwAAAAAAAAAA&#10;AAAAAACfAgAAZHJzL2Rvd25yZXYueG1sUEsFBgAAAAAEAAQA9wAAAJUDAAAAAA==&#10;">
                  <v:imagedata r:id="rId74" o:title=""/>
                  <v:path arrowok="t"/>
                </v:shape>
                <w10:wrap anchorx="page"/>
                <w10:anchorlock/>
              </v:group>
            </w:pict>
          </mc:Fallback>
        </mc:AlternateContent>
      </w:r>
    </w:p>
    <w:p w:rsidR="00247375" w:rsidRPr="00AC09F9" w:rsidRDefault="00247375" w:rsidP="00084372">
      <w:r w:rsidRPr="00AC09F9">
        <w:rPr>
          <w:rtl/>
        </w:rPr>
        <w:t xml:space="preserve">   - تجاهل إنجازات الموظفين وعدم تقدير جهودهم.</w:t>
      </w:r>
    </w:p>
    <w:p w:rsidR="00247375" w:rsidRDefault="00247375" w:rsidP="00084372">
      <w:pPr>
        <w:rPr>
          <w:rtl/>
        </w:rPr>
      </w:pPr>
      <w:r w:rsidRPr="00AC09F9">
        <w:rPr>
          <w:rtl/>
        </w:rPr>
        <w:t xml:space="preserve">   - عدم توفير الدعم اللازم لتطويرهم المهني والشخصي.</w:t>
      </w:r>
    </w:p>
    <w:p w:rsidR="00084372" w:rsidRPr="00AC09F9" w:rsidRDefault="00084372" w:rsidP="00084372">
      <w:r w:rsidRPr="002A078C">
        <w:rPr>
          <w:rFonts w:ascii="Sakkal Majalla" w:hAnsi="Sakkal Majalla"/>
          <w:noProof/>
          <w:sz w:val="34"/>
        </w:rPr>
        <mc:AlternateContent>
          <mc:Choice Requires="wpg">
            <w:drawing>
              <wp:inline distT="0" distB="0" distL="0" distR="0" wp14:anchorId="13233E78" wp14:editId="4412B75A">
                <wp:extent cx="5731510" cy="892088"/>
                <wp:effectExtent l="0" t="0" r="2540" b="22860"/>
                <wp:docPr id="157985674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579856745" name="مجموعة 47"/>
                        <wpg:cNvGrpSpPr/>
                        <wpg:grpSpPr>
                          <a:xfrm>
                            <a:off x="0" y="0"/>
                            <a:ext cx="5731510" cy="895351"/>
                            <a:chOff x="0" y="0"/>
                            <a:chExt cx="5878196" cy="918845"/>
                          </a:xfrm>
                        </wpg:grpSpPr>
                        <wpg:grpSp>
                          <wpg:cNvPr id="1579856746" name="مجموعة 48"/>
                          <wpg:cNvGrpSpPr/>
                          <wpg:grpSpPr>
                            <a:xfrm>
                              <a:off x="0" y="0"/>
                              <a:ext cx="5878196" cy="918845"/>
                              <a:chOff x="0" y="0"/>
                              <a:chExt cx="6240348" cy="919070"/>
                            </a:xfrm>
                          </wpg:grpSpPr>
                          <wpg:grpSp>
                            <wpg:cNvPr id="1579856747" name="مجموعة 49"/>
                            <wpg:cNvGrpSpPr/>
                            <wpg:grpSpPr>
                              <a:xfrm>
                                <a:off x="0" y="169208"/>
                                <a:ext cx="5433072" cy="580613"/>
                                <a:chOff x="0" y="169208"/>
                                <a:chExt cx="5433072" cy="580613"/>
                              </a:xfrm>
                            </wpg:grpSpPr>
                            <wps:wsp>
                              <wps:cNvPr id="157985674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7985674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5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51"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الإدارة السيئة:</w:t>
                                </w:r>
                              </w:p>
                            </w:txbxContent>
                          </wps:txbx>
                          <wps:bodyPr wrap="square" rtlCol="1">
                            <a:spAutoFit/>
                          </wps:bodyPr>
                        </wps:wsp>
                      </wpg:grpSp>
                      <pic:pic xmlns:pic="http://schemas.openxmlformats.org/drawingml/2006/picture">
                        <pic:nvPicPr>
                          <pic:cNvPr id="1579856752"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77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">
                <v:group id="مجموعة 47" o:spid="_x0000_s177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iP8WXyQAA&#10;AOMAAAAPAAAAAAAAAAAAAAAAAKoCAABkcnMvZG93bnJldi54bWxQSwUGAAAAAAQABAD6AAAAoAMA&#10;AAAA&#10;">
                  <v:group id="مجموعة 48" o:spid="_x0000_s177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S7VvgyQAA&#10;AOMAAAAPAAAAAAAAAAAAAAAAAKoCAABkcnMvZG93bnJldi54bWxQSwUGAAAAAAQABAD6AAAAoAMA&#10;AAAA&#10;">
                    <v:group id="مجموعة 49" o:spid="_x0000_s177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9of57yQAA&#10;AOMAAAAPAAAAAAAAAAAAAAAAAKoCAABkcnMvZG93bnJldi54bWxQSwUGAAAAAAQABAD6AAAAoAMA&#10;AAAA&#10;">
                      <v:shape id="شكل حر 50" o:spid="_x0000_s177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g1CssA&#10;AADjAAAADwAAAGRycy9kb3ducmV2LnhtbESPT2vCQBDF74V+h2UKvdVN/yRqdJVSEER60Kh4HbJj&#10;EpqdDdmtpt/eORQ8zrw37/1mvhxcqy7Uh8azgddRAoq49LbhysBhv3qZgAoR2WLrmQz8UYDl4vFh&#10;jrn1V97RpYiVkhAOORqoY+xyrUNZk8Mw8h2xaGffO4wy9pW2PV4l3LX6LUky7bBhaaixo6+ayp/i&#10;1xnINulpuy1X6a5Yv38HcvZofTTm+Wn4nIGKNMS7+f96bQU/HU8naTb+EGj5SRagFzc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q6DUKywAAAOMAAAAPAAAAAAAAAAAAAAAAAJgC&#10;AABkcnMvZG93bnJldi54bWxQSwUGAAAAAAQABAD1AAAAkA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8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v4M8YA&#10;AADjAAAADwAAAGRycy9kb3ducmV2LnhtbERPX2vCMBB/F/Ydwg18EU03VrXVKGMi7FHd8PnanGlZ&#10;c+maWLtvvwwGPt7v/623g21ET52vHSt4miUgiEunazYKPj/20yUIH5A1No5JwQ952G4eRmvMtbvx&#10;kfpTMCKGsM9RQRVCm0vpy4os+plriSN3cZ3FEM/OSN3hLYbbRj4nyVxarDk2VNjSW0Xl1+lqFeC3&#10;PZwLF5zvC2N2k7QdJjpVavw4vK5ABBrCXfzvftdxfrrIlul88ZLB308RALn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Tv4M8YAAADjAAAADwAAAAAAAAAAAAAAAACYAgAAZHJz&#10;L2Rvd25yZXYueG1sUEsFBgAAAAAEAAQA9QAAAIsDAAAAAA==&#10;" fillcolor="#a5a5a5 [2092]" stroked="f" strokeweight="1pt">
                        <v:stroke joinstyle="miter"/>
                      </v:roundrect>
                    </v:group>
                    <v:oval id="شكل بيضاوي 52" o:spid="_x0000_s178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Sfx8sA&#10;AADjAAAADwAAAGRycy9kb3ducmV2LnhtbESPQUvDQBCF70L/wzKCN7sxkLTGbktRBIUKNVXPQ3aa&#10;hGZnQ3Zt0n/vHAoeZ+bNe+9bbSbXqTMNofVs4GGegCKuvG25NvB1eL1fggoR2WLnmQxcKMBmPbtZ&#10;YWH9yJ90LmOtxIRDgQaaGPtC61A15DDMfU8st6MfHEYZh1rbAUcxd51OkyTXDluWhAZ7em6oOpW/&#10;zsD+dPy+/Lzvko/aj2U+upc0tQdj7m6n7ROoSFP8F1+/36zUzxaPyyxfZEIhTLIAvf4D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aRJ/HywAAAOMAAAAPAAAAAAAAAAAAAAAAAJgC&#10;AABkcnMvZG93bnJldi54bWxQSwUGAAAAAAQABAD1AAAAkAMAAAAA&#10;" filled="f" strokecolor="#168489" strokeweight="1pt">
                      <v:stroke joinstyle="miter"/>
                    </v:oval>
                  </v:group>
                  <v:shape id="مربع نص 41" o:spid="_x0000_s1782"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58OMYA&#10;AADjAAAADwAAAGRycy9kb3ducmV2LnhtbERPS0vDQBC+C/6HZQRvdhMhfcRuS7EVevBim96H7JgN&#10;ZmdDdmzSf+8Kgsf53rPeTr5TVxpiG9hAPstAEdfBttwYqM5vT0tQUZAtdoHJwI0ibDf3d2ssbRj5&#10;g64naVQK4ViiASfSl1rH2pHHOAs9ceI+w+BR0jk02g44pnDf6ecsm2uPLacGhz29Oqq/Tt/egIjd&#10;5bfq4OPxMr3vR5fVBVbGPD5MuxdQQpP8i//cR5vmF4vVspgvihx+f0oA6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358OMYAAADjAAAADwAAAAAAAAAAAAAAAACYAgAAZHJz&#10;L2Rvd25yZXYueG1sUEsFBgAAAAAEAAQA9QAAAIsDA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الإدارة السيئة:</w:t>
                          </w:r>
                        </w:p>
                      </w:txbxContent>
                    </v:textbox>
                  </v:shape>
                </v:group>
                <v:shape id="صورة 54" o:spid="_x0000_s1783"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R7q+/JAAAA4wAAAA8AAABkcnMvZG93bnJldi54bWxET19LwzAQfxf8DuEE31zqpGtXlw2VCcKe&#10;tqr4eDZnW5dcahK3+u0XQfDxfv9vsRqtEQfyoXes4HqSgSBunO65VfBcP16VIEJE1mgck4IfCrBa&#10;np8tsNLuyFs67GIrUgiHChV0MQ6VlKHpyGKYuIE4cR/OW4zp9K3UHo8p3Bo5zbKZtNhzauhwoIeO&#10;mv3u2yrY+Pv3z3n9auqv7du6NDfFy369UeryYry7BRFpjP/iP/eTTvPzYl7msyKfwu9PCQC5PAE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5Hur78kAAADjAAAADwAAAAAAAAAA&#10;AAAAAACfAgAAZHJzL2Rvd25yZXYueG1sUEsFBgAAAAAEAAQA9wAAAJUDAAAAAA==&#10;">
                  <v:imagedata r:id="rId74" o:title=""/>
                  <v:path arrowok="t"/>
                </v:shape>
                <w10:wrap anchorx="page"/>
                <w10:anchorlock/>
              </v:group>
            </w:pict>
          </mc:Fallback>
        </mc:AlternateContent>
      </w:r>
    </w:p>
    <w:p w:rsidR="00247375" w:rsidRPr="00AC09F9" w:rsidRDefault="00247375" w:rsidP="00084372">
      <w:r w:rsidRPr="00AC09F9">
        <w:rPr>
          <w:rtl/>
        </w:rPr>
        <w:t xml:space="preserve">   - اتخاذ قرارات غير عادلة.</w:t>
      </w:r>
    </w:p>
    <w:p w:rsidR="00247375" w:rsidRDefault="00247375" w:rsidP="00084372">
      <w:pPr>
        <w:rPr>
          <w:rtl/>
        </w:rPr>
      </w:pPr>
      <w:r w:rsidRPr="00AC09F9">
        <w:rPr>
          <w:rtl/>
        </w:rPr>
        <w:t xml:space="preserve">   - أسلوب إدارة يعتمد على السيطرة والتخويف بدلا</w:t>
      </w:r>
      <w:r>
        <w:rPr>
          <w:rFonts w:hint="cs"/>
          <w:rtl/>
        </w:rPr>
        <w:t>ً</w:t>
      </w:r>
      <w:r w:rsidRPr="00AC09F9">
        <w:rPr>
          <w:rtl/>
        </w:rPr>
        <w:t xml:space="preserve"> من التشجيع والتحفيز.</w:t>
      </w:r>
    </w:p>
    <w:p w:rsidR="00084372" w:rsidRPr="00AC09F9" w:rsidRDefault="00084372" w:rsidP="00084372">
      <w:r w:rsidRPr="002A078C">
        <w:rPr>
          <w:rFonts w:ascii="Sakkal Majalla" w:hAnsi="Sakkal Majalla"/>
          <w:noProof/>
          <w:sz w:val="34"/>
        </w:rPr>
        <mc:AlternateContent>
          <mc:Choice Requires="wpg">
            <w:drawing>
              <wp:inline distT="0" distB="0" distL="0" distR="0" wp14:anchorId="4107C3A7" wp14:editId="2F2CE2BD">
                <wp:extent cx="5731510" cy="892088"/>
                <wp:effectExtent l="0" t="0" r="2540" b="22860"/>
                <wp:docPr id="157985675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579856754" name="مجموعة 47"/>
                        <wpg:cNvGrpSpPr/>
                        <wpg:grpSpPr>
                          <a:xfrm>
                            <a:off x="0" y="0"/>
                            <a:ext cx="5731510" cy="895351"/>
                            <a:chOff x="0" y="0"/>
                            <a:chExt cx="5878196" cy="918845"/>
                          </a:xfrm>
                        </wpg:grpSpPr>
                        <wpg:grpSp>
                          <wpg:cNvPr id="1579856755" name="مجموعة 48"/>
                          <wpg:cNvGrpSpPr/>
                          <wpg:grpSpPr>
                            <a:xfrm>
                              <a:off x="0" y="0"/>
                              <a:ext cx="5878196" cy="918845"/>
                              <a:chOff x="0" y="0"/>
                              <a:chExt cx="6240348" cy="919070"/>
                            </a:xfrm>
                          </wpg:grpSpPr>
                          <wpg:grpSp>
                            <wpg:cNvPr id="1579856756" name="مجموعة 49"/>
                            <wpg:cNvGrpSpPr/>
                            <wpg:grpSpPr>
                              <a:xfrm>
                                <a:off x="0" y="169208"/>
                                <a:ext cx="5433072" cy="580613"/>
                                <a:chOff x="0" y="169208"/>
                                <a:chExt cx="5433072" cy="580613"/>
                              </a:xfrm>
                            </wpg:grpSpPr>
                            <wps:wsp>
                              <wps:cNvPr id="157985675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7985675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5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60"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ضغوط العمل الزائدة:</w:t>
                                </w:r>
                              </w:p>
                            </w:txbxContent>
                          </wps:txbx>
                          <wps:bodyPr wrap="square" rtlCol="1">
                            <a:spAutoFit/>
                          </wps:bodyPr>
                        </wps:wsp>
                      </wpg:grpSp>
                      <pic:pic xmlns:pic="http://schemas.openxmlformats.org/drawingml/2006/picture">
                        <pic:nvPicPr>
                          <pic:cNvPr id="1579856761"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78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">
                <v:group id="مجموعة 47" o:spid="_x0000_s178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IqvbRyQAA&#10;AOMAAAAPAAAAAAAAAAAAAAAAAKoCAABkcnMvZG93bnJldi54bWxQSwUGAAAAAAQABAD6AAAAoAMA&#10;AAAA&#10;">
                  <v:group id="مجموعة 48" o:spid="_x0000_s178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n5lNKyQAA&#10;AOMAAAAPAAAAAAAAAAAAAAAAAKoCAABkcnMvZG93bnJldi54bWxQSwUGAAAAAAQABAD6AAAAoAMA&#10;AAAA&#10;">
                    <v:group id="مجموعة 49" o:spid="_x0000_s178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XNM09yQAA&#10;AOMAAAAPAAAAAAAAAAAAAAAAAKoCAABkcnMvZG93bnJldi54bWxQSwUGAAAAAAQABAD6AAAAoAMA&#10;AAAA&#10;">
                      <v:shape id="شكل حر 50" o:spid="_x0000_s178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43pcYA&#10;AADjAAAADwAAAGRycy9kb3ducmV2LnhtbERPX2vCMBB/H+w7hBv4NlOVtK4zigiCyB60buz1aG5t&#10;sbmUJmr99stg4OP9/t9iNdhWXKn3jWMNk3ECgrh0puFKw+dp+zoH4QOywdYxabiTh9Xy+WmBuXE3&#10;PtK1CJWIIexz1FCH0OVS+rImi37sOuLI/bjeYohnX0nT4y2G21ZOkySVFhuODTV2tKmpPBcXqyHd&#10;q+/DodyqY7GbfXiy5su4oPXoZVi/gwg0hIf4370zcb7K3uYqzVQGfz9FA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q43pc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8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67LdckA&#10;AADjAAAADwAAAGRycy9kb3ducmV2LnhtbESPQU/DMAyF70j8h8iTuEwsBSnb6JZNCITEEbZpZ6/x&#10;0mqNU5rQlX+PD0gc7ff83uf1dgytGqhPTWQLD7MCFHEVXcPewmH/dr8ElTKywzYyWfihBNvN7c0a&#10;Sxev/EnDLnslIZxKtFDn3JVap6qmgGkWO2LRzrEPmGXsvXY9XiU8tPqxKOY6YMPSUGNHLzVVl913&#10;sIBf4eN4ijmm4eT969R049QZa+8m4/MKVKYx/5v/rt+d4JvF09LMF0ag5SdZgN78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567LdckAAADjAAAADwAAAAAAAAAAAAAAAACYAgAA&#10;ZHJzL2Rvd25yZXYueG1sUEsFBgAAAAAEAAQA9QAAAI4DAAAAAA==&#10;" fillcolor="#a5a5a5 [2092]" stroked="f" strokeweight="1pt">
                        <v:stroke joinstyle="miter"/>
                      </v:roundrect>
                    </v:group>
                    <v:oval id="شكل بيضاوي 52" o:spid="_x0000_s179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42WsgA&#10;AADjAAAADwAAAGRycy9kb3ducmV2LnhtbERPS2vCQBC+F/wPywi91Y2BRI2uIi2FFlrQ+DgP2TEJ&#10;ZmdDdmviv+8WCh7ne89qM5hG3KhztWUF00kEgriwuuZSwfHw/jIH4TyyxsYyKbiTg8169LTCTNue&#10;93TLfSlCCLsMFVTet5mUrqjIoJvYljhwF9sZ9OHsSqk77EO4aWQcRak0WHNoqLCl14qKa/5jFOyu&#10;l9P9/PkVfZe2z9PevMWxPij1PB62SxCeBv8Q/7s/dJifzBbzJJ0lC/j7KQAg1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LfjZayAAAAOMAAAAPAAAAAAAAAAAAAAAAAJgCAABk&#10;cnMvZG93bnJldi54bWxQSwUGAAAAAAQABAD1AAAAjQMAAAAA&#10;" filled="f" strokecolor="#168489" strokeweight="1pt">
                      <v:stroke joinstyle="miter"/>
                    </v:oval>
                  </v:group>
                  <v:shape id="مربع نص 41" o:spid="_x0000_s1791"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4THskA&#10;AADjAAAADwAAAGRycy9kb3ducmV2LnhtbESPQW/CMAyF75P2HyJP4jZSkFqgEBBiTOKwy1h3txqv&#10;qdY4VZPR8u/nw6QdbT+/977dYfKdutEQ28AGFvMMFHEdbMuNgerj9XkNKiZki11gMnCnCIf948MO&#10;SxtGfqfbNTVKTDiWaMCl1Jdax9qRxzgPPbHcvsLgMck4NNoOOIq57/QyywrtsWVJcNjTyVH9ff3x&#10;BlKyx8W9Ovt4+ZzeXkaX1TlWxsyepuMWVKIp/Yv/vi9W6uerzTovVoVQCJMsQO9/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l4THskAAADjAAAADwAAAAAAAAAAAAAAAACYAgAA&#10;ZHJzL2Rvd25yZXYueG1sUEsFBgAAAAAEAAQA9QAAAI4DA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ضغوط العمل الزائدة:</w:t>
                          </w:r>
                        </w:p>
                      </w:txbxContent>
                    </v:textbox>
                  </v:shape>
                </v:group>
                <v:shape id="صورة 54" o:spid="_x0000_s1792"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rF/yXJAAAA4wAAAA8AAABkcnMvZG93bnJldi54bWxET19LwzAQfxf8DuEE31w6ZW1Xlw2VCcKe&#10;tqr4eDZnW5dcahK3+u0XQfDxfv9vsRqtEQfyoXesYDrJQBA3TvfcKniuH69KECEiazSOScEPBVgt&#10;z88WWGl35C0ddrEVKYRDhQq6GIdKytB0ZDFM3ECcuA/nLcZ0+lZqj8cUbo28zrJcWuw5NXQ40ENH&#10;zX73bRVs/P3757x+NfXX9m1dmpviZb/eKHV5Md7dgog0xn/xn/tJp/mzYl7O8iKfwu9PCQC5PAE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2sX/JckAAADjAAAADwAAAAAAAAAA&#10;AAAAAACfAgAAZHJzL2Rvd25yZXYueG1sUEsFBgAAAAAEAAQA9wAAAJUDAAAAAA==&#10;">
                  <v:imagedata r:id="rId74" o:title=""/>
                  <v:path arrowok="t"/>
                </v:shape>
                <w10:wrap anchorx="page"/>
                <w10:anchorlock/>
              </v:group>
            </w:pict>
          </mc:Fallback>
        </mc:AlternateContent>
      </w:r>
    </w:p>
    <w:p w:rsidR="00247375" w:rsidRPr="00AC09F9" w:rsidRDefault="00247375" w:rsidP="00084372">
      <w:r w:rsidRPr="00AC09F9">
        <w:rPr>
          <w:rtl/>
        </w:rPr>
        <w:t xml:space="preserve">   - تكليف الموظفين بمهام تفوق طاقتهم دون توفير الموارد أو الوقت الكافي.</w:t>
      </w:r>
    </w:p>
    <w:p w:rsidR="00247375" w:rsidRDefault="00247375" w:rsidP="00084372">
      <w:pPr>
        <w:rPr>
          <w:rtl/>
        </w:rPr>
      </w:pPr>
      <w:r w:rsidRPr="00AC09F9">
        <w:rPr>
          <w:rtl/>
        </w:rPr>
        <w:t xml:space="preserve">   - المطالبة بإنجازات غير واقعية.</w:t>
      </w:r>
    </w:p>
    <w:p w:rsidR="00084372" w:rsidRPr="00AC09F9" w:rsidRDefault="00084372" w:rsidP="00084372">
      <w:r w:rsidRPr="002A078C">
        <w:rPr>
          <w:rFonts w:ascii="Sakkal Majalla" w:hAnsi="Sakkal Majalla"/>
          <w:noProof/>
          <w:sz w:val="34"/>
        </w:rPr>
        <mc:AlternateContent>
          <mc:Choice Requires="wpg">
            <w:drawing>
              <wp:inline distT="0" distB="0" distL="0" distR="0" wp14:anchorId="7D8A3F33" wp14:editId="2C170591">
                <wp:extent cx="5731510" cy="892088"/>
                <wp:effectExtent l="0" t="0" r="2540" b="22860"/>
                <wp:docPr id="157985676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579856763" name="مجموعة 47"/>
                        <wpg:cNvGrpSpPr/>
                        <wpg:grpSpPr>
                          <a:xfrm>
                            <a:off x="0" y="0"/>
                            <a:ext cx="5731510" cy="895351"/>
                            <a:chOff x="0" y="0"/>
                            <a:chExt cx="5878196" cy="918845"/>
                          </a:xfrm>
                        </wpg:grpSpPr>
                        <wpg:grpSp>
                          <wpg:cNvPr id="1579856764" name="مجموعة 48"/>
                          <wpg:cNvGrpSpPr/>
                          <wpg:grpSpPr>
                            <a:xfrm>
                              <a:off x="0" y="0"/>
                              <a:ext cx="5878196" cy="918845"/>
                              <a:chOff x="0" y="0"/>
                              <a:chExt cx="6240348" cy="919070"/>
                            </a:xfrm>
                          </wpg:grpSpPr>
                          <wpg:grpSp>
                            <wpg:cNvPr id="1579856765" name="مجموعة 49"/>
                            <wpg:cNvGrpSpPr/>
                            <wpg:grpSpPr>
                              <a:xfrm>
                                <a:off x="0" y="169208"/>
                                <a:ext cx="5433072" cy="580613"/>
                                <a:chOff x="0" y="169208"/>
                                <a:chExt cx="5433072" cy="580613"/>
                              </a:xfrm>
                            </wpg:grpSpPr>
                            <wps:wsp>
                              <wps:cNvPr id="157985676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7985676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39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393"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التمييز وانعدام العدالة:</w:t>
                                </w:r>
                              </w:p>
                            </w:txbxContent>
                          </wps:txbx>
                          <wps:bodyPr wrap="square" rtlCol="1">
                            <a:spAutoFit/>
                          </wps:bodyPr>
                        </wps:wsp>
                      </wpg:grpSp>
                      <pic:pic xmlns:pic="http://schemas.openxmlformats.org/drawingml/2006/picture">
                        <pic:nvPicPr>
                          <pic:cNvPr id="1608691394"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79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">
                <v:group id="مجموعة 47" o:spid="_x0000_s179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JL6QYyQAA&#10;AOMAAAAPAAAAAAAAAAAAAAAAAKoCAABkcnMvZG93bnJldi54bWxQSwUGAAAAAAQABAD6AAAAoAMA&#10;AAAA&#10;">
                  <v:group id="مجموعة 48" o:spid="_x0000_s179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GxjxsyQAA&#10;AOMAAAAPAAAAAAAAAAAAAAAAAKoCAABkcnMvZG93bnJldi54bWxQSwUGAAAAAAQABAD6AAAAoAMA&#10;AAAA&#10;">
                    <v:group id="مجموعة 49" o:spid="_x0000_s179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pipn3yQAA&#10;AOMAAAAPAAAAAAAAAAAAAAAAAKoCAABkcnMvZG93bnJldi54bWxQSwUGAAAAAAQABAD6AAAAoAMA&#10;AAAA&#10;">
                      <v:shape id="شكل حر 50" o:spid="_x0000_s179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5Yg8YA&#10;AADjAAAADwAAAGRycy9kb3ducmV2LnhtbERPX2vCMBB/H/gdwgl7m+kcjdoZRQRBhg9aN3w9mltb&#10;1lxKE7X79kYQfLzf/5sve9uIC3W+dqzhfZSAIC6cqbnU8H3cvE1B+IBssHFMGv7Jw3IxeJljZtyV&#10;D3TJQyliCPsMNVQhtJmUvqjIoh+5ljhyv66zGOLZldJ0eI3htpHjJFHSYs2xocKW1hUVf/nZalBf&#10;6Wm/LzbpId9+7DxZ82Nc0Pp12K8+QQTqw1P8cG9NnJ9OZtNUTZSC+08RALm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45Yg8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9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2VusYA&#10;AADjAAAADwAAAGRycy9kb3ducmV2LnhtbERPS2vCQBC+C/6HZYReRDcW8jB1FWkp9Fi19Dxmp5tg&#10;djZmtzH9991CweN879nsRtuKgXrfOFawWiYgiCunGzYKPk6viwKED8gaW8ek4Ic87LbTyQZL7W58&#10;oOEYjIgh7EtUUIfQlVL6qiaLfuk64sh9ud5iiGdvpO7xFsNtKx+TJJMWG44NNXb0XFN1OX5bBXi1&#10;759nF5wfzsa8zNNunOtUqYfZuH8CEWgMd/G/+03H+Wm+LtIsz3L4+ykCIL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F2VusYAAADjAAAADwAAAAAAAAAAAAAAAACYAgAAZHJz&#10;L2Rvd25yZXYueG1sUEsFBgAAAAAEAAQA9QAAAIsDAAAAAA==&#10;" fillcolor="#a5a5a5 [2092]" stroked="f" strokeweight="1pt">
                        <v:stroke joinstyle="miter"/>
                      </v:roundrect>
                    </v:group>
                    <v:oval id="شكل بيضاوي 52" o:spid="_x0000_s179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hw38cA&#10;AADjAAAADwAAAGRycy9kb3ducmV2LnhtbERPX2vCMBB/H/gdwgl7m4kdFK1GkQ1hAwdbnT4fzdkW&#10;m0tpoq3f3gwGPt7v/y3Xg23ElTpfO9YwnSgQxIUzNZcafvfblxkIH5ANNo5Jw408rFejpyVmxvX8&#10;Q9c8lCKGsM9QQxVCm0npi4os+olriSN3cp3FEM+ulKbDPobbRiZKpdJizbGhwpbeKirO+cVq+D6f&#10;Drfj5059la7P096+J4nZa/08HjYLEIGG8BD/uz9MnJ+qWTqfvs4T+PspAiB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G4cN/HAAAA4wAAAA8AAAAAAAAAAAAAAAAAmAIAAGRy&#10;cy9kb3ducmV2LnhtbFBLBQYAAAAABAAEAPUAAACMAwAAAAA=&#10;" filled="f" strokecolor="#168489" strokeweight="1pt">
                      <v:stroke joinstyle="miter"/>
                    </v:oval>
                  </v:group>
                  <v:shape id="مربع نص 41" o:spid="_x0000_s1800"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KTIMUA&#10;AADjAAAADwAAAGRycy9kb3ducmV2LnhtbERPS0vDQBC+C/6HZQRvdjcWQxu7LcUH9ODFNt6H7JgN&#10;ZmdDdmzSf+8Kgsf53rPZzaFXZxpTF9lCsTCgiJvoOm4t1KfXuxWoJMgO+8hk4UIJdtvrqw1WLk78&#10;TuejtCqHcKrQghcZKq1T4ylgWsSBOHOfcQwo+Rxb7Uaccnjo9b0xpQ7YcW7wONCTp+br+B0siLh9&#10;calfQjp8zG/PkzfNA9bW3t7M+0dQQrP8i//cB5fnl2ZVrovlegm/P2UA9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gpMg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التمييز وانعدام العدالة:</w:t>
                          </w:r>
                        </w:p>
                      </w:txbxContent>
                    </v:textbox>
                  </v:shape>
                </v:group>
                <v:shape id="صورة 54" o:spid="_x0000_s1801"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C8QvTJAAAA4wAAAA8AAABkcnMvZG93bnJldi54bWxET19LwzAQfxf8DuEE31w6J7Wty4bKBGFP&#10;W3Xs8WzOti651CRu9dsbQfDxfv9vvhytEUfyoXesYDrJQBA3TvfcKnipn64KECEiazSOScE3BVgu&#10;zs/mWGl34g0dt7EVKYRDhQq6GIdKytB0ZDFM3ECcuHfnLcZ0+lZqj6cUbo28zrJcWuw5NXQ40GNH&#10;zWH7ZRWs/cPbR1nvTP252a8KM7t9PazWSl1ejPd3ICKN8V/8537WaX6eFXk5nZU38PtTAkAufg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wLxC9MkAAADjAAAADwAAAAAAAAAA&#10;AAAAAACfAgAAZHJzL2Rvd25yZXYueG1sUEsFBgAAAAAEAAQA9wAAAJUDAAAAAA==&#10;">
                  <v:imagedata r:id="rId74" o:title=""/>
                  <v:path arrowok="t"/>
                </v:shape>
                <w10:wrap anchorx="page"/>
                <w10:anchorlock/>
              </v:group>
            </w:pict>
          </mc:Fallback>
        </mc:AlternateContent>
      </w:r>
    </w:p>
    <w:p w:rsidR="00247375" w:rsidRPr="00AC09F9" w:rsidRDefault="00247375" w:rsidP="00084372">
      <w:r w:rsidRPr="00AC09F9">
        <w:rPr>
          <w:rtl/>
        </w:rPr>
        <w:t xml:space="preserve">   - وجود محاباة أو تمييز بين الموظفين على أساس الجنس، العرق، أو أي عوامل أخرى.</w:t>
      </w:r>
    </w:p>
    <w:p w:rsidR="00247375" w:rsidRDefault="00247375" w:rsidP="00084372">
      <w:pPr>
        <w:rPr>
          <w:rtl/>
        </w:rPr>
      </w:pPr>
      <w:r w:rsidRPr="00AC09F9">
        <w:rPr>
          <w:rtl/>
        </w:rPr>
        <w:t xml:space="preserve">   - غياب فرص متساوية للنمو والتطوير.</w:t>
      </w:r>
    </w:p>
    <w:p w:rsidR="00084372" w:rsidRPr="00AC09F9" w:rsidRDefault="00084372" w:rsidP="00084372">
      <w:r w:rsidRPr="002A078C">
        <w:rPr>
          <w:rFonts w:ascii="Sakkal Majalla" w:hAnsi="Sakkal Majalla"/>
          <w:noProof/>
          <w:sz w:val="34"/>
        </w:rPr>
        <w:lastRenderedPageBreak/>
        <mc:AlternateContent>
          <mc:Choice Requires="wpg">
            <w:drawing>
              <wp:inline distT="0" distB="0" distL="0" distR="0" wp14:anchorId="60A7B57C" wp14:editId="2CF097AB">
                <wp:extent cx="5731510" cy="892088"/>
                <wp:effectExtent l="0" t="0" r="2540" b="22860"/>
                <wp:docPr id="160869139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396" name="مجموعة 47"/>
                        <wpg:cNvGrpSpPr/>
                        <wpg:grpSpPr>
                          <a:xfrm>
                            <a:off x="0" y="0"/>
                            <a:ext cx="5731510" cy="895351"/>
                            <a:chOff x="0" y="0"/>
                            <a:chExt cx="5878196" cy="918845"/>
                          </a:xfrm>
                        </wpg:grpSpPr>
                        <wpg:grpSp>
                          <wpg:cNvPr id="1608691397" name="مجموعة 48"/>
                          <wpg:cNvGrpSpPr/>
                          <wpg:grpSpPr>
                            <a:xfrm>
                              <a:off x="0" y="0"/>
                              <a:ext cx="5878196" cy="918845"/>
                              <a:chOff x="0" y="0"/>
                              <a:chExt cx="6240348" cy="919070"/>
                            </a:xfrm>
                          </wpg:grpSpPr>
                          <wpg:grpSp>
                            <wpg:cNvPr id="1608691398" name="مجموعة 49"/>
                            <wpg:cNvGrpSpPr/>
                            <wpg:grpSpPr>
                              <a:xfrm>
                                <a:off x="0" y="169208"/>
                                <a:ext cx="5433072" cy="580613"/>
                                <a:chOff x="0" y="169208"/>
                                <a:chExt cx="5433072" cy="580613"/>
                              </a:xfrm>
                            </wpg:grpSpPr>
                            <wps:wsp>
                              <wps:cNvPr id="160869139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40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40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402"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انتشار الشكوى والإحباط:</w:t>
                                </w:r>
                              </w:p>
                            </w:txbxContent>
                          </wps:txbx>
                          <wps:bodyPr wrap="square" rtlCol="1">
                            <a:spAutoFit/>
                          </wps:bodyPr>
                        </wps:wsp>
                      </wpg:grpSp>
                      <pic:pic xmlns:pic="http://schemas.openxmlformats.org/drawingml/2006/picture">
                        <pic:nvPicPr>
                          <pic:cNvPr id="1608691403"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80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Vt0rtN0AAAAFAQAADwAAAGRycy9kb3ducmV2&#10;LnhtbEyPQUvDQBCF74L/YRnBm91NtcXGbEop6qkIbQXpbZudJqHZ2ZDdJum/d/SilwfDe7z3TbYc&#10;XSN67ELtSUMyUSCQCm9rKjV87t8enkGEaMiaxhNquGKAZX57k5nU+oG22O9iKbiEQmo0VDG2qZSh&#10;qNCZMPEtEnsn3zkT+exKaTszcLlr5FSpuXSmJl6oTIvrCovz7uI0vA9mWD0mr/3mfFpfD/vZx9cm&#10;Qa3v78bVC4iIY/wLww8+o0POTEd/IRtEo4Efib/K3kJN5yCOHHpSM5B5Jv/T598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">
                <v:group id="مجموعة 47" o:spid="_x0000_s180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NWGcnIAAAA&#10;4wAAAA8AAAAAAAAAAAAAAAAAqgIAAGRycy9kb3ducmV2LnhtbFBLBQYAAAAABAAEAPoAAACfAwAA&#10;AAA=&#10;">
                  <v:group id="مجموعة 48" o:spid="_x0000_s180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wavFLIAAAA&#10;4wAAAA8AAAAAAAAAAAAAAAAAqgIAAGRycy9kb3ducmV2LnhtbFBLBQYAAAAABAAEAPoAAACfAwAA&#10;AAA=&#10;">
                    <v:group id="مجموعة 49" o:spid="_x0000_s180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NhSgg&#10;zAAAAOMAAAAPAAAAAAAAAAAAAAAAAKoCAABkcnMvZG93bnJldi54bWxQSwUGAAAAAAQABAD6AAAA&#10;owMAAAAA&#10;">
                      <v:shape id="شكل حر 50" o:spid="_x0000_s180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SuMcA&#10;AADjAAAADwAAAGRycy9kb3ducmV2LnhtbERPzWrCQBC+F/oOyxR6azYaDCbNKqUgSPGgsaXXITsm&#10;wexsyK4mffuuIHic73+K9WQ6caXBtZYVzKIYBHFldcu1gu/j5m0JwnlkjZ1lUvBHDtar56cCc21H&#10;PtC19LUIIexyVNB43+dSuqohgy6yPXHgTnYw6MM51FIPOIZw08l5HKfSYMuhocGePhuqzuXFKEi/&#10;Fr/7fbVZHMptsnNk9I+2XqnXl+njHYSnyT/Ed/dWh/lpvEyzWZJlcPspAC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Qf0rjHAAAA4w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0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pLZckA&#10;AADjAAAADwAAAGRycy9kb3ducmV2LnhtbESPQU/DMAyF70j8h8iTuEwsGWLV6JZNCITEEbZpZ6/x&#10;0mqNU5rQlX+PD0gcbT+/9771dgytGqhPTWQL85kBRVxF17C3cNi/3S9BpYzssI1MFn4owXZze7PG&#10;0sUrf9Kwy16JCacSLdQ5d6XWqaopYJrFjlhu59gHzDL2Xrser2IeWv1gTKEDNiwJNXb0UlN12X0H&#10;C/gVPo6nmGMaTt6/ThfdOHULa+8m4/MKVKYx/4v/vt+d1C/MsniaPxqhECZZgN78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9RpLZckAAADjAAAADwAAAAAAAAAAAAAAAACYAgAA&#10;ZHJzL2Rvd25yZXYueG1sUEsFBgAAAAAEAAQA9QAAAI4DAAAAAA==&#10;" fillcolor="#a5a5a5 [2092]" stroked="f" strokeweight="1pt">
                        <v:stroke joinstyle="miter"/>
                      </v:roundrect>
                    </v:group>
                    <v:oval id="شكل بيضاوي 52" o:spid="_x0000_s180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q2SscA&#10;AADjAAAADwAAAGRycy9kb3ducmV2LnhtbERP3WvCMBB/H/g/hBP2NpOWUVw1ijgGG2yw1Y/noznb&#10;YnMpTWbrf78Iwh7v933L9WhbcaHeN441JDMFgrh0puFKw3739jQH4QOywdYxabiSh/Vq8rDE3LiB&#10;f+hShErEEPY5aqhD6HIpfVmTRT9zHXHkTq63GOLZV9L0OMRw28pUqUxabDg21NjRtqbyXPxaDd/n&#10;0+F6/PhUX5Ubimywr2lqdlo/TsfNAkSgMfyL7+53E+dnap69JM8qgdtPEQC5+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nKtkrHAAAA4wAAAA8AAAAAAAAAAAAAAAAAmAIAAGRy&#10;cy9kb3ducmV2LnhtbFBLBQYAAAAABAAEAPUAAACMAwAAAAA=&#10;" filled="f" strokecolor="#168489" strokeweight="1pt">
                      <v:stroke joinstyle="miter"/>
                    </v:oval>
                  </v:group>
                  <v:shape id="مربع نص 41" o:spid="_x0000_s1809"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5uWcUA&#10;AADjAAAADwAAAGRycy9kb3ducmV2LnhtbERPS0vDQBC+C/6HZQRvdjdFQ5t2W4oP6MGLNd6H7JgN&#10;ZmdDdmzSf+8Kgsf53rPdz6FXZxpTF9lCsTCgiJvoOm4t1O8vdytQSZAd9pHJwoUS7HfXV1usXJz4&#10;jc4naVUO4VShBS8yVFqnxlPAtIgDceY+4xhQ8jm22o045fDQ66UxpQ7YcW7wONCjp+br9B0siLhD&#10;camfQzp+zK9PkzfNA9bW3t7Mhw0ooVn+xX/uo8vzS7Mq18W9WcLvTxkAv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bm5Z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انتشار الشكوى والإحباط:</w:t>
                          </w:r>
                        </w:p>
                      </w:txbxContent>
                    </v:textbox>
                  </v:shape>
                </v:group>
                <v:shape id="صورة 54" o:spid="_x0000_s181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f1gmLJAAAA4wAAAA8AAABkcnMvZG93bnJldi54bWxET19LwzAQfxf8DuEE31wyJ7Wry4bKBGFP&#10;W1V8PJuzrUsuNYlb/fZGEHy83/9brEZnxYFC7D1rmE4UCOLGm55bDU/1w0UJIiZkg9YzafimCKvl&#10;6ckCK+OPvKXDLrUih3CsUEOX0lBJGZuOHMaJH4gz9+6Dw5TP0EoT8JjDnZWXShXSYc+5ocOB7jtq&#10;9rsvp2ET7t4+5vWLrT+3r+vSzq6f9+uN1udn4+0NiERj+hf/uR9Nnl+osphPr9QMfn/KAMjlD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Z/WCYskAAADjAAAADwAAAAAAAAAA&#10;AAAAAACfAgAAZHJzL2Rvd25yZXYueG1sUEsFBgAAAAAEAAQA9wAAAJUDAAAAAA==&#10;">
                  <v:imagedata r:id="rId74" o:title=""/>
                  <v:path arrowok="t"/>
                </v:shape>
                <w10:wrap anchorx="page"/>
                <w10:anchorlock/>
              </v:group>
            </w:pict>
          </mc:Fallback>
        </mc:AlternateContent>
      </w:r>
    </w:p>
    <w:p w:rsidR="00247375" w:rsidRPr="00AC09F9" w:rsidRDefault="00247375" w:rsidP="002800BB">
      <w:r w:rsidRPr="00AC09F9">
        <w:rPr>
          <w:rtl/>
        </w:rPr>
        <w:t xml:space="preserve">   - انتشار ثقافة الإحباط بين الموظفين نتيجة للضغوط أو عدم الرضا عن بيئة العمل.</w:t>
      </w:r>
    </w:p>
    <w:p w:rsidR="00247375" w:rsidRDefault="00247375" w:rsidP="002800BB">
      <w:pPr>
        <w:keepNext/>
        <w:rPr>
          <w:b/>
          <w:bCs/>
          <w:color w:val="168489"/>
        </w:rPr>
      </w:pPr>
      <w:r w:rsidRPr="002800BB">
        <w:rPr>
          <w:rFonts w:hint="cs"/>
          <w:b/>
          <w:bCs/>
          <w:color w:val="C00000"/>
          <w:rtl/>
        </w:rPr>
        <w:t>ثانياً</w:t>
      </w:r>
      <w:r w:rsidRPr="002800BB">
        <w:rPr>
          <w:b/>
          <w:bCs/>
          <w:color w:val="C00000"/>
          <w:rtl/>
        </w:rPr>
        <w:t>:</w:t>
      </w:r>
      <w:r w:rsidRPr="00C02757">
        <w:rPr>
          <w:b/>
          <w:bCs/>
          <w:rtl/>
        </w:rPr>
        <w:t xml:space="preserve"> </w:t>
      </w:r>
      <w:r w:rsidRPr="002800BB">
        <w:rPr>
          <w:b/>
          <w:bCs/>
          <w:color w:val="168489"/>
          <w:rtl/>
        </w:rPr>
        <w:t>أثر بيئة العمل السلبية على الموظفين</w:t>
      </w:r>
    </w:p>
    <w:p w:rsidR="002800BB" w:rsidRDefault="002800BB" w:rsidP="002800BB">
      <w:pPr>
        <w:rPr>
          <w:b/>
          <w:bCs/>
          <w:rtl/>
        </w:rPr>
      </w:pPr>
      <w:r w:rsidRPr="002800BB">
        <w:rPr>
          <w:b/>
          <w:bCs/>
          <w:noProof/>
        </w:rPr>
        <mc:AlternateContent>
          <mc:Choice Requires="wpg">
            <w:drawing>
              <wp:inline distT="0" distB="0" distL="0" distR="0" wp14:anchorId="0CF88F27" wp14:editId="04AF84E9">
                <wp:extent cx="5621478" cy="2780779"/>
                <wp:effectExtent l="0" t="0" r="17780" b="19685"/>
                <wp:docPr id="801405960" name="Group 4"/>
                <wp:cNvGraphicFramePr/>
                <a:graphic xmlns:a="http://schemas.openxmlformats.org/drawingml/2006/main">
                  <a:graphicData uri="http://schemas.microsoft.com/office/word/2010/wordprocessingGroup">
                    <wpg:wgp>
                      <wpg:cNvGrpSpPr/>
                      <wpg:grpSpPr>
                        <a:xfrm>
                          <a:off x="0" y="0"/>
                          <a:ext cx="5621478" cy="2780779"/>
                          <a:chOff x="0" y="0"/>
                          <a:chExt cx="5957713" cy="2947475"/>
                        </a:xfrm>
                      </wpg:grpSpPr>
                      <wpg:grpSp>
                        <wpg:cNvPr id="801405961" name="Group 801405961"/>
                        <wpg:cNvGrpSpPr/>
                        <wpg:grpSpPr>
                          <a:xfrm>
                            <a:off x="0" y="0"/>
                            <a:ext cx="5957713" cy="1432999"/>
                            <a:chOff x="0" y="0"/>
                            <a:chExt cx="5957713" cy="1432999"/>
                          </a:xfrm>
                        </wpg:grpSpPr>
                        <wpg:grpSp>
                          <wpg:cNvPr id="801405962" name="Group 801405962"/>
                          <wpg:cNvGrpSpPr/>
                          <wpg:grpSpPr>
                            <a:xfrm>
                              <a:off x="0" y="0"/>
                              <a:ext cx="1432998" cy="1432999"/>
                              <a:chOff x="0" y="0"/>
                              <a:chExt cx="1432998" cy="1432999"/>
                            </a:xfrm>
                          </wpg:grpSpPr>
                          <wpg:grpSp>
                            <wpg:cNvPr id="801405963" name="Group 801405963"/>
                            <wpg:cNvGrpSpPr/>
                            <wpg:grpSpPr>
                              <a:xfrm>
                                <a:off x="0" y="0"/>
                                <a:ext cx="1432998" cy="1432999"/>
                                <a:chOff x="0" y="0"/>
                                <a:chExt cx="1714500" cy="1714500"/>
                              </a:xfrm>
                            </wpg:grpSpPr>
                            <wps:wsp>
                              <wps:cNvPr id="801405964" name="Rectangle: Diagonal Corners Rounded 801405964"/>
                              <wps:cNvSpPr/>
                              <wps:spPr>
                                <a:xfrm flipV="1">
                                  <a:off x="45971" y="23618"/>
                                  <a:ext cx="1622560" cy="1667264"/>
                                </a:xfrm>
                                <a:prstGeom prst="round2DiagRect">
                                  <a:avLst>
                                    <a:gd name="adj1" fmla="val 7948"/>
                                    <a:gd name="adj2" fmla="val 45033"/>
                                  </a:avLst>
                                </a:prstGeom>
                                <a:solidFill>
                                  <a:srgbClr val="A0C9CA"/>
                                </a:solid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1405965" name="Oval 801405965"/>
                              <wps:cNvSpPr/>
                              <wps:spPr>
                                <a:xfrm>
                                  <a:off x="0" y="0"/>
                                  <a:ext cx="1714500" cy="1714500"/>
                                </a:xfrm>
                                <a:prstGeom prst="ellipse">
                                  <a:avLst/>
                                </a:prstGeom>
                                <a:solidFill>
                                  <a:schemeClr val="bg1"/>
                                </a:solid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801405966" name="TextBox 4101"/>
                            <wps:cNvSpPr txBox="1"/>
                            <wps:spPr>
                              <a:xfrm>
                                <a:off x="38417" y="432896"/>
                                <a:ext cx="1355724" cy="901348"/>
                              </a:xfrm>
                              <a:prstGeom prst="rect">
                                <a:avLst/>
                              </a:prstGeom>
                              <a:noFill/>
                            </wps:spPr>
                            <wps:txbx>
                              <w:txbxContent>
                                <w:p w:rsidR="005345A8" w:rsidRDefault="005345A8" w:rsidP="002800BB">
                                  <w:pPr>
                                    <w:bidi w:val="0"/>
                                    <w:jc w:val="center"/>
                                    <w:rPr>
                                      <w:rFonts w:ascii="Adobe Arabic" w:hAnsi="Adobe Arabic" w:cs="Adobe Arabic"/>
                                      <w:b/>
                                      <w:bCs/>
                                      <w:kern w:val="24"/>
                                      <w:sz w:val="40"/>
                                      <w:szCs w:val="40"/>
                                      <w:lang w:bidi="ar-SY"/>
                                    </w:rPr>
                                  </w:pPr>
                                  <w:r w:rsidRPr="002800BB">
                                    <w:rPr>
                                      <w:rFonts w:ascii="Adobe Arabic" w:hAnsi="Adobe Arabic" w:cs="Adobe Arabic"/>
                                      <w:b/>
                                      <w:bCs/>
                                      <w:kern w:val="24"/>
                                      <w:sz w:val="40"/>
                                      <w:szCs w:val="40"/>
                                      <w:rtl/>
                                      <w:lang w:bidi="ar-SY"/>
                                    </w:rPr>
                                    <w:t>زيادة معدلات الغياب</w:t>
                                  </w:r>
                                </w:p>
                              </w:txbxContent>
                            </wps:txbx>
                            <wps:bodyPr wrap="square" rtlCol="0">
                              <a:noAutofit/>
                            </wps:bodyPr>
                          </wps:wsp>
                        </wpg:grpSp>
                        <wpg:grpSp>
                          <wpg:cNvPr id="801405967" name="Group 801405967"/>
                          <wpg:cNvGrpSpPr/>
                          <wpg:grpSpPr>
                            <a:xfrm>
                              <a:off x="1508238" y="0"/>
                              <a:ext cx="4449475" cy="1432999"/>
                              <a:chOff x="1508238" y="0"/>
                              <a:chExt cx="4449475" cy="1432999"/>
                            </a:xfrm>
                          </wpg:grpSpPr>
                          <wpg:grpSp>
                            <wpg:cNvPr id="801405968" name="Group 801405968"/>
                            <wpg:cNvGrpSpPr/>
                            <wpg:grpSpPr>
                              <a:xfrm>
                                <a:off x="3016476" y="0"/>
                                <a:ext cx="1432998" cy="1432999"/>
                                <a:chOff x="3016476" y="0"/>
                                <a:chExt cx="1432998" cy="1432999"/>
                              </a:xfrm>
                            </wpg:grpSpPr>
                            <wpg:grpSp>
                              <wpg:cNvPr id="801405969" name="Group 801405969"/>
                              <wpg:cNvGrpSpPr/>
                              <wpg:grpSpPr>
                                <a:xfrm>
                                  <a:off x="3016476" y="0"/>
                                  <a:ext cx="1432998" cy="1432999"/>
                                  <a:chOff x="3016478" y="0"/>
                                  <a:chExt cx="1714500" cy="1714500"/>
                                </a:xfrm>
                              </wpg:grpSpPr>
                              <wps:wsp>
                                <wps:cNvPr id="801405970" name="Rectangle: Diagonal Corners Rounded 801405970"/>
                                <wps:cNvSpPr/>
                                <wps:spPr>
                                  <a:xfrm flipV="1">
                                    <a:off x="3062449" y="23618"/>
                                    <a:ext cx="1622560" cy="1667264"/>
                                  </a:xfrm>
                                  <a:prstGeom prst="round2DiagRect">
                                    <a:avLst>
                                      <a:gd name="adj1" fmla="val 7948"/>
                                      <a:gd name="adj2" fmla="val 45033"/>
                                    </a:avLst>
                                  </a:pr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1405971" name="Oval 801405971"/>
                                <wps:cNvSpPr/>
                                <wps:spPr>
                                  <a:xfrm>
                                    <a:off x="3016478" y="0"/>
                                    <a:ext cx="1714500" cy="1714500"/>
                                  </a:xfrm>
                                  <a:prstGeom prst="ellipse">
                                    <a:avLst/>
                                  </a:prstGeom>
                                  <a:solidFill>
                                    <a:schemeClr val="bg1"/>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801405972" name="TextBox 67"/>
                              <wps:cNvSpPr txBox="1"/>
                              <wps:spPr>
                                <a:xfrm>
                                  <a:off x="3054824" y="583966"/>
                                  <a:ext cx="1355724" cy="409575"/>
                                </a:xfrm>
                                <a:prstGeom prst="rect">
                                  <a:avLst/>
                                </a:prstGeom>
                                <a:noFill/>
                              </wps:spPr>
                              <wps:txbx>
                                <w:txbxContent>
                                  <w:p w:rsidR="005345A8" w:rsidRDefault="005345A8" w:rsidP="002800BB">
                                    <w:pPr>
                                      <w:bidi w:val="0"/>
                                      <w:jc w:val="center"/>
                                      <w:rPr>
                                        <w:rFonts w:ascii="Adobe Arabic" w:hAnsi="Adobe Arabic" w:cs="Adobe Arabic"/>
                                        <w:b/>
                                        <w:bCs/>
                                        <w:kern w:val="24"/>
                                        <w:sz w:val="40"/>
                                        <w:szCs w:val="40"/>
                                        <w:lang w:bidi="ar-SY"/>
                                      </w:rPr>
                                    </w:pPr>
                                    <w:r w:rsidRPr="002800BB">
                                      <w:rPr>
                                        <w:rFonts w:ascii="Adobe Arabic" w:hAnsi="Adobe Arabic" w:cs="Adobe Arabic"/>
                                        <w:b/>
                                        <w:bCs/>
                                        <w:kern w:val="24"/>
                                        <w:sz w:val="40"/>
                                        <w:szCs w:val="40"/>
                                        <w:rtl/>
                                        <w:lang w:bidi="ar-SY"/>
                                      </w:rPr>
                                      <w:t>الإرهاق المهني</w:t>
                                    </w:r>
                                  </w:p>
                                </w:txbxContent>
                              </wps:txbx>
                              <wps:bodyPr wrap="square" rtlCol="0">
                                <a:noAutofit/>
                              </wps:bodyPr>
                            </wps:wsp>
                          </wpg:grpSp>
                          <wpg:grpSp>
                            <wpg:cNvPr id="801405973" name="Group 801405973"/>
                            <wpg:cNvGrpSpPr/>
                            <wpg:grpSpPr>
                              <a:xfrm>
                                <a:off x="1508238" y="0"/>
                                <a:ext cx="1432998" cy="1432999"/>
                                <a:chOff x="1508238" y="0"/>
                                <a:chExt cx="1432998" cy="1432999"/>
                              </a:xfrm>
                            </wpg:grpSpPr>
                            <wpg:grpSp>
                              <wpg:cNvPr id="801405974" name="Group 801405974"/>
                              <wpg:cNvGrpSpPr/>
                              <wpg:grpSpPr>
                                <a:xfrm>
                                  <a:off x="1508238" y="0"/>
                                  <a:ext cx="1432998" cy="1432999"/>
                                  <a:chOff x="1508239" y="0"/>
                                  <a:chExt cx="1714500" cy="1714500"/>
                                </a:xfrm>
                              </wpg:grpSpPr>
                              <wps:wsp>
                                <wps:cNvPr id="801405975" name="Rectangle: Diagonal Corners Rounded 801405975"/>
                                <wps:cNvSpPr/>
                                <wps:spPr>
                                  <a:xfrm flipV="1">
                                    <a:off x="1554210" y="23618"/>
                                    <a:ext cx="1622560" cy="1667264"/>
                                  </a:xfrm>
                                  <a:prstGeom prst="round2DiagRect">
                                    <a:avLst>
                                      <a:gd name="adj1" fmla="val 7948"/>
                                      <a:gd name="adj2" fmla="val 45033"/>
                                    </a:avLst>
                                  </a:pr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1405976" name="Oval 801405976"/>
                                <wps:cNvSpPr/>
                                <wps:spPr>
                                  <a:xfrm>
                                    <a:off x="1508239" y="0"/>
                                    <a:ext cx="1714500" cy="1714500"/>
                                  </a:xfrm>
                                  <a:prstGeom prst="ellipse">
                                    <a:avLst/>
                                  </a:prstGeom>
                                  <a:solidFill>
                                    <a:schemeClr val="bg1"/>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801405977" name="TextBox 71"/>
                              <wps:cNvSpPr txBox="1"/>
                              <wps:spPr>
                                <a:xfrm>
                                  <a:off x="1546496" y="407729"/>
                                  <a:ext cx="1355724" cy="848997"/>
                                </a:xfrm>
                                <a:prstGeom prst="rect">
                                  <a:avLst/>
                                </a:prstGeom>
                                <a:noFill/>
                              </wps:spPr>
                              <wps:txbx>
                                <w:txbxContent>
                                  <w:p w:rsidR="005345A8" w:rsidRDefault="005345A8" w:rsidP="002800BB">
                                    <w:pPr>
                                      <w:bidi w:val="0"/>
                                      <w:jc w:val="center"/>
                                      <w:rPr>
                                        <w:rFonts w:ascii="Adobe Arabic" w:hAnsi="Adobe Arabic" w:cs="Adobe Arabic"/>
                                        <w:b/>
                                        <w:bCs/>
                                        <w:kern w:val="24"/>
                                        <w:sz w:val="40"/>
                                        <w:szCs w:val="40"/>
                                        <w:lang w:bidi="ar-SY"/>
                                      </w:rPr>
                                    </w:pPr>
                                    <w:r w:rsidRPr="002800BB">
                                      <w:rPr>
                                        <w:rFonts w:ascii="Adobe Arabic" w:hAnsi="Adobe Arabic" w:cs="Adobe Arabic"/>
                                        <w:b/>
                                        <w:bCs/>
                                        <w:kern w:val="24"/>
                                        <w:sz w:val="40"/>
                                        <w:szCs w:val="40"/>
                                        <w:rtl/>
                                        <w:lang w:bidi="ar-SY"/>
                                      </w:rPr>
                                      <w:t>انخفاض الإنتاجية</w:t>
                                    </w:r>
                                  </w:p>
                                </w:txbxContent>
                              </wps:txbx>
                              <wps:bodyPr wrap="square" rtlCol="0">
                                <a:noAutofit/>
                              </wps:bodyPr>
                            </wps:wsp>
                          </wpg:grpSp>
                          <wpg:grpSp>
                            <wpg:cNvPr id="801405978" name="Group 801405978"/>
                            <wpg:cNvGrpSpPr/>
                            <wpg:grpSpPr>
                              <a:xfrm>
                                <a:off x="4524715" y="0"/>
                                <a:ext cx="1432998" cy="1432999"/>
                                <a:chOff x="4524715" y="0"/>
                                <a:chExt cx="1432998" cy="1432999"/>
                              </a:xfrm>
                            </wpg:grpSpPr>
                            <wpg:grpSp>
                              <wpg:cNvPr id="801405979" name="Group 801405979"/>
                              <wpg:cNvGrpSpPr/>
                              <wpg:grpSpPr>
                                <a:xfrm>
                                  <a:off x="4524715" y="0"/>
                                  <a:ext cx="1432998" cy="1432999"/>
                                  <a:chOff x="4524717" y="0"/>
                                  <a:chExt cx="1714500" cy="1714500"/>
                                </a:xfrm>
                              </wpg:grpSpPr>
                              <wps:wsp>
                                <wps:cNvPr id="801405980" name="Rectangle: Diagonal Corners Rounded 801405980"/>
                                <wps:cNvSpPr/>
                                <wps:spPr>
                                  <a:xfrm flipV="1">
                                    <a:off x="4570688" y="23618"/>
                                    <a:ext cx="1622560" cy="1667264"/>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1405981" name="Oval 801405981"/>
                                <wps:cNvSpPr/>
                                <wps:spPr>
                                  <a:xfrm>
                                    <a:off x="4524717" y="0"/>
                                    <a:ext cx="1714500" cy="1714500"/>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801405982" name="TextBox 4142"/>
                              <wps:cNvSpPr txBox="1"/>
                              <wps:spPr>
                                <a:xfrm>
                                  <a:off x="4562654" y="407722"/>
                                  <a:ext cx="1355724" cy="813237"/>
                                </a:xfrm>
                                <a:prstGeom prst="rect">
                                  <a:avLst/>
                                </a:prstGeom>
                                <a:noFill/>
                              </wps:spPr>
                              <wps:txbx>
                                <w:txbxContent>
                                  <w:p w:rsidR="005345A8" w:rsidRDefault="005345A8" w:rsidP="002800BB">
                                    <w:pPr>
                                      <w:bidi w:val="0"/>
                                      <w:jc w:val="center"/>
                                      <w:rPr>
                                        <w:rFonts w:ascii="Adobe Arabic" w:hAnsi="Adobe Arabic" w:cs="Adobe Arabic"/>
                                        <w:b/>
                                        <w:bCs/>
                                        <w:kern w:val="24"/>
                                        <w:sz w:val="40"/>
                                        <w:szCs w:val="40"/>
                                        <w:lang w:bidi="ar-SY"/>
                                      </w:rPr>
                                    </w:pPr>
                                    <w:r w:rsidRPr="002800BB">
                                      <w:rPr>
                                        <w:rFonts w:ascii="Adobe Arabic" w:hAnsi="Adobe Arabic" w:cs="Adobe Arabic"/>
                                        <w:b/>
                                        <w:bCs/>
                                        <w:kern w:val="24"/>
                                        <w:sz w:val="40"/>
                                        <w:szCs w:val="40"/>
                                        <w:rtl/>
                                        <w:lang w:bidi="ar-SY"/>
                                      </w:rPr>
                                      <w:t>تدهور الصحة النفسية</w:t>
                                    </w:r>
                                  </w:p>
                                </w:txbxContent>
                              </wps:txbx>
                              <wps:bodyPr wrap="square" rtlCol="0">
                                <a:noAutofit/>
                              </wps:bodyPr>
                            </wps:wsp>
                          </wpg:grpSp>
                        </wpg:grpSp>
                      </wpg:grpSp>
                      <wpg:grpSp>
                        <wpg:cNvPr id="801405983" name="Group 801405983"/>
                        <wpg:cNvGrpSpPr/>
                        <wpg:grpSpPr>
                          <a:xfrm>
                            <a:off x="678075" y="1514476"/>
                            <a:ext cx="1432998" cy="1432999"/>
                            <a:chOff x="678075" y="1514476"/>
                            <a:chExt cx="1432998" cy="1432999"/>
                          </a:xfrm>
                        </wpg:grpSpPr>
                        <wpg:grpSp>
                          <wpg:cNvPr id="801405984" name="Group 801405984"/>
                          <wpg:cNvGrpSpPr/>
                          <wpg:grpSpPr>
                            <a:xfrm>
                              <a:off x="678075" y="1514476"/>
                              <a:ext cx="1432998" cy="1432999"/>
                              <a:chOff x="678075" y="1514476"/>
                              <a:chExt cx="1714500" cy="1714500"/>
                            </a:xfrm>
                          </wpg:grpSpPr>
                          <wps:wsp>
                            <wps:cNvPr id="801405985" name="Rectangle: Diagonal Corners Rounded 801405985"/>
                            <wps:cNvSpPr/>
                            <wps:spPr>
                              <a:xfrm flipV="1">
                                <a:off x="724046" y="1538094"/>
                                <a:ext cx="1622560" cy="1667264"/>
                              </a:xfrm>
                              <a:prstGeom prst="round2DiagRect">
                                <a:avLst>
                                  <a:gd name="adj1" fmla="val 7948"/>
                                  <a:gd name="adj2" fmla="val 45033"/>
                                </a:avLst>
                              </a:pr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1405986" name="Oval 801405986"/>
                            <wps:cNvSpPr/>
                            <wps:spPr>
                              <a:xfrm>
                                <a:off x="678075" y="1514476"/>
                                <a:ext cx="1714500" cy="1714500"/>
                              </a:xfrm>
                              <a:prstGeom prst="ellipse">
                                <a:avLst/>
                              </a:prstGeom>
                              <a:solidFill>
                                <a:schemeClr val="bg1"/>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801405987" name="TextBox 58"/>
                          <wps:cNvSpPr txBox="1"/>
                          <wps:spPr>
                            <a:xfrm>
                              <a:off x="716420" y="1911156"/>
                              <a:ext cx="1356359" cy="849224"/>
                            </a:xfrm>
                            <a:prstGeom prst="rect">
                              <a:avLst/>
                            </a:prstGeom>
                            <a:noFill/>
                          </wps:spPr>
                          <wps:txbx>
                            <w:txbxContent>
                              <w:p w:rsidR="005345A8" w:rsidRDefault="005345A8" w:rsidP="002800BB">
                                <w:pPr>
                                  <w:bidi w:val="0"/>
                                  <w:jc w:val="center"/>
                                  <w:rPr>
                                    <w:rFonts w:ascii="Adobe Arabic" w:hAnsi="Adobe Arabic" w:cs="Adobe Arabic"/>
                                    <w:b/>
                                    <w:bCs/>
                                    <w:kern w:val="24"/>
                                    <w:sz w:val="40"/>
                                    <w:szCs w:val="40"/>
                                    <w:lang w:bidi="ar-SY"/>
                                  </w:rPr>
                                </w:pPr>
                                <w:r w:rsidRPr="002800BB">
                                  <w:rPr>
                                    <w:rFonts w:ascii="Adobe Arabic" w:hAnsi="Adobe Arabic" w:cs="Adobe Arabic"/>
                                    <w:b/>
                                    <w:bCs/>
                                    <w:kern w:val="24"/>
                                    <w:sz w:val="40"/>
                                    <w:szCs w:val="40"/>
                                    <w:rtl/>
                                    <w:lang w:bidi="ar-SY"/>
                                  </w:rPr>
                                  <w:t>ضعف الإبداع والابتكار</w:t>
                                </w:r>
                              </w:p>
                            </w:txbxContent>
                          </wps:txbx>
                          <wps:bodyPr wrap="square" rtlCol="0">
                            <a:noAutofit/>
                          </wps:bodyPr>
                        </wps:wsp>
                      </wpg:grpSp>
                      <wpg:grpSp>
                        <wpg:cNvPr id="801405988" name="Group 801405988"/>
                        <wpg:cNvGrpSpPr/>
                        <wpg:grpSpPr>
                          <a:xfrm>
                            <a:off x="2186312" y="1514476"/>
                            <a:ext cx="1432998" cy="1432999"/>
                            <a:chOff x="2186312" y="1514476"/>
                            <a:chExt cx="1432998" cy="1432999"/>
                          </a:xfrm>
                        </wpg:grpSpPr>
                        <wpg:grpSp>
                          <wpg:cNvPr id="801405989" name="Group 801405989"/>
                          <wpg:cNvGrpSpPr/>
                          <wpg:grpSpPr>
                            <a:xfrm>
                              <a:off x="2186312" y="1514476"/>
                              <a:ext cx="1432998" cy="1432999"/>
                              <a:chOff x="2186314" y="1514476"/>
                              <a:chExt cx="1714500" cy="1714500"/>
                            </a:xfrm>
                          </wpg:grpSpPr>
                          <wps:wsp>
                            <wps:cNvPr id="801405990" name="Rectangle: Diagonal Corners Rounded 801405990"/>
                            <wps:cNvSpPr/>
                            <wps:spPr>
                              <a:xfrm flipV="1">
                                <a:off x="2232285" y="1538094"/>
                                <a:ext cx="1622560" cy="1667264"/>
                              </a:xfrm>
                              <a:prstGeom prst="round2DiagRect">
                                <a:avLst>
                                  <a:gd name="adj1" fmla="val 7948"/>
                                  <a:gd name="adj2" fmla="val 45033"/>
                                </a:avLst>
                              </a:pr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1405991" name="Oval 801405991"/>
                            <wps:cNvSpPr/>
                            <wps:spPr>
                              <a:xfrm>
                                <a:off x="2186314" y="1514476"/>
                                <a:ext cx="1714500" cy="1714500"/>
                              </a:xfrm>
                              <a:prstGeom prst="ellipse">
                                <a:avLst/>
                              </a:prstGeom>
                              <a:solidFill>
                                <a:schemeClr val="bg1"/>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801405992" name="TextBox 42"/>
                          <wps:cNvSpPr txBox="1"/>
                          <wps:spPr>
                            <a:xfrm>
                              <a:off x="2224318" y="1695240"/>
                              <a:ext cx="1356359" cy="1186941"/>
                            </a:xfrm>
                            <a:prstGeom prst="rect">
                              <a:avLst/>
                            </a:prstGeom>
                            <a:noFill/>
                          </wps:spPr>
                          <wps:txbx>
                            <w:txbxContent>
                              <w:p w:rsidR="005345A8" w:rsidRDefault="005345A8" w:rsidP="002800BB">
                                <w:pPr>
                                  <w:bidi w:val="0"/>
                                  <w:jc w:val="center"/>
                                  <w:rPr>
                                    <w:rFonts w:ascii="Adobe Arabic" w:hAnsi="Adobe Arabic" w:cs="Adobe Arabic"/>
                                    <w:b/>
                                    <w:bCs/>
                                    <w:kern w:val="24"/>
                                    <w:sz w:val="40"/>
                                    <w:szCs w:val="40"/>
                                    <w:lang w:bidi="ar-SY"/>
                                  </w:rPr>
                                </w:pPr>
                                <w:r w:rsidRPr="002800BB">
                                  <w:rPr>
                                    <w:rFonts w:ascii="Adobe Arabic" w:hAnsi="Adobe Arabic" w:cs="Adobe Arabic"/>
                                    <w:b/>
                                    <w:bCs/>
                                    <w:kern w:val="24"/>
                                    <w:sz w:val="40"/>
                                    <w:szCs w:val="40"/>
                                    <w:rtl/>
                                    <w:lang w:bidi="ar-SY"/>
                                  </w:rPr>
                                  <w:t>تأثير على العلاقات الشخصية</w:t>
                                </w:r>
                              </w:p>
                            </w:txbxContent>
                          </wps:txbx>
                          <wps:bodyPr wrap="square" rtlCol="0">
                            <a:noAutofit/>
                          </wps:bodyPr>
                        </wps:wsp>
                      </wpg:grpSp>
                      <wpg:grpSp>
                        <wpg:cNvPr id="801405993" name="Group 801405993"/>
                        <wpg:cNvGrpSpPr/>
                        <wpg:grpSpPr>
                          <a:xfrm>
                            <a:off x="3694551" y="1514476"/>
                            <a:ext cx="1432998" cy="1432999"/>
                            <a:chOff x="3694551" y="1514476"/>
                            <a:chExt cx="1432998" cy="1432999"/>
                          </a:xfrm>
                        </wpg:grpSpPr>
                        <wpg:grpSp>
                          <wpg:cNvPr id="801405994" name="Group 801405994"/>
                          <wpg:cNvGrpSpPr/>
                          <wpg:grpSpPr>
                            <a:xfrm>
                              <a:off x="3694551" y="1514476"/>
                              <a:ext cx="1432998" cy="1432999"/>
                              <a:chOff x="3694553" y="1514476"/>
                              <a:chExt cx="1714500" cy="1714500"/>
                            </a:xfrm>
                          </wpg:grpSpPr>
                          <wps:wsp>
                            <wps:cNvPr id="801405995" name="Rectangle: Diagonal Corners Rounded 801405995"/>
                            <wps:cNvSpPr/>
                            <wps:spPr>
                              <a:xfrm flipV="1">
                                <a:off x="3740524" y="1538094"/>
                                <a:ext cx="1622560" cy="1667264"/>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1405996" name="Oval 801405996"/>
                            <wps:cNvSpPr/>
                            <wps:spPr>
                              <a:xfrm>
                                <a:off x="3694553" y="1514476"/>
                                <a:ext cx="1714500" cy="1714500"/>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801405997" name="TextBox 38"/>
                          <wps:cNvSpPr txBox="1"/>
                          <wps:spPr>
                            <a:xfrm>
                              <a:off x="3732579" y="1909321"/>
                              <a:ext cx="1355724" cy="849224"/>
                            </a:xfrm>
                            <a:prstGeom prst="rect">
                              <a:avLst/>
                            </a:prstGeom>
                            <a:noFill/>
                          </wps:spPr>
                          <wps:txbx>
                            <w:txbxContent>
                              <w:p w:rsidR="005345A8" w:rsidRDefault="005345A8" w:rsidP="002800BB">
                                <w:pPr>
                                  <w:bidi w:val="0"/>
                                  <w:jc w:val="center"/>
                                  <w:rPr>
                                    <w:rFonts w:ascii="Adobe Arabic" w:hAnsi="Adobe Arabic" w:cs="Adobe Arabic"/>
                                    <w:b/>
                                    <w:bCs/>
                                    <w:kern w:val="24"/>
                                    <w:sz w:val="40"/>
                                    <w:szCs w:val="40"/>
                                    <w:lang w:bidi="ar-SY"/>
                                  </w:rPr>
                                </w:pPr>
                                <w:r w:rsidRPr="002800BB">
                                  <w:rPr>
                                    <w:rFonts w:ascii="Adobe Arabic" w:hAnsi="Adobe Arabic" w:cs="Adobe Arabic"/>
                                    <w:b/>
                                    <w:bCs/>
                                    <w:kern w:val="24"/>
                                    <w:sz w:val="40"/>
                                    <w:szCs w:val="40"/>
                                    <w:rtl/>
                                    <w:lang w:bidi="ar-SY"/>
                                  </w:rPr>
                                  <w:t>ارتفاع معدل دوران الموظفين</w:t>
                                </w:r>
                              </w:p>
                            </w:txbxContent>
                          </wps:txbx>
                          <wps:bodyPr wrap="square" rtlCol="0">
                            <a:noAutofit/>
                          </wps:bodyPr>
                        </wps:wsp>
                      </wpg:grpSp>
                    </wpg:wgp>
                  </a:graphicData>
                </a:graphic>
              </wp:inline>
            </w:drawing>
          </mc:Choice>
          <mc:Fallback>
            <w:pict>
              <v:group id="Group 4" o:spid="_x0000_s1811" style="width:442.65pt;height:218.95pt;mso-position-horizontal-relative:char;mso-position-vertical-relative:line" coordsize="59577,294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">
                <v:group id="Group 801405961" o:spid="_x0000_s1812" style="position:absolute;width:59577;height:14329" coordsize="59577,143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OoOm+/L&#10;AAAA4gAAAA8AAAAAAAAAAAAAAAAAqgIAAGRycy9kb3ducmV2LnhtbFBLBQYAAAAABAAEAPoAAACi&#10;AwAAAAA=&#10;">
                  <v:group id="Group 801405962" o:spid="_x0000_s1813" style="position:absolute;width:14329;height:14329" coordsize="14329,143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BrcBZjL&#10;AAAA4gAAAA8AAAAAAAAAAAAAAAAAqgIAAGRycy9kb3ducmV2LnhtbFBLBQYAAAAABAAEAPoAAACi&#10;AwAAAAA=&#10;">
                    <v:group id="Group 801405963" o:spid="_x0000_s1814" style="position:absolute;width:14329;height:14329" coordsize="17145,17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HWQoAPL&#10;AAAA4gAAAA8AAAAAAAAAAAAAAAAAqgIAAGRycy9kb3ducmV2LnhtbFBLBQYAAAAABAAEAPoAAACi&#10;AwAAAAA=&#10;">
                      <v:shape id="Rectangle: Diagonal Corners Rounded 801405964" o:spid="_x0000_s1815" style="position:absolute;left:459;top:236;width:16226;height:16672;flip:y;visibility:visible;mso-wrap-style:square;v-text-anchor:middle" coordsize="1622560,1667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QvbMoA&#10;AADiAAAADwAAAGRycy9kb3ducmV2LnhtbESP3UoDMRSE7wXfIRzBO5tU1rVum5ZF8AcEoa29P2xO&#10;N2s3J2GTtuvbG0Ho5TAz3zCL1eh6caIhdp41TCcKBHHjTcethq/ty90MREzIBnvPpOGHIqyW11cL&#10;rIw/85pOm9SKDOFYoQabUqikjI0lh3HiA3H29n5wmLIcWmkGPGe46+W9UqV02HFesBjo2VJz2Byd&#10;ho91qNvvbfNafr6F46F73BW13Wl9ezPWcxCJxnQJ/7ffjYaZmhbq4aks4O9SvgNy+Qs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A0L2zKAAAA4gAAAA8AAAAAAAAAAAAAAAAAmAIA&#10;AGRycy9kb3ducmV2LnhtbFBLBQYAAAAABAAEAPUAAACPAwAAAAA=&#10;" path="m128961,l891873,v403547,,730687,327140,730687,730687l1622560,1538303v,71223,-57738,128961,-128961,128961l730687,1667264c327140,1667264,,1340124,,936577l,128961c,57738,57738,,128961,xe" fillcolor="#a0c9ca" strokecolor="#a0c9ca" strokeweight="1pt">
                        <v:stroke joinstyle="miter"/>
                        <v:path arrowok="t" o:connecttype="custom" o:connectlocs="128961,0;891873,0;1622560,730687;1622560,1538303;1493599,1667264;730687,1667264;0,936577;0,128961;128961,0" o:connectangles="0,0,0,0,0,0,0,0,0"/>
                      </v:shape>
                      <v:oval id="Oval 801405965" o:spid="_x0000_s1816" style="position:absolute;width:17145;height:171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dBpMsA&#10;AADiAAAADwAAAGRycy9kb3ducmV2LnhtbESPW2sCMRSE3wv+h3CEvtXEekG3RimWggVBvLz07bA5&#10;7m67OQlJquu/b4RCH4eZ+YZZrDrbiguF2DjWMBwoEMSlMw1XGk7H96cZiJiQDbaOScONIqyWvYcF&#10;FsZdeU+XQ6pEhnAsUEOdki+kjGVNFuPAeeLsnV2wmLIMlTQBrxluW/ms1FRabDgv1OhpXVP5ffix&#10;Gj58Ox6Ndu725cPbtlkfz5vP+U7rx373+gIiUZf+w3/tjdEwU8OxmsynE7hfyndALn8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lp0GkywAAAOIAAAAPAAAAAAAAAAAAAAAAAJgC&#10;AABkcnMvZG93bnJldi54bWxQSwUGAAAAAAQABAD1AAAAkAMAAAAA&#10;" fillcolor="white [3212]" strokecolor="#a0c9ca" strokeweight="1pt">
                        <v:stroke joinstyle="miter"/>
                      </v:oval>
                    </v:group>
                    <v:shape id="TextBox 4101" o:spid="_x0000_s1817" type="#_x0000_t202" style="position:absolute;left:384;top:4328;width:13557;height:90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ZfrckA&#10;AADiAAAADwAAAGRycy9kb3ducmV2LnhtbESPT2vCQBTE70K/w/IK3nTXoiGmbkKpCD1ZtH+gt0f2&#10;mYRm34bsatJv7xYEj8PM/IbZFKNtxYV63zjWsJgrEMSlMw1XGj4/drMUhA/IBlvHpOGPPBT5w2SD&#10;mXEDH+hyDJWIEPYZaqhD6DIpfVmTRT93HXH0Tq63GKLsK2l6HCLctvJJqURabDgu1NjRa03l7/Fs&#10;NXztTz/fS/Vebe2qG9yoJNu11Hr6OL48gwg0hnv41n4zGlK1WKrVOkng/1K8AzK/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ngZfrckAAADiAAAADwAAAAAAAAAAAAAAAACYAgAA&#10;ZHJzL2Rvd25yZXYueG1sUEsFBgAAAAAEAAQA9QAAAI4DAAAAAA==&#10;" filled="f" stroked="f">
                      <v:textbox>
                        <w:txbxContent>
                          <w:p w:rsidR="005345A8" w:rsidRDefault="005345A8" w:rsidP="002800BB">
                            <w:pPr>
                              <w:bidi w:val="0"/>
                              <w:jc w:val="center"/>
                              <w:rPr>
                                <w:rFonts w:ascii="Adobe Arabic" w:hAnsi="Adobe Arabic" w:cs="Adobe Arabic"/>
                                <w:b/>
                                <w:bCs/>
                                <w:kern w:val="24"/>
                                <w:sz w:val="40"/>
                                <w:szCs w:val="40"/>
                                <w:lang w:bidi="ar-SY"/>
                              </w:rPr>
                            </w:pPr>
                            <w:r w:rsidRPr="002800BB">
                              <w:rPr>
                                <w:rFonts w:ascii="Adobe Arabic" w:hAnsi="Adobe Arabic" w:cs="Adobe Arabic"/>
                                <w:b/>
                                <w:bCs/>
                                <w:kern w:val="24"/>
                                <w:sz w:val="40"/>
                                <w:szCs w:val="40"/>
                                <w:rtl/>
                                <w:lang w:bidi="ar-SY"/>
                              </w:rPr>
                              <w:t>زيادة معدلات الغياب</w:t>
                            </w:r>
                          </w:p>
                        </w:txbxContent>
                      </v:textbox>
                    </v:shape>
                  </v:group>
                  <v:group id="Group 801405967" o:spid="_x0000_s1818" style="position:absolute;left:15082;width:44495;height:14329" coordorigin="15082" coordsize="44494,143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AqrpgDL&#10;AAAA4gAAAA8AAAAAAAAAAAAAAAAAqgIAAGRycy9kb3ducmV2LnhtbFBLBQYAAAAABAAEAPoAAACi&#10;AwAAAAA=&#10;">
                    <v:group id="Group 801405968" o:spid="_x0000_s1819" style="position:absolute;left:30164;width:14330;height:14329" coordorigin="30164" coordsize="14329,143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zQycscAAADi&#10;AAAADwAAAAAAAAAAAAAAAACqAgAAZHJzL2Rvd25yZXYueG1sUEsFBgAAAAAEAAQA+gAAAJ4DAAAA&#10;AA==&#10;">
                      <v:group id="Group 801405969" o:spid="_x0000_s1820" style="position:absolute;left:30164;width:14330;height:14329" coordorigin="30164" coordsize="17145,17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BR4l+nL&#10;AAAA4gAAAA8AAAAAAAAAAAAAAAAAqgIAAGRycy9kb3ducmV2LnhtbFBLBQYAAAAABAAEAPoAAACi&#10;AwAAAAA=&#10;">
                        <v:shape id="Rectangle: Diagonal Corners Rounded 801405970" o:spid="_x0000_s1821" style="position:absolute;left:30624;top:236;width:16226;height:16672;flip:y;visibility:visible;mso-wrap-style:square;v-text-anchor:middle" coordsize="1622560,1667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WgKckA&#10;AADiAAAADwAAAGRycy9kb3ducmV2LnhtbESP32rCMBTG74W9QzgD7zRxuOmqUcbAOZQJ0z3AsTk2&#10;Zc1JaWLtfHpzMfDy4/vHb77sXCVaakLpWcNoqEAQ596UXGj4OawGUxAhIhusPJOGPwqwXDz05pgZ&#10;f+FvavexEGmEQ4YabIx1JmXILTkMQ18TJ+/kG4cxyaaQpsFLGneVfFLqRTosOT1YrOndUv67PzsN&#10;uJtstpvrhz0W68N6vOMTf61arfuP3dsMRKQu3sP/7U+jYapGY/X8OkkQCSnhgFz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saWgKckAAADiAAAADwAAAAAAAAAAAAAAAACYAgAA&#10;ZHJzL2Rvd25yZXYueG1sUEsFBgAAAAAEAAQA9QAAAI4DAAAAAA==&#10;" path="m128961,l891873,v403547,,730687,327140,730687,730687l1622560,1538303v,71223,-57738,128961,-128961,128961l730687,1667264c327140,1667264,,1340124,,936577l,128961c,57738,57738,,128961,xe" fillcolor="#bfbfbf" strokecolor="#bfbfbf" strokeweight="1pt">
                          <v:stroke joinstyle="miter"/>
                          <v:path arrowok="t" o:connecttype="custom" o:connectlocs="128961,0;891873,0;1622560,730687;1622560,1538303;1493599,1667264;730687,1667264;0,936577;0,128961;128961,0" o:connectangles="0,0,0,0,0,0,0,0,0"/>
                        </v:shape>
                        <v:oval id="Oval 801405971" o:spid="_x0000_s1822" style="position:absolute;left:30164;width:17145;height:171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UfB8kA&#10;AADiAAAADwAAAGRycy9kb3ducmV2LnhtbESPQWvCQBSE70L/w/KE3upuSrVJdJVQELx4qJaeX7PP&#10;JJp9m2ZXjf313ULB4zAz3zCL1WBbcaHeN441JBMFgrh0puFKw8d+/ZSC8AHZYOuYNNzIw2r5MFpg&#10;btyV3+myC5WIEPY5aqhD6HIpfVmTRT9xHXH0Dq63GKLsK2l6vEa4beWzUjNpseG4UGNHbzWVp93Z&#10;apjRV5F9T/EWPo+Z/TlwtU3bQuvH8VDMQQQawj38394YDalKXtQ0e03g71K8A3L5C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7UfB8kAAADiAAAADwAAAAAAAAAAAAAAAACYAgAA&#10;ZHJzL2Rvd25yZXYueG1sUEsFBgAAAAAEAAQA9QAAAI4DAAAAAA==&#10;" fillcolor="white [3212]" strokecolor="#bfbfbf" strokeweight="1pt">
                          <v:stroke joinstyle="miter"/>
                        </v:oval>
                      </v:group>
                      <v:shape id="TextBox 67" o:spid="_x0000_s1823" type="#_x0000_t202" style="position:absolute;left:30548;top:5839;width:13557;height:4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TPc8kA&#10;AADiAAAADwAAAGRycy9kb3ducmV2LnhtbESPS2vDMBCE74H8B7GF3hopIS+7UUJoKfTUEOcBvS3W&#10;+kGtlbHU2P33VaGQ4zAz3zCb3WAbcaPO1441TCcKBHHuTM2lhvPp7WkNwgdkg41j0vBDHnbb8WiD&#10;qXE9H+mWhVJECPsUNVQhtKmUPq/Iop+4ljh6hesshii7UpoO+wi3jZwptZQWa44LFbb0UlH+lX1b&#10;DZeP4vM6V4fy1S7a3g1Ksk2k1o8Pw/4ZRKAh3MP/7XejYa2mc7VIVjP4uxTvgNz+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OTPc8kAAADiAAAADwAAAAAAAAAAAAAAAACYAgAA&#10;ZHJzL2Rvd25yZXYueG1sUEsFBgAAAAAEAAQA9QAAAI4DAAAAAA==&#10;" filled="f" stroked="f">
                        <v:textbox>
                          <w:txbxContent>
                            <w:p w:rsidR="005345A8" w:rsidRDefault="005345A8" w:rsidP="002800BB">
                              <w:pPr>
                                <w:bidi w:val="0"/>
                                <w:jc w:val="center"/>
                                <w:rPr>
                                  <w:rFonts w:ascii="Adobe Arabic" w:hAnsi="Adobe Arabic" w:cs="Adobe Arabic"/>
                                  <w:b/>
                                  <w:bCs/>
                                  <w:kern w:val="24"/>
                                  <w:sz w:val="40"/>
                                  <w:szCs w:val="40"/>
                                  <w:lang w:bidi="ar-SY"/>
                                </w:rPr>
                              </w:pPr>
                              <w:r w:rsidRPr="002800BB">
                                <w:rPr>
                                  <w:rFonts w:ascii="Adobe Arabic" w:hAnsi="Adobe Arabic" w:cs="Adobe Arabic"/>
                                  <w:b/>
                                  <w:bCs/>
                                  <w:kern w:val="24"/>
                                  <w:sz w:val="40"/>
                                  <w:szCs w:val="40"/>
                                  <w:rtl/>
                                  <w:lang w:bidi="ar-SY"/>
                                </w:rPr>
                                <w:t>الإرهاق المهني</w:t>
                              </w:r>
                            </w:p>
                          </w:txbxContent>
                        </v:textbox>
                      </v:shape>
                    </v:group>
                    <v:group id="Group 801405973" o:spid="_x0000_s1824" style="position:absolute;left:15082;width:14330;height:14329" coordorigin="15082" coordsize="14329,143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wSTbe&#10;zAAAAOIAAAAPAAAAAAAAAAAAAAAAAKoCAABkcnMvZG93bnJldi54bWxQSwUGAAAAAAQABAD6AAAA&#10;owMAAAAA&#10;">
                      <v:group id="Group 801405974" o:spid="_x0000_s1825" style="position:absolute;left:15082;width:14330;height:14329" coordorigin="15082" coordsize="17145,17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H+grqrL&#10;AAAA4gAAAA8AAAAAAAAAAAAAAAAAqgIAAGRycy9kb3ducmV2LnhtbFBLBQYAAAAABAAEAPoAAACi&#10;AwAAAAA=&#10;">
                        <v:shape id="Rectangle: Diagonal Corners Rounded 801405975" o:spid="_x0000_s1826" style="position:absolute;left:15542;top:236;width:16225;height:16672;flip:y;visibility:visible;mso-wrap-style:square;v-text-anchor:middle" coordsize="1622560,1667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mcn8oA&#10;AADiAAAADwAAAGRycy9kb3ducmV2LnhtbESPzU7DMBCE70i8g7VI3Kjdiv6Q1q2qQBCHXlr6AKt4&#10;G0eN12nstIGnx0hIHEcz841mtRlcI67UhdqzhvFIgSAuvam50nD8LJ4WIEJENth4Jg1fFGCzvr9b&#10;YWb8jfd0PcRKJAiHDDXYGNtMylBachhGviVO3sl3DmOSXSVNh7cEd42cKDWTDmtOCxZbyi2V50Pv&#10;NLxe3r7dqd/aOHs3BfZFvjuGXOvHh2G7BBFpiP/hv/aH0bBQ42c1fZlP4fdSugNy/Q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xpnJ/KAAAA4gAAAA8AAAAAAAAAAAAAAAAAmAIA&#10;AGRycy9kb3ducmV2LnhtbFBLBQYAAAAABAAEAPUAAACPAwAAAAA=&#10;" path="m128961,l891873,v403547,,730687,327140,730687,730687l1622560,1538303v,71223,-57738,128961,-128961,128961l730687,1667264c327140,1667264,,1340124,,936577l,128961c,57738,57738,,128961,xe" fillcolor="#ffd366" strokecolor="#ffd366" strokeweight="1pt">
                          <v:stroke joinstyle="miter"/>
                          <v:path arrowok="t" o:connecttype="custom" o:connectlocs="128961,0;891873,0;1622560,730687;1622560,1538303;1493599,1667264;730687,1667264;0,936577;0,128961;128961,0" o:connectangles="0,0,0,0,0,0,0,0,0"/>
                        </v:shape>
                        <v:oval id="Oval 801405976" o:spid="_x0000_s1827" style="position:absolute;left:15082;width:17145;height:171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9V08gA&#10;AADiAAAADwAAAGRycy9kb3ducmV2LnhtbESPQWvCQBSE74X+h+UVequ7qY3R6CpSKPXapOD1mX0m&#10;wezbNLtq+u9dodDjMDPfMKvNaDtxocG3jjUkEwWCuHKm5VrDd/nxMgfhA7LBzjFp+CUPm/Xjwwpz&#10;4678RZci1CJC2OeooQmhz6X0VUMW/cT1xNE7usFiiHKopRnwGuG2k69KzaTFluNCgz29N1SdirPV&#10;cCiKqZpiuvdl8uNK/5ml7S7T+vlp3C5BBBrDf/ivvTMa5ip5U+kim8H9UrwDcn0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mP1XTyAAAAOIAAAAPAAAAAAAAAAAAAAAAAJgCAABk&#10;cnMvZG93bnJldi54bWxQSwUGAAAAAAQABAD1AAAAjQMAAAAA&#10;" fillcolor="white [3212]" strokecolor="#ffd366" strokeweight="1pt">
                          <v:stroke joinstyle="miter"/>
                        </v:oval>
                      </v:group>
                      <v:shape id="TextBox 71" o:spid="_x0000_s1828" type="#_x0000_t202" style="position:absolute;left:15464;top:4077;width:13558;height:84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Ns68kA&#10;AADiAAAADwAAAGRycy9kb3ducmV2LnhtbESPW2sCMRSE3wv+h3AE32pi0equRpFKoU+WegPfDpuz&#10;F9ycLJvU3f57Uyj0cZiZb5jVpre1uFPrK8caJmMFgjhzpuJCw+n4/rwA4QOywdoxafghD5v14GmF&#10;qXEdf9H9EAoRIexT1FCG0KRS+qwki37sGuLo5a61GKJsC2la7CLc1vJFqVdpseK4UGJDbyVlt8O3&#10;1XDe59fLVH0WOztrOtcryTaRWo+G/XYJIlAf/sN/7Q+jYaEmUzVL5nP4vRTvgFw/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JNs68kAAADiAAAADwAAAAAAAAAAAAAAAACYAgAA&#10;ZHJzL2Rvd25yZXYueG1sUEsFBgAAAAAEAAQA9QAAAI4DAAAAAA==&#10;" filled="f" stroked="f">
                        <v:textbox>
                          <w:txbxContent>
                            <w:p w:rsidR="005345A8" w:rsidRDefault="005345A8" w:rsidP="002800BB">
                              <w:pPr>
                                <w:bidi w:val="0"/>
                                <w:jc w:val="center"/>
                                <w:rPr>
                                  <w:rFonts w:ascii="Adobe Arabic" w:hAnsi="Adobe Arabic" w:cs="Adobe Arabic"/>
                                  <w:b/>
                                  <w:bCs/>
                                  <w:kern w:val="24"/>
                                  <w:sz w:val="40"/>
                                  <w:szCs w:val="40"/>
                                  <w:lang w:bidi="ar-SY"/>
                                </w:rPr>
                              </w:pPr>
                              <w:r w:rsidRPr="002800BB">
                                <w:rPr>
                                  <w:rFonts w:ascii="Adobe Arabic" w:hAnsi="Adobe Arabic" w:cs="Adobe Arabic"/>
                                  <w:b/>
                                  <w:bCs/>
                                  <w:kern w:val="24"/>
                                  <w:sz w:val="40"/>
                                  <w:szCs w:val="40"/>
                                  <w:rtl/>
                                  <w:lang w:bidi="ar-SY"/>
                                </w:rPr>
                                <w:t>انخفاض الإنتاجية</w:t>
                              </w:r>
                            </w:p>
                          </w:txbxContent>
                        </v:textbox>
                      </v:shape>
                    </v:group>
                    <v:group id="Group 801405978" o:spid="_x0000_s1829" style="position:absolute;left:45247;width:14330;height:14329" coordorigin="45247" coordsize="14329,143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7tpK/IAAAA&#10;4gAAAA8AAAAAAAAAAAAAAAAAqgIAAGRycy9kb3ducmV2LnhtbFBLBQYAAAAABAAEAPoAAACfAwAA&#10;AAA=&#10;">
                      <v:group id="Group 801405979" o:spid="_x0000_s1830" style="position:absolute;left:45247;width:14330;height:14329" coordorigin="45247" coordsize="17145,17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RoQE0&#10;zAAAAOIAAAAPAAAAAAAAAAAAAAAAAKoCAABkcnMvZG93bnJldi54bWxQSwUGAAAAAAQABAD6AAAA&#10;owMAAAAA&#10;">
                        <v:shape id="Rectangle: Diagonal Corners Rounded 801405980" o:spid="_x0000_s1831" style="position:absolute;left:45706;top:236;width:16226;height:16672;flip:y;visibility:visible;mso-wrap-style:square;v-text-anchor:middle" coordsize="1622560,1667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DHT8YA&#10;AADiAAAADwAAAGRycy9kb3ducmV2LnhtbESPTUvDQBCG74L/YRnBm91tUIlpt6UUKh41Fc9DdkxS&#10;M7Nhd9Om/949CB5f3i+e9XbmQZ0pxN6LheXCgCJpvOultfB5PDyUoGJCcTh4IQtXirDd3N6ssXL+&#10;Ih90rlOr8ojECi10KY2V1rHpiDEu/EiSvW8fGFOWodUu4CWP86ALY541Yy/5ocOR9h01P/XEFibk&#10;0/th2n8day7k2u7YhdfC2vu7ebcClWhO/+G/9puzUJrlo3l6KTNERso4o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ODHT8YAAADiAAAADwAAAAAAAAAAAAAAAACYAgAAZHJz&#10;L2Rvd25yZXYueG1sUEsFBgAAAAAEAAQA9QAAAIsDAAAAAA==&#10;" path="m128961,l891873,v403547,,730687,327140,730687,730687l1622560,1538303v,71223,-57738,128961,-128961,128961l730687,1667264c327140,1667264,,1340124,,936577l,128961c,57738,57738,,128961,xe" fillcolor="#168489" strokecolor="#168489" strokeweight="1pt">
                          <v:stroke joinstyle="miter"/>
                          <v:path arrowok="t" o:connecttype="custom" o:connectlocs="128961,0;891873,0;1622560,730687;1622560,1538303;1493599,1667264;730687,1667264;0,936577;0,128961;128961,0" o:connectangles="0,0,0,0,0,0,0,0,0"/>
                        </v:shape>
                        <v:oval id="Oval 801405981" o:spid="_x0000_s1832" style="position:absolute;left:45247;width:17145;height:171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2VXcsA&#10;AADiAAAADwAAAGRycy9kb3ducmV2LnhtbESPT0sDMRTE74LfITzBm022WNmuTUsprtSDQv/dXzev&#10;m8XNy7KJ7dZPbwTB4zAzv2Fmi8G14kx9aDxryEYKBHHlTcO1hv2ufMhBhIhssPVMGq4UYDG/vZlh&#10;YfyFN3TexlokCIcCNdgYu0LKUFlyGEa+I07eyfcOY5J9LU2PlwR3rRwr9SQdNpwWLHa0slR9br+c&#10;huowXb99l01pJ4eP45XG5vT68q71/d2wfAYRaYj/4b/22mjIVfaoJtM8g99L6Q7I+Q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q7ZVdywAAAOIAAAAPAAAAAAAAAAAAAAAAAJgC&#10;AABkcnMvZG93bnJldi54bWxQSwUGAAAAAAQABAD1AAAAkAMAAAAA&#10;" fillcolor="white [3212]" strokecolor="#168489" strokeweight="1pt">
                          <v:stroke joinstyle="miter"/>
                        </v:oval>
                      </v:group>
                      <v:shape id="TextBox 4142" o:spid="_x0000_s1833" type="#_x0000_t202" style="position:absolute;left:45626;top:4077;width:13557;height:81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G/VMkA&#10;AADiAAAADwAAAGRycy9kb3ducmV2LnhtbESPW2vCQBSE34X+h+UU+mZ2FZWYupHSUuiTor1A3w7Z&#10;kwvNng3ZrYn/3hUEH4eZ+YbZbEfbihP1vnGsYZYoEMSFMw1XGr4+36cpCB+QDbaOScOZPGzzh8kG&#10;M+MGPtDpGCoRIewz1FCH0GVS+qImiz5xHXH0StdbDFH2lTQ9DhFuWzlXaiUtNhwXauzotabi7/hv&#10;NXzvyt+fhdpXb3bZDW5Uku1aav30OL48gwg0hnv41v4wGlI1W6jlOp3D9VK8AzK/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TG/VMkAAADiAAAADwAAAAAAAAAAAAAAAACYAgAA&#10;ZHJzL2Rvd25yZXYueG1sUEsFBgAAAAAEAAQA9QAAAI4DAAAAAA==&#10;" filled="f" stroked="f">
                        <v:textbox>
                          <w:txbxContent>
                            <w:p w:rsidR="005345A8" w:rsidRDefault="005345A8" w:rsidP="002800BB">
                              <w:pPr>
                                <w:bidi w:val="0"/>
                                <w:jc w:val="center"/>
                                <w:rPr>
                                  <w:rFonts w:ascii="Adobe Arabic" w:hAnsi="Adobe Arabic" w:cs="Adobe Arabic"/>
                                  <w:b/>
                                  <w:bCs/>
                                  <w:kern w:val="24"/>
                                  <w:sz w:val="40"/>
                                  <w:szCs w:val="40"/>
                                  <w:lang w:bidi="ar-SY"/>
                                </w:rPr>
                              </w:pPr>
                              <w:r w:rsidRPr="002800BB">
                                <w:rPr>
                                  <w:rFonts w:ascii="Adobe Arabic" w:hAnsi="Adobe Arabic" w:cs="Adobe Arabic"/>
                                  <w:b/>
                                  <w:bCs/>
                                  <w:kern w:val="24"/>
                                  <w:sz w:val="40"/>
                                  <w:szCs w:val="40"/>
                                  <w:rtl/>
                                  <w:lang w:bidi="ar-SY"/>
                                </w:rPr>
                                <w:t>تدهور الصحة النفسية</w:t>
                              </w:r>
                            </w:p>
                          </w:txbxContent>
                        </v:textbox>
                      </v:shape>
                    </v:group>
                  </v:group>
                </v:group>
                <v:group id="Group 801405983" o:spid="_x0000_s1834" style="position:absolute;left:6780;top:15144;width:14330;height:14330" coordorigin="6780,15144" coordsize="14329,143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MWcRvnL&#10;AAAA4gAAAA8AAAAAAAAAAAAAAAAAqgIAAGRycy9kb3ducmV2LnhtbFBLBQYAAAAABAAEAPoAAACi&#10;AwAAAAA=&#10;">
                  <v:group id="Group 801405984" o:spid="_x0000_s1835" style="position:absolute;left:6780;top:15144;width:14330;height:14330" coordorigin="6780,15144" coordsize="17145,17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Ep13o3L&#10;AAAA4gAAAA8AAAAAAAAAAAAAAAAAqgIAAGRycy9kb3ducmV2LnhtbFBLBQYAAAAABAAEAPoAAACi&#10;AwAAAAA=&#10;">
                    <v:shape id="Rectangle: Diagonal Corners Rounded 801405985" o:spid="_x0000_s1836" style="position:absolute;left:7240;top:15380;width:16226;height:16673;flip:y;visibility:visible;mso-wrap-style:square;v-text-anchor:middle" coordsize="1622560,1667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zsuMoA&#10;AADiAAAADwAAAGRycy9kb3ducmV2LnhtbESPwW7CMBBE75X6D9ZW4lZsEKA0YBBKm6qHXkr5gFW8&#10;xBHxOsQOpP36ulKlHkcz80az2Y2uFVfqQ+NZw2yqQBBX3jRcazh+lo8ZiBCRDbaeScMXBdht7+82&#10;mBt/4w+6HmItEoRDjhpsjF0uZagsOQxT3xEn7+R7hzHJvpamx1uCu1bOlVpJhw2nBYsdFZaq82Fw&#10;Gp4vL9/uNOxtXL2aEoeyeD+GQuvJw7hfg4g0xv/wX/vNaMjUbKGWT9kSfi+lOyC3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m87LjKAAAA4gAAAA8AAAAAAAAAAAAAAAAAmAIA&#10;AGRycy9kb3ducmV2LnhtbFBLBQYAAAAABAAEAPUAAACPAwAAAAA=&#10;" path="m128961,l891873,v403547,,730687,327140,730687,730687l1622560,1538303v,71223,-57738,128961,-128961,128961l730687,1667264c327140,1667264,,1340124,,936577l,128961c,57738,57738,,128961,xe" fillcolor="#ffd366" strokecolor="#ffd366" strokeweight="1pt">
                      <v:stroke joinstyle="miter"/>
                      <v:path arrowok="t" o:connecttype="custom" o:connectlocs="128961,0;891873,0;1622560,730687;1622560,1538303;1493599,1667264;730687,1667264;0,936577;0,128961;128961,0" o:connectangles="0,0,0,0,0,0,0,0,0"/>
                    </v:shape>
                    <v:oval id="Oval 801405986" o:spid="_x0000_s1837" style="position:absolute;left:6780;top:15144;width:17145;height:171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l9MgA&#10;AADiAAAADwAAAGRycy9kb3ducmV2LnhtbESPQWvCQBSE74X+h+UVequ7qY3G6CpSKPXapOD1mX0m&#10;wezbNLtq+u9dodDjMDPfMKvNaDtxocG3jjUkEwWCuHKm5VrDd/nxkoHwAdlg55g0/JKHzfrxYYW5&#10;cVf+oksRahEh7HPU0ITQ51L6qiGLfuJ64ugd3WAxRDnU0gx4jXDbyVelZtJiy3GhwZ7eG6pOxdlq&#10;OBTFVE0x3fsy+XGl/5yn7W6u9fPTuF2CCDSG//Bfe2c0ZCp5U+kim8H9UrwDcn0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T6iX0yAAAAOIAAAAPAAAAAAAAAAAAAAAAAJgCAABk&#10;cnMvZG93bnJldi54bWxQSwUGAAAAAAQABAD1AAAAjQMAAAAA&#10;" fillcolor="white [3212]" strokecolor="#ffd366" strokeweight="1pt">
                      <v:stroke joinstyle="miter"/>
                    </v:oval>
                  </v:group>
                  <v:shape id="TextBox 58" o:spid="_x0000_s1838" type="#_x0000_t202" style="position:absolute;left:7164;top:19111;width:13563;height:84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YczMoA&#10;AADiAAAADwAAAGRycy9kb3ducmV2LnhtbESPT2vCQBTE70K/w/IK3nTX4p+YZiOlpdBTRW0LvT2y&#10;zyQ0+zZkVxO/vVsQPA4z8xsm2wy2EWfqfO1Yw2yqQBAXztRcavg6vE8SED4gG2wck4YLedjkD6MM&#10;U+N63tF5H0oRIexT1FCF0KZS+qIii37qWuLoHV1nMUTZldJ02Ee4beSTUktpsea4UGFLrxUVf/uT&#10;1fD9efz9matt+WYXbe8GJdmupdbjx+HlGUSgIdzDt/aH0ZCo2Vwt1skK/i/FOyDzK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FGHMzKAAAA4gAAAA8AAAAAAAAAAAAAAAAAmAIA&#10;AGRycy9kb3ducmV2LnhtbFBLBQYAAAAABAAEAPUAAACPAwAAAAA=&#10;" filled="f" stroked="f">
                    <v:textbox>
                      <w:txbxContent>
                        <w:p w:rsidR="005345A8" w:rsidRDefault="005345A8" w:rsidP="002800BB">
                          <w:pPr>
                            <w:bidi w:val="0"/>
                            <w:jc w:val="center"/>
                            <w:rPr>
                              <w:rFonts w:ascii="Adobe Arabic" w:hAnsi="Adobe Arabic" w:cs="Adobe Arabic"/>
                              <w:b/>
                              <w:bCs/>
                              <w:kern w:val="24"/>
                              <w:sz w:val="40"/>
                              <w:szCs w:val="40"/>
                              <w:lang w:bidi="ar-SY"/>
                            </w:rPr>
                          </w:pPr>
                          <w:r w:rsidRPr="002800BB">
                            <w:rPr>
                              <w:rFonts w:ascii="Adobe Arabic" w:hAnsi="Adobe Arabic" w:cs="Adobe Arabic"/>
                              <w:b/>
                              <w:bCs/>
                              <w:kern w:val="24"/>
                              <w:sz w:val="40"/>
                              <w:szCs w:val="40"/>
                              <w:rtl/>
                              <w:lang w:bidi="ar-SY"/>
                            </w:rPr>
                            <w:t>ضعف الإبداع والابتكار</w:t>
                          </w:r>
                        </w:p>
                      </w:txbxContent>
                    </v:textbox>
                  </v:shape>
                </v:group>
                <v:group id="Group 801405988" o:spid="_x0000_s1839" style="position:absolute;left:21863;top:15144;width:14330;height:14330" coordorigin="21863,15144" coordsize="14329,143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s41IjIAAAA&#10;4gAAAA8AAAAAAAAAAAAAAAAAqgIAAGRycy9kb3ducmV2LnhtbFBLBQYAAAAABAAEAPoAAACfAwAA&#10;AAA=&#10;">
                  <v:group id="Group 801405989" o:spid="_x0000_s1840" style="position:absolute;left:21863;top:15144;width:14330;height:14330" coordorigin="21863,15144" coordsize="17145,17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KR0cRPL&#10;AAAA4gAAAA8AAAAAAAAAAAAAAAAAqgIAAGRycy9kb3ducmV2LnhtbFBLBQYAAAAABAAEAPoAAACi&#10;AwAAAAA=&#10;">
                    <v:shape id="Rectangle: Diagonal Corners Rounded 801405990" o:spid="_x0000_s1841" style="position:absolute;left:22322;top:15380;width:16226;height:16673;flip:y;visibility:visible;mso-wrap-style:square;v-text-anchor:middle" coordsize="1622560,1667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lG08kA&#10;AADiAAAADwAAAGRycy9kb3ducmV2LnhtbESP22oCMRCG7wt9hzCCdzVRbKurUUTwgKVCtQ8w3Yyb&#10;pZvJsonr1qdvLgq9/PlPfPNl5yrRUhNKzxqGAwWCOPem5ELD53nzNAERIrLByjNp+KEAy8Xjwxwz&#10;42/8Qe0pFiKNcMhQg42xzqQMuSWHYeBr4uRdfOMwJtkU0jR4S+OukiOlXqTDktODxZrWlvLv09Vp&#10;wOPr4e1w39qvYnfejY984fdNq3W/161mICJ18T/8194bDRM1HKvn6TRBJKSEA3LxC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alG08kAAADiAAAADwAAAAAAAAAAAAAAAACYAgAA&#10;ZHJzL2Rvd25yZXYueG1sUEsFBgAAAAAEAAQA9QAAAI4DAAAAAA==&#10;" path="m128961,l891873,v403547,,730687,327140,730687,730687l1622560,1538303v,71223,-57738,128961,-128961,128961l730687,1667264c327140,1667264,,1340124,,936577l,128961c,57738,57738,,128961,xe" fillcolor="#bfbfbf" strokecolor="#bfbfbf" strokeweight="1pt">
                      <v:stroke joinstyle="miter"/>
                      <v:path arrowok="t" o:connecttype="custom" o:connectlocs="128961,0;891873,0;1622560,730687;1622560,1538303;1493599,1667264;730687,1667264;0,936577;0,128961;128961,0" o:connectangles="0,0,0,0,0,0,0,0,0"/>
                    </v:shape>
                    <v:oval id="Oval 801405991" o:spid="_x0000_s1842" style="position:absolute;left:21863;top:15144;width:17145;height:171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n5/ckA&#10;AADiAAAADwAAAGRycy9kb3ducmV2LnhtbESPQWvCQBSE74L/YXlCb3U3UiVJXSUIQi891Irn1+wz&#10;iWbfxuxWY399t1DwOMzMN8xyPdhWXKn3jWMNyVSBIC6dabjSsP/cPqcgfEA22DomDXfysF6NR0vM&#10;jbvxB113oRIRwj5HDXUIXS6lL2uy6KeuI47e0fUWQ5R9JU2Ptwi3rZwptZAWG44LNXa0qak8776t&#10;hgV9FdlljvdwOGX258jVe9oWWj9NhuIVRKAhPML/7TejIVXJi5pnWQJ/l+IdkK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7n5/ckAAADiAAAADwAAAAAAAAAAAAAAAACYAgAA&#10;ZHJzL2Rvd25yZXYueG1sUEsFBgAAAAAEAAQA9QAAAI4DAAAAAA==&#10;" fillcolor="white [3212]" strokecolor="#bfbfbf" strokeweight="1pt">
                      <v:stroke joinstyle="miter"/>
                    </v:oval>
                  </v:group>
                  <v:shape id="TextBox 42" o:spid="_x0000_s1843" type="#_x0000_t202" style="position:absolute;left:22243;top:16952;width:13563;height:118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gpickA&#10;AADiAAAADwAAAGRycy9kb3ducmV2LnhtbESPT2vCQBTE74LfYXlCb7qrqCSpq0iL0FPFPy309sg+&#10;k2D2bciuJv32bqHgcZiZ3zCrTW9rcafWV441TCcKBHHuTMWFhvNpN05A+IBssHZMGn7Jw2Y9HKww&#10;M67jA92PoRARwj5DDWUITSalz0uy6CeuIY7exbUWQ5RtIU2LXYTbWs6UWkqLFceFEht6Kym/Hm9W&#10;w9fn5ed7rvbFu100neuVZJtKrV9G/fYVRKA+PMP/7Q+jIVHTuVqk6Qz+LsU7INc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1OgpickAAADiAAAADwAAAAAAAAAAAAAAAACYAgAA&#10;ZHJzL2Rvd25yZXYueG1sUEsFBgAAAAAEAAQA9QAAAI4DAAAAAA==&#10;" filled="f" stroked="f">
                    <v:textbox>
                      <w:txbxContent>
                        <w:p w:rsidR="005345A8" w:rsidRDefault="005345A8" w:rsidP="002800BB">
                          <w:pPr>
                            <w:bidi w:val="0"/>
                            <w:jc w:val="center"/>
                            <w:rPr>
                              <w:rFonts w:ascii="Adobe Arabic" w:hAnsi="Adobe Arabic" w:cs="Adobe Arabic"/>
                              <w:b/>
                              <w:bCs/>
                              <w:kern w:val="24"/>
                              <w:sz w:val="40"/>
                              <w:szCs w:val="40"/>
                              <w:lang w:bidi="ar-SY"/>
                            </w:rPr>
                          </w:pPr>
                          <w:r w:rsidRPr="002800BB">
                            <w:rPr>
                              <w:rFonts w:ascii="Adobe Arabic" w:hAnsi="Adobe Arabic" w:cs="Adobe Arabic"/>
                              <w:b/>
                              <w:bCs/>
                              <w:kern w:val="24"/>
                              <w:sz w:val="40"/>
                              <w:szCs w:val="40"/>
                              <w:rtl/>
                              <w:lang w:bidi="ar-SY"/>
                            </w:rPr>
                            <w:t>تأثير على العلاقات الشخصية</w:t>
                          </w:r>
                        </w:p>
                      </w:txbxContent>
                    </v:textbox>
                  </v:shape>
                </v:group>
                <v:group id="Group 801405993" o:spid="_x0000_s1844" style="position:absolute;left:36945;top:15144;width:14330;height:14330" coordorigin="36945,15144" coordsize="14329,143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EBF0CTL&#10;AAAA4gAAAA8AAAAAAAAAAAAAAAAAqgIAAGRycy9kb3ducmV2LnhtbFBLBQYAAAAABAAEAPoAAACi&#10;AwAAAAA=&#10;">
                  <v:group id="Group 801405994" o:spid="_x0000_s1845" style="position:absolute;left:36945;top:15144;width:14330;height:14330" coordorigin="36945,15144" coordsize="17145,17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M+sSFDL&#10;AAAA4gAAAA8AAAAAAAAAAAAAAAAAqgIAAGRycy9kb3ducmV2LnhtbFBLBQYAAAAABAAEAPoAAACi&#10;AwAAAAA=&#10;">
                    <v:shape id="Rectangle: Diagonal Corners Rounded 801405995" o:spid="_x0000_s1846" style="position:absolute;left:37405;top:15380;width:16225;height:16673;flip:y;visibility:visible;mso-wrap-style:square;v-text-anchor:middle" coordsize="1622560,1667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7yCscA&#10;AADiAAAADwAAAGRycy9kb3ducmV2LnhtbESPQUvDQBSE74L/YXmCN7vbYKWN3ZZSqHjUtHh+ZJ9J&#10;NO9t2N206b93BcHjMDPfMOvtxL06U4idFwvzmQFFUnvXSWPhdDw8LEHFhOKw90IWrhRhu7m9WWPp&#10;/EXe6VylRmWIxBIttCkNpdaxbokxzvxAkr1PHxhTlqHRLuAlw7nXhTFPmrGTvNDiQPuW6u9qZAsj&#10;8tfbYdx/HCsu5Nrs2IWXwtr7u2n3DCrRlP7Df+1XZ2Fp5o9msVot4PdSvgN68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FO8grHAAAA4gAAAA8AAAAAAAAAAAAAAAAAmAIAAGRy&#10;cy9kb3ducmV2LnhtbFBLBQYAAAAABAAEAPUAAACMAwAAAAA=&#10;" path="m128961,l891873,v403547,,730687,327140,730687,730687l1622560,1538303v,71223,-57738,128961,-128961,128961l730687,1667264c327140,1667264,,1340124,,936577l,128961c,57738,57738,,128961,xe" fillcolor="#168489" strokecolor="#168489" strokeweight="1pt">
                      <v:stroke joinstyle="miter"/>
                      <v:path arrowok="t" o:connecttype="custom" o:connectlocs="128961,0;891873,0;1622560,730687;1622560,1538303;1493599,1667264;730687,1667264;0,936577;0,128961;128961,0" o:connectangles="0,0,0,0,0,0,0,0,0"/>
                    </v:shape>
                    <v:oval id="Oval 801405996" o:spid="_x0000_s1847" style="position:absolute;left:36945;top:15144;width:17145;height:171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2b9MoA&#10;AADiAAAADwAAAGRycy9kb3ducmV2LnhtbESPQWsCMRSE74L/IbxCb5ooVdzVKFK6xR4q1Nb7c/Pc&#10;LN28LJtU1/76plDocZiZb5jVpneNuFAXas8aJmMFgrj0puZKw8d7MVqACBHZYOOZNNwowGY9HKww&#10;N/7Kb3Q5xEokCIccNdgY21zKUFpyGMa+JU7e2XcOY5JdJU2H1wR3jZwqNZcOa04LFlt6tFR+Hr6c&#10;hvKY7V6+i7qws+P+dKOpOT8/vWp9f9dvlyAi9fE//NfeGQ0LNXlQsyybw++ldAfk+g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Ddm/TKAAAA4gAAAA8AAAAAAAAAAAAAAAAAmAIA&#10;AGRycy9kb3ducmV2LnhtbFBLBQYAAAAABAAEAPUAAACPAwAAAAA=&#10;" fillcolor="white [3212]" strokecolor="#168489" strokeweight="1pt">
                      <v:stroke joinstyle="miter"/>
                    </v:oval>
                  </v:group>
                  <v:shape id="TextBox 38" o:spid="_x0000_s1848" type="#_x0000_t202" style="position:absolute;left:37325;top:19093;width:13558;height:84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KEckA&#10;AADiAAAADwAAAGRycy9kb3ducmV2LnhtbESPzWrDMBCE74G+g9hCbomUkj+7lkNpKfTUkKQt9LZY&#10;G9vUWhlLiZ23jwqBHIeZ+YbJNoNtxJk6XzvWMJsqEMSFMzWXGr4O75M1CB+QDTaOScOFPGzyh1GG&#10;qXE97+i8D6WIEPYpaqhCaFMpfVGRRT91LXH0jq6zGKLsSmk67CPcNvJJqaW0WHNcqLCl14qKv/3J&#10;avj+PP7+zNW2fLOLtneDkmwTqfX4cXh5BhFoCPfwrf1hNKzVbK4WSbKC/0vxDsj8C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J+KEckAAADiAAAADwAAAAAAAAAAAAAAAACYAgAA&#10;ZHJzL2Rvd25yZXYueG1sUEsFBgAAAAAEAAQA9QAAAI4DAAAAAA==&#10;" filled="f" stroked="f">
                    <v:textbox>
                      <w:txbxContent>
                        <w:p w:rsidR="005345A8" w:rsidRDefault="005345A8" w:rsidP="002800BB">
                          <w:pPr>
                            <w:bidi w:val="0"/>
                            <w:jc w:val="center"/>
                            <w:rPr>
                              <w:rFonts w:ascii="Adobe Arabic" w:hAnsi="Adobe Arabic" w:cs="Adobe Arabic"/>
                              <w:b/>
                              <w:bCs/>
                              <w:kern w:val="24"/>
                              <w:sz w:val="40"/>
                              <w:szCs w:val="40"/>
                              <w:lang w:bidi="ar-SY"/>
                            </w:rPr>
                          </w:pPr>
                          <w:r w:rsidRPr="002800BB">
                            <w:rPr>
                              <w:rFonts w:ascii="Adobe Arabic" w:hAnsi="Adobe Arabic" w:cs="Adobe Arabic"/>
                              <w:b/>
                              <w:bCs/>
                              <w:kern w:val="24"/>
                              <w:sz w:val="40"/>
                              <w:szCs w:val="40"/>
                              <w:rtl/>
                              <w:lang w:bidi="ar-SY"/>
                            </w:rPr>
                            <w:t>ارتفاع معدل دوران الموظفين</w:t>
                          </w:r>
                        </w:p>
                      </w:txbxContent>
                    </v:textbox>
                  </v:shape>
                </v:group>
                <w10:wrap anchorx="page"/>
                <w10:anchorlock/>
              </v:group>
            </w:pict>
          </mc:Fallback>
        </mc:AlternateContent>
      </w:r>
    </w:p>
    <w:p w:rsidR="00084372" w:rsidRPr="00C02757" w:rsidRDefault="00084372" w:rsidP="00084372">
      <w:pPr>
        <w:rPr>
          <w:b/>
          <w:bCs/>
        </w:rPr>
      </w:pPr>
      <w:r w:rsidRPr="002A078C">
        <w:rPr>
          <w:rFonts w:ascii="Sakkal Majalla" w:hAnsi="Sakkal Majalla"/>
          <w:noProof/>
          <w:sz w:val="34"/>
        </w:rPr>
        <mc:AlternateContent>
          <mc:Choice Requires="wpg">
            <w:drawing>
              <wp:inline distT="0" distB="0" distL="0" distR="0" wp14:anchorId="0D53A89E" wp14:editId="1F6C66D4">
                <wp:extent cx="5731510" cy="892088"/>
                <wp:effectExtent l="0" t="0" r="2540" b="22860"/>
                <wp:docPr id="160869140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405" name="مجموعة 47"/>
                        <wpg:cNvGrpSpPr/>
                        <wpg:grpSpPr>
                          <a:xfrm>
                            <a:off x="0" y="0"/>
                            <a:ext cx="5731510" cy="895351"/>
                            <a:chOff x="0" y="0"/>
                            <a:chExt cx="5878196" cy="918845"/>
                          </a:xfrm>
                        </wpg:grpSpPr>
                        <wpg:grpSp>
                          <wpg:cNvPr id="1608691406" name="مجموعة 48"/>
                          <wpg:cNvGrpSpPr/>
                          <wpg:grpSpPr>
                            <a:xfrm>
                              <a:off x="0" y="0"/>
                              <a:ext cx="5878196" cy="918845"/>
                              <a:chOff x="0" y="0"/>
                              <a:chExt cx="6240348" cy="919070"/>
                            </a:xfrm>
                          </wpg:grpSpPr>
                          <wpg:grpSp>
                            <wpg:cNvPr id="1608691407" name="مجموعة 49"/>
                            <wpg:cNvGrpSpPr/>
                            <wpg:grpSpPr>
                              <a:xfrm>
                                <a:off x="0" y="169208"/>
                                <a:ext cx="5433072" cy="580613"/>
                                <a:chOff x="0" y="169208"/>
                                <a:chExt cx="5433072" cy="580613"/>
                              </a:xfrm>
                            </wpg:grpSpPr>
                            <wps:wsp>
                              <wps:cNvPr id="160869140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40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41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411"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تدهور الصحة النفسية:</w:t>
                                </w:r>
                              </w:p>
                            </w:txbxContent>
                          </wps:txbx>
                          <wps:bodyPr wrap="square" rtlCol="1">
                            <a:spAutoFit/>
                          </wps:bodyPr>
                        </wps:wsp>
                      </wpg:grpSp>
                      <pic:pic xmlns:pic="http://schemas.openxmlformats.org/drawingml/2006/picture">
                        <pic:nvPicPr>
                          <pic:cNvPr id="1608691412"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84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">
                <v:group id="مجموعة 47" o:spid="_x0000_s185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sk31zIAAAA&#10;4wAAAA8AAAAAAAAAAAAAAAAAqgIAAGRycy9kb3ducmV2LnhtbFBLBQYAAAAABAAEAPoAAACfAwAA&#10;AAA=&#10;">
                  <v:group id="مجموعة 48" o:spid="_x0000_s185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v2QSvIAAAA&#10;4wAAAA8AAAAAAAAAAAAAAAAAqgIAAGRycy9kb3ducmV2LnhtbFBLBQYAAAAABAAEAPoAAACfAwAA&#10;AAA=&#10;">
                    <v:group id="مجموعة 49" o:spid="_x0000_s185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UuuSwyQAA&#10;AOMAAAAPAAAAAAAAAAAAAAAAAKoCAABkcnMvZG93bnJldi54bWxQSwUGAAAAAAQABAD6AAAAoAMA&#10;AAAA&#10;">
                      <v:shape id="شكل حر 50" o:spid="_x0000_s185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vwcoA&#10;AADjAAAADwAAAGRycy9kb3ducmV2LnhtbESPQWvCQBCF7wX/wzKF3uqurQabuooUBBEPGlt6HbLT&#10;JDQ7G7JbTf+9cxA8zrw3732zWA2+VWfqYxPYwmRsQBGXwTVcWfg8bZ7noGJCdtgGJgv/FGG1HD0s&#10;MHfhwkc6F6lSEsIxRwt1Sl2udSxr8hjHoSMW7Sf0HpOMfaVdjxcJ961+MSbTHhuWhho7+qip/C3+&#10;vIVsN/s+HMrN7FhsX/eRvPtyIVn79Dis30ElGtLdfLveOsHPzDx7m0yNQMtPsgC9vAI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PzL8H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5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Di+MYA&#10;AADjAAAADwAAAGRycy9kb3ducmV2LnhtbERPS2sCMRC+C/6HMEIvUhNLXXRrlFIReqwPeh430+zi&#10;ZrJu4rr++6ZQ8Djfe5br3tWiozZUnjVMJwoEceFNxVbD8bB9noMIEdlg7Zk03CnAejUcLDE3/sY7&#10;6vbRihTCIUcNZYxNLmUoSnIYJr4hTtyPbx3GdLZWmhZvKdzV8kWpTDqsODWU2NBHScV5f3Ua8OK+&#10;vk8++tCdrN2MZ00/NjOtn0b9+xuISH18iP/dnybNz9Q8W0xf1QL+fkoA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CDi+MYAAADjAAAADwAAAAAAAAAAAAAAAACYAgAAZHJz&#10;L2Rvd25yZXYueG1sUEsFBgAAAAAEAAQA9QAAAIsDAAAAAA==&#10;" fillcolor="#a5a5a5 [2092]" stroked="f" strokeweight="1pt">
                        <v:stroke joinstyle="miter"/>
                      </v:roundrect>
                    </v:group>
                    <v:oval id="شكل بيضاوي 52" o:spid="_x0000_s185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FDMoA&#10;AADjAAAADwAAAGRycy9kb3ducmV2LnhtbESPQUvDQBCF74L/YRnBm91NkFDTbktRBAUFm6rnITtN&#10;QrOzIbs26b93DoLHmXnz3vvW29n36kxj7AJbyBYGFHEdXMeNhc/D890SVEzIDvvAZOFCEbab66s1&#10;li5MvKdzlRolJhxLtNCmNJRax7olj3ERBmK5HcPoMck4NtqNOIm573VuTKE9diwJLQ702FJ9qn68&#10;hY/T8evy/fpm3pswVcXkn/LcHay9vZl3K1CJ5vQv/vt+cVK/MMviIbvPhEKYZAF68ws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NfhQzKAAAA4wAAAA8AAAAAAAAAAAAAAAAAmAIA&#10;AGRycy9kb3ducmV2LnhtbFBLBQYAAAAABAAEAPUAAACPAwAAAAA=&#10;" filled="f" strokecolor="#168489" strokeweight="1pt">
                      <v:stroke joinstyle="miter"/>
                    </v:oval>
                  </v:group>
                  <v:shape id="مربع نص 41" o:spid="_x0000_s1856"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Vm88UA&#10;AADjAAAADwAAAGRycy9kb3ducmV2LnhtbERPT0vDMBS/C36H8AbeXBLRstVlY6iDHby4dfdH82zK&#10;mpfSxLX79osgeHy//2+1mXwnLjTENrABPVcgiOtgW24MVMfd4wJETMgWu8Bk4EoRNuv7uxWWNoz8&#10;RZdDakQO4ViiAZdSX0oZa0ce4zz0xJn7DoPHlM+hkXbAMYf7Tj4pVUiPLecGhz29OarPhx9vICW7&#10;1dfqw8f9afp8H52qX7Ay5mE2bV9BJJrSv/jPvbd5fqEWxVI/aw2/P2UA5P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ZWbz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تدهور الصحة النفسية:</w:t>
                          </w:r>
                        </w:p>
                      </w:txbxContent>
                    </v:textbox>
                  </v:shape>
                </v:group>
                <v:shape id="صورة 54" o:spid="_x0000_s1857"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1gsSTJAAAA4wAAAA8AAABkcnMvZG93bnJldi54bWxET19LwzAQfxf8DuEE31zaKbWry4bKBGFP&#10;W3Xs8WzOti651CRu9dsbQfDxfv9vvhytEUfyoXesIJ9kIIgbp3tuFbzUT1cliBCRNRrHpOCbAiwX&#10;52dzrLQ78YaO29iKFMKhQgVdjEMlZWg6shgmbiBO3LvzFmM6fSu1x1MKt0ZOs6yQFntODR0O9NhR&#10;c9h+WQVr//D2Mat3pv7c7Felub59PazWSl1ejPd3ICKN8V/8537WaX6RlcUsv8mn8PtTAkAufg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jWCxJMkAAADjAAAADwAAAAAAAAAA&#10;AAAAAACfAgAAZHJzL2Rvd25yZXYueG1sUEsFBgAAAAAEAAQA9wAAAJUDAAAAAA==&#10;">
                  <v:imagedata r:id="rId74" o:title=""/>
                  <v:path arrowok="t"/>
                </v:shape>
                <w10:wrap anchorx="page"/>
                <w10:anchorlock/>
              </v:group>
            </w:pict>
          </mc:Fallback>
        </mc:AlternateContent>
      </w:r>
    </w:p>
    <w:p w:rsidR="00247375" w:rsidRPr="00AC09F9" w:rsidRDefault="00247375" w:rsidP="00084372">
      <w:r w:rsidRPr="00AC09F9">
        <w:rPr>
          <w:rtl/>
        </w:rPr>
        <w:t xml:space="preserve">   - بيئة العمل السلبية قد تؤدي إلى القلق، الاكتئاب، والإرهاق النفسي.</w:t>
      </w:r>
    </w:p>
    <w:p w:rsidR="00247375" w:rsidRDefault="00247375" w:rsidP="00084372">
      <w:pPr>
        <w:rPr>
          <w:rtl/>
        </w:rPr>
      </w:pPr>
      <w:r w:rsidRPr="00AC09F9">
        <w:rPr>
          <w:rtl/>
        </w:rPr>
        <w:t xml:space="preserve">   - شعور الموظفين بعدم الأمان أو عدم التقدير يزيد من التوتر.</w:t>
      </w:r>
    </w:p>
    <w:p w:rsidR="00084372" w:rsidRPr="00AC09F9" w:rsidRDefault="00084372" w:rsidP="00084372">
      <w:r w:rsidRPr="002A078C">
        <w:rPr>
          <w:rFonts w:ascii="Sakkal Majalla" w:hAnsi="Sakkal Majalla"/>
          <w:noProof/>
          <w:sz w:val="34"/>
        </w:rPr>
        <mc:AlternateContent>
          <mc:Choice Requires="wpg">
            <w:drawing>
              <wp:inline distT="0" distB="0" distL="0" distR="0" wp14:anchorId="21393678" wp14:editId="485A1595">
                <wp:extent cx="5731510" cy="892088"/>
                <wp:effectExtent l="0" t="0" r="2540" b="22860"/>
                <wp:docPr id="160869141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414" name="مجموعة 47"/>
                        <wpg:cNvGrpSpPr/>
                        <wpg:grpSpPr>
                          <a:xfrm>
                            <a:off x="0" y="0"/>
                            <a:ext cx="5731510" cy="895351"/>
                            <a:chOff x="0" y="0"/>
                            <a:chExt cx="5878196" cy="918845"/>
                          </a:xfrm>
                        </wpg:grpSpPr>
                        <wpg:grpSp>
                          <wpg:cNvPr id="1608691415" name="مجموعة 48"/>
                          <wpg:cNvGrpSpPr/>
                          <wpg:grpSpPr>
                            <a:xfrm>
                              <a:off x="0" y="0"/>
                              <a:ext cx="5878196" cy="918845"/>
                              <a:chOff x="0" y="0"/>
                              <a:chExt cx="6240348" cy="919070"/>
                            </a:xfrm>
                          </wpg:grpSpPr>
                          <wpg:grpSp>
                            <wpg:cNvPr id="1608691416" name="مجموعة 49"/>
                            <wpg:cNvGrpSpPr/>
                            <wpg:grpSpPr>
                              <a:xfrm>
                                <a:off x="0" y="169208"/>
                                <a:ext cx="5433072" cy="580613"/>
                                <a:chOff x="0" y="169208"/>
                                <a:chExt cx="5433072" cy="580613"/>
                              </a:xfrm>
                            </wpg:grpSpPr>
                            <wps:wsp>
                              <wps:cNvPr id="160869141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41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41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420" name="مربع نص 41"/>
                          <wps:cNvSpPr txBox="1"/>
                          <wps:spPr>
                            <a:xfrm>
                              <a:off x="204466" y="256739"/>
                              <a:ext cx="4615440" cy="434941"/>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 xml:space="preserve">الإرهاق المهني </w:t>
                                </w:r>
                                <w:r w:rsidRPr="002800BB">
                                  <w:rPr>
                                    <w:rFonts w:eastAsia="Calibri" w:hAnsi="Adobe Arabic" w:cs="Adobe Arabic"/>
                                    <w:b/>
                                    <w:bCs/>
                                    <w:color w:val="FFFFFF"/>
                                    <w:kern w:val="24"/>
                                    <w:szCs w:val="28"/>
                                    <w:lang w:bidi="ar-EG"/>
                                  </w:rPr>
                                  <w:t>Burnout</w:t>
                                </w:r>
                                <w:r w:rsidRPr="002800BB">
                                  <w:rPr>
                                    <w:rFonts w:eastAsia="Calibri" w:hAnsi="Adobe Arabic" w:cs="Adobe Arabic"/>
                                    <w:b/>
                                    <w:bCs/>
                                    <w:color w:val="FFFFFF"/>
                                    <w:kern w:val="24"/>
                                    <w:sz w:val="36"/>
                                    <w:szCs w:val="36"/>
                                    <w:lang w:bidi="ar-EG"/>
                                  </w:rPr>
                                  <w:t>)</w:t>
                                </w:r>
                                <w:r w:rsidRPr="002800BB">
                                  <w:rPr>
                                    <w:rFonts w:eastAsia="Calibri" w:hAnsi="Adobe Arabic" w:cs="Adobe Arabic" w:hint="cs"/>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1421"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85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">
                <v:group id="مجموعة 47" o:spid="_x0000_s185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hsewayQAA&#10;AOMAAAAPAAAAAAAAAAAAAAAAAKoCAABkcnMvZG93bnJldi54bWxQSwUGAAAAAAQABAD6AAAAoAMA&#10;AAAA&#10;">
                  <v:group id="مجموعة 48" o:spid="_x0000_s186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79SYHIAAAA&#10;4wAAAA8AAAAAAAAAAAAAAAAAqgIAAGRycy9kb3ducmV2LnhtbFBLBQYAAAAABAAEAPoAAACfAwAA&#10;AAA=&#10;">
                    <v:group id="مجموعة 49" o:spid="_x0000_s186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4v1/bIAAAA&#10;4wAAAA8AAAAAAAAAAAAAAAAAqgIAAGRycy9kb3ducmV2LnhtbFBLBQYAAAAABAAEAPoAAACfAwAA&#10;AAA=&#10;">
                      <v:shape id="شكل حر 50" o:spid="_x0000_s186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UtbscA&#10;AADjAAAADwAAAGRycy9kb3ducmV2LnhtbERPS2vCQBC+F/oflin0VjfxEW3qKiIIUjyYqHgdstMk&#10;NDsbsluN/74rCB7ne8982ZtGXKhztWUF8SACQVxYXXOp4HjYfMxAOI+ssbFMCm7kYLl4fZljqu2V&#10;M7rkvhQhhF2KCirv21RKV1Rk0A1sSxy4H9sZ9OHsSqk7vIZw08hhFCXSYM2hocKW1hUVv/mfUZB8&#10;T877fbGZZPl2tHNk9Elbr9T7W7/6AuGp90/xw73VYX4SzZLPeBxP4f5TAEA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e1LW7HAAAA4w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6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XRvskA&#10;AADjAAAADwAAAGRycy9kb3ducmV2LnhtbESPQW/CMAyF75P2HyJP4oIgLRoVFAKaNiHtuMG0s2lM&#10;Wq1xuiYr5d/Ph0k72u/5vc/b/ehbNVAfm8AG8nkGirgKtmFn4ON0mK1AxYRssQ1MBm4UYb+7v9ti&#10;acOV32k4JqckhGOJBuqUulLrWNXkMc5DRyzaJfQek4y907bHq4T7Vi+yrNAeG5aGGjt6rqn6Ov54&#10;A/jt3z7PIYU4nJ17mS67cWqXxkwexqcNqERj+jf/Xb9awS+yVbHOH3OBlp9kAXr3C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rXRvskAAADjAAAADwAAAAAAAAAAAAAAAACYAgAA&#10;ZHJzL2Rvd25yZXYueG1sUEsFBgAAAAAEAAQA9QAAAI4DAAAAAA==&#10;" fillcolor="#a5a5a5 [2092]" stroked="f" strokeweight="1pt">
                        <v:stroke joinstyle="miter"/>
                      </v:roundrect>
                    </v:group>
                    <v:oval id="شكل بيضاوي 52" o:spid="_x0000_s186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UskccA&#10;AADjAAAADwAAAGRycy9kb3ducmV2LnhtbERPX2vCMBB/H+w7hBvsbSYto2g1imwIG0zY6vT5aM62&#10;2FxKE2399osw8PF+/2+xGm0rLtT7xrGGZKJAEJfONFxp+N1tXqYgfEA22DomDVfysFo+PiwwN27g&#10;H7oUoRIxhH2OGuoQulxKX9Zk0U9cRxy5o+sthnj2lTQ9DjHctjJVKpMWG44NNXb0VlN5Ks5Ww/fp&#10;uL8ePr/UtnJDkQ32PU3NTuvnp3E9BxFoDHfxv/vDxPmZmmaz5DWZwe2nCIB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JlLJHHAAAA4wAAAA8AAAAAAAAAAAAAAAAAmAIAAGRy&#10;cy9kb3ducmV2LnhtbFBLBQYAAAAABAAEAPUAAACMAwAAAAA=&#10;" filled="f" strokecolor="#168489" strokeweight="1pt">
                      <v:stroke joinstyle="miter"/>
                    </v:oval>
                  </v:group>
                  <v:shape id="مربع نص 41" o:spid="_x0000_s1865" type="#_x0000_t202" style="position:absolute;left:2044;top:2567;width:46155;height:43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UJ1ckA&#10;AADjAAAADwAAAGRycy9kb3ducmV2LnhtbESPT0/DMAzF70h8h8iTuLGkE1SjLJsm/kg7cGErd6sx&#10;TbXGqZqwdt8eH5A42n5+7/02uzn06kJj6iJbKJYGFHETXcethfr0fr8GlTKywz4yWbhSgt329maD&#10;lYsTf9LlmFslJpwqtOBzHiqtU+MpYFrGgVhu33EMmGUcW+1GnMQ89HplTKkDdiwJHgd68dScjz/B&#10;Qs5uX1zrt5AOX/PH6+RN84i1tXeLef8MKtOc/8V/3wcn9UuzLp+Kh5VQCJMsQG9/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0UJ1ckAAADjAAAADwAAAAAAAAAAAAAAAACYAgAA&#10;ZHJzL2Rvd25yZXYueG1sUEsFBgAAAAAEAAQA9QAAAI4DA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 xml:space="preserve">الإرهاق المهني </w:t>
                          </w:r>
                          <w:r w:rsidRPr="002800BB">
                            <w:rPr>
                              <w:rFonts w:eastAsia="Calibri" w:hAnsi="Adobe Arabic" w:cs="Adobe Arabic"/>
                              <w:b/>
                              <w:bCs/>
                              <w:color w:val="FFFFFF"/>
                              <w:kern w:val="24"/>
                              <w:szCs w:val="28"/>
                              <w:lang w:bidi="ar-EG"/>
                            </w:rPr>
                            <w:t>Burnout</w:t>
                          </w:r>
                          <w:r w:rsidRPr="002800BB">
                            <w:rPr>
                              <w:rFonts w:eastAsia="Calibri" w:hAnsi="Adobe Arabic" w:cs="Adobe Arabic"/>
                              <w:b/>
                              <w:bCs/>
                              <w:color w:val="FFFFFF"/>
                              <w:kern w:val="24"/>
                              <w:sz w:val="36"/>
                              <w:szCs w:val="36"/>
                              <w:lang w:bidi="ar-EG"/>
                            </w:rPr>
                            <w:t>)</w:t>
                          </w:r>
                          <w:r w:rsidRPr="002800BB">
                            <w:rPr>
                              <w:rFonts w:eastAsia="Calibri" w:hAnsi="Adobe Arabic" w:cs="Adobe Arabic" w:hint="cs"/>
                              <w:b/>
                              <w:bCs/>
                              <w:color w:val="FFFFFF"/>
                              <w:kern w:val="24"/>
                              <w:sz w:val="36"/>
                              <w:szCs w:val="36"/>
                              <w:rtl/>
                              <w:lang w:bidi="ar-EG"/>
                            </w:rPr>
                            <w:t>):</w:t>
                          </w:r>
                        </w:p>
                      </w:txbxContent>
                    </v:textbox>
                  </v:shape>
                </v:group>
                <v:shape id="صورة 54" o:spid="_x0000_s1866"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Pe5e7JAAAA4wAAAA8AAABkcnMvZG93bnJldi54bWxET19LwzAQfxf8DuEE31zaKbWry4bKBGFP&#10;W3Xs8WzOti651CRu9dsbQfDxfv9vvhytEUfyoXesIJ9kIIgbp3tuFbzUT1cliBCRNRrHpOCbAiwX&#10;52dzrLQ78YaO29iKFMKhQgVdjEMlZWg6shgmbiBO3LvzFmM6fSu1x1MKt0ZOs6yQFntODR0O9NhR&#10;c9h+WQVr//D2Mat3pv7c7Felub59PazWSl1ejPd3ICKN8V/8537WaX6RlcUsv5nm8PtTAkAufg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s97l7skAAADjAAAADwAAAAAAAAAA&#10;AAAAAACfAgAAZHJzL2Rvd25yZXYueG1sUEsFBgAAAAAEAAQA9wAAAJUDAAAAAA==&#10;">
                  <v:imagedata r:id="rId74" o:title=""/>
                  <v:path arrowok="t"/>
                </v:shape>
                <w10:wrap anchorx="page"/>
                <w10:anchorlock/>
              </v:group>
            </w:pict>
          </mc:Fallback>
        </mc:AlternateContent>
      </w:r>
    </w:p>
    <w:p w:rsidR="00247375" w:rsidRPr="00AC09F9" w:rsidRDefault="00247375" w:rsidP="00084372">
      <w:r w:rsidRPr="00AC09F9">
        <w:rPr>
          <w:rtl/>
        </w:rPr>
        <w:t xml:space="preserve">   - الضغط المستمر دون دعم يؤدي إلى الشعور بالإجهاد الجسدي والعقلي.</w:t>
      </w:r>
    </w:p>
    <w:p w:rsidR="00247375" w:rsidRDefault="00247375" w:rsidP="00084372">
      <w:pPr>
        <w:rPr>
          <w:rtl/>
        </w:rPr>
      </w:pPr>
      <w:r w:rsidRPr="00AC09F9">
        <w:rPr>
          <w:rtl/>
        </w:rPr>
        <w:t xml:space="preserve">   - انخفاض الرغبة في العمل نتيجة الإرهاق المفرط.</w:t>
      </w:r>
    </w:p>
    <w:p w:rsidR="00084372" w:rsidRPr="00AC09F9" w:rsidRDefault="00084372" w:rsidP="00084372">
      <w:r w:rsidRPr="002A078C">
        <w:rPr>
          <w:rFonts w:ascii="Sakkal Majalla" w:hAnsi="Sakkal Majalla"/>
          <w:noProof/>
          <w:sz w:val="34"/>
        </w:rPr>
        <mc:AlternateContent>
          <mc:Choice Requires="wpg">
            <w:drawing>
              <wp:inline distT="0" distB="0" distL="0" distR="0" wp14:anchorId="38679BBB" wp14:editId="1F3129DF">
                <wp:extent cx="5731510" cy="892088"/>
                <wp:effectExtent l="0" t="0" r="2540" b="22860"/>
                <wp:docPr id="160869142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423" name="مجموعة 47"/>
                        <wpg:cNvGrpSpPr/>
                        <wpg:grpSpPr>
                          <a:xfrm>
                            <a:off x="0" y="0"/>
                            <a:ext cx="5731510" cy="895351"/>
                            <a:chOff x="0" y="0"/>
                            <a:chExt cx="5878196" cy="918845"/>
                          </a:xfrm>
                        </wpg:grpSpPr>
                        <wpg:grpSp>
                          <wpg:cNvPr id="1608691424" name="مجموعة 48"/>
                          <wpg:cNvGrpSpPr/>
                          <wpg:grpSpPr>
                            <a:xfrm>
                              <a:off x="0" y="0"/>
                              <a:ext cx="5878196" cy="918845"/>
                              <a:chOff x="0" y="0"/>
                              <a:chExt cx="6240348" cy="919070"/>
                            </a:xfrm>
                          </wpg:grpSpPr>
                          <wpg:grpSp>
                            <wpg:cNvPr id="1608691425" name="مجموعة 49"/>
                            <wpg:cNvGrpSpPr/>
                            <wpg:grpSpPr>
                              <a:xfrm>
                                <a:off x="0" y="169208"/>
                                <a:ext cx="5433072" cy="580613"/>
                                <a:chOff x="0" y="169208"/>
                                <a:chExt cx="5433072" cy="580613"/>
                              </a:xfrm>
                            </wpg:grpSpPr>
                            <wps:wsp>
                              <wps:cNvPr id="160869142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42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42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429"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انخفاض الإنتاجية:</w:t>
                                </w:r>
                              </w:p>
                            </w:txbxContent>
                          </wps:txbx>
                          <wps:bodyPr wrap="square" rtlCol="1">
                            <a:spAutoFit/>
                          </wps:bodyPr>
                        </wps:wsp>
                      </wpg:grpSp>
                      <pic:pic xmlns:pic="http://schemas.openxmlformats.org/drawingml/2006/picture">
                        <pic:nvPicPr>
                          <pic:cNvPr id="1608691430"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86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">
                <v:group id="مجموعة 47" o:spid="_x0000_s186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A0vtPIAAAA&#10;4wAAAA8AAAAAAAAAAAAAAAAAqgIAAGRycy9kb3ducmV2LnhtbFBLBQYAAAAABAAEAPoAAACfAwAA&#10;AAA=&#10;">
                  <v:group id="مجموعة 48" o:spid="_x0000_s186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dJqfIAAAA&#10;4wAAAA8AAAAAAAAAAAAAAAAAqgIAAGRycy9kb3ducmV2LnhtbFBLBQYAAAAABAAEAPoAAACfAwAA&#10;AAA=&#10;">
                    <v:group id="مجموعة 49" o:spid="_x0000_s187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CRgzzIAAAA&#10;4wAAAA8AAAAAAAAAAAAAAAAAqgIAAGRycy9kb3ducmV2LnhtbFBLBQYAAAAABAAEAPoAAACfAwAA&#10;AAA=&#10;">
                      <v:shape id="شكل حر 50" o:spid="_x0000_s187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VCSMYA&#10;AADjAAAADwAAAGRycy9kb3ducmV2LnhtbERPX2vCMBB/H/gdwgm+zVQ3g1ajiCDI2INWxdejOdti&#10;cylNpvXbL4OBj/f7f4tVZ2txp9ZXjjWMhgkI4tyZigsNp+P2fQrCB2SDtWPS8CQPq2XvbYGpcQ8+&#10;0D0LhYgh7FPUUIbQpFL6vCSLfuga4shdXWsxxLMtpGnxEcNtLcdJoqTFimNDiQ1tSspv2Y/VoL4m&#10;l/0+304O2e7j25M1Z+OC1oN+t56DCNSFl/jfvTNxvkqmajb6HCv4+ykC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pVCSM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7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aPccYA&#10;AADjAAAADwAAAGRycy9kb3ducmV2LnhtbERPX2vCMBB/H/gdwgm+yEyV2bmuqYyJ4OPmxp7P5pYW&#10;m0ttYu2+vRGEPd7v/+XrwTaip87XjhXMZwkI4tLpmo2C76/t4wqED8gaG8ek4I88rIvRQ46Zdhf+&#10;pH4fjIgh7DNUUIXQZlL6siKLfuZa4sj9us5iiGdnpO7wEsNtIxdJkkqLNceGClt6r6g87s9WAZ7s&#10;x8/BBef7gzGb6bIdpnqp1GQ8vL2CCDSEf/HdvdNxfpqs0pf50+IZbj9FAGRx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UaPccYAAADjAAAADwAAAAAAAAAAAAAAAACYAgAAZHJz&#10;L2Rvd25yZXYueG1sUEsFBgAAAAAEAAQA9QAAAIsDAAAAAA==&#10;" fillcolor="#a5a5a5 [2092]" stroked="f" strokeweight="1pt">
                        <v:stroke joinstyle="miter"/>
                      </v:roundrect>
                    </v:group>
                    <v:oval id="شكل بيضاوي 52" o:spid="_x0000_s187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VDt8sA&#10;AADjAAAADwAAAGRycy9kb3ducmV2LnhtbESPQUvDQBCF74L/YRnBm91tKKHGbou0CBUUbKqeh+w0&#10;Cc3OhuzapP/eOQgeZ96b975ZbSbfqQsNsQ1sYT4zoIir4FquLXweXx6WoGJCdtgFJgtXirBZ396s&#10;sHBh5ANdylQrCeFYoIUmpb7QOlYNeYyz0BOLdgqDxyTjUGs34CjhvtOZMbn22LI0NNjTtqHqXP54&#10;Cx/n09f1+/XNvNdhLPPR77LMHa29v5uen0AlmtK/+e967wQ/N8v8cb7IBFp+kgXo9S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DRUO3ywAAAOMAAAAPAAAAAAAAAAAAAAAAAJgC&#10;AABkcnMvZG93bnJldi54bWxQSwUGAAAAAAQABAD1AAAAkAMAAAAA&#10;" filled="f" strokecolor="#168489" strokeweight="1pt">
                      <v:stroke joinstyle="miter"/>
                    </v:oval>
                  </v:group>
                  <v:shape id="مربع نص 41" o:spid="_x0000_s1874"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gSMUA&#10;AADjAAAADwAAAGRycy9kb3ducmV2LnhtbERPS0vDQBC+C/6HZQRvdjdFQxu7LcUH9ODFNt6H7JgN&#10;ZmdDdmzSf+8Kgsf53rPZzaFXZxpTF9lCsTCgiJvoOm4t1KfXuxWoJMgO+8hk4UIJdtvrqw1WLk78&#10;TuejtCqHcKrQghcZKq1T4ylgWsSBOHOfcQwo+Rxb7Uaccnjo9dKYUgfsODd4HOjJU/N1/A4WRNy+&#10;uNQvIR0+5rfnyZvmAWtrb2/m/SMooVn+xX/ug8vzS7Mq18X9cg2/P2UA9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f6BI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انخفاض الإنتاجية:</w:t>
                          </w:r>
                        </w:p>
                      </w:txbxContent>
                    </v:textbox>
                  </v:shape>
                </v:group>
                <v:shape id="صورة 54" o:spid="_x0000_s1875"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WUvWqMwAAADjAAAADwAAAAAA&#10;AAAAAAAAAACfAgAAZHJzL2Rvd25yZXYueG1sUEsFBgAAAAAEAAQA9wAAAJgDAAAAAA==&#10;">
                  <v:imagedata r:id="rId74" o:title=""/>
                  <v:path arrowok="t"/>
                </v:shape>
                <w10:wrap anchorx="page"/>
                <w10:anchorlock/>
              </v:group>
            </w:pict>
          </mc:Fallback>
        </mc:AlternateContent>
      </w:r>
    </w:p>
    <w:p w:rsidR="00247375" w:rsidRPr="00AC09F9" w:rsidRDefault="00247375" w:rsidP="00084372">
      <w:r w:rsidRPr="00AC09F9">
        <w:rPr>
          <w:rtl/>
        </w:rPr>
        <w:lastRenderedPageBreak/>
        <w:t xml:space="preserve">   - الموظفون في بيئة سلبية يفقدون الدافع للعمل، مما يؤدي إلى تراجع الأداء.</w:t>
      </w:r>
    </w:p>
    <w:p w:rsidR="00247375" w:rsidRDefault="00247375" w:rsidP="00084372">
      <w:pPr>
        <w:rPr>
          <w:rtl/>
        </w:rPr>
      </w:pPr>
      <w:r w:rsidRPr="00AC09F9">
        <w:rPr>
          <w:rtl/>
        </w:rPr>
        <w:t xml:space="preserve">   - تكرار الأخطاء بسبب قلة التركيز أو ضعف الحافز.</w:t>
      </w:r>
    </w:p>
    <w:p w:rsidR="00084372" w:rsidRPr="00AC09F9" w:rsidRDefault="00084372" w:rsidP="00084372">
      <w:r w:rsidRPr="002A078C">
        <w:rPr>
          <w:rFonts w:ascii="Sakkal Majalla" w:hAnsi="Sakkal Majalla"/>
          <w:noProof/>
          <w:sz w:val="34"/>
        </w:rPr>
        <mc:AlternateContent>
          <mc:Choice Requires="wpg">
            <w:drawing>
              <wp:inline distT="0" distB="0" distL="0" distR="0" wp14:anchorId="7F73A707" wp14:editId="200D08B1">
                <wp:extent cx="5731510" cy="892088"/>
                <wp:effectExtent l="0" t="0" r="2540" b="22860"/>
                <wp:docPr id="160869143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432" name="مجموعة 47"/>
                        <wpg:cNvGrpSpPr/>
                        <wpg:grpSpPr>
                          <a:xfrm>
                            <a:off x="0" y="0"/>
                            <a:ext cx="5731510" cy="895351"/>
                            <a:chOff x="0" y="0"/>
                            <a:chExt cx="5878196" cy="918845"/>
                          </a:xfrm>
                        </wpg:grpSpPr>
                        <wpg:grpSp>
                          <wpg:cNvPr id="1608691433" name="مجموعة 48"/>
                          <wpg:cNvGrpSpPr/>
                          <wpg:grpSpPr>
                            <a:xfrm>
                              <a:off x="0" y="0"/>
                              <a:ext cx="5878196" cy="918845"/>
                              <a:chOff x="0" y="0"/>
                              <a:chExt cx="6240348" cy="919070"/>
                            </a:xfrm>
                          </wpg:grpSpPr>
                          <wpg:grpSp>
                            <wpg:cNvPr id="1608691434" name="مجموعة 49"/>
                            <wpg:cNvGrpSpPr/>
                            <wpg:grpSpPr>
                              <a:xfrm>
                                <a:off x="0" y="169208"/>
                                <a:ext cx="5433072" cy="580613"/>
                                <a:chOff x="0" y="169208"/>
                                <a:chExt cx="5433072" cy="580613"/>
                              </a:xfrm>
                            </wpg:grpSpPr>
                            <wps:wsp>
                              <wps:cNvPr id="160869143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43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43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438"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زيادة معدلات الغياب:</w:t>
                                </w:r>
                              </w:p>
                            </w:txbxContent>
                          </wps:txbx>
                          <wps:bodyPr wrap="square" rtlCol="1">
                            <a:spAutoFit/>
                          </wps:bodyPr>
                        </wps:wsp>
                      </wpg:grpSp>
                      <pic:pic xmlns:pic="http://schemas.openxmlformats.org/drawingml/2006/picture">
                        <pic:nvPicPr>
                          <pic:cNvPr id="1608691439"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87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">
                <v:group id="مجموعة 47" o:spid="_x0000_s187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qhjZXIAAAA&#10;4wAAAA8AAAAAAAAAAAAAAAAAqgIAAGRycy9kb3ducmV2LnhtbFBLBQYAAAAABAAEAPoAAACfAwAA&#10;AAA=&#10;">
                  <v:group id="مجموعة 48" o:spid="_x0000_s187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XtKA7IAAAA&#10;4wAAAA8AAAAAAAAAAAAAAAAAqgIAAGRycy9kb3ducmV2LnhtbFBLBQYAAAAABAAEAPoAAACfAwAA&#10;AAA=&#10;">
                    <v:group id="مجموعة 49" o:spid="_x0000_s187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oEsHrIAAAA&#10;4wAAAA8AAAAAAAAAAAAAAAAAqgIAAGRycy9kb3ducmV2LnhtbFBLBQYAAAAABAAEAPoAAACfAwAA&#10;AAA=&#10;">
                      <v:shape id="شكل حر 50" o:spid="_x0000_s188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5K4sYA&#10;AADjAAAADwAAAGRycy9kb3ducmV2LnhtbERPzYrCMBC+C/sOYRb2pqmrLVqNsgiCiAftrngdmrEt&#10;NpPSRO2+vREEj/P9z3zZmVrcqHWVZQXDQQSCOLe64kLB3++6PwHhPLLG2jIp+CcHy8VHb46ptnc+&#10;0C3zhQgh7FJUUHrfpFK6vCSDbmAb4sCdbWvQh7MtpG7xHsJNLb+jKJEGKw4NJTa0Kim/ZFejINnG&#10;p/0+X8eHbDPaOTL6qK1X6uuz+5mB8NT5t/jl3ugwP4kmyXQ4HsXw/CkAIB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55K4s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8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9O8N8YA&#10;AADjAAAADwAAAGRycy9kb3ducmV2LnhtbERPS2vCQBC+C/0PywheRDdaDZq6SqkUPNYHnsfsdBPM&#10;zqbZNab/visUPM73ntWms5VoqfGlYwWTcQKCOHe6ZKPgdPwcLUD4gKyxckwKfsnDZv3SW2Gm3Z33&#10;1B6CETGEfYYKihDqTEqfF2TRj11NHLlv11gM8WyM1A3eY7it5DRJUmmx5NhQYE0fBeXXw80qwB/7&#10;db644Hx7MWY7nNfdUM+VGvS79zcQgbrwFP+7dzrOT5NFupzMXlN4/BQB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9O8N8YAAADjAAAADwAAAAAAAAAAAAAAAACYAgAAZHJz&#10;L2Rvd25yZXYueG1sUEsFBgAAAAAEAAQA9QAAAIsDAAAAAA==&#10;" fillcolor="#a5a5a5 [2092]" stroked="f" strokeweight="1pt">
                        <v:stroke joinstyle="miter"/>
                      </v:roundrect>
                    </v:group>
                    <v:oval id="شكل بيضاوي 52" o:spid="_x0000_s188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NBGMgA&#10;AADjAAAADwAAAGRycy9kb3ducmV2LnhtbERP3WvCMBB/F/Y/hBP2NhO70Wk1ytgYTNhgqx/PR3O2&#10;xeZSmszW/94MBj7e7/uW68E24kydrx1rmE4UCOLCmZpLDbvt+8MMhA/IBhvHpOFCHtaru9ESM+N6&#10;/qFzHkoRQ9hnqKEKoc2k9EVFFv3EtcSRO7rOYohnV0rTYR/DbSMTpVJpsebYUGFLrxUVp/zXavg+&#10;HfeXw+ZTfZWuz9PeviWJ2Wp9Px5eFiACDeEm/nd/mDg/VbN0Pn16fIa/nyIAcnU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3A0EYyAAAAOMAAAAPAAAAAAAAAAAAAAAAAJgCAABk&#10;cnMvZG93bnJldi54bWxQSwUGAAAAAAQABAD1AAAAjQMAAAAA&#10;" filled="f" strokecolor="#168489" strokeweight="1pt">
                      <v:stroke joinstyle="miter"/>
                    </v:oval>
                  </v:group>
                  <v:shape id="مربع نص 41" o:spid="_x0000_s1883"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qTDskA&#10;AADjAAAADwAAAGRycy9kb3ducmV2LnhtbESPO2/DMAyE9wL9DwILdGsk92EkbpQg6API0CWpuxMW&#10;Yxm1KMNSY+ffl0OBjuQd7z6ut3Po1ZnG1EW2UCwMKOImuo5bC/Xn+90SVMrIDvvIZOFCCbab66s1&#10;Vi5OfKDzMbdKQjhVaMHnPFRap8ZTwLSIA7FopzgGzDKOrXYjThIeen1vTKkDdiwNHgd68dR8H3+C&#10;hZzdrrjUbyHtv+aP18mb5glra29v5t0zqExz/jf/Xe+d4JdmWa6KxweBlp9kAXrzC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OqTDskAAADjAAAADwAAAAAAAAAAAAAAAACYAgAA&#10;ZHJzL2Rvd25yZXYueG1sUEsFBgAAAAAEAAQA9QAAAI4DA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زيادة معدلات الغياب:</w:t>
                          </w:r>
                        </w:p>
                      </w:txbxContent>
                    </v:textbox>
                  </v:shape>
                </v:group>
                <v:shape id="صورة 54" o:spid="_x0000_s1884"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xfzXJAAAA4wAAAA8AAABkcnMvZG93bnJldi54bWxET19LwzAQfxf8DuEE31w6J7Wty4bKBGFP&#10;W3Xs8WzOti651CRu9dsbQfDxfv9vvhytEUfyoXesYDrJQBA3TvfcKnipn64KECEiazSOScE3BVgu&#10;zs/mWGl34g0dt7EVKYRDhQq6GIdKytB0ZDFM3ECcuHfnLcZ0+lZqj6cUbo28zrJcWuw5NXQ40GNH&#10;zWH7ZRWs/cPbR1nvTP252a8KM7t9PazWSl1ejPd3ICKN8V/8537WaX6eFXk5vZmV8PtTAkAufg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yHF/NckAAADjAAAADwAAAAAAAAAA&#10;AAAAAACfAgAAZHJzL2Rvd25yZXYueG1sUEsFBgAAAAAEAAQA9wAAAJUDAAAAAA==&#10;">
                  <v:imagedata r:id="rId74" o:title=""/>
                  <v:path arrowok="t"/>
                </v:shape>
                <w10:wrap anchorx="page"/>
                <w10:anchorlock/>
              </v:group>
            </w:pict>
          </mc:Fallback>
        </mc:AlternateContent>
      </w:r>
    </w:p>
    <w:p w:rsidR="00247375" w:rsidRPr="00AC09F9" w:rsidRDefault="00247375" w:rsidP="00084372">
      <w:r w:rsidRPr="00AC09F9">
        <w:rPr>
          <w:rtl/>
        </w:rPr>
        <w:t xml:space="preserve">   - الموظفون قد يتغيبون عن العمل بشكل متكرر لتجن</w:t>
      </w:r>
      <w:r>
        <w:rPr>
          <w:rFonts w:hint="cs"/>
          <w:rtl/>
        </w:rPr>
        <w:t>ّ</w:t>
      </w:r>
      <w:r w:rsidRPr="00AC09F9">
        <w:rPr>
          <w:rtl/>
        </w:rPr>
        <w:t>ب التعامل مع البيئة السلبية.</w:t>
      </w:r>
    </w:p>
    <w:p w:rsidR="00247375" w:rsidRPr="00AC09F9" w:rsidRDefault="00247375" w:rsidP="00084372">
      <w:r w:rsidRPr="00AC09F9">
        <w:rPr>
          <w:rtl/>
        </w:rPr>
        <w:t xml:space="preserve">   - زيادة الإجازات المرضية المرتبطة بالتوتر والإرهاق.</w:t>
      </w:r>
    </w:p>
    <w:p w:rsidR="00247375" w:rsidRPr="00AC09F9" w:rsidRDefault="00084372" w:rsidP="00084372">
      <w:r w:rsidRPr="002A078C">
        <w:rPr>
          <w:rFonts w:ascii="Sakkal Majalla" w:hAnsi="Sakkal Majalla"/>
          <w:noProof/>
          <w:sz w:val="34"/>
        </w:rPr>
        <mc:AlternateContent>
          <mc:Choice Requires="wpg">
            <w:drawing>
              <wp:inline distT="0" distB="0" distL="0" distR="0" wp14:anchorId="58ACD809" wp14:editId="4189ACFE">
                <wp:extent cx="5731510" cy="892088"/>
                <wp:effectExtent l="0" t="0" r="2540" b="22860"/>
                <wp:docPr id="160869144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441" name="مجموعة 47"/>
                        <wpg:cNvGrpSpPr/>
                        <wpg:grpSpPr>
                          <a:xfrm>
                            <a:off x="0" y="0"/>
                            <a:ext cx="5731510" cy="895351"/>
                            <a:chOff x="0" y="0"/>
                            <a:chExt cx="5878196" cy="918845"/>
                          </a:xfrm>
                        </wpg:grpSpPr>
                        <wpg:grpSp>
                          <wpg:cNvPr id="1608691442" name="مجموعة 48"/>
                          <wpg:cNvGrpSpPr/>
                          <wpg:grpSpPr>
                            <a:xfrm>
                              <a:off x="0" y="0"/>
                              <a:ext cx="5878196" cy="918845"/>
                              <a:chOff x="0" y="0"/>
                              <a:chExt cx="6240348" cy="919070"/>
                            </a:xfrm>
                          </wpg:grpSpPr>
                          <wpg:grpSp>
                            <wpg:cNvPr id="1608691443" name="مجموعة 49"/>
                            <wpg:cNvGrpSpPr/>
                            <wpg:grpSpPr>
                              <a:xfrm>
                                <a:off x="0" y="169208"/>
                                <a:ext cx="5433072" cy="580613"/>
                                <a:chOff x="0" y="169208"/>
                                <a:chExt cx="5433072" cy="580613"/>
                              </a:xfrm>
                            </wpg:grpSpPr>
                            <wps:wsp>
                              <wps:cNvPr id="160869144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44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44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447"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ارتفاع معدل دوران الموظفين:</w:t>
                                </w:r>
                              </w:p>
                            </w:txbxContent>
                          </wps:txbx>
                          <wps:bodyPr wrap="square" rtlCol="1">
                            <a:spAutoFit/>
                          </wps:bodyPr>
                        </wps:wsp>
                      </wpg:grpSp>
                      <pic:pic xmlns:pic="http://schemas.openxmlformats.org/drawingml/2006/picture">
                        <pic:nvPicPr>
                          <pic:cNvPr id="1608691448"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88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">
                <v:group id="مجموعة 47" o:spid="_x0000_s188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idWCfyQAA&#10;AOMAAAAPAAAAAAAAAAAAAAAAAKoCAABkcnMvZG93bnJldi54bWxQSwUGAAAAAAQABAD6AAAAoAMA&#10;AAAA&#10;">
                  <v:group id="مجموعة 48" o:spid="_x0000_s188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Kn/ujIAAAA&#10;4wAAAA8AAAAAAAAAAAAAAAAAqgIAAGRycy9kb3ducmV2LnhtbFBLBQYAAAAABAAEAPoAAACfAwAA&#10;AAA=&#10;">
                    <v:group id="مجموعة 49" o:spid="_x0000_s188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3rW3PIAAAA&#10;4wAAAA8AAAAAAAAAAAAAAAAAqgIAAGRycy9kb3ducmV2LnhtbFBLBQYAAAAABAAEAPoAAACfAwAA&#10;AAA=&#10;">
                      <v:shape id="شكل حر 50" o:spid="_x0000_s188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ScBMYA&#10;AADjAAAADwAAAGRycy9kb3ducmV2LnhtbERPzYrCMBC+C/sOYRa8aarW4naNIoIg4kGry16HZrYt&#10;20xKE7W+vREEj/P9z3zZmVpcqXWVZQWjYQSCOLe64kLB+bQZzEA4j6yxtkwK7uRgufjozTHV9sZH&#10;uma+ECGEXYoKSu+bVEqXl2TQDW1DHLg/2xr04WwLqVu8hXBTy3EUJdJgxaGhxIbWJeX/2cUoSHbT&#10;38Mh30yP2Xayd2T0j7Zeqf5nt/oG4anzb/HLvdVhfhLNkq9RHMfw/CkAIB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NScBM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9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dRPcYA&#10;AADjAAAADwAAAGRycy9kb3ducmV2LnhtbERPX2vCMBB/H/gdwgm+yJoqtmjXKGMi7HFT2fPZnGlZ&#10;c+marHbffhkMfLzf/yt3o23FQL1vHCtYJCkI4srpho2C8+nwuAbhA7LG1jEp+CEPu+3kocRCuxu/&#10;03AMRsQQ9gUqqEPoCil9VZNFn7iOOHJX11sM8eyN1D3eYrht5TJNc2mx4dhQY0cvNVWfx2+rAL/s&#10;28fFBeeHizH7edaNc50pNZuOz08gAo3hLv53v+o4P0/X+WaxWmXw91ME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wdRPcYAAADjAAAADwAAAAAAAAAAAAAAAACYAgAAZHJz&#10;L2Rvd25yZXYueG1sUEsFBgAAAAAEAAQA9QAAAIsDAAAAAA==&#10;" fillcolor="#a5a5a5 [2092]" stroked="f" strokeweight="1pt">
                        <v:stroke joinstyle="miter"/>
                      </v:roundrect>
                    </v:group>
                    <v:oval id="شكل بيضاوي 52" o:spid="_x0000_s189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mX/scA&#10;AADjAAAADwAAAGRycy9kb3ducmV2LnhtbERPX2vCMBB/H+w7hBvsbSYWCVqNIspggw1mdXs+mrMt&#10;NpfSZLZ++2Uw2OP9/t9qM7pWXKkPjWcD04kCQVx623Bl4HR8fpqDCBHZYuuZDNwowGZ9f7fC3PqB&#10;D3QtYiVSCIccDdQxdrmUoazJYZj4jjhxZ987jOnsK2l7HFK4a2WmlJYOG04NNXa0q6m8FN/OwMfl&#10;/Hn7en1T75UfCj24fZbZozGPD+N2CSLSGP/Ff+4Xm+ZrNdeL6Wym4fenBIB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BJl/7HAAAA4wAAAA8AAAAAAAAAAAAAAAAAmAIAAGRy&#10;cy9kb3ducmV2LnhtbFBLBQYAAAAABAAEAPUAAACMAwAAAAA=&#10;" filled="f" strokecolor="#168489" strokeweight="1pt">
                      <v:stroke joinstyle="miter"/>
                    </v:oval>
                  </v:group>
                  <v:shape id="مربع نص 41" o:spid="_x0000_s1892"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N0AcYA&#10;AADjAAAADwAAAGRycy9kb3ducmV2LnhtbERPS0/DMAy+I/EfIiNxY0nRKKMsmyYe0g5cNsrdakxT&#10;0ThVY9bu3xMkJI7+3l5v59CrE42pi2yhWBhQxE10HbcW6vfXmxWoJMgO+8hk4UwJtpvLizVWLk58&#10;oNNRWpVDOFVowYsMldap8RQwLeJAnLnPOAaUfI6tdiNOOTz0+taYUgfsODd4HOjJU/N1/A4WRNyu&#10;ONcvIe0/5rfnyZvmDmtrr6/m3SMooVn+xX/uvcvzS7MqH4rl8h5+f8oA6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XN0AcYAAADjAAAADwAAAAAAAAAAAAAAAACYAgAAZHJz&#10;L2Rvd25yZXYueG1sUEsFBgAAAAAEAAQA9QAAAIsDA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ارتفاع معدل دوران الموظفين:</w:t>
                          </w:r>
                        </w:p>
                      </w:txbxContent>
                    </v:textbox>
                  </v:shape>
                </v:group>
                <v:shape id="صورة 54" o:spid="_x0000_s1893"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P87qdPNAAAA4wAAAA8AAAAA&#10;AAAAAAAAAAAAnwIAAGRycy9kb3ducmV2LnhtbFBLBQYAAAAABAAEAPcAAACZAwAAAAA=&#10;">
                  <v:imagedata r:id="rId74" o:title=""/>
                  <v:path arrowok="t"/>
                </v:shape>
                <w10:wrap anchorx="page"/>
                <w10:anchorlock/>
              </v:group>
            </w:pict>
          </mc:Fallback>
        </mc:AlternateContent>
      </w:r>
    </w:p>
    <w:p w:rsidR="00247375" w:rsidRPr="00AC09F9" w:rsidRDefault="00247375" w:rsidP="00084372">
      <w:r w:rsidRPr="00AC09F9">
        <w:rPr>
          <w:rtl/>
        </w:rPr>
        <w:t xml:space="preserve">   - الموظفون في بيئة غير داعمة يميلون إلى البحث عن وظائف أخرى، مما يؤدي إلى فقدان الكفاءات.</w:t>
      </w:r>
    </w:p>
    <w:p w:rsidR="00247375" w:rsidRDefault="00247375" w:rsidP="00084372">
      <w:pPr>
        <w:rPr>
          <w:rtl/>
        </w:rPr>
      </w:pPr>
      <w:r w:rsidRPr="00AC09F9">
        <w:rPr>
          <w:rtl/>
        </w:rPr>
        <w:t xml:space="preserve">   - زيادة تكاليف التوظيف والتدريب للشركة نتيجة استبدال الموظفين.</w:t>
      </w:r>
    </w:p>
    <w:p w:rsidR="00084372" w:rsidRPr="00AC09F9" w:rsidRDefault="00084372" w:rsidP="00084372">
      <w:r w:rsidRPr="002A078C">
        <w:rPr>
          <w:rFonts w:ascii="Sakkal Majalla" w:hAnsi="Sakkal Majalla"/>
          <w:noProof/>
          <w:sz w:val="34"/>
        </w:rPr>
        <mc:AlternateContent>
          <mc:Choice Requires="wpg">
            <w:drawing>
              <wp:inline distT="0" distB="0" distL="0" distR="0" wp14:anchorId="3DB360A8" wp14:editId="51C13576">
                <wp:extent cx="5731510" cy="892088"/>
                <wp:effectExtent l="0" t="0" r="2540" b="22860"/>
                <wp:docPr id="160869144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450" name="مجموعة 47"/>
                        <wpg:cNvGrpSpPr/>
                        <wpg:grpSpPr>
                          <a:xfrm>
                            <a:off x="0" y="0"/>
                            <a:ext cx="5731510" cy="895351"/>
                            <a:chOff x="0" y="0"/>
                            <a:chExt cx="5878196" cy="918845"/>
                          </a:xfrm>
                        </wpg:grpSpPr>
                        <wpg:grpSp>
                          <wpg:cNvPr id="1608691451" name="مجموعة 48"/>
                          <wpg:cNvGrpSpPr/>
                          <wpg:grpSpPr>
                            <a:xfrm>
                              <a:off x="0" y="0"/>
                              <a:ext cx="5878196" cy="918845"/>
                              <a:chOff x="0" y="0"/>
                              <a:chExt cx="6240348" cy="919070"/>
                            </a:xfrm>
                          </wpg:grpSpPr>
                          <wpg:grpSp>
                            <wpg:cNvPr id="1608691452" name="مجموعة 49"/>
                            <wpg:cNvGrpSpPr/>
                            <wpg:grpSpPr>
                              <a:xfrm>
                                <a:off x="0" y="169208"/>
                                <a:ext cx="5433072" cy="580613"/>
                                <a:chOff x="0" y="169208"/>
                                <a:chExt cx="5433072" cy="580613"/>
                              </a:xfrm>
                            </wpg:grpSpPr>
                            <wps:wsp>
                              <wps:cNvPr id="160869145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45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45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456"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تأثير على العلاقات الشخصية:</w:t>
                                </w:r>
                              </w:p>
                            </w:txbxContent>
                          </wps:txbx>
                          <wps:bodyPr wrap="square" rtlCol="1">
                            <a:spAutoFit/>
                          </wps:bodyPr>
                        </wps:wsp>
                      </wpg:grpSp>
                      <pic:pic xmlns:pic="http://schemas.openxmlformats.org/drawingml/2006/picture">
                        <pic:nvPicPr>
                          <pic:cNvPr id="1608691457"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89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">
                <v:group id="مجموعة 47" o:spid="_x0000_s189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I4FPZ&#10;zAAAAOMAAAAPAAAAAAAAAAAAAAAAAKoCAABkcnMvZG93bnJldi54bWxQSwUGAAAAAAQABAD6AAAA&#10;owMAAAAA&#10;">
                  <v:group id="مجموعة 48" o:spid="_x0000_s189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es9kLIAAAA&#10;4wAAAA8AAAAAAAAAAAAAAAAAqgIAAGRycy9kb3ducmV2LnhtbFBLBQYAAAAABAAEAPoAAACfAwAA&#10;AAA=&#10;">
                    <v:group id="مجموعة 49" o:spid="_x0000_s189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d+aDXIAAAA&#10;4wAAAA8AAAAAAAAAAAAAAAAAqgIAAGRycy9kb3ducmV2LnhtbFBLBQYAAAAABAAEAPoAAACfAwAA&#10;AAA=&#10;">
                      <v:shape id="شكل حر 50" o:spid="_x0000_s189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SSrcYA&#10;AADjAAAADwAAAGRycy9kb3ducmV2LnhtbERPzYrCMBC+C/sOYRb2pqmrLVqNsgiCiAftrngdmrEt&#10;NpPSRO2+vREEj/P9z3zZmVrcqHWVZQXDQQSCOLe64kLB3++6PwHhPLLG2jIp+CcHy8VHb46ptnc+&#10;0C3zhQgh7FJUUHrfpFK6vCSDbmAb4sCdbWvQh7MtpG7xHsJNLb+jKJEGKw4NJTa0Kim/ZFejINnG&#10;p/0+X8eHbDPaOTL6qK1X6uuz+5mB8NT5t/jl3ugwP4kmyXQ4jkfw/CkAIB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uSSrc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9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Jie8YA&#10;AADjAAAADwAAAGRycy9kb3ducmV2LnhtbERPX2vCMBB/H/gdwgm+yJoqtmjXKGMi7HFT2fPZnGlZ&#10;c+marHbffhkMfLzf/yt3o23FQL1vHCtYJCkI4srpho2C8+nwuAbhA7LG1jEp+CEPu+3kocRCuxu/&#10;03AMRsQQ9gUqqEPoCil9VZNFn7iOOHJX11sM8eyN1D3eYrht5TJNc2mx4dhQY0cvNVWfx2+rAL/s&#10;28fFBeeHizH7edaNc50pNZuOz08gAo3hLv53v+o4P0/X+Waxylbw91ME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ZJie8YAAADjAAAADwAAAAAAAAAAAAAAAACYAgAAZHJz&#10;L2Rvd25yZXYueG1sUEsFBgAAAAAEAAQA9QAAAIsDAAAAAA==&#10;" fillcolor="#a5a5a5 [2092]" stroked="f" strokeweight="1pt">
                        <v:stroke joinstyle="miter"/>
                      </v:roundrect>
                    </v:group>
                    <v:oval id="شكل بيضاوي 52" o:spid="_x0000_s190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KfVMcA&#10;AADjAAAADwAAAGRycy9kb3ducmV2LnhtbERPX2vCMBB/H+w7hBP2NhOLFleNMjYEhQlbnT4fzdkW&#10;m0tpMlu//SIM9ni//7dcD7YRV+p87VjDZKxAEBfO1Fxq+D5snucgfEA22DgmDTfysF49PiwxM67n&#10;L7rmoRQxhH2GGqoQ2kxKX1Rk0Y9dSxy5s+sshnh2pTQd9jHcNjJRKpUWa44NFbb0VlFxyX+shs/L&#10;+Xg77T7UvnR9nvb2PUnMQeun0fC6ABFoCP/iP/fWxPmpmqcvk+lsBvefIgBy9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VCn1THAAAA4wAAAA8AAAAAAAAAAAAAAAAAmAIAAGRy&#10;cy9kb3ducmV2LnhtbFBLBQYAAAAABAAEAPUAAACMAwAAAAA=&#10;" filled="f" strokecolor="#168489" strokeweight="1pt">
                      <v:stroke joinstyle="miter"/>
                    </v:oval>
                  </v:group>
                  <v:shape id="مربع نص 41" o:spid="_x0000_s1901"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HR8UA&#10;AADjAAAADwAAAGRycy9kb3ducmV2LnhtbERPS0vDQBC+C/6HZQRvdjdiQ5t2W4oP6MGLNd6H7JgN&#10;ZmdDdmzSf+8Kgsf53rPdz6FXZxpTF9lCsTCgiJvoOm4t1O8vdytQSZAd9pHJwoUS7HfXV1usXJz4&#10;jc4naVUO4VShBS8yVFqnxlPAtIgDceY+4xhQ8jm22o045fDQ63tjSh2w49zgcaBHT83X6TtYEHGH&#10;4lI/h3T8mF+fJm+aJdbW3t7Mhw0ooVn+xX/uo8vzS7Mq18XDsoTfnz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5kdH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تأثير على العلاقات الشخصية:</w:t>
                          </w:r>
                        </w:p>
                      </w:txbxContent>
                    </v:textbox>
                  </v:shape>
                </v:group>
                <v:shape id="صورة 54" o:spid="_x0000_s1902"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t9q3zKAAAA4wAAAA8AAABkcnMvZG93bnJldi54bWxET91PwjAQfzfxf2jOxDfp8GOMSSFqMDHh&#10;CSbEx3M9t0l7nW2F+d9TExMf7/d9s8VgjTiQD51jBeNRBoK4drrjRsFr9XxVgAgRWaNxTAp+KMBi&#10;fn42w1K7I6/psImNSCEcSlTQxtiXUoa6JYth5HrixH04bzGm0zdSezymcGvkdZbl0mLHqaHFnp5a&#10;qvebb6tg5R/fP6fVzlRf67dlYW4m2/1ypdTlxfBwDyLSEP/Ff+4XnebnWZFPx7d3E/j9KQEg5yc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At9q3zKAAAA4wAAAA8AAAAAAAAA&#10;AAAAAAAAnwIAAGRycy9kb3ducmV2LnhtbFBLBQYAAAAABAAEAPcAAACWAwAAAAA=&#10;">
                  <v:imagedata r:id="rId74" o:title=""/>
                  <v:path arrowok="t"/>
                </v:shape>
                <w10:wrap anchorx="page"/>
                <w10:anchorlock/>
              </v:group>
            </w:pict>
          </mc:Fallback>
        </mc:AlternateContent>
      </w:r>
    </w:p>
    <w:p w:rsidR="00247375" w:rsidRDefault="00247375" w:rsidP="00084372">
      <w:pPr>
        <w:rPr>
          <w:rtl/>
        </w:rPr>
      </w:pPr>
      <w:r w:rsidRPr="00AC09F9">
        <w:rPr>
          <w:rtl/>
        </w:rPr>
        <w:t xml:space="preserve">   - الضغوط الناتجة عن بيئة العمل السلبية قد تمتد إلى الحياة الشخصية، مما يؤثر على العلاقات العائلية والاجتماعية.</w:t>
      </w:r>
    </w:p>
    <w:p w:rsidR="00084372" w:rsidRPr="00AC09F9" w:rsidRDefault="00084372" w:rsidP="00084372">
      <w:r w:rsidRPr="002A078C">
        <w:rPr>
          <w:rFonts w:ascii="Sakkal Majalla" w:hAnsi="Sakkal Majalla"/>
          <w:noProof/>
          <w:sz w:val="34"/>
        </w:rPr>
        <mc:AlternateContent>
          <mc:Choice Requires="wpg">
            <w:drawing>
              <wp:inline distT="0" distB="0" distL="0" distR="0" wp14:anchorId="321E9E1C" wp14:editId="084E605C">
                <wp:extent cx="5731510" cy="892088"/>
                <wp:effectExtent l="0" t="0" r="2540" b="22860"/>
                <wp:docPr id="160869145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459" name="مجموعة 47"/>
                        <wpg:cNvGrpSpPr/>
                        <wpg:grpSpPr>
                          <a:xfrm>
                            <a:off x="0" y="0"/>
                            <a:ext cx="5731510" cy="895351"/>
                            <a:chOff x="0" y="0"/>
                            <a:chExt cx="5878196" cy="918845"/>
                          </a:xfrm>
                        </wpg:grpSpPr>
                        <wpg:grpSp>
                          <wpg:cNvPr id="1608691460" name="مجموعة 48"/>
                          <wpg:cNvGrpSpPr/>
                          <wpg:grpSpPr>
                            <a:xfrm>
                              <a:off x="0" y="0"/>
                              <a:ext cx="5878196" cy="918845"/>
                              <a:chOff x="0" y="0"/>
                              <a:chExt cx="6240348" cy="919070"/>
                            </a:xfrm>
                          </wpg:grpSpPr>
                          <wpg:grpSp>
                            <wpg:cNvPr id="1608691461" name="مجموعة 49"/>
                            <wpg:cNvGrpSpPr/>
                            <wpg:grpSpPr>
                              <a:xfrm>
                                <a:off x="0" y="169208"/>
                                <a:ext cx="5433072" cy="580613"/>
                                <a:chOff x="0" y="169208"/>
                                <a:chExt cx="5433072" cy="580613"/>
                              </a:xfrm>
                            </wpg:grpSpPr>
                            <wps:wsp>
                              <wps:cNvPr id="160869146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46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46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465"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ضعف الإبداع والابتكار:</w:t>
                                </w:r>
                              </w:p>
                            </w:txbxContent>
                          </wps:txbx>
                          <wps:bodyPr wrap="square" rtlCol="1">
                            <a:spAutoFit/>
                          </wps:bodyPr>
                        </wps:wsp>
                      </wpg:grpSp>
                      <pic:pic xmlns:pic="http://schemas.openxmlformats.org/drawingml/2006/picture">
                        <pic:nvPicPr>
                          <pic:cNvPr id="1608691466"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90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FbdK7TdAAAABQEAAA8AAABkcnMvZG93bnJl&#10;di54bWxMj0FLw0AQhe+C/2EZwZvdTbXFxmxKKeqpCG0F6W2bnSah2dmQ3Sbpv3f0opcHw3u89022&#10;HF0jeuxC7UlDMlEgkApvayo1fO7fHp5BhGjImsYTarhigGV+e5OZ1PqBttjvYim4hEJqNFQxtqmU&#10;oajQmTDxLRJ7J985E/nsSmk7M3C5a+RUqbl0piZeqEyL6wqL8+7iNLwPZlg9Jq/95nxaXw/72cfX&#10;JkGt7+/G1QuIiGP8C8MPPqNDzkxHfyEbRKOBH4m/yt5CTecgjhx6UjOQeSb/0+ff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">
                <v:group id="مجموعة 47" o:spid="_x0000_s190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na+kTIAAAA&#10;4wAAAA8AAAAAAAAAAAAAAAAAqgIAAGRycy9kb3ducmV2LnhtbFBLBQYAAAAABAAEAPoAAACfAwAA&#10;AAA=&#10;">
                  <v:group id="مجموعة 48" o:spid="_x0000_s190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GjJlk&#10;zAAAAOMAAAAPAAAAAAAAAAAAAAAAAKoCAABkcnMvZG93bnJldi54bWxQSwUGAAAAAAQABAD6AAAA&#10;owMAAAAA&#10;">
                    <v:group id="مجموعة 49" o:spid="_x0000_s190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nAPP/IAAAA&#10;4wAAAA8AAAAAAAAAAAAAAAAAqgIAAGRycy9kb3ducmV2LnhtbFBLBQYAAAAABAAEAPoAAACfAwAA&#10;AAA=&#10;">
                      <v:shape id="شكل حر 50" o:spid="_x0000_s190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T9i8YA&#10;AADjAAAADwAAAGRycy9kb3ducmV2LnhtbERPX2vCMBB/H/gdwgm+zVQ3g1ajiCDI2INWxdejOdti&#10;cylNpvXbL4OBj/f7f4tVZ2txp9ZXjjWMhgkI4tyZigsNp+P2fQrCB2SDtWPS8CQPq2XvbYGpcQ8+&#10;0D0LhYgh7FPUUIbQpFL6vCSLfuga4shdXWsxxLMtpGnxEcNtLcdJoqTFimNDiQ1tSspv2Y/VoL4m&#10;l/0+304O2e7j25M1Z+OC1oN+t56DCNSFl/jfvTNxvkqmajb6VGP4+ykC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8T9i8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0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cwssYA&#10;AADjAAAADwAAAGRycy9kb3ducmV2LnhtbERPS2vCQBC+C/0PywheRDdaDZq6SqkUPNYHnsfsdBPM&#10;zqbZNab/visUPM73ntWms5VoqfGlYwWTcQKCOHe6ZKPgdPwcLUD4gKyxckwKfsnDZv3SW2Gm3Z33&#10;1B6CETGEfYYKihDqTEqfF2TRj11NHLlv11gM8WyM1A3eY7it5DRJUmmx5NhQYE0fBeXXw80qwB/7&#10;db644Hx7MWY7nNfdUM+VGvS79zcQgbrwFP+7dzrOT5NFupzM0ld4/BQB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BcwssYAAADjAAAADwAAAAAAAAAAAAAAAACYAgAAZHJz&#10;L2Rvd25yZXYueG1sUEsFBgAAAAAEAAQA9QAAAIsDAAAAAA==&#10;" fillcolor="#a5a5a5 [2092]" stroked="f" strokeweight="1pt">
                        <v:stroke joinstyle="miter"/>
                      </v:roundrect>
                    </v:group>
                    <v:oval id="شكل بيضاوي 52" o:spid="_x0000_s190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LwcscA&#10;AADjAAAADwAAAGRycy9kb3ducmV2LnhtbERPX2vCMBB/H+w7hBvsbSYWCVqNIspggw1mdXs+mrMt&#10;NpfSZLZ++2Uw2OP9/t9qM7pWXKkPjWcD04kCQVx623Bl4HR8fpqDCBHZYuuZDNwowGZ9f7fC3PqB&#10;D3QtYiVSCIccDdQxdrmUoazJYZj4jjhxZ987jOnsK2l7HFK4a2WmlJYOG04NNXa0q6m8FN/OwMfl&#10;/Hn7en1T75UfCj24fZbZozGPD+N2CSLSGP/Ff+4Xm+ZrNdeL6UzP4PenBIB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Ri8HLHAAAA4wAAAA8AAAAAAAAAAAAAAAAAmAIAAGRy&#10;cy9kb3ducmV2LnhtbFBLBQYAAAAABAAEAPUAAACMAwAAAAA=&#10;" filled="f" strokecolor="#168489" strokeweight="1pt">
                      <v:stroke joinstyle="miter"/>
                    </v:oval>
                  </v:group>
                  <v:shape id="مربع نص 41" o:spid="_x0000_s1910"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gTjcUA&#10;AADjAAAADwAAAGRycy9kb3ducmV2LnhtbERPS0vDQBC+C/6HZQRvdjdiQ5t2W4oP6MGLNd6H7JgN&#10;ZmdDdmzSf+8Kgsf53rPdz6FXZxpTF9lCsTCgiJvoOm4t1O8vdytQSZAd9pHJwoUS7HfXV1usXJz4&#10;jc4naVUO4VShBS8yVFqnxlPAtIgDceY+4xhQ8jm22o045fDQ63tjSh2w49zgcaBHT83X6TtYEHGH&#10;4lI/h3T8mF+fJm+aJdbW3t7Mhw0ooVn+xX/uo8vzS7Mq18VDuYTfnz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WBON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ضعف الإبداع والابتكار:</w:t>
                          </w:r>
                        </w:p>
                      </w:txbxContent>
                    </v:textbox>
                  </v:shape>
                </v:group>
                <v:shape id="صورة 54" o:spid="_x0000_s1911"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pdxFrIAAAA4wAAAA8AAABkcnMvZG93bnJldi54bWxET19LwzAQfxf8DuEE31w6ldjVZUNlgrCn&#10;rSo+ns3Z1iWXmsStfvtFEHy83/+bL0dnxZ5C7D1rmE4KEMSNNz23Gp7rx4sSREzIBq1n0vBDEZaL&#10;05M5VsYfeEP7bWpFDuFYoYYupaGSMjYdOYwTPxBn7sMHhymfoZUm4CGHOysvi0JJhz3nhg4Heuio&#10;2W2/nYZ1uH//nNWvtv7avK1Ke3XzsluttT4/G+9uQSQa07/4z/1k8nxVlGo2vVYKfn/KAMjFE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qXcRayAAAAOMAAAAPAAAAAAAAAAAA&#10;AAAAAJ8CAABkcnMvZG93bnJldi54bWxQSwUGAAAAAAQABAD3AAAAlAMAAAAA&#10;">
                  <v:imagedata r:id="rId74" o:title=""/>
                  <v:path arrowok="t"/>
                </v:shape>
                <w10:wrap anchorx="page"/>
                <w10:anchorlock/>
              </v:group>
            </w:pict>
          </mc:Fallback>
        </mc:AlternateContent>
      </w:r>
    </w:p>
    <w:p w:rsidR="00247375" w:rsidRDefault="00247375" w:rsidP="002800BB">
      <w:pPr>
        <w:rPr>
          <w:rtl/>
        </w:rPr>
      </w:pPr>
      <w:r w:rsidRPr="00AC09F9">
        <w:rPr>
          <w:rtl/>
        </w:rPr>
        <w:t xml:space="preserve">   - بيئة العمل التي تفتقر إلى الدعم والتقدير تعيق الموظفين عن التعبير عن أفكارهم أو تقديم ابتكارات جديدة.</w:t>
      </w:r>
    </w:p>
    <w:p w:rsidR="00247375" w:rsidRPr="002800BB" w:rsidRDefault="00247375" w:rsidP="00084372">
      <w:pPr>
        <w:rPr>
          <w:b/>
          <w:bCs/>
          <w:color w:val="168489"/>
        </w:rPr>
      </w:pPr>
      <w:r w:rsidRPr="002800BB">
        <w:rPr>
          <w:rFonts w:hint="cs"/>
          <w:b/>
          <w:bCs/>
          <w:color w:val="C00000"/>
          <w:rtl/>
        </w:rPr>
        <w:t>ثالثاً</w:t>
      </w:r>
      <w:r w:rsidRPr="002800BB">
        <w:rPr>
          <w:b/>
          <w:bCs/>
          <w:color w:val="C00000"/>
          <w:rtl/>
        </w:rPr>
        <w:t xml:space="preserve">: </w:t>
      </w:r>
      <w:r w:rsidRPr="002800BB">
        <w:rPr>
          <w:b/>
          <w:bCs/>
          <w:color w:val="168489"/>
          <w:rtl/>
        </w:rPr>
        <w:t>كيفية التعامل مع بيئة العمل السلبية</w:t>
      </w:r>
    </w:p>
    <w:p w:rsidR="00247375" w:rsidRPr="00AC09F9" w:rsidRDefault="00247375" w:rsidP="00084372">
      <w:r w:rsidRPr="00AC09F9">
        <w:rPr>
          <w:rtl/>
        </w:rPr>
        <w:t>للتخفيف من آثار بيئة العمل السلبية، يمكن اتخاذ الخطوات التالية:</w:t>
      </w:r>
    </w:p>
    <w:p w:rsidR="00247375" w:rsidRPr="002800BB" w:rsidRDefault="00247375" w:rsidP="00084372">
      <w:pPr>
        <w:rPr>
          <w:color w:val="168489"/>
        </w:rPr>
      </w:pPr>
      <w:r w:rsidRPr="002800BB">
        <w:rPr>
          <w:color w:val="168489"/>
          <w:rtl/>
        </w:rPr>
        <w:t>1. للموظفين:</w:t>
      </w:r>
    </w:p>
    <w:p w:rsidR="00247375" w:rsidRPr="00AC09F9" w:rsidRDefault="00247375" w:rsidP="00084372">
      <w:r w:rsidRPr="00AC09F9">
        <w:rPr>
          <w:rtl/>
        </w:rPr>
        <w:lastRenderedPageBreak/>
        <w:t xml:space="preserve">   - التواصل مع الإدارة: التحدث مع المديرين حول المشاكل التي تواجههم ومحاولة إيجاد حلول مشتركة.</w:t>
      </w:r>
    </w:p>
    <w:p w:rsidR="00247375" w:rsidRPr="00AC09F9" w:rsidRDefault="00247375" w:rsidP="00084372">
      <w:r w:rsidRPr="00AC09F9">
        <w:rPr>
          <w:rtl/>
        </w:rPr>
        <w:t xml:space="preserve">   - إدارة الضغوط: ممارسة تقنيات الاسترخاء مثل التأمل والتنفس العميق لتقليل التوتر.</w:t>
      </w:r>
    </w:p>
    <w:p w:rsidR="00247375" w:rsidRPr="00AC09F9" w:rsidRDefault="00247375" w:rsidP="00084372">
      <w:r w:rsidRPr="00AC09F9">
        <w:rPr>
          <w:rtl/>
        </w:rPr>
        <w:t xml:space="preserve">   - إيجاد شبكة دعم: بناء علاقات إيجابية مع زملاء العمل للحصول على الدعم والمساندة.</w:t>
      </w:r>
    </w:p>
    <w:p w:rsidR="00247375" w:rsidRPr="00AC09F9" w:rsidRDefault="00247375" w:rsidP="00084372">
      <w:r w:rsidRPr="00AC09F9">
        <w:rPr>
          <w:rtl/>
        </w:rPr>
        <w:t xml:space="preserve">   - التركيز على التنمية الذاتية: تطوير المهارات الشخصية والمهنية لتحسين فرص الانتقال إلى بيئة عمل أفضل إذا لزم الأمر.</w:t>
      </w:r>
    </w:p>
    <w:p w:rsidR="00247375" w:rsidRPr="002800BB" w:rsidRDefault="00247375" w:rsidP="00084372">
      <w:pPr>
        <w:rPr>
          <w:color w:val="168489"/>
        </w:rPr>
      </w:pPr>
      <w:r w:rsidRPr="002800BB">
        <w:rPr>
          <w:color w:val="168489"/>
          <w:rtl/>
        </w:rPr>
        <w:t>2. للإدارة:</w:t>
      </w:r>
    </w:p>
    <w:p w:rsidR="00247375" w:rsidRPr="00AC09F9" w:rsidRDefault="00247375" w:rsidP="00084372">
      <w:r w:rsidRPr="00AC09F9">
        <w:rPr>
          <w:rtl/>
        </w:rPr>
        <w:t xml:space="preserve">   - تعزيز التواصل: إنشاء قنوات مفتوحة وصريحة للتواصل مع الموظفين.</w:t>
      </w:r>
    </w:p>
    <w:p w:rsidR="00247375" w:rsidRPr="00AC09F9" w:rsidRDefault="00247375" w:rsidP="00084372">
      <w:r w:rsidRPr="00AC09F9">
        <w:rPr>
          <w:rtl/>
        </w:rPr>
        <w:t xml:space="preserve">   - تقدير الموظفين: تكريم الإنجازات والاعتراف بجهود الموظفين لتحفيزهم.</w:t>
      </w:r>
    </w:p>
    <w:p w:rsidR="00247375" w:rsidRPr="00AC09F9" w:rsidRDefault="00247375" w:rsidP="00084372">
      <w:r w:rsidRPr="00AC09F9">
        <w:rPr>
          <w:rtl/>
        </w:rPr>
        <w:t xml:space="preserve">   - توفير الدعم النفسي: تقديم برامج استشارة أو دعم نفسي للموظفين.</w:t>
      </w:r>
    </w:p>
    <w:p w:rsidR="00247375" w:rsidRPr="00AC09F9" w:rsidRDefault="00247375" w:rsidP="00084372">
      <w:r w:rsidRPr="00AC09F9">
        <w:rPr>
          <w:rtl/>
        </w:rPr>
        <w:t xml:space="preserve">   - خلق بيئة عمل عادلة: ضمان المساواة والعدالة في توزيع المهام والترقيات.</w:t>
      </w:r>
    </w:p>
    <w:p w:rsidR="00247375" w:rsidRPr="00AC09F9" w:rsidRDefault="00247375" w:rsidP="00084372">
      <w:r w:rsidRPr="00AC09F9">
        <w:rPr>
          <w:rtl/>
        </w:rPr>
        <w:t xml:space="preserve">   - تطوير ثقافة إيجابية: تعزيز قيم التعاون، الشفافية، والتقدير في المؤسسة.</w:t>
      </w:r>
    </w:p>
    <w:p w:rsidR="00247375" w:rsidRDefault="00247375" w:rsidP="00084372">
      <w:r w:rsidRPr="00AC09F9">
        <w:rPr>
          <w:rtl/>
        </w:rPr>
        <w:t>خلاصة</w:t>
      </w:r>
      <w:r>
        <w:rPr>
          <w:rFonts w:hint="cs"/>
          <w:rtl/>
        </w:rPr>
        <w:t xml:space="preserve"> القول، </w:t>
      </w:r>
      <w:r w:rsidRPr="00AC09F9">
        <w:rPr>
          <w:rtl/>
        </w:rPr>
        <w:t>بيئة العمل السلبية لها أثر كبير على الموظفين وعلى المؤسسة ككل. لذلك، يجب أن تعمل المؤسسات على خلق بيئة عمل إيجابية وداعمة ت</w:t>
      </w:r>
      <w:r>
        <w:rPr>
          <w:rFonts w:hint="cs"/>
          <w:rtl/>
        </w:rPr>
        <w:t>ُ</w:t>
      </w:r>
      <w:r w:rsidRPr="00AC09F9">
        <w:rPr>
          <w:rtl/>
        </w:rPr>
        <w:t>عزز من رفاهية الموظفين وإنتاجيتهم. من الضروري أن يدرك الموظفون والإدارة أهمية التعاون والتواصل لتحسين الظروف والعمل نحو تحقيق النجاح المشترك.</w:t>
      </w:r>
    </w:p>
    <w:p w:rsidR="007D67FF" w:rsidRDefault="007D67FF" w:rsidP="00084372"/>
    <w:p w:rsidR="007D67FF" w:rsidRDefault="007D67FF" w:rsidP="00084372"/>
    <w:p w:rsidR="007D67FF" w:rsidRDefault="007D67FF" w:rsidP="007D67FF">
      <w:pPr>
        <w:jc w:val="center"/>
      </w:pPr>
    </w:p>
    <w:p w:rsidR="007D67FF" w:rsidRDefault="007D67FF" w:rsidP="00084372"/>
    <w:p w:rsidR="007D67FF" w:rsidRPr="00AC09F9" w:rsidRDefault="007D67FF" w:rsidP="00084372"/>
    <w:p w:rsidR="00247375" w:rsidRDefault="00084372" w:rsidP="002800BB">
      <w:pPr>
        <w:pageBreakBefore/>
        <w:rPr>
          <w:rtl/>
        </w:rPr>
      </w:pPr>
      <w:r w:rsidRPr="002A078C">
        <w:rPr>
          <w:rFonts w:ascii="Sakkal Majalla" w:hAnsi="Sakkal Majalla"/>
          <w:noProof/>
          <w:color w:val="002060"/>
          <w:sz w:val="34"/>
        </w:rPr>
        <w:lastRenderedPageBreak/>
        <mc:AlternateContent>
          <mc:Choice Requires="wpg">
            <w:drawing>
              <wp:inline distT="0" distB="0" distL="0" distR="0" wp14:anchorId="040AB8BF" wp14:editId="03E7F51E">
                <wp:extent cx="5731510" cy="895350"/>
                <wp:effectExtent l="0" t="0" r="21590" b="19050"/>
                <wp:docPr id="2075"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76"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7" name="مجموعة 39"/>
                        <wpg:cNvGrpSpPr/>
                        <wpg:grpSpPr>
                          <a:xfrm>
                            <a:off x="0" y="0"/>
                            <a:ext cx="5731510" cy="895350"/>
                            <a:chOff x="0" y="0"/>
                            <a:chExt cx="5878196" cy="918845"/>
                          </a:xfrm>
                        </wpg:grpSpPr>
                        <wpg:grpSp>
                          <wpg:cNvPr id="2078" name="مجموعة 40"/>
                          <wpg:cNvGrpSpPr/>
                          <wpg:grpSpPr>
                            <a:xfrm>
                              <a:off x="0" y="0"/>
                              <a:ext cx="5878196" cy="918845"/>
                              <a:chOff x="0" y="0"/>
                              <a:chExt cx="6240348" cy="919070"/>
                            </a:xfrm>
                          </wpg:grpSpPr>
                          <wpg:grpSp>
                            <wpg:cNvPr id="2079" name="مجموعة 41"/>
                            <wpg:cNvGrpSpPr/>
                            <wpg:grpSpPr>
                              <a:xfrm>
                                <a:off x="0" y="169208"/>
                                <a:ext cx="5433072" cy="580613"/>
                                <a:chOff x="0" y="169208"/>
                                <a:chExt cx="5433072" cy="580613"/>
                              </a:xfrm>
                            </wpg:grpSpPr>
                            <wps:wsp>
                              <wps:cNvPr id="2080"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81"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82"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83" name="مربع نص 41"/>
                          <wps:cNvSpPr txBox="1"/>
                          <wps:spPr>
                            <a:xfrm>
                              <a:off x="204484" y="256983"/>
                              <a:ext cx="4616071" cy="387740"/>
                            </a:xfrm>
                            <a:prstGeom prst="rect">
                              <a:avLst/>
                            </a:prstGeom>
                            <a:noFill/>
                          </wps:spPr>
                          <wps:txbx>
                            <w:txbxContent>
                              <w:p w:rsidR="005345A8" w:rsidRPr="002800BB" w:rsidRDefault="005345A8" w:rsidP="002800BB">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أهمية الدعم النفسي والاجتماعي في العمل</w:t>
                                </w:r>
                              </w:p>
                            </w:txbxContent>
                          </wps:txbx>
                          <wps:bodyPr wrap="square" rtlCol="1">
                            <a:spAutoFit/>
                          </wps:bodyPr>
                        </wps:wsp>
                      </wpg:grpSp>
                    </wpg:wgp>
                  </a:graphicData>
                </a:graphic>
              </wp:inline>
            </w:drawing>
          </mc:Choice>
          <mc:Fallback>
            <w:pict>
              <v:group id="_x0000_s1912"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">
                <v:shape id="صورة 38" o:spid="_x0000_s1913"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akcgTGAAAA3QAAAA8AAABkcnMvZG93bnJldi54bWxEj0FrwkAUhO8F/8PyhN7qxgRSia4iotBL&#10;aY2FXh/ZZzaYfRuz2yT9991CocdhZr5hNrvJtmKg3jeOFSwXCQjiyumGawUfl9PTCoQPyBpbx6Tg&#10;mzzstrOHDRbajXymoQy1iBD2BSowIXSFlL4yZNEvXEccvavrLYYo+1rqHscIt61MkySXFhuOCwY7&#10;OhiqbuWXVZAdh+mYHd5e/afpLvfS7ht/flfqcT7t1yACTeE//Nd+0QrS5DmH3zfxCcjt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tqRyBMYAAADdAAAADwAAAAAAAAAAAAAA&#10;AACfAgAAZHJzL2Rvd25yZXYueG1sUEsFBgAAAAAEAAQA9wAAAJIDAAAAAA==&#10;">
                  <v:imagedata r:id="rId67" o:title=""/>
                </v:shape>
                <v:group id="مجموعة 39" o:spid="_x0000_s191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R//e8cAAADdAAAADwAAAGRycy9kb3ducmV2LnhtbESPQWvCQBSE7wX/w/IK&#10;3ppNlDaSZhURKx5CoSqU3h7ZZxLMvg3ZbRL/fbdQ6HGYmW+YfDOZVgzUu8aygiSKQRCXVjdcKbic&#10;355WIJxH1thaJgV3crBZzx5yzLQd+YOGk69EgLDLUEHtfZdJ6cqaDLrIdsTBu9reoA+yr6TucQxw&#10;08pFHL9Igw2HhRo72tVU3k7fRsFhxHG7TPZDcbvu7l/n5/fPIiGl5o/T9hWEp8n/h//aR61gEac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R//e8cAAADd&#10;AAAADwAAAAAAAAAAAAAAAACqAgAAZHJzL2Rvd25yZXYueG1sUEsFBgAAAAAEAAQA+gAAAJ4DAAAA&#10;AA==&#10;">
                  <v:group id="مجموعة 40" o:spid="_x0000_s191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IBrCcQAAADdAAAADwAAAGRycy9kb3ducmV2LnhtbERPy2rCQBTdF/yH4Qrd&#10;1UlS2kp0FAlWXIRCVRB3l8w1CWbuhMw0j7/vLApdHs57vR1NI3rqXG1ZQbyIQBAXVtdcKricP1+W&#10;IJxH1thYJgUTOdhuZk9rTLUd+Jv6ky9FCGGXooLK+zaV0hUVGXQL2xIH7m47gz7ArpS6wyGEm0Ym&#10;UfQuDdYcGipsKauoeJx+jILDgMPuNd73+eOeTbfz29c1j0mp5/m4W4HwNPp/8Z/7qBUk0UeYG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IBrCcQAAADdAAAA&#10;DwAAAAAAAAAAAAAAAACqAgAAZHJzL2Rvd25yZXYueG1sUEsFBgAAAAAEAAQA+gAAAJsDAAAAAA==&#10;">
                    <v:group id="مجموعة 41" o:spid="_x0000_s191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fzM6SxgAAAN0A&#10;AAAPAAAAAAAAAAAAAAAAAKoCAABkcnMvZG93bnJldi54bWxQSwUGAAAAAAQABAD6AAAAnQMAAAAA&#10;">
                      <v:shape id="شكل حر 42" o:spid="_x0000_s191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UYbcAA&#10;AADdAAAADwAAAGRycy9kb3ducmV2LnhtbERPzYrCMBC+C/sOYRa8aaIrKtUoi7jowYt1H2BoZptq&#10;M+k2Uevbm4Pg8eP7X647V4sbtaHyrGE0VCCIC28qLjX8nn4GcxAhIhusPZOGBwVYrz56S8yMv/OR&#10;bnksRQrhkKEGG2OTSRkKSw7D0DfEifvzrcOYYFtK0+I9hbtajpWaSocVpwaLDW0sFZf86jQYNdm6&#10;yWw3o83/warzyMTLl9G6/9l9L0BE6uJb/HLvjYaxmqf96U16AnL1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YUYbcAAAADdAAAADwAAAAAAAAAAAAAAAACYAgAAZHJzL2Rvd25y&#10;ZXYueG1sUEsFBgAAAAAEAAQA9QAAAIUD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91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rJkcUA&#10;AADdAAAADwAAAGRycy9kb3ducmV2LnhtbESPQWsCMRSE7wX/Q3iCt5q4ByurUVRQxHpoVdrrY/O6&#10;uzR5WTbR3f77Rij0OMzMN8xi1Tsr7tSG2rOGyViBIC68qbnUcL3snmcgQkQ2aD2Thh8KsFoOnhaY&#10;G9/xO93PsRQJwiFHDVWMTS5lKCpyGMa+IU7el28dxiTbUpoWuwR3VmZKTaXDmtNChQ1tKyq+zzen&#10;4eVtd+vCfno5bj7sqVb2c529stajYb+eg4jUx//wX/tgNGRqNoHHm/QE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esmRxQAAAN0AAAAPAAAAAAAAAAAAAAAAAJgCAABkcnMv&#10;ZG93bnJldi54bWxQSwUGAAAAAAQABAD1AAAAigMAAAAA&#10;" fillcolor="#168489" stroked="f" strokeweight="1pt">
                        <v:stroke joinstyle="miter"/>
                      </v:roundrect>
                    </v:group>
                    <v:oval id="شكل بيضاوي 44" o:spid="_x0000_s191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RYj8UA&#10;AADdAAAADwAAAGRycy9kb3ducmV2LnhtbESPwWrDMBBE74X+g9hCb40cH0pwLZtSKA2BEKLkA7bW&#10;xnJirVxLTZy/jwKFHoeZecOU9eR6caYxdJ4VzGcZCOLGm45bBfvd58sCRIjIBnvPpOBKAerq8aHE&#10;wvgLb+msYysShEOBCmyMQyFlaCw5DDM/ECfv4EeHMcmxlWbES4K7XuZZ9ioddpwWLA70Yak56V+n&#10;QE87vfk6tNKvtV19z4/+x22XSj0/Te9vICJN8T/8114aBXm2yOH+Jj0BW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lFiPxQAAAN0AAAAPAAAAAAAAAAAAAAAAAJgCAABkcnMv&#10;ZG93bnJldi54bWxQSwUGAAAAAAQABAD1AAAAigMAAAAA&#10;" filled="f" strokecolor="#a5a5a5 [2092]" strokeweight="1pt">
                      <v:stroke joinstyle="miter"/>
                    </v:oval>
                  </v:group>
                  <v:shape id="مربع نص 41" o:spid="_x0000_s1920" type="#_x0000_t202" style="position:absolute;left:2044;top:2569;width:46161;height:38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VqcMA&#10;AADdAAAADwAAAGRycy9kb3ducmV2LnhtbESPQWsCMRSE74X+h/AKvdVES0W2RpHagode1PX+2Lxu&#10;lm5els3TXf99UxA8DjPzDbNcj6FVF+pTE9nCdGJAEVfRNVxbKI9fLwtQSZAdtpHJwpUSrFePD0ss&#10;XBx4T5eD1CpDOBVowYt0hdap8hQwTWJHnL2f2AeULPtaux6HDA+tnhkz1wEbzgseO/rwVP0ezsGC&#10;iNtMr+VnSLvT+L0dvKnesLT2+WncvIMSGuUevrV3zsLMLF7h/01+Anr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P+VqcMAAADdAAAADwAAAAAAAAAAAAAAAACYAgAAZHJzL2Rv&#10;d25yZXYueG1sUEsFBgAAAAAEAAQA9QAAAIgDAAAAAA==&#10;" filled="f" stroked="f">
                    <v:textbox style="mso-fit-shape-to-text:t">
                      <w:txbxContent>
                        <w:p w:rsidR="005345A8" w:rsidRPr="002800BB" w:rsidRDefault="005345A8" w:rsidP="002800BB">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أهمية الدعم النفسي والاجتماعي في العمل</w:t>
                          </w:r>
                        </w:p>
                      </w:txbxContent>
                    </v:textbox>
                  </v:shape>
                </v:group>
                <w10:wrap anchorx="page"/>
                <w10:anchorlock/>
              </v:group>
            </w:pict>
          </mc:Fallback>
        </mc:AlternateContent>
      </w:r>
    </w:p>
    <w:p w:rsidR="00247375" w:rsidRPr="00AC09F9" w:rsidRDefault="00247375" w:rsidP="002800BB">
      <w:r w:rsidRPr="00AC09F9">
        <w:rPr>
          <w:rtl/>
        </w:rPr>
        <w:t>ي</w:t>
      </w:r>
      <w:r>
        <w:rPr>
          <w:rFonts w:hint="cs"/>
          <w:rtl/>
        </w:rPr>
        <w:t>ُ</w:t>
      </w:r>
      <w:r w:rsidRPr="00AC09F9">
        <w:rPr>
          <w:rtl/>
        </w:rPr>
        <w:t xml:space="preserve">شير </w:t>
      </w:r>
      <w:r w:rsidRPr="000F7CBD">
        <w:rPr>
          <w:b/>
          <w:bCs/>
          <w:color w:val="168489"/>
          <w:rtl/>
        </w:rPr>
        <w:t>الدعم النفسي والاجتماعي</w:t>
      </w:r>
      <w:r w:rsidRPr="000F7CBD">
        <w:rPr>
          <w:color w:val="168489"/>
          <w:rtl/>
        </w:rPr>
        <w:t xml:space="preserve"> </w:t>
      </w:r>
      <w:r w:rsidRPr="00AC09F9">
        <w:rPr>
          <w:rtl/>
        </w:rPr>
        <w:t>في مكان العمل إلى الجهود المبذولة من قبل الإدارة والزملاء لتوفير بيئة عمل داعمة تُعزز رفاهية الموظفين النفسية والاجتماعية. يشمل ذلك تقديم المساعدة العاطفية، توفير التوجيه والمساندة، وإرساء علاقات إيجابية بين الموظفين، مما يساعد على تحسين التوازن بين الحياة المهنية والشخصية.</w:t>
      </w:r>
    </w:p>
    <w:p w:rsidR="00247375" w:rsidRDefault="00247375" w:rsidP="00084372">
      <w:pPr>
        <w:rPr>
          <w:b/>
          <w:bCs/>
          <w:color w:val="168489"/>
        </w:rPr>
      </w:pPr>
      <w:r w:rsidRPr="002800BB">
        <w:rPr>
          <w:rFonts w:hint="cs"/>
          <w:b/>
          <w:bCs/>
          <w:color w:val="C00000"/>
          <w:rtl/>
        </w:rPr>
        <w:t>أولاً</w:t>
      </w:r>
      <w:r w:rsidRPr="002800BB">
        <w:rPr>
          <w:b/>
          <w:bCs/>
          <w:color w:val="C00000"/>
          <w:rtl/>
        </w:rPr>
        <w:t xml:space="preserve">: </w:t>
      </w:r>
      <w:r w:rsidRPr="002800BB">
        <w:rPr>
          <w:b/>
          <w:bCs/>
          <w:color w:val="168489"/>
          <w:rtl/>
        </w:rPr>
        <w:t>أهمية الدعم النفسي والاجتماعي في مكان العمل</w:t>
      </w:r>
    </w:p>
    <w:p w:rsidR="007D67FF" w:rsidRDefault="007D67FF" w:rsidP="007D67FF">
      <w:pPr>
        <w:rPr>
          <w:b/>
          <w:bCs/>
          <w:rtl/>
        </w:rPr>
      </w:pPr>
      <w:r w:rsidRPr="007D67FF">
        <w:rPr>
          <w:b/>
          <w:bCs/>
          <w:noProof/>
        </w:rPr>
        <mc:AlternateContent>
          <mc:Choice Requires="wpg">
            <w:drawing>
              <wp:inline distT="0" distB="0" distL="0" distR="0" wp14:anchorId="5E3A1375" wp14:editId="49C541F0">
                <wp:extent cx="5874152" cy="3099400"/>
                <wp:effectExtent l="0" t="0" r="12700" b="25400"/>
                <wp:docPr id="801405999" name="Group 36"/>
                <wp:cNvGraphicFramePr/>
                <a:graphic xmlns:a="http://schemas.openxmlformats.org/drawingml/2006/main">
                  <a:graphicData uri="http://schemas.microsoft.com/office/word/2010/wordprocessingGroup">
                    <wpg:wgp>
                      <wpg:cNvGrpSpPr/>
                      <wpg:grpSpPr>
                        <a:xfrm>
                          <a:off x="0" y="0"/>
                          <a:ext cx="5874152" cy="3099400"/>
                          <a:chOff x="0" y="0"/>
                          <a:chExt cx="5874152" cy="3099400"/>
                        </a:xfrm>
                      </wpg:grpSpPr>
                      <wpg:grpSp>
                        <wpg:cNvPr id="801406000" name="Group 801406000"/>
                        <wpg:cNvGrpSpPr/>
                        <wpg:grpSpPr>
                          <a:xfrm>
                            <a:off x="0" y="0"/>
                            <a:ext cx="5874152" cy="2320513"/>
                            <a:chOff x="0" y="0"/>
                            <a:chExt cx="5874152" cy="2320513"/>
                          </a:xfrm>
                        </wpg:grpSpPr>
                        <wpg:grpSp>
                          <wpg:cNvPr id="801406001" name="Group 801406001"/>
                          <wpg:cNvGrpSpPr/>
                          <wpg:grpSpPr>
                            <a:xfrm>
                              <a:off x="0" y="1559048"/>
                              <a:ext cx="5874152" cy="761465"/>
                              <a:chOff x="0" y="1559048"/>
                              <a:chExt cx="6043210" cy="783380"/>
                            </a:xfrm>
                          </wpg:grpSpPr>
                          <wpg:grpSp>
                            <wpg:cNvPr id="801406002" name="Group 801406002"/>
                            <wpg:cNvGrpSpPr/>
                            <wpg:grpSpPr>
                              <a:xfrm>
                                <a:off x="3021605" y="1559048"/>
                                <a:ext cx="3021605" cy="783380"/>
                                <a:chOff x="3021605" y="1559048"/>
                                <a:chExt cx="3021605" cy="783380"/>
                              </a:xfrm>
                            </wpg:grpSpPr>
                            <wpg:grpSp>
                              <wpg:cNvPr id="801406003" name="Group 801406003"/>
                              <wpg:cNvGrpSpPr/>
                              <wpg:grpSpPr>
                                <a:xfrm>
                                  <a:off x="3021605" y="1597777"/>
                                  <a:ext cx="2578490" cy="704145"/>
                                  <a:chOff x="3021605" y="1597777"/>
                                  <a:chExt cx="2578490" cy="704145"/>
                                </a:xfrm>
                              </wpg:grpSpPr>
                              <wps:wsp>
                                <wps:cNvPr id="801406004" name="Freeform: Shape 801406004"/>
                                <wps:cNvSpPr/>
                                <wps:spPr>
                                  <a:xfrm rot="5400000">
                                    <a:off x="3926920" y="692462"/>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801406006" name="Freeform: Shape 801406006"/>
                                <wps:cNvSpPr/>
                                <wps:spPr>
                                  <a:xfrm rot="5400000">
                                    <a:off x="3990635" y="692462"/>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801406007" name="Oval 801406007"/>
                              <wps:cNvSpPr/>
                              <wps:spPr>
                                <a:xfrm>
                                  <a:off x="5259830" y="1559048"/>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1406008" name="Oval 801406008"/>
                              <wps:cNvSpPr/>
                              <wps:spPr>
                                <a:xfrm>
                                  <a:off x="5300773" y="1599554"/>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1406009" name="TextBox 166"/>
                              <wps:cNvSpPr txBox="1"/>
                              <wps:spPr>
                                <a:xfrm>
                                  <a:off x="3362359" y="1593217"/>
                                  <a:ext cx="1800427" cy="683326"/>
                                </a:xfrm>
                                <a:prstGeom prst="rect">
                                  <a:avLst/>
                                </a:prstGeom>
                                <a:noFill/>
                              </wps:spPr>
                              <wps:txbx>
                                <w:txbxContent>
                                  <w:p w:rsidR="005345A8" w:rsidRDefault="005345A8" w:rsidP="007D67FF">
                                    <w:pPr>
                                      <w:bidi w:val="0"/>
                                      <w:jc w:val="center"/>
                                      <w:rPr>
                                        <w:rFonts w:hAnsi="Adobe Arabic" w:cs="Adobe Arabic"/>
                                        <w:b/>
                                        <w:bCs/>
                                        <w:color w:val="000000"/>
                                        <w:kern w:val="24"/>
                                        <w:sz w:val="36"/>
                                        <w:szCs w:val="36"/>
                                      </w:rPr>
                                    </w:pPr>
                                    <w:r w:rsidRPr="007D67FF">
                                      <w:rPr>
                                        <w:rFonts w:hAnsi="Adobe Arabic" w:cs="Adobe Arabic"/>
                                        <w:b/>
                                        <w:bCs/>
                                        <w:color w:val="000000"/>
                                        <w:kern w:val="24"/>
                                        <w:sz w:val="36"/>
                                        <w:szCs w:val="36"/>
                                        <w:rtl/>
                                      </w:rPr>
                                      <w:t>التقليل من معدلات الغياب عن العمل</w:t>
                                    </w:r>
                                  </w:p>
                                </w:txbxContent>
                              </wps:txbx>
                              <wps:bodyPr wrap="square" rtlCol="0">
                                <a:spAutoFit/>
                              </wps:bodyPr>
                            </wps:wsp>
                          </wpg:grpSp>
                          <wpg:grpSp>
                            <wpg:cNvPr id="801406010" name="Group 801406010"/>
                            <wpg:cNvGrpSpPr/>
                            <wpg:grpSpPr>
                              <a:xfrm flipH="1">
                                <a:off x="0" y="1559048"/>
                                <a:ext cx="3021605" cy="783380"/>
                                <a:chOff x="0" y="1559048"/>
                                <a:chExt cx="3021605" cy="783380"/>
                              </a:xfrm>
                            </wpg:grpSpPr>
                            <wpg:grpSp>
                              <wpg:cNvPr id="801406011" name="Group 801406011"/>
                              <wpg:cNvGrpSpPr/>
                              <wpg:grpSpPr>
                                <a:xfrm>
                                  <a:off x="0" y="1597777"/>
                                  <a:ext cx="2578490" cy="704145"/>
                                  <a:chOff x="0" y="1597777"/>
                                  <a:chExt cx="2578490" cy="704145"/>
                                </a:xfrm>
                              </wpg:grpSpPr>
                              <wps:wsp>
                                <wps:cNvPr id="801406012" name="Freeform: Shape 801406012"/>
                                <wps:cNvSpPr/>
                                <wps:spPr>
                                  <a:xfrm rot="5400000">
                                    <a:off x="905315" y="692462"/>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801406013" name="Freeform: Shape 801406013"/>
                                <wps:cNvSpPr/>
                                <wps:spPr>
                                  <a:xfrm rot="5400000">
                                    <a:off x="969030" y="692462"/>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801406014" name="Oval 801406014"/>
                              <wps:cNvSpPr/>
                              <wps:spPr>
                                <a:xfrm>
                                  <a:off x="2238225" y="1559048"/>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1406015" name="Oval 801406015"/>
                              <wps:cNvSpPr/>
                              <wps:spPr>
                                <a:xfrm>
                                  <a:off x="2279168" y="1599554"/>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2541824" name="TextBox 160"/>
                              <wps:cNvSpPr txBox="1"/>
                              <wps:spPr>
                                <a:xfrm>
                                  <a:off x="191556" y="1746850"/>
                                  <a:ext cx="2139477" cy="388699"/>
                                </a:xfrm>
                                <a:prstGeom prst="rect">
                                  <a:avLst/>
                                </a:prstGeom>
                              </wps:spPr>
                              <wps:txbx>
                                <w:txbxContent>
                                  <w:p w:rsidR="005345A8" w:rsidRDefault="005345A8" w:rsidP="007D67FF">
                                    <w:pPr>
                                      <w:bidi w:val="0"/>
                                      <w:jc w:val="center"/>
                                      <w:rPr>
                                        <w:rFonts w:hAnsi="Adobe Arabic" w:cs="Adobe Arabic"/>
                                        <w:b/>
                                        <w:bCs/>
                                        <w:color w:val="000000"/>
                                        <w:kern w:val="24"/>
                                        <w:sz w:val="36"/>
                                        <w:szCs w:val="36"/>
                                      </w:rPr>
                                    </w:pPr>
                                    <w:r w:rsidRPr="007D67FF">
                                      <w:rPr>
                                        <w:rFonts w:hAnsi="Adobe Arabic" w:cs="Adobe Arabic"/>
                                        <w:b/>
                                        <w:bCs/>
                                        <w:color w:val="000000"/>
                                        <w:kern w:val="24"/>
                                        <w:sz w:val="36"/>
                                        <w:szCs w:val="36"/>
                                        <w:rtl/>
                                      </w:rPr>
                                      <w:t>خفض معدل دوران الموظفين</w:t>
                                    </w:r>
                                  </w:p>
                                </w:txbxContent>
                              </wps:txbx>
                              <wps:bodyPr wrap="square" rtlCol="0">
                                <a:spAutoFit/>
                              </wps:bodyPr>
                            </wps:wsp>
                          </wpg:grpSp>
                        </wpg:grpSp>
                        <wps:wsp>
                          <wps:cNvPr id="352541825" name="TextBox 6"/>
                          <wps:cNvSpPr txBox="1"/>
                          <wps:spPr>
                            <a:xfrm>
                              <a:off x="5192341" y="1567872"/>
                              <a:ext cx="594995" cy="661670"/>
                            </a:xfrm>
                            <a:prstGeom prst="rect">
                              <a:avLst/>
                            </a:prstGeom>
                            <a:noFill/>
                          </wps:spPr>
                          <wps:txbx>
                            <w:txbxContent>
                              <w:p w:rsidR="005345A8" w:rsidRDefault="005345A8" w:rsidP="007D67FF">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05</w:t>
                                </w:r>
                              </w:p>
                            </w:txbxContent>
                          </wps:txbx>
                          <wps:bodyPr wrap="none" rtlCol="0">
                            <a:spAutoFit/>
                          </wps:bodyPr>
                        </wps:wsp>
                        <wpg:grpSp>
                          <wpg:cNvPr id="352541826" name="Group 352541826"/>
                          <wpg:cNvGrpSpPr/>
                          <wpg:grpSpPr>
                            <a:xfrm>
                              <a:off x="0" y="0"/>
                              <a:ext cx="5874152" cy="1540276"/>
                              <a:chOff x="0" y="0"/>
                              <a:chExt cx="5874152" cy="1540276"/>
                            </a:xfrm>
                          </wpg:grpSpPr>
                          <wpg:grpSp>
                            <wpg:cNvPr id="352541827" name="Group 352541827"/>
                            <wpg:cNvGrpSpPr/>
                            <wpg:grpSpPr>
                              <a:xfrm>
                                <a:off x="2937076" y="778811"/>
                                <a:ext cx="2937076" cy="761465"/>
                                <a:chOff x="2937076" y="778811"/>
                                <a:chExt cx="3021605" cy="783380"/>
                              </a:xfrm>
                            </wpg:grpSpPr>
                            <wpg:grpSp>
                              <wpg:cNvPr id="352541828" name="Group 352541828"/>
                              <wpg:cNvGrpSpPr/>
                              <wpg:grpSpPr>
                                <a:xfrm>
                                  <a:off x="2937076" y="817540"/>
                                  <a:ext cx="2578490" cy="704145"/>
                                  <a:chOff x="2937076" y="817540"/>
                                  <a:chExt cx="2578490" cy="704145"/>
                                </a:xfrm>
                              </wpg:grpSpPr>
                              <wps:wsp>
                                <wps:cNvPr id="352541829" name="Freeform: Shape 352541829"/>
                                <wps:cNvSpPr/>
                                <wps:spPr>
                                  <a:xfrm rot="5400000">
                                    <a:off x="3842391" y="-87775"/>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52541830" name="Freeform: Shape 352541830"/>
                                <wps:cNvSpPr/>
                                <wps:spPr>
                                  <a:xfrm rot="5400000">
                                    <a:off x="3906106" y="-87775"/>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352541831" name="Oval 352541831"/>
                              <wps:cNvSpPr/>
                              <wps:spPr>
                                <a:xfrm>
                                  <a:off x="5175301" y="778811"/>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2541832" name="Oval 352541832"/>
                              <wps:cNvSpPr/>
                              <wps:spPr>
                                <a:xfrm>
                                  <a:off x="5216244" y="819317"/>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2541833" name="TextBox 104"/>
                              <wps:cNvSpPr txBox="1"/>
                              <wps:spPr>
                                <a:xfrm>
                                  <a:off x="3176347" y="980870"/>
                                  <a:ext cx="1940881" cy="388699"/>
                                </a:xfrm>
                                <a:prstGeom prst="rect">
                                  <a:avLst/>
                                </a:prstGeom>
                                <a:noFill/>
                              </wps:spPr>
                              <wps:txbx>
                                <w:txbxContent>
                                  <w:p w:rsidR="005345A8" w:rsidRDefault="005345A8" w:rsidP="007D67FF">
                                    <w:pPr>
                                      <w:bidi w:val="0"/>
                                      <w:jc w:val="center"/>
                                      <w:rPr>
                                        <w:rFonts w:hAnsi="Adobe Arabic" w:cs="Adobe Arabic"/>
                                        <w:b/>
                                        <w:bCs/>
                                        <w:color w:val="000000"/>
                                        <w:kern w:val="24"/>
                                        <w:sz w:val="36"/>
                                        <w:szCs w:val="36"/>
                                      </w:rPr>
                                    </w:pPr>
                                    <w:r w:rsidRPr="007D67FF">
                                      <w:rPr>
                                        <w:rFonts w:hAnsi="Adobe Arabic" w:cs="Adobe Arabic"/>
                                        <w:b/>
                                        <w:bCs/>
                                        <w:color w:val="000000"/>
                                        <w:kern w:val="24"/>
                                        <w:sz w:val="36"/>
                                        <w:szCs w:val="36"/>
                                        <w:rtl/>
                                      </w:rPr>
                                      <w:t>تعزيز الرضا الوظيفي</w:t>
                                    </w:r>
                                  </w:p>
                                </w:txbxContent>
                              </wps:txbx>
                              <wps:bodyPr wrap="square" rtlCol="0">
                                <a:spAutoFit/>
                              </wps:bodyPr>
                            </wps:wsp>
                          </wpg:grpSp>
                          <wpg:grpSp>
                            <wpg:cNvPr id="352541834" name="Group 352541834"/>
                            <wpg:cNvGrpSpPr/>
                            <wpg:grpSpPr>
                              <a:xfrm flipH="1">
                                <a:off x="0" y="778811"/>
                                <a:ext cx="2937076" cy="761465"/>
                                <a:chOff x="0" y="778811"/>
                                <a:chExt cx="3021605" cy="783380"/>
                              </a:xfrm>
                            </wpg:grpSpPr>
                            <wpg:grpSp>
                              <wpg:cNvPr id="352541835" name="Group 352541835"/>
                              <wpg:cNvGrpSpPr/>
                              <wpg:grpSpPr>
                                <a:xfrm>
                                  <a:off x="0" y="817540"/>
                                  <a:ext cx="2578490" cy="704145"/>
                                  <a:chOff x="0" y="817540"/>
                                  <a:chExt cx="2578490" cy="704145"/>
                                </a:xfrm>
                              </wpg:grpSpPr>
                              <wps:wsp>
                                <wps:cNvPr id="352541836" name="Freeform: Shape 352541836"/>
                                <wps:cNvSpPr/>
                                <wps:spPr>
                                  <a:xfrm rot="5400000">
                                    <a:off x="905315" y="-87775"/>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52541837" name="Freeform: Shape 352541837"/>
                                <wps:cNvSpPr/>
                                <wps:spPr>
                                  <a:xfrm rot="5400000">
                                    <a:off x="969030" y="-87775"/>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352541838" name="Oval 352541838"/>
                              <wps:cNvSpPr/>
                              <wps:spPr>
                                <a:xfrm>
                                  <a:off x="2238225" y="778811"/>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2541839" name="Oval 352541839"/>
                              <wps:cNvSpPr/>
                              <wps:spPr>
                                <a:xfrm>
                                  <a:off x="2279168" y="819317"/>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2541840" name="TextBox 87"/>
                              <wps:cNvSpPr txBox="1"/>
                              <wps:spPr>
                                <a:xfrm>
                                  <a:off x="210773" y="969172"/>
                                  <a:ext cx="2071536" cy="388699"/>
                                </a:xfrm>
                                <a:prstGeom prst="rect">
                                  <a:avLst/>
                                </a:prstGeom>
                              </wps:spPr>
                              <wps:txbx>
                                <w:txbxContent>
                                  <w:p w:rsidR="005345A8" w:rsidRDefault="005345A8" w:rsidP="007D67FF">
                                    <w:pPr>
                                      <w:bidi w:val="0"/>
                                      <w:jc w:val="center"/>
                                      <w:rPr>
                                        <w:rFonts w:hAnsi="Adobe Arabic" w:cs="Adobe Arabic"/>
                                        <w:b/>
                                        <w:bCs/>
                                        <w:color w:val="000000"/>
                                        <w:kern w:val="24"/>
                                        <w:sz w:val="36"/>
                                        <w:szCs w:val="36"/>
                                      </w:rPr>
                                    </w:pPr>
                                    <w:r w:rsidRPr="007D67FF">
                                      <w:rPr>
                                        <w:rFonts w:hAnsi="Adobe Arabic" w:cs="Adobe Arabic"/>
                                        <w:b/>
                                        <w:bCs/>
                                        <w:color w:val="000000"/>
                                        <w:kern w:val="24"/>
                                        <w:sz w:val="36"/>
                                        <w:szCs w:val="36"/>
                                        <w:rtl/>
                                      </w:rPr>
                                      <w:t>تقوية العلاقات المهنية</w:t>
                                    </w:r>
                                  </w:p>
                                </w:txbxContent>
                              </wps:txbx>
                              <wps:bodyPr wrap="square" rtlCol="0">
                                <a:spAutoFit/>
                              </wps:bodyPr>
                            </wps:wsp>
                          </wpg:grpSp>
                          <wps:wsp>
                            <wps:cNvPr id="352541841" name="TextBox 6"/>
                            <wps:cNvSpPr txBox="1"/>
                            <wps:spPr>
                              <a:xfrm>
                                <a:off x="5192341" y="799660"/>
                                <a:ext cx="594995" cy="661670"/>
                              </a:xfrm>
                              <a:prstGeom prst="rect">
                                <a:avLst/>
                              </a:prstGeom>
                              <a:noFill/>
                            </wps:spPr>
                            <wps:txbx>
                              <w:txbxContent>
                                <w:p w:rsidR="005345A8" w:rsidRDefault="005345A8" w:rsidP="007D67FF">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03</w:t>
                                  </w:r>
                                </w:p>
                              </w:txbxContent>
                            </wps:txbx>
                            <wps:bodyPr wrap="none" rtlCol="0">
                              <a:spAutoFit/>
                            </wps:bodyPr>
                          </wps:wsp>
                          <wpg:grpSp>
                            <wpg:cNvPr id="352541843" name="Group 352541843"/>
                            <wpg:cNvGrpSpPr/>
                            <wpg:grpSpPr>
                              <a:xfrm>
                                <a:off x="0" y="0"/>
                                <a:ext cx="5874152" cy="761465"/>
                                <a:chOff x="0" y="0"/>
                                <a:chExt cx="5874152" cy="761465"/>
                              </a:xfrm>
                            </wpg:grpSpPr>
                            <wpg:grpSp>
                              <wpg:cNvPr id="352541844" name="Group 352541844"/>
                              <wpg:cNvGrpSpPr/>
                              <wpg:grpSpPr>
                                <a:xfrm>
                                  <a:off x="0" y="0"/>
                                  <a:ext cx="5874152" cy="761465"/>
                                  <a:chOff x="0" y="0"/>
                                  <a:chExt cx="6043210" cy="783380"/>
                                </a:xfrm>
                              </wpg:grpSpPr>
                              <wpg:grpSp>
                                <wpg:cNvPr id="352541845" name="Group 352541845"/>
                                <wpg:cNvGrpSpPr/>
                                <wpg:grpSpPr>
                                  <a:xfrm>
                                    <a:off x="3021605" y="0"/>
                                    <a:ext cx="3021605" cy="783380"/>
                                    <a:chOff x="3021605" y="0"/>
                                    <a:chExt cx="3021605" cy="783380"/>
                                  </a:xfrm>
                                </wpg:grpSpPr>
                                <wpg:grpSp>
                                  <wpg:cNvPr id="352541846" name="Group 352541846"/>
                                  <wpg:cNvGrpSpPr/>
                                  <wpg:grpSpPr>
                                    <a:xfrm>
                                      <a:off x="3021605" y="38729"/>
                                      <a:ext cx="2578490" cy="704145"/>
                                      <a:chOff x="3021605" y="38729"/>
                                      <a:chExt cx="2578490" cy="704145"/>
                                    </a:xfrm>
                                  </wpg:grpSpPr>
                                  <wps:wsp>
                                    <wps:cNvPr id="352541847" name="Freeform: Shape 352541847"/>
                                    <wps:cNvSpPr/>
                                    <wps:spPr>
                                      <a:xfrm rot="5400000">
                                        <a:off x="3926920" y="-866586"/>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52541848" name="Freeform: Shape 352541848"/>
                                    <wps:cNvSpPr/>
                                    <wps:spPr>
                                      <a:xfrm rot="5400000">
                                        <a:off x="3990635" y="-866586"/>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352541849" name="Oval 352541849"/>
                                  <wps:cNvSpPr/>
                                  <wps:spPr>
                                    <a:xfrm>
                                      <a:off x="5259830" y="0"/>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2541850" name="Oval 352541850"/>
                                  <wps:cNvSpPr/>
                                  <wps:spPr>
                                    <a:xfrm>
                                      <a:off x="5300773" y="40506"/>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2541851" name="TextBox 143"/>
                                  <wps:cNvSpPr txBox="1"/>
                                  <wps:spPr>
                                    <a:xfrm>
                                      <a:off x="3339400" y="84258"/>
                                      <a:ext cx="1971585" cy="683326"/>
                                    </a:xfrm>
                                    <a:prstGeom prst="rect">
                                      <a:avLst/>
                                    </a:prstGeom>
                                    <a:noFill/>
                                  </wps:spPr>
                                  <wps:txbx>
                                    <w:txbxContent>
                                      <w:p w:rsidR="005345A8" w:rsidRDefault="005345A8" w:rsidP="007D67FF">
                                        <w:pPr>
                                          <w:bidi w:val="0"/>
                                          <w:jc w:val="center"/>
                                          <w:rPr>
                                            <w:rFonts w:hAnsi="Adobe Arabic" w:cs="Adobe Arabic"/>
                                            <w:b/>
                                            <w:bCs/>
                                            <w:color w:val="000000"/>
                                            <w:kern w:val="24"/>
                                            <w:sz w:val="36"/>
                                            <w:szCs w:val="36"/>
                                          </w:rPr>
                                        </w:pPr>
                                        <w:r w:rsidRPr="007D67FF">
                                          <w:rPr>
                                            <w:rFonts w:hAnsi="Adobe Arabic" w:cs="Adobe Arabic"/>
                                            <w:b/>
                                            <w:bCs/>
                                            <w:color w:val="000000"/>
                                            <w:kern w:val="24"/>
                                            <w:sz w:val="36"/>
                                            <w:szCs w:val="36"/>
                                            <w:rtl/>
                                          </w:rPr>
                                          <w:t>تحسين الصحة النفسية للموظفين</w:t>
                                        </w:r>
                                      </w:p>
                                    </w:txbxContent>
                                  </wps:txbx>
                                  <wps:bodyPr wrap="square" rtlCol="0">
                                    <a:spAutoFit/>
                                  </wps:bodyPr>
                                </wps:wsp>
                              </wpg:grpSp>
                              <wpg:grpSp>
                                <wpg:cNvPr id="352541852" name="Group 352541852"/>
                                <wpg:cNvGrpSpPr/>
                                <wpg:grpSpPr>
                                  <a:xfrm flipH="1">
                                    <a:off x="0" y="0"/>
                                    <a:ext cx="3021605" cy="783380"/>
                                    <a:chOff x="0" y="0"/>
                                    <a:chExt cx="3021605" cy="783380"/>
                                  </a:xfrm>
                                </wpg:grpSpPr>
                                <wpg:grpSp>
                                  <wpg:cNvPr id="352541853" name="Group 352541853"/>
                                  <wpg:cNvGrpSpPr/>
                                  <wpg:grpSpPr>
                                    <a:xfrm>
                                      <a:off x="0" y="38729"/>
                                      <a:ext cx="2578490" cy="704145"/>
                                      <a:chOff x="0" y="38729"/>
                                      <a:chExt cx="2578490" cy="704145"/>
                                    </a:xfrm>
                                  </wpg:grpSpPr>
                                  <wps:wsp>
                                    <wps:cNvPr id="352541854" name="Freeform: Shape 352541854"/>
                                    <wps:cNvSpPr/>
                                    <wps:spPr>
                                      <a:xfrm rot="5400000">
                                        <a:off x="905315" y="-866586"/>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52541855" name="Freeform: Shape 352541855"/>
                                    <wps:cNvSpPr/>
                                    <wps:spPr>
                                      <a:xfrm rot="5400000">
                                        <a:off x="969030" y="-866586"/>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352541856" name="Oval 352541856"/>
                                  <wps:cNvSpPr/>
                                  <wps:spPr>
                                    <a:xfrm>
                                      <a:off x="2238225" y="0"/>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2541857" name="Oval 352541857"/>
                                  <wps:cNvSpPr/>
                                  <wps:spPr>
                                    <a:xfrm>
                                      <a:off x="2279168" y="40506"/>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2541858" name="TextBox 124"/>
                                  <wps:cNvSpPr txBox="1"/>
                                  <wps:spPr>
                                    <a:xfrm>
                                      <a:off x="191697" y="180196"/>
                                      <a:ext cx="2080029" cy="388699"/>
                                    </a:xfrm>
                                    <a:prstGeom prst="rect">
                                      <a:avLst/>
                                    </a:prstGeom>
                                  </wps:spPr>
                                  <wps:txbx>
                                    <w:txbxContent>
                                      <w:p w:rsidR="005345A8" w:rsidRDefault="005345A8" w:rsidP="007D67FF">
                                        <w:pPr>
                                          <w:jc w:val="center"/>
                                          <w:rPr>
                                            <w:rFonts w:hAnsi="Adobe Arabic" w:cs="Adobe Arabic"/>
                                            <w:b/>
                                            <w:bCs/>
                                            <w:color w:val="000000"/>
                                            <w:kern w:val="24"/>
                                            <w:sz w:val="36"/>
                                            <w:szCs w:val="36"/>
                                          </w:rPr>
                                        </w:pPr>
                                        <w:r w:rsidRPr="007D67FF">
                                          <w:rPr>
                                            <w:rFonts w:hAnsi="Adobe Arabic" w:cs="Adobe Arabic"/>
                                            <w:b/>
                                            <w:bCs/>
                                            <w:color w:val="000000"/>
                                            <w:kern w:val="24"/>
                                            <w:sz w:val="36"/>
                                            <w:szCs w:val="36"/>
                                            <w:rtl/>
                                          </w:rPr>
                                          <w:t>زيادة الإنتاجية والأداء المهني</w:t>
                                        </w:r>
                                      </w:p>
                                    </w:txbxContent>
                                  </wps:txbx>
                                  <wps:bodyPr wrap="square" rtlCol="0">
                                    <a:spAutoFit/>
                                  </wps:bodyPr>
                                </wps:wsp>
                              </wpg:grpSp>
                            </wpg:grpSp>
                            <wps:wsp>
                              <wps:cNvPr id="352541859" name="TextBox 6"/>
                              <wps:cNvSpPr txBox="1"/>
                              <wps:spPr>
                                <a:xfrm>
                                  <a:off x="5192341" y="31448"/>
                                  <a:ext cx="594995" cy="661670"/>
                                </a:xfrm>
                                <a:prstGeom prst="rect">
                                  <a:avLst/>
                                </a:prstGeom>
                                <a:noFill/>
                              </wps:spPr>
                              <wps:txbx>
                                <w:txbxContent>
                                  <w:p w:rsidR="005345A8" w:rsidRDefault="005345A8" w:rsidP="007D67FF">
                                    <w:pPr>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01</w:t>
                                    </w:r>
                                  </w:p>
                                </w:txbxContent>
                              </wps:txbx>
                              <wps:bodyPr wrap="none" rtlCol="0">
                                <a:spAutoFit/>
                              </wps:bodyPr>
                            </wps:wsp>
                            <wps:wsp>
                              <wps:cNvPr id="352541860" name="TextBox 6"/>
                              <wps:cNvSpPr txBox="1"/>
                              <wps:spPr>
                                <a:xfrm>
                                  <a:off x="73227" y="31448"/>
                                  <a:ext cx="594995" cy="661670"/>
                                </a:xfrm>
                                <a:prstGeom prst="rect">
                                  <a:avLst/>
                                </a:prstGeom>
                                <a:noFill/>
                              </wps:spPr>
                              <wps:txbx>
                                <w:txbxContent>
                                  <w:p w:rsidR="005345A8" w:rsidRDefault="005345A8" w:rsidP="007D67FF">
                                    <w:pPr>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02</w:t>
                                    </w:r>
                                  </w:p>
                                </w:txbxContent>
                              </wps:txbx>
                              <wps:bodyPr wrap="none" rtlCol="0">
                                <a:spAutoFit/>
                              </wps:bodyPr>
                            </wps:wsp>
                          </wpg:grpSp>
                          <wps:wsp>
                            <wps:cNvPr id="352541861" name="TextBox 6"/>
                            <wps:cNvSpPr txBox="1"/>
                            <wps:spPr>
                              <a:xfrm>
                                <a:off x="73227" y="799660"/>
                                <a:ext cx="594995" cy="661670"/>
                              </a:xfrm>
                              <a:prstGeom prst="rect">
                                <a:avLst/>
                              </a:prstGeom>
                              <a:noFill/>
                            </wps:spPr>
                            <wps:txbx>
                              <w:txbxContent>
                                <w:p w:rsidR="005345A8" w:rsidRDefault="005345A8" w:rsidP="007D67FF">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04</w:t>
                                  </w:r>
                                </w:p>
                              </w:txbxContent>
                            </wps:txbx>
                            <wps:bodyPr wrap="none" rtlCol="0">
                              <a:spAutoFit/>
                            </wps:bodyPr>
                          </wps:wsp>
                        </wpg:grpSp>
                        <wps:wsp>
                          <wps:cNvPr id="352541862" name="TextBox 6"/>
                          <wps:cNvSpPr txBox="1"/>
                          <wps:spPr>
                            <a:xfrm>
                              <a:off x="73227" y="1567872"/>
                              <a:ext cx="594995" cy="661670"/>
                            </a:xfrm>
                            <a:prstGeom prst="rect">
                              <a:avLst/>
                            </a:prstGeom>
                            <a:noFill/>
                          </wps:spPr>
                          <wps:txbx>
                            <w:txbxContent>
                              <w:p w:rsidR="005345A8" w:rsidRDefault="005345A8" w:rsidP="007D67FF">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06</w:t>
                                </w:r>
                              </w:p>
                            </w:txbxContent>
                          </wps:txbx>
                          <wps:bodyPr wrap="none" rtlCol="0">
                            <a:spAutoFit/>
                          </wps:bodyPr>
                        </wps:wsp>
                      </wpg:grpSp>
                      <wpg:grpSp>
                        <wpg:cNvPr id="352541863" name="Group 352541863"/>
                        <wpg:cNvGrpSpPr/>
                        <wpg:grpSpPr>
                          <a:xfrm>
                            <a:off x="0" y="2337935"/>
                            <a:ext cx="5874152" cy="761465"/>
                            <a:chOff x="0" y="2337935"/>
                            <a:chExt cx="6043210" cy="783380"/>
                          </a:xfrm>
                        </wpg:grpSpPr>
                        <wpg:grpSp>
                          <wpg:cNvPr id="352541864" name="Group 352541864"/>
                          <wpg:cNvGrpSpPr/>
                          <wpg:grpSpPr>
                            <a:xfrm>
                              <a:off x="3021605" y="2337935"/>
                              <a:ext cx="3021605" cy="783380"/>
                              <a:chOff x="3021605" y="2337935"/>
                              <a:chExt cx="3021605" cy="783380"/>
                            </a:xfrm>
                          </wpg:grpSpPr>
                          <wpg:grpSp>
                            <wpg:cNvPr id="352541865" name="Group 352541865"/>
                            <wpg:cNvGrpSpPr/>
                            <wpg:grpSpPr>
                              <a:xfrm>
                                <a:off x="3021605" y="2376664"/>
                                <a:ext cx="2578490" cy="704145"/>
                                <a:chOff x="3021605" y="2376664"/>
                                <a:chExt cx="2578490" cy="704145"/>
                              </a:xfrm>
                            </wpg:grpSpPr>
                            <wps:wsp>
                              <wps:cNvPr id="352541866" name="Freeform: Shape 352541866"/>
                              <wps:cNvSpPr/>
                              <wps:spPr>
                                <a:xfrm rot="5400000">
                                  <a:off x="3926920" y="1471349"/>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52541867" name="Freeform: Shape 352541867"/>
                              <wps:cNvSpPr/>
                              <wps:spPr>
                                <a:xfrm rot="5400000">
                                  <a:off x="3990635" y="1471349"/>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352541868" name="Oval 352541868"/>
                            <wps:cNvSpPr/>
                            <wps:spPr>
                              <a:xfrm>
                                <a:off x="5259830" y="2337935"/>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2541869" name="Oval 352541869"/>
                            <wps:cNvSpPr/>
                            <wps:spPr>
                              <a:xfrm>
                                <a:off x="5300773" y="2378441"/>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2541870" name="TextBox 201"/>
                            <wps:cNvSpPr txBox="1"/>
                            <wps:spPr>
                              <a:xfrm>
                                <a:off x="3390801" y="2387814"/>
                                <a:ext cx="1800427" cy="683326"/>
                              </a:xfrm>
                              <a:prstGeom prst="rect">
                                <a:avLst/>
                              </a:prstGeom>
                              <a:noFill/>
                            </wps:spPr>
                            <wps:txbx>
                              <w:txbxContent>
                                <w:p w:rsidR="005345A8" w:rsidRDefault="005345A8" w:rsidP="007D67FF">
                                  <w:pPr>
                                    <w:bidi w:val="0"/>
                                    <w:jc w:val="center"/>
                                    <w:rPr>
                                      <w:rFonts w:hAnsi="Adobe Arabic" w:cs="Adobe Arabic"/>
                                      <w:b/>
                                      <w:bCs/>
                                      <w:color w:val="000000"/>
                                      <w:kern w:val="24"/>
                                      <w:sz w:val="36"/>
                                      <w:szCs w:val="36"/>
                                    </w:rPr>
                                  </w:pPr>
                                  <w:r w:rsidRPr="007D67FF">
                                    <w:rPr>
                                      <w:rFonts w:hAnsi="Adobe Arabic" w:cs="Adobe Arabic"/>
                                      <w:b/>
                                      <w:bCs/>
                                      <w:color w:val="000000"/>
                                      <w:kern w:val="24"/>
                                      <w:sz w:val="36"/>
                                      <w:szCs w:val="36"/>
                                      <w:rtl/>
                                    </w:rPr>
                                    <w:t>تعزيز التوازن بين العمل والحياة الشخصية</w:t>
                                  </w:r>
                                </w:p>
                              </w:txbxContent>
                            </wps:txbx>
                            <wps:bodyPr wrap="square" rtlCol="0">
                              <a:spAutoFit/>
                            </wps:bodyPr>
                          </wps:wsp>
                        </wpg:grpSp>
                        <wpg:grpSp>
                          <wpg:cNvPr id="352541871" name="Group 352541871"/>
                          <wpg:cNvGrpSpPr/>
                          <wpg:grpSpPr>
                            <a:xfrm flipH="1">
                              <a:off x="0" y="2337935"/>
                              <a:ext cx="3021605" cy="783380"/>
                              <a:chOff x="0" y="2337935"/>
                              <a:chExt cx="3021605" cy="783380"/>
                            </a:xfrm>
                          </wpg:grpSpPr>
                          <wpg:grpSp>
                            <wpg:cNvPr id="352541872" name="Group 352541872"/>
                            <wpg:cNvGrpSpPr/>
                            <wpg:grpSpPr>
                              <a:xfrm>
                                <a:off x="0" y="2376664"/>
                                <a:ext cx="2578490" cy="704145"/>
                                <a:chOff x="0" y="2376664"/>
                                <a:chExt cx="2578490" cy="704145"/>
                              </a:xfrm>
                            </wpg:grpSpPr>
                            <wps:wsp>
                              <wps:cNvPr id="352541873" name="Freeform: Shape 352541873"/>
                              <wps:cNvSpPr/>
                              <wps:spPr>
                                <a:xfrm rot="5400000">
                                  <a:off x="905315" y="1471349"/>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52541874" name="Freeform: Shape 352541874"/>
                              <wps:cNvSpPr/>
                              <wps:spPr>
                                <a:xfrm rot="5400000">
                                  <a:off x="969030" y="1471349"/>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352541875" name="Oval 352541875"/>
                            <wps:cNvSpPr/>
                            <wps:spPr>
                              <a:xfrm>
                                <a:off x="2238225" y="2337935"/>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2541876" name="Oval 352541876"/>
                            <wps:cNvSpPr/>
                            <wps:spPr>
                              <a:xfrm>
                                <a:off x="2279168" y="2378441"/>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2541877" name="TextBox 195"/>
                            <wps:cNvSpPr txBox="1"/>
                            <wps:spPr>
                              <a:xfrm>
                                <a:off x="191556" y="2525581"/>
                                <a:ext cx="2139477" cy="388699"/>
                              </a:xfrm>
                              <a:prstGeom prst="rect">
                                <a:avLst/>
                              </a:prstGeom>
                            </wps:spPr>
                            <wps:txbx>
                              <w:txbxContent>
                                <w:p w:rsidR="005345A8" w:rsidRDefault="005345A8" w:rsidP="007D67FF">
                                  <w:pPr>
                                    <w:bidi w:val="0"/>
                                    <w:jc w:val="center"/>
                                    <w:rPr>
                                      <w:rFonts w:hAnsi="Adobe Arabic" w:cs="Adobe Arabic"/>
                                      <w:b/>
                                      <w:bCs/>
                                      <w:color w:val="000000"/>
                                      <w:kern w:val="24"/>
                                      <w:sz w:val="36"/>
                                      <w:szCs w:val="36"/>
                                    </w:rPr>
                                  </w:pPr>
                                  <w:r w:rsidRPr="007D67FF">
                                    <w:rPr>
                                      <w:rFonts w:hAnsi="Adobe Arabic" w:cs="Adobe Arabic"/>
                                      <w:b/>
                                      <w:bCs/>
                                      <w:color w:val="000000"/>
                                      <w:kern w:val="24"/>
                                      <w:sz w:val="36"/>
                                      <w:szCs w:val="36"/>
                                      <w:rtl/>
                                    </w:rPr>
                                    <w:t>إدارة الأزمات بفعالية</w:t>
                                  </w:r>
                                </w:p>
                              </w:txbxContent>
                            </wps:txbx>
                            <wps:bodyPr wrap="square" rtlCol="0">
                              <a:spAutoFit/>
                            </wps:bodyPr>
                          </wps:wsp>
                        </wpg:grpSp>
                      </wpg:grpSp>
                      <wps:wsp>
                        <wps:cNvPr id="352541878" name="TextBox 6"/>
                        <wps:cNvSpPr txBox="1"/>
                        <wps:spPr>
                          <a:xfrm>
                            <a:off x="5192341" y="2346610"/>
                            <a:ext cx="594995" cy="661670"/>
                          </a:xfrm>
                          <a:prstGeom prst="rect">
                            <a:avLst/>
                          </a:prstGeom>
                          <a:noFill/>
                        </wps:spPr>
                        <wps:txbx>
                          <w:txbxContent>
                            <w:p w:rsidR="005345A8" w:rsidRDefault="005345A8" w:rsidP="007D67FF">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07</w:t>
                              </w:r>
                            </w:p>
                          </w:txbxContent>
                        </wps:txbx>
                        <wps:bodyPr wrap="none" rtlCol="0">
                          <a:spAutoFit/>
                        </wps:bodyPr>
                      </wps:wsp>
                      <wps:wsp>
                        <wps:cNvPr id="352541879" name="TextBox 6"/>
                        <wps:cNvSpPr txBox="1"/>
                        <wps:spPr>
                          <a:xfrm>
                            <a:off x="73227" y="2346610"/>
                            <a:ext cx="594995" cy="661670"/>
                          </a:xfrm>
                          <a:prstGeom prst="rect">
                            <a:avLst/>
                          </a:prstGeom>
                          <a:noFill/>
                        </wps:spPr>
                        <wps:txbx>
                          <w:txbxContent>
                            <w:p w:rsidR="005345A8" w:rsidRDefault="005345A8" w:rsidP="007D67FF">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08</w:t>
                              </w:r>
                            </w:p>
                          </w:txbxContent>
                        </wps:txbx>
                        <wps:bodyPr wrap="none" rtlCol="0">
                          <a:spAutoFit/>
                        </wps:bodyPr>
                      </wps:wsp>
                    </wpg:wgp>
                  </a:graphicData>
                </a:graphic>
              </wp:inline>
            </w:drawing>
          </mc:Choice>
          <mc:Fallback>
            <w:pict>
              <v:group id="Group 36" o:spid="_x0000_s1921" style="width:462.55pt;height:244.05pt;mso-position-horizontal-relative:char;mso-position-vertical-relative:line" coordsize="58741,309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">
                <v:group id="Group 801406000" o:spid="_x0000_s1922" style="position:absolute;width:58741;height:23205" coordsize="58741,232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EI8GvIAAAA&#10;4gAAAA8AAAAAAAAAAAAAAAAAqgIAAGRycy9kb3ducmV2LnhtbFBLBQYAAAAABAAEAPoAAACfAwAA&#10;AAA=&#10;">
                  <v:group id="Group 801406001" o:spid="_x0000_s1923" style="position:absolute;top:15590;width:58741;height:7615" coordorigin=",15590" coordsize="60432,78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DkRV8MoA&#10;AADiAAAADwAAAAAAAAAAAAAAAACqAgAAZHJzL2Rvd25yZXYueG1sUEsFBgAAAAAEAAQA+gAAAKED&#10;AAAAAA==&#10;">
                    <v:group id="Group 801406002" o:spid="_x0000_s1924" style="position:absolute;left:30216;top:15590;width:30216;height:7834" coordorigin="30216,15590" coordsize="30216,78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pbLh8oA&#10;AADiAAAADwAAAAAAAAAAAAAAAACqAgAAZHJzL2Rvd25yZXYueG1sUEsFBgAAAAAEAAQA+gAAAKED&#10;AAAAAA==&#10;">
                      <v:group id="Group 801406003" o:spid="_x0000_s1925" style="position:absolute;left:30216;top:15977;width:25784;height:7042" coordorigin="30216,15977" coordsize="25784,70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kdpuHMoA&#10;AADiAAAADwAAAAAAAAAAAAAAAACqAgAAZHJzL2Rvd25yZXYueG1sUEsFBgAAAAAEAAQA+gAAAKED&#10;AAAAAA==&#10;">
                        <v:shape id="Freeform: Shape 801406004" o:spid="_x0000_s1926" style="position:absolute;left:39269;top:6924;width:7042;height:25147;rotation:90;visibility:visible;mso-wrap-style:square;v-text-anchor:middle" coordsize="704145,2514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8eRMkA&#10;AADiAAAADwAAAGRycy9kb3ducmV2LnhtbESPQWvCQBSE74X+h+UJvdXdVJGQuopUChW8qLn09pJ9&#10;ZoPZtyG71fTfu4WCx2FmvmGW69F14kpDaD1ryKYKBHHtTcuNhvL0+ZqDCBHZYOeZNPxSgPXq+WmJ&#10;hfE3PtD1GBuRIBwK1GBj7AspQ23JYZj6njh5Zz84jEkOjTQD3hLcdfJNqYV02HJasNjTh6X6cvxx&#10;Gs5V2H/Pqqq0u5Bv95fqVGazrdYvk3HzDiLSGB/h//aX0ZCrbK4WSs3h71K6A3J1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r8eRMkAAADiAAAADwAAAAAAAAAAAAAAAACYAgAA&#10;ZHJzL2Rvd25yZXYueG1sUEsFBgAAAAAEAAQA9QAAAI4DAAA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801406006" o:spid="_x0000_s1927" style="position:absolute;left:39906;top:6924;width:7042;height:25147;rotation:90;visibility:visible;mso-wrap-style:square;v-text-anchor:middle" coordsize="704145,2514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1Fg6cgA&#10;AADiAAAADwAAAGRycy9kb3ducmV2LnhtbESPQWsCMRSE74X+h/AKvdVkRURWo7QFaXvU9tLbc/Pc&#10;Xd28bJO4Zv+9KRR6HGbmG2a1SbYTA/nQOtZQTBQI4sqZlmsNX5/bpwWIEJENdo5Jw0gBNuv7uxWW&#10;xl15R8M+1iJDOJSooYmxL6UMVUMWw8T1xNk7Om8xZulraTxeM9x2cqrUXFpsOS802NNrQ9V5f7Ea&#10;Th9YyO/LW30YfBrTz8txNqZB68eH9LwEESnF//Bf+91oWKhipuYZC7+X8h2Q6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rUWDpyAAAAOIAAAAPAAAAAAAAAAAAAAAAAJgCAABk&#10;cnMvZG93bnJldi54bWxQSwUGAAAAAAQABAD1AAAAjQMAA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801406007" o:spid="_x0000_s1928" style="position:absolute;left:52598;top:15590;width:7834;height:78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kgysoA&#10;AADiAAAADwAAAGRycy9kb3ducmV2LnhtbESPQWvCQBSE70L/w/IK3nQ3waaSuhERBA8eWu2hx9fs&#10;a7I0+zbNrhr/vVso9DjMzDfMaj26TlxoCNazhmyuQBDX3lhuNLyfdrMliBCRDXaeScONAqyrh8kK&#10;S+Ov/EaXY2xEgnAoUUMbY19KGeqWHIa574mT9+UHhzHJoZFmwGuCu07mShXSoeW00GJP25bq7+PZ&#10;aehOr4cx+M2PNfvth336zAt7zrWePo6bFxCRxvgf/mvvjYalyhaqUOoZfi+lOyCrO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UpIMrKAAAA4gAAAA8AAAAAAAAAAAAAAAAAmAIA&#10;AGRycy9kb3ducmV2LnhtbFBLBQYAAAAABAAEAPUAAACPAwAAAAA=&#10;" fillcolor="#168489" strokecolor="#168489" strokeweight="1pt">
                        <v:stroke joinstyle="miter"/>
                      </v:oval>
                      <v:oval id="Oval 801406008" o:spid="_x0000_s1929" style="position:absolute;left:53007;top:15995;width:7024;height:70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kcbMQA&#10;AADiAAAADwAAAGRycy9kb3ducmV2LnhtbERPTUsDMRC9C/6HMIIXaZOKLMu2abEVRbzZ9tDjsJlu&#10;FjczSxLb9d+bg+Dx8b5XmykM6kIx9cIWFnMDirgV13Nn4Xh4ndWgUkZ2OAiThR9KsFnf3qywcXLl&#10;T7rsc6dKCKcGLficx0br1HoKmOYyEhfuLDFgLjB22kW8lvAw6EdjKh2w59LgcaSdp/Zr/x0sDEaE&#10;+/qUPqJ/mSQ8+MNbtbX2/m56XoLKNOV/8Z/73VmozeLJVMaUzeVSuQN6/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JHGzEAAAA4gAAAA8AAAAAAAAAAAAAAAAAmAIAAGRycy9k&#10;b3ducmV2LnhtbFBLBQYAAAAABAAEAPUAAACJAwAAAAA=&#10;" fillcolor="white [3212]" strokecolor="#0058a3" strokeweight="1pt">
                        <v:stroke joinstyle="miter"/>
                      </v:oval>
                      <v:shape id="TextBox 166" o:spid="_x0000_s1930" type="#_x0000_t202" style="position:absolute;left:33623;top:15932;width:18004;height:68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B/bscA&#10;AADiAAAADwAAAGRycy9kb3ducmV2LnhtbESPQUvDQBSE70L/w/IEb3Y3oqXGbkupFnrwYhvvj+wz&#10;G8y+Ddlnk/77riB4HGbmG2a1mUKnzjSkNrKFYm5AEdfRtdxYqE77+yWoJMgOu8hk4UIJNuvZzQpL&#10;F0f+oPNRGpUhnEq04EX6UutUewqY5rEnzt5XHAJKlkOj3YBjhodOPxiz0AFbzgsee9p5qr+PP8GC&#10;iNsWl+otpMPn9P46elM/YWXt3e20fQElNMl/+K99cBaWpng0C2Oe4fdSvgN6f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Qwf27HAAAA4gAAAA8AAAAAAAAAAAAAAAAAmAIAAGRy&#10;cy9kb3ducmV2LnhtbFBLBQYAAAAABAAEAPUAAACMAwAAAAA=&#10;" filled="f" stroked="f">
                        <v:textbox style="mso-fit-shape-to-text:t">
                          <w:txbxContent>
                            <w:p w:rsidR="005345A8" w:rsidRDefault="005345A8" w:rsidP="007D67FF">
                              <w:pPr>
                                <w:bidi w:val="0"/>
                                <w:jc w:val="center"/>
                                <w:rPr>
                                  <w:rFonts w:hAnsi="Adobe Arabic" w:cs="Adobe Arabic"/>
                                  <w:b/>
                                  <w:bCs/>
                                  <w:color w:val="000000"/>
                                  <w:kern w:val="24"/>
                                  <w:sz w:val="36"/>
                                  <w:szCs w:val="36"/>
                                </w:rPr>
                              </w:pPr>
                              <w:r w:rsidRPr="007D67FF">
                                <w:rPr>
                                  <w:rFonts w:hAnsi="Adobe Arabic" w:cs="Adobe Arabic"/>
                                  <w:b/>
                                  <w:bCs/>
                                  <w:color w:val="000000"/>
                                  <w:kern w:val="24"/>
                                  <w:sz w:val="36"/>
                                  <w:szCs w:val="36"/>
                                  <w:rtl/>
                                </w:rPr>
                                <w:t>التقليل من معدلات الغياب عن العمل</w:t>
                              </w:r>
                            </w:p>
                          </w:txbxContent>
                        </v:textbox>
                      </v:shape>
                    </v:group>
                    <v:group id="Group 801406010" o:spid="_x0000_s1931" style="position:absolute;top:15590;width:30216;height:7834;flip:x" coordorigin=",15590" coordsize="30216,78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joVTKxgAAAOIA&#10;AAAPAAAAAAAAAAAAAAAAAKoCAABkcnMvZG93bnJldi54bWxQSwUGAAAAAAQABAD6AAAAnQMAAAAA&#10;">
                      <v:group id="Group 801406011" o:spid="_x0000_s1932" style="position:absolute;top:15977;width:25784;height:7042" coordorigin=",15977" coordsize="25784,70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i53DLcoA&#10;AADiAAAADwAAAAAAAAAAAAAAAACqAgAAZHJzL2Rvd25yZXYueG1sUEsFBgAAAAAEAAQA+gAAAKED&#10;AAAAAA==&#10;">
                        <v:shape id="Freeform: Shape 801406012" o:spid="_x0000_s1933" style="position:absolute;left:9053;top:6924;width:7042;height:25147;rotation:90;visibility:visible;mso-wrap-style:square;v-text-anchor:middle" coordsize="704145,2514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O1dskA&#10;AADiAAAADwAAAGRycy9kb3ducmV2LnhtbESPQWvCQBSE74L/YXlCb7obLRJSVxGl0IKXai69vWSf&#10;2WD2bchuNf333UKhx2FmvmE2u9F14k5DaD1ryBYKBHHtTcuNhvLyOs9BhIhssPNMGr4pwG47nWyw&#10;MP7BH3Q/x0YkCIcCNdgY+0LKUFtyGBa+J07e1Q8OY5JDI82AjwR3nVwqtZYOW04LFns6WKpv5y+n&#10;4VqF0+eqqkr7HvLj6VZdymx11PppNu5fQEQa43/4r/1mNOQqe1ZrlS3h91K6A3L7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8O1dskAAADiAAAADwAAAAAAAAAAAAAAAACYAgAA&#10;ZHJzL2Rvd25yZXYueG1sUEsFBgAAAAAEAAQA9QAAAI4DAAA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801406013" o:spid="_x0000_s1934" style="position:absolute;left:9690;top:6924;width:7042;height:25147;rotation:90;visibility:visible;mso-wrap-style:square;v-text-anchor:middle" coordsize="704145,2514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9VrMkA&#10;AADiAAAADwAAAGRycy9kb3ducmV2LnhtbESPQUsDMRSE70L/Q3iCN5usllLWpsUKoj3aevH23Lzu&#10;brt5WZN0m/33jSB4HGbmG2a5TrYTA/nQOtZQTBUI4sqZlmsNn/vX+wWIEJENdo5Jw0gB1qvJzRJL&#10;4y78QcMu1iJDOJSooYmxL6UMVUMWw9T1xNk7OG8xZulraTxeMtx28kGpubTYcl5osKeXhqrT7mw1&#10;HLdYyK/zW/09+DSmn81hNqZB67vb9PwEIlKK/+G/9rvRsFDFTM1V8Qi/l/IdkKsr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v9VrMkAAADiAAAADwAAAAAAAAAAAAAAAACYAgAA&#10;ZHJzL2Rvd25yZXYueG1sUEsFBgAAAAAEAAQA9QAAAI4DAAA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801406014" o:spid="_x0000_s1935" style="position:absolute;left:22382;top:15590;width:7834;height:78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IoYMcA&#10;AADiAAAADwAAAGRycy9kb3ducmV2LnhtbERPy2rDMBC8B/IPYgu9JVJMa4IbxZhAIYcemschx421&#10;tUWtlWMpifv3UaHQy8AwL2ZVjq4TNxqC9axhMVcgiGtvLDcajof32RJEiMgGO8+k4YcClOvpZIWF&#10;8Xfe0W0fG5FKOBSooY2xL6QMdUsOw9z3xEn78oPDmOjQSDPgPZW7TmZK5dKh5bTQYk+blurv/dVp&#10;6A6fH2Pw1cWa7eZkX89Zbq+Z1s9PY/UGItIY/81/6a3RsFSLF5UngN9L6Q7I9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AiKGDHAAAA4gAAAA8AAAAAAAAAAAAAAAAAmAIAAGRy&#10;cy9kb3ducmV2LnhtbFBLBQYAAAAABAAEAPUAAACMAwAAAAA=&#10;" fillcolor="#168489" strokecolor="#168489" strokeweight="1pt">
                        <v:stroke joinstyle="miter"/>
                      </v:oval>
                      <v:oval id="Oval 801406015" o:spid="_x0000_s1936" style="position:absolute;left:22791;top:15995;width:7024;height:70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ElL8gA&#10;AADiAAAADwAAAGRycy9kb3ducmV2LnhtbESPT0sDMRTE74LfITzBi9hkRZdlbVr8gyLe2nrw+Ni8&#10;bpZu3luS2K7f3giCx2FmfsMs13MY1ZFiGoQtVAsDirgTN3Bv4WP3ct2AShnZ4ShMFr4pwXp1frbE&#10;1smJN3Tc5l4VCKcWLficp1br1HkKmBYyERdvLzFgLjL22kU8FXgY9Y0xtQ44cFnwONGTp+6w/QoW&#10;RiPCQ/OZ3qN/niVc+d1r/Wjt5cX8cA8q05z/w3/tN2ehMdWtqU11B7+Xyh3Qq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KESUvyAAAAOIAAAAPAAAAAAAAAAAAAAAAAJgCAABk&#10;cnMvZG93bnJldi54bWxQSwUGAAAAAAQABAD1AAAAjQMAAAAA&#10;" fillcolor="white [3212]" strokecolor="#0058a3" strokeweight="1pt">
                        <v:stroke joinstyle="miter"/>
                      </v:oval>
                      <v:shape id="TextBox 160" o:spid="_x0000_s1937" type="#_x0000_t202" style="position:absolute;left:1915;top:17468;width:21395;height:38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k9jcgA&#10;AADiAAAADwAAAGRycy9kb3ducmV2LnhtbESPzWrDMBCE74W+g9hAb41sNy7BjRJCfyCHXpq498Xa&#10;WibWyljb2Hn7qlDocZiZb5jNbva9utAYu8AG8mUGirgJtuPWQH16u1+DioJssQ9MBq4UYbe9vdlg&#10;ZcPEH3Q5SqsShGOFBpzIUGkdG0ce4zIMxMn7CqNHSXJstR1xSnDf6yLLHrXHjtOCw4GeHTXn47c3&#10;IGL3+bV+9fHwOb+/TC5rSqyNuVvM+ydQQrP8h//aB2vgoSzKVb4uVvB7Kd0Bvf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Z2T2NyAAAAOIAAAAPAAAAAAAAAAAAAAAAAJgCAABk&#10;cnMvZG93bnJldi54bWxQSwUGAAAAAAQABAD1AAAAjQMAAAAA&#10;" filled="f" stroked="f">
                        <v:textbox style="mso-fit-shape-to-text:t">
                          <w:txbxContent>
                            <w:p w:rsidR="005345A8" w:rsidRDefault="005345A8" w:rsidP="007D67FF">
                              <w:pPr>
                                <w:bidi w:val="0"/>
                                <w:jc w:val="center"/>
                                <w:rPr>
                                  <w:rFonts w:hAnsi="Adobe Arabic" w:cs="Adobe Arabic"/>
                                  <w:b/>
                                  <w:bCs/>
                                  <w:color w:val="000000"/>
                                  <w:kern w:val="24"/>
                                  <w:sz w:val="36"/>
                                  <w:szCs w:val="36"/>
                                </w:rPr>
                              </w:pPr>
                              <w:r w:rsidRPr="007D67FF">
                                <w:rPr>
                                  <w:rFonts w:hAnsi="Adobe Arabic" w:cs="Adobe Arabic"/>
                                  <w:b/>
                                  <w:bCs/>
                                  <w:color w:val="000000"/>
                                  <w:kern w:val="24"/>
                                  <w:sz w:val="36"/>
                                  <w:szCs w:val="36"/>
                                  <w:rtl/>
                                </w:rPr>
                                <w:t>خفض معدل دوران الموظفين</w:t>
                              </w:r>
                            </w:p>
                          </w:txbxContent>
                        </v:textbox>
                      </v:shape>
                    </v:group>
                  </v:group>
                  <v:shape id="TextBox 6" o:spid="_x0000_s1938" type="#_x0000_t202" style="position:absolute;left:51923;top:15678;width:5950;height:661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iosoA&#10;AADiAAAADwAAAGRycy9kb3ducmV2LnhtbESPwW7CMBBE70j9B2sr9VacpKRKAwZVQKXeCrQfsIqX&#10;OE28jmIDoV9fV6rEcTQzbzSL1Wg7cabBN44VpNMEBHHldMO1gq/Pt8cChA/IGjvHpOBKHlbLu8kC&#10;S+0uvKfzIdQiQtiXqMCE0JdS+sqQRT91PXH0jm6wGKIcaqkHvES47WSWJM/SYsNxwWBPa0NVezhZ&#10;BUViP9r2Jdt5O/tJc7PeuG3/rdTD/fg6BxFoDLfwf/tdK3jKs3yWFlkOf5fiHZDLX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o/oqLKAAAA4gAAAA8AAAAAAAAAAAAAAAAAmAIA&#10;AGRycy9kb3ducmV2LnhtbFBLBQYAAAAABAAEAPUAAACPAwAAAAA=&#10;" filled="f" stroked="f">
                    <v:textbox style="mso-fit-shape-to-text:t">
                      <w:txbxContent>
                        <w:p w:rsidR="005345A8" w:rsidRDefault="005345A8" w:rsidP="007D67FF">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05</w:t>
                          </w:r>
                        </w:p>
                      </w:txbxContent>
                    </v:textbox>
                  </v:shape>
                  <v:group id="Group 352541826" o:spid="_x0000_s1939" style="position:absolute;width:58741;height:15402" coordsize="58741,154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gkUg+coA&#10;AADiAAAADwAAAAAAAAAAAAAAAACqAgAAZHJzL2Rvd25yZXYueG1sUEsFBgAAAAAEAAQA+gAAAKED&#10;AAAAAA==&#10;">
                    <v:group id="Group 352541827" o:spid="_x0000_s1940" style="position:absolute;left:29370;top:7788;width:29371;height:7614" coordorigin="29370,7788" coordsize="30216,78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O0JhWLL&#10;AAAA4gAAAA8AAAAAAAAAAAAAAAAAqgIAAGRycy9kb3ducmV2LnhtbFBLBQYAAAAABAAEAPoAAACi&#10;AwAAAAA=&#10;">
                      <v:group id="Group 352541828" o:spid="_x0000_s1941" style="position:absolute;left:29370;top:8175;width:25785;height:7041" coordorigin="29370,8175" coordsize="25784,70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yWERDIAAAA&#10;4gAAAA8AAAAAAAAAAAAAAAAAqgIAAGRycy9kb3ducmV2LnhtbFBLBQYAAAAABAAEAPoAAACfAwAA&#10;AAA=&#10;">
                        <v:shape id="Freeform: Shape 352541829" o:spid="_x0000_s1942" style="position:absolute;left:38423;top:-878;width:7041;height:25148;rotation:90;visibility:visible;mso-wrap-style:square;v-text-anchor:middle" coordsize="704145,2514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Zcp8sA&#10;AADiAAAADwAAAGRycy9kb3ducmV2LnhtbESPzWrDMBCE74G+g9hCb4n80xTXjRJKQ6GBXJr40tva&#10;2lgm1spYauK+fVQo9DjMzDfMajPZXlxo9J1jBekiAUHcON1xq6A6vs8LED4ga+wdk4If8rBZ381W&#10;WGp35U+6HEIrIoR9iQpMCEMppW8MWfQLNxBH7+RGiyHKsZV6xGuE215mSfIkLXYcFwwO9GaoOR++&#10;rYJT7fdfeV1XZueL7f5cH6s03yr1cD+9voAINIX/8F/7QyvIl9nyMS2yZ/i9FO+AXN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LVlynywAAAOIAAAAPAAAAAAAAAAAAAAAAAJgC&#10;AABkcnMvZG93bnJldi54bWxQSwUGAAAAAAQABAD1AAAAkAMAA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352541830" o:spid="_x0000_s1943" style="position:absolute;left:39060;top:-878;width:7041;height:25148;rotation:90;visibility:visible;mso-wrap-style:square;v-text-anchor:middle" coordsize="704145,2514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UmpsgA&#10;AADiAAAADwAAAGRycy9kb3ducmV2LnhtbESPy27CMBBF90j9B2sqsQMnvIRSDGoroZZloZvupvGQ&#10;pI3HqW2C8/d4UYnl1X3pbHbRtKIn5xvLCvJpBoK4tLrhSsHnaT9Zg/ABWWNrmRQM5GG3fRhtsND2&#10;yh/UH0Ml0gj7AhXUIXSFlL6syaCf2o44eWfrDIYkXSW1w2saN62cZdlKGmw4PdTY0WtN5e/xYhT8&#10;HDCXX5e36rt3cYh/L+fFEHulxo/x+QlEoBju4f/2u1YwX86Wi3w9TxAJKeGA3N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NxSamyAAAAOIAAAAPAAAAAAAAAAAAAAAAAJgCAABk&#10;cnMvZG93bnJldi54bWxQSwUGAAAAAAQABAD1AAAAjQMAA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352541831" o:spid="_x0000_s1944" style="position:absolute;left:51753;top:7788;width:7833;height:783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1mhcoA&#10;AADiAAAADwAAAGRycy9kb3ducmV2LnhtbESPQWvCQBSE7wX/w/IEb3WT2IikriKC4MFDazx4fM0+&#10;k8Xs25hdNf333UKhx2FmvmGW68G24kG9N44VpNMEBHHltOFawancvS5A+ICssXVMCr7Jw3o1elli&#10;od2TP+lxDLWIEPYFKmhC6AopfdWQRT91HXH0Lq63GKLsa6l7fEa4bWWWJHNp0XBcaLCjbUPV9Xi3&#10;Ctry4zB4t7kZvd+eTf6Vzc09U2oyHjbvIAIN4T/8195rBbM8y9/SxSyF30vxDsjV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O9ZoXKAAAA4gAAAA8AAAAAAAAAAAAAAAAAmAIA&#10;AGRycy9kb3ducmV2LnhtbFBLBQYAAAAABAAEAPUAAACPAwAAAAA=&#10;" fillcolor="#168489" strokecolor="#168489" strokeweight="1pt">
                        <v:stroke joinstyle="miter"/>
                      </v:oval>
                      <v:oval id="Oval 352541832" o:spid="_x0000_s1945" style="position:absolute;left:52162;top:8193;width:7024;height:702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BQJskA&#10;AADiAAAADwAAAGRycy9kb3ducmV2LnhtbESPQUsDMRSE70L/Q3iCF2mz3dqyrE1LVRTpra0Hj4/N&#10;c7O4eW9JYrv+eyMIHoeZ+YZZb0ffqzOF2AkbmM8KUMSN2I5bA2+n52kFKiZki70wGfimCNvN5GqN&#10;tZULH+h8TK3KEI41GnApDbXWsXHkMc5kIM7ehwSPKcvQahvwkuG+12VRrLTHjvOCw4EeHTWfxy9v&#10;oC9EuKve4z64p1H8rTu9rB6Mubked/egEo3pP/zXfrUGFstyeTevFiX8Xsp3QG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hBQJskAAADiAAAADwAAAAAAAAAAAAAAAACYAgAA&#10;ZHJzL2Rvd25yZXYueG1sUEsFBgAAAAAEAAQA9QAAAI4DAAAAAA==&#10;" fillcolor="white [3212]" strokecolor="#0058a3" strokeweight="1pt">
                        <v:stroke joinstyle="miter"/>
                      </v:oval>
                      <v:shape id="TextBox 104" o:spid="_x0000_s1946" type="#_x0000_t202" style="position:absolute;left:31763;top:9808;width:19409;height:38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zJMgA&#10;AADiAAAADwAAAGRycy9kb3ducmV2LnhtbESPzWrDMBCE74W+g9hAb43suC7BjRJCfyCHXpq498Xa&#10;WibWyljb2Hn7qlDocZiZb5jNbva9utAYu8AG8mUGirgJtuPWQH16u1+DioJssQ9MBq4UYbe9vdlg&#10;ZcPEH3Q5SqsShGOFBpzIUGkdG0ce4zIMxMn7CqNHSXJstR1xSnDf61WWPWqPHacFhwM9O2rOx29v&#10;QMTu82v96uPhc35/mVzWlFgbc7eY90+ghGb5D/+1D9ZAUa7Kh3xdFPB7Kd0Bvf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T6TMkyAAAAOIAAAAPAAAAAAAAAAAAAAAAAJgCAABk&#10;cnMvZG93bnJldi54bWxQSwUGAAAAAAQABAD1AAAAjQMAAAAA&#10;" filled="f" stroked="f">
                        <v:textbox style="mso-fit-shape-to-text:t">
                          <w:txbxContent>
                            <w:p w:rsidR="005345A8" w:rsidRDefault="005345A8" w:rsidP="007D67FF">
                              <w:pPr>
                                <w:bidi w:val="0"/>
                                <w:jc w:val="center"/>
                                <w:rPr>
                                  <w:rFonts w:hAnsi="Adobe Arabic" w:cs="Adobe Arabic"/>
                                  <w:b/>
                                  <w:bCs/>
                                  <w:color w:val="000000"/>
                                  <w:kern w:val="24"/>
                                  <w:sz w:val="36"/>
                                  <w:szCs w:val="36"/>
                                </w:rPr>
                              </w:pPr>
                              <w:r w:rsidRPr="007D67FF">
                                <w:rPr>
                                  <w:rFonts w:hAnsi="Adobe Arabic" w:cs="Adobe Arabic"/>
                                  <w:b/>
                                  <w:bCs/>
                                  <w:color w:val="000000"/>
                                  <w:kern w:val="24"/>
                                  <w:sz w:val="36"/>
                                  <w:szCs w:val="36"/>
                                  <w:rtl/>
                                </w:rPr>
                                <w:t>تعزيز الرضا الوظيفي</w:t>
                              </w:r>
                            </w:p>
                          </w:txbxContent>
                        </v:textbox>
                      </v:shape>
                    </v:group>
                    <v:group id="Group 352541834" o:spid="_x0000_s1947" style="position:absolute;top:7788;width:29370;height:7614;flip:x" coordorigin=",7788" coordsize="30216,78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fcr+0yQAA&#10;AOIAAAAPAAAAAAAAAAAAAAAAAKoCAABkcnMvZG93bnJldi54bWxQSwUGAAAAAAQABAD6AAAAoAMA&#10;AAAA&#10;">
                      <v:group id="Group 352541835" o:spid="_x0000_s1948" style="position:absolute;top:8175;width:25784;height:7041" coordorigin=",8175" coordsize="25784,70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904oU8oA&#10;AADiAAAADwAAAAAAAAAAAAAAAACqAgAAZHJzL2Rvd25yZXYueG1sUEsFBgAAAAAEAAQA+gAAAKED&#10;AAAAAA==&#10;">
                        <v:shape id="Freeform: Shape 352541836" o:spid="_x0000_s1949" style="position:absolute;left:9053;top:-878;width:7041;height:25147;rotation:90;visibility:visible;mso-wrap-style:square;v-text-anchor:middle" coordsize="704145,2514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BeCMoA&#10;AADiAAAADwAAAGRycy9kb3ducmV2LnhtbESPQWvCQBSE7wX/w/IEb3UTUyWkrlIqggUv1Vx6e8k+&#10;s8Hs25BdNf333UKhx2FmvmHW29F24k6Dbx0rSOcJCOLa6ZYbBeV5/5yD8AFZY+eYFHyTh+1m8rTG&#10;QrsHf9L9FBoRIewLVGBC6AspfW3Iop+7njh6FzdYDFEOjdQDPiLcdnKRJCtpseW4YLCnd0P19XSz&#10;Ci6VP35lVVWaD5/vjtfqXKbZTqnZdHx7BRFoDP/hv/ZBK8iWi+VLmmcr+L0U74Dc/A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8QXgjKAAAA4gAAAA8AAAAAAAAAAAAAAAAAmAIA&#10;AGRycy9kb3ducmV2LnhtbFBLBQYAAAAABAAEAPUAAACPAwAA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352541837" o:spid="_x0000_s1950" style="position:absolute;left:9690;top:-878;width:7041;height:25147;rotation:90;visibility:visible;mso-wrap-style:square;v-text-anchor:middle" coordsize="704145,2514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y+0soA&#10;AADiAAAADwAAAGRycy9kb3ducmV2LnhtbESPzU7DMBCE70i8g7VIvVEn/aFVqFsBUtVybOHS2xJv&#10;k0C8DrabOm+PkZA4jmbmG81qE00renK+sawgH2cgiEurG64UvL9t75cgfEDW2FomBQN52Kxvb1ZY&#10;aHvlA/XHUIkEYV+ggjqErpDSlzUZ9GPbESfvbJ3BkKSrpHZ4TXDTykmWPUiDDaeFGjt6qan8Ol6M&#10;gs9XzOXpsqs+eheH+P18ng2xV2p0F58eQQSK4T/8195rBdP5ZD7Ll9MF/F5Kd0Cuf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IsvtLKAAAA4gAAAA8AAAAAAAAAAAAAAAAAmAIA&#10;AGRycy9kb3ducmV2LnhtbFBLBQYAAAAABAAEAPUAAACPAwAA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352541838" o:spid="_x0000_s1951" style="position:absolute;left:22382;top:7788;width:7834;height:783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fPGMYA&#10;AADiAAAADwAAAGRycy9kb3ducmV2LnhtbERPTYvCMBC9C/6HMII3Ta1bkWoUEQQPe3Cthz3ONmMb&#10;bCa1idr99+awsMfH+15ve9uIJ3XeOFYwmyYgiEunDVcKLsVhsgThA7LGxjEp+CUP281wsMZcuxd/&#10;0fMcKhFD2OeooA6hzaX0ZU0W/dS1xJG7us5iiLCrpO7wFcNtI9MkWUiLhmNDjS3taypv54dV0BSn&#10;z9673d3o4/7bZD/pwjxSpcajfrcCEagP/+I/91ErmGdp9jFbzuPmeCneAbl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ofPGMYAAADiAAAADwAAAAAAAAAAAAAAAACYAgAAZHJz&#10;L2Rvd25yZXYueG1sUEsFBgAAAAAEAAQA9QAAAIsDAAAAAA==&#10;" fillcolor="#168489" strokecolor="#168489" strokeweight="1pt">
                        <v:stroke joinstyle="miter"/>
                      </v:oval>
                      <v:oval id="Oval 352541839" o:spid="_x0000_s1952" style="position:absolute;left:22791;top:8193;width:7024;height:702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TCV8kA&#10;AADiAAAADwAAAGRycy9kb3ducmV2LnhtbESPQUsDMRSE74L/ITyhF7HZtrasa9OiLYp4s+2hx8fm&#10;uVncvLckabv+eyMIHoeZ+YZZrgffqTOF2AobmIwLUMS12JYbA4f9y10JKiZki50wGfimCOvV9dUS&#10;KysX/qDzLjUqQzhWaMCl1Fdax9qRxziWnjh7nxI8pixDo23AS4b7Tk+LYqE9tpwXHPa0cVR/7U7e&#10;QFeIcFse43tw20H8rdu/Lp6NGd0MT4+gEg3pP/zXfrMGZvPp/H5Szh7g91K+A3r1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LTCV8kAAADiAAAADwAAAAAAAAAAAAAAAACYAgAA&#10;ZHJzL2Rvd25yZXYueG1sUEsFBgAAAAAEAAQA9QAAAI4DAAAAAA==&#10;" fillcolor="white [3212]" strokecolor="#0058a3" strokeweight="1pt">
                        <v:stroke joinstyle="miter"/>
                      </v:oval>
                      <v:shape id="TextBox 87" o:spid="_x0000_s1953" type="#_x0000_t202" style="position:absolute;left:2107;top:9691;width:20716;height:38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eLscA&#10;AADiAAAADwAAAGRycy9kb3ducmV2LnhtbESPTWvCQBCG7wX/wzJCb3UTa4qkriK2BQ+91Kb3ITtm&#10;g9nZkB1N/PfdQ6HHl/eLZ7ObfKduNMQ2sIF8kYEiroNtuTFQfX88rUFFQbbYBSYDd4qw284eNlja&#10;MPIX3U7SqDTCsUQDTqQvtY61I49xEXri5J3D4FGSHBptBxzTuO/0MstetMeW04PDng6O6svp6g2I&#10;2H1+r959PP5Mn2+jy+oCK2Me59P+FZTQJP/hv/bRGngulsUqX68SREJKOKC3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s93i7HAAAA4gAAAA8AAAAAAAAAAAAAAAAAmAIAAGRy&#10;cy9kb3ducmV2LnhtbFBLBQYAAAAABAAEAPUAAACMAwAAAAA=&#10;" filled="f" stroked="f">
                        <v:textbox style="mso-fit-shape-to-text:t">
                          <w:txbxContent>
                            <w:p w:rsidR="005345A8" w:rsidRDefault="005345A8" w:rsidP="007D67FF">
                              <w:pPr>
                                <w:bidi w:val="0"/>
                                <w:jc w:val="center"/>
                                <w:rPr>
                                  <w:rFonts w:hAnsi="Adobe Arabic" w:cs="Adobe Arabic"/>
                                  <w:b/>
                                  <w:bCs/>
                                  <w:color w:val="000000"/>
                                  <w:kern w:val="24"/>
                                  <w:sz w:val="36"/>
                                  <w:szCs w:val="36"/>
                                </w:rPr>
                              </w:pPr>
                              <w:r w:rsidRPr="007D67FF">
                                <w:rPr>
                                  <w:rFonts w:hAnsi="Adobe Arabic" w:cs="Adobe Arabic"/>
                                  <w:b/>
                                  <w:bCs/>
                                  <w:color w:val="000000"/>
                                  <w:kern w:val="24"/>
                                  <w:sz w:val="36"/>
                                  <w:szCs w:val="36"/>
                                  <w:rtl/>
                                </w:rPr>
                                <w:t>تقوية العلاقات المهنية</w:t>
                              </w:r>
                            </w:p>
                          </w:txbxContent>
                        </v:textbox>
                      </v:shape>
                    </v:group>
                    <v:shape id="TextBox 6" o:spid="_x0000_s1954" type="#_x0000_t202" style="position:absolute;left:51923;top:7996;width:5950;height:661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tBAcoA&#10;AADiAAAADwAAAGRycy9kb3ducmV2LnhtbESPwU7DMBBE70j9B2uRuFEnIalCqFtVpZW4AS0fsIqX&#10;OCReR7Fp0349RkLiOJqZN5rlerK9ONHoW8cK0nkCgrh2uuVGwcdxf1+C8AFZY++YFFzIw3o1u1li&#10;pd2Z3+l0CI2IEPYVKjAhDJWUvjZk0c/dQBy9TzdaDFGOjdQjniPc9jJLkoW02HJcMDjQ1lDdHb6t&#10;gjKxr133mL15m1/Twmyf3W74Uurudto8gQg0hf/wX/tFK3gosiJPyzyF30vxDsjV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jbQQHKAAAA4gAAAA8AAAAAAAAAAAAAAAAAmAIA&#10;AGRycy9kb3ducmV2LnhtbFBLBQYAAAAABAAEAPUAAACPAwAAAAA=&#10;" filled="f" stroked="f">
                      <v:textbox style="mso-fit-shape-to-text:t">
                        <w:txbxContent>
                          <w:p w:rsidR="005345A8" w:rsidRDefault="005345A8" w:rsidP="007D67FF">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03</w:t>
                            </w:r>
                          </w:p>
                        </w:txbxContent>
                      </v:textbox>
                    </v:shape>
                    <v:group id="Group 352541843" o:spid="_x0000_s1955" style="position:absolute;width:58741;height:7614" coordsize="58741,76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T+1mwcoA&#10;AADiAAAADwAAAAAAAAAAAAAAAACqAgAAZHJzL2Rvd25yZXYueG1sUEsFBgAAAAAEAAQA+gAAAKED&#10;AAAAAA==&#10;">
                      <v:group id="Group 352541844" o:spid="_x0000_s1956" style="position:absolute;width:58741;height:7614" coordsize="60432,78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wAT+tcoA&#10;AADiAAAADwAAAAAAAAAAAAAAAACqAgAAZHJzL2Rvd25yZXYueG1sUEsFBgAAAAAEAAQA+gAAAKED&#10;AAAAAA==&#10;">
                        <v:group id="Group 352541845" o:spid="_x0000_s1957" style="position:absolute;left:30216;width:30216;height:7833" coordorigin="30216" coordsize="30216,78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r0hbLsoA&#10;AADiAAAADwAAAAAAAAAAAAAAAACqAgAAZHJzL2Rvd25yZXYueG1sUEsFBgAAAAAEAAQA+gAAAKED&#10;AAAAAA==&#10;">
                          <v:group id="Group 352541846" o:spid="_x0000_s1958" style="position:absolute;left:30216;top:387;width:25784;height:7041" coordorigin="30216,387" coordsize="25784,70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X5rFWcoA&#10;AADiAAAADwAAAAAAAAAAAAAAAACqAgAAZHJzL2Rvd25yZXYueG1sUEsFBgAAAAAEAAQA+gAAAKED&#10;AAAAAA==&#10;">
                            <v:shape id="Freeform: Shape 352541847" o:spid="_x0000_s1959" style="position:absolute;left:39269;top:-8666;width:7041;height:25147;rotation:90;visibility:visible;mso-wrap-style:square;v-text-anchor:middle" coordsize="704145,2514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qI7ssA&#10;AADiAAAADwAAAGRycy9kb3ducmV2LnhtbESPQWvCQBSE74X+h+UVequbGG1D6iqiFCp4UXPp7SX7&#10;zAazb0N2q+m/7wqFHoeZ+YZZrEbbiSsNvnWsIJ0kIIhrp1tuFJSnj5cchA/IGjvHpOCHPKyWjw8L&#10;LLS78YGux9CICGFfoAITQl9I6WtDFv3E9cTRO7vBYohyaKQe8BbhtpPTJHmVFluOCwZ72hiqL8dv&#10;q+Bc+f1XVlWl2fl8u79UpzLNtko9P43rdxCBxvAf/mt/agXZfDqfpfnsDe6X4h2Qy1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IWojuywAAAOIAAAAPAAAAAAAAAAAAAAAAAJgC&#10;AABkcnMvZG93bnJldi54bWxQSwUGAAAAAAQABAD1AAAAkAMAA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352541848" o:spid="_x0000_s1960" style="position:absolute;left:39906;top:-8666;width:7041;height:25147;rotation:90;visibility:visible;mso-wrap-style:square;v-text-anchor:middle" coordsize="704145,2514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VZ3cYA&#10;AADiAAAADwAAAGRycy9kb3ducmV2LnhtbERPz0/CMBS+k/g/NM+EG3SDYcikECUh4FH04u25Prbp&#10;+jrbMrr/3h5MPH75fm920XRiIOdbywryeQaCuLK65VrB+9thtgbhA7LGzjIpGMnDbns32WCp7Y1f&#10;aTiHWqQQ9iUqaELoSyl91ZBBP7c9ceIu1hkMCbpaaoe3FG46uciyB2mw5dTQYE/7hqrv89Uo+HrB&#10;XH5cj/Xn4OIYf54vxRgHpab38ekRRKAY/sV/7pNWsFwtVkW+LtLmdCndAbn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7VZ3cYAAADiAAAADwAAAAAAAAAAAAAAAACYAgAAZHJz&#10;L2Rvd25yZXYueG1sUEsFBgAAAAAEAAQA9QAAAIsDAAA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352541849" o:spid="_x0000_s1961" style="position:absolute;left:52598;width:7834;height:783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0Z/soA&#10;AADiAAAADwAAAGRycy9kb3ducmV2LnhtbESPT2vCQBTE70K/w/IK3nRjaoJNXUWEggcP/umhx9fs&#10;a7I0+zbNrhq/vSsIHoeZ+Q0zX/a2EWfqvHGsYDJOQBCXThuuFHwdP0czED4ga2wck4IreVguXgZz&#10;LLS78J7Oh1CJCGFfoII6hLaQ0pc1WfRj1xJH79d1FkOUXSV1h5cIt41MkySXFg3HhRpbWtdU/h1O&#10;VkFz3G1771b/Rm/W3yb7SXNzSpUavvarDxCB+vAMP9obreAtS7PpZDZ9h/uleAfk4gY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XNGf7KAAAA4gAAAA8AAAAAAAAAAAAAAAAAmAIA&#10;AGRycy9kb3ducmV2LnhtbFBLBQYAAAAABAAEAPUAAACPAwAAAAA=&#10;" fillcolor="#168489" strokecolor="#168489" strokeweight="1pt">
                            <v:stroke joinstyle="miter"/>
                          </v:oval>
                          <v:oval id="Oval 352541850" o:spid="_x0000_s1962" style="position:absolute;left:53007;top:405;width:7024;height:702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GOasgA&#10;AADiAAAADwAAAGRycy9kb3ducmV2LnhtbESPTWvCQBCG74X+h2WEXoputI2E6Cr9oKV4U3vocciO&#10;2WB2JuxuNf333UOhx5f3i2e9HX2vLhRiJ2xgPitAETdiO24NfB7fphWomJAt9sJk4IcibDe3N2us&#10;rVx5T5dDalUe4VijAZfSUGsdG0ce40wG4uydJHhMWYZW24DXPO57vSiKpfbYcX5wONCLo+Z8+PYG&#10;+kKEu+or7oJ7HcXfu+P78tmYu8n4tAKVaEz/4b/2hzXwUC7Kx3lVZoiMlHFAb3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EUY5qyAAAAOIAAAAPAAAAAAAAAAAAAAAAAJgCAABk&#10;cnMvZG93bnJldi54bWxQSwUGAAAAAAQABAD1AAAAjQMAAAAA&#10;" fillcolor="white [3212]" strokecolor="#0058a3" strokeweight="1pt">
                            <v:stroke joinstyle="miter"/>
                          </v:oval>
                          <v:shape id="TextBox 143" o:spid="_x0000_s1963" type="#_x0000_t202" style="position:absolute;left:33394;top:842;width:19715;height:68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jtaMgA&#10;AADiAAAADwAAAGRycy9kb3ducmV2LnhtbESPQUvDQBSE70L/w/IK3uwm1UiJ3ZZSFXrwYo33R/Y1&#10;G5p9G7KvTfrvXUHwOMzMN8x6O/lOXWmIbWAD+SIDRVwH23JjoPp6f1iBioJssQtMBm4UYbuZ3a2x&#10;tGHkT7oepVEJwrFEA06kL7WOtSOPcRF64uSdwuBRkhwabQccE9x3epllz9pjy2nBYU97R/X5ePEG&#10;ROwuv1VvPh6+p4/X0WV1gZUx9/Np9wJKaJL/8F/7YA08FsviKV8VOfxeSndAb3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RqO1oyAAAAOIAAAAPAAAAAAAAAAAAAAAAAJgCAABk&#10;cnMvZG93bnJldi54bWxQSwUGAAAAAAQABAD1AAAAjQMAAAAA&#10;" filled="f" stroked="f">
                            <v:textbox style="mso-fit-shape-to-text:t">
                              <w:txbxContent>
                                <w:p w:rsidR="005345A8" w:rsidRDefault="005345A8" w:rsidP="007D67FF">
                                  <w:pPr>
                                    <w:bidi w:val="0"/>
                                    <w:jc w:val="center"/>
                                    <w:rPr>
                                      <w:rFonts w:hAnsi="Adobe Arabic" w:cs="Adobe Arabic"/>
                                      <w:b/>
                                      <w:bCs/>
                                      <w:color w:val="000000"/>
                                      <w:kern w:val="24"/>
                                      <w:sz w:val="36"/>
                                      <w:szCs w:val="36"/>
                                    </w:rPr>
                                  </w:pPr>
                                  <w:r w:rsidRPr="007D67FF">
                                    <w:rPr>
                                      <w:rFonts w:hAnsi="Adobe Arabic" w:cs="Adobe Arabic"/>
                                      <w:b/>
                                      <w:bCs/>
                                      <w:color w:val="000000"/>
                                      <w:kern w:val="24"/>
                                      <w:sz w:val="36"/>
                                      <w:szCs w:val="36"/>
                                      <w:rtl/>
                                    </w:rPr>
                                    <w:t>تحسين الصحة النفسية للموظفين</w:t>
                                  </w:r>
                                </w:p>
                              </w:txbxContent>
                            </v:textbox>
                          </v:shape>
                        </v:group>
                        <v:group id="Group 352541852" o:spid="_x0000_s1964" style="position:absolute;width:30216;height:7833;flip:x" coordsize="30216,78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iCGf7yQAA&#10;AOIAAAAPAAAAAAAAAAAAAAAAAKoCAABkcnMvZG93bnJldi54bWxQSwUGAAAAAAQABAD6AAAAoAMA&#10;AAAA&#10;">
                          <v:group id="Group 352541853" o:spid="_x0000_s1965" style="position:absolute;top:387;width:25784;height:7041" coordorigin=",387" coordsize="25784,70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yjTwHMoA&#10;AADiAAAADwAAAAAAAAAAAAAAAACqAgAAZHJzL2Rvd25yZXYueG1sUEsFBgAAAAAEAAQA+gAAAKED&#10;AAAAAA==&#10;">
                            <v:shape id="Freeform: Shape 352541854" o:spid="_x0000_s1966" style="position:absolute;left:9053;top:-8666;width:7041;height:25147;rotation:90;visibility:visible;mso-wrap-style:square;v-text-anchor:middle" coordsize="704145,2514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ARMoA&#10;AADiAAAADwAAAGRycy9kb3ducmV2LnhtbESPQWvCQBSE74X+h+UVvNVNjCkhdZVSEVrwUs2lt5fs&#10;MxvMvg3Zrab/visIPQ4z8w2z2ky2FxcafedYQTpPQBA3TnfcKqiOu+cChA/IGnvHpOCXPGzWjw8r&#10;LLW78hddDqEVEcK+RAUmhKGU0jeGLPq5G4ijd3KjxRDl2Eo94jXCbS8XSfIiLXYcFwwO9G6oOR9+&#10;rIJT7fffWV1X5tMX2/25PlZptlVq9jS9vYIINIX/8L39oRVk+SJfpkW+hNuleAfk+g8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1RgETKAAAA4gAAAA8AAAAAAAAAAAAAAAAAmAIA&#10;AGRycy9kb3ducmV2LnhtbFBLBQYAAAAABAAEAPUAAACPAwAA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352541855" o:spid="_x0000_s1967" style="position:absolute;left:9690;top:-8666;width:7041;height:25147;rotation:90;visibility:visible;mso-wrap-style:square;v-text-anchor:middle" coordsize="704145,2514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1gnskA&#10;AADiAAAADwAAAGRycy9kb3ducmV2LnhtbESPwU7DMBBE70j9B2srcaNOSoOqtG7VIiHgSOHCbRtv&#10;k0C8DrabOn+PkZB6HM3MG816G00nBnK+tawgn2UgiCurW64VfLw/3S1B+ICssbNMCkbysN1MbtZY&#10;anvhNxoOoRYJwr5EBU0IfSmlrxoy6Ge2J07eyTqDIUlXS+3wkuCmk/Mse5AGW04LDfb02FD1fTgb&#10;BV+vmMvP83N9HFwc48/+tBjjoNTtNO5WIALFcA3/t1+0gvtiXizyZVHA36V0B+TmF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G1gnskAAADiAAAADwAAAAAAAAAAAAAAAACYAgAA&#10;ZHJzL2Rvd25yZXYueG1sUEsFBgAAAAAEAAQA9QAAAI4DAAA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352541856" o:spid="_x0000_s1968" style="position:absolute;left:22382;width:7834;height:783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sbUckA&#10;AADiAAAADwAAAGRycy9kb3ducmV2LnhtbESPT4vCMBTE7wt+h/AWvK2pXVukaxQRFjx48N/B47N5&#10;24ZtXmoTtX57IyzscZiZ3zCzRW8bcaPOG8cKxqMEBHHptOFKwfHw/TEF4QOyxsYxKXiQh8V88DbD&#10;Qrs77+i2D5WIEPYFKqhDaAspfVmTRT9yLXH0flxnMUTZVVJ3eI9w28g0SXJp0XBcqLGlVU3l7/5q&#10;FTSH7ab3bnkxer06meyc5uaaKjV875dfIAL14T/8115rBZ9Zmk3G0yyH16V4B+T8C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8YsbUckAAADiAAAADwAAAAAAAAAAAAAAAACYAgAA&#10;ZHJzL2Rvd25yZXYueG1sUEsFBgAAAAAEAAQA9QAAAI4DAAAAAA==&#10;" fillcolor="#168489" strokecolor="#168489" strokeweight="1pt">
                            <v:stroke joinstyle="miter"/>
                          </v:oval>
                          <v:oval id="Oval 352541857" o:spid="_x0000_s1969" style="position:absolute;left:22791;top:405;width:7024;height:702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gWHsoA&#10;AADiAAAADwAAAGRycy9kb3ducmV2LnhtbESPT0sDMRTE74LfITzBS7HZVrcua9PiH5TizdaDx8fm&#10;uVncvLcksd1++0YoeBxm5jfMcj36Xu0pxE7YwGxagCJuxHbcGvjcvd5UoGJCttgLk4EjRVivLi+W&#10;WFs58Aftt6lVGcKxRgMupaHWOjaOPMapDMTZ+5bgMWUZWm0DHjLc93peFAvtseO84HCgZ0fNz/bX&#10;G+gLEe6qr/ge3MsofuJ2b4snY66vxscHUInG9B8+tzfWwG05L+9mVXkPf5fyHdCrE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u4Fh7KAAAA4gAAAA8AAAAAAAAAAAAAAAAAmAIA&#10;AGRycy9kb3ducmV2LnhtbFBLBQYAAAAABAAEAPUAAACPAwAAAAA=&#10;" fillcolor="white [3212]" strokecolor="#0058a3" strokeweight="1pt">
                            <v:stroke joinstyle="miter"/>
                          </v:oval>
                          <v:shape id="TextBox 124" o:spid="_x0000_s1970" type="#_x0000_t202" style="position:absolute;left:1916;top:1801;width:20801;height:38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JE9cUA&#10;AADiAAAADwAAAGRycy9kb3ducmV2LnhtbERPTWvCQBC9F/oflhF6q5toI5K6irQWPPRSjfchO80G&#10;s7MhOzXx33cPhR4f73uzm3ynbjTENrCBfJ6BIq6DbbkxUJ0/ntegoiBb7AKTgTtF2G0fHzZY2jDy&#10;F91O0qgUwrFEA06kL7WOtSOPcR564sR9h8GjJDg02g44pnDf6UWWrbTHllODw57eHNXX0483IGL3&#10;+b06+Hi8TJ/vo8vqAitjnmbT/hWU0CT/4j/30RpYFoviJV8XaXO6lO6A3v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kkT1xQAAAOIAAAAPAAAAAAAAAAAAAAAAAJgCAABkcnMv&#10;ZG93bnJldi54bWxQSwUGAAAAAAQABAD1AAAAigMAAAAA&#10;" filled="f" stroked="f">
                            <v:textbox style="mso-fit-shape-to-text:t">
                              <w:txbxContent>
                                <w:p w:rsidR="005345A8" w:rsidRDefault="005345A8" w:rsidP="007D67FF">
                                  <w:pPr>
                                    <w:jc w:val="center"/>
                                    <w:rPr>
                                      <w:rFonts w:hAnsi="Adobe Arabic" w:cs="Adobe Arabic"/>
                                      <w:b/>
                                      <w:bCs/>
                                      <w:color w:val="000000"/>
                                      <w:kern w:val="24"/>
                                      <w:sz w:val="36"/>
                                      <w:szCs w:val="36"/>
                                    </w:rPr>
                                  </w:pPr>
                                  <w:r w:rsidRPr="007D67FF">
                                    <w:rPr>
                                      <w:rFonts w:hAnsi="Adobe Arabic" w:cs="Adobe Arabic"/>
                                      <w:b/>
                                      <w:bCs/>
                                      <w:color w:val="000000"/>
                                      <w:kern w:val="24"/>
                                      <w:sz w:val="36"/>
                                      <w:szCs w:val="36"/>
                                      <w:rtl/>
                                    </w:rPr>
                                    <w:t>زيادة الإنتاجية والأداء المهني</w:t>
                                  </w:r>
                                </w:p>
                              </w:txbxContent>
                            </v:textbox>
                          </v:shape>
                        </v:group>
                      </v:group>
                      <v:shape id="TextBox 6" o:spid="_x0000_s1971" type="#_x0000_t202" style="position:absolute;left:51923;top:314;width:5950;height:661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3Tb2soA&#10;AADiAAAADwAAAGRycy9kb3ducmV2LnhtbESPwW7CMBBE70j9B2sr9VacpASFFIMqaCVuBdoPWMXb&#10;OE28jmIDab8eV6rEcTQzbzTL9Wg7cabBN44VpNMEBHHldMO1gs+Pt8cChA/IGjvHpOCHPKxXd5Ml&#10;ltpd+EDnY6hFhLAvUYEJoS+l9JUhi37qeuLofbnBYohyqKUe8BLhtpNZksylxYbjgsGeNoaq9niy&#10;CorEvrftItt7O/tNc7PZutf+W6mH+/HlGUSgMdzC/+2dVvCUZ/ksLfIF/F2Kd0Cur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N029rKAAAA4gAAAA8AAAAAAAAAAAAAAAAAmAIA&#10;AGRycy9kb3ducmV2LnhtbFBLBQYAAAAABAAEAPUAAACPAwAAAAA=&#10;" filled="f" stroked="f">
                        <v:textbox style="mso-fit-shape-to-text:t">
                          <w:txbxContent>
                            <w:p w:rsidR="005345A8" w:rsidRDefault="005345A8" w:rsidP="007D67FF">
                              <w:pPr>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01</w:t>
                              </w:r>
                            </w:p>
                          </w:txbxContent>
                        </v:textbox>
                      </v:shape>
                      <v:shape id="TextBox 6" o:spid="_x0000_s1972" type="#_x0000_t202" style="position:absolute;left:732;top:314;width:5950;height:661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K4+sgA&#10;AADiAAAADwAAAGRycy9kb3ducmV2LnhtbESPTW7CMBCF95V6B2sqsStOUoJCikEVBam7Au0BRvEQ&#10;p4nHUexC4PR4UanLp/enb7kebSfONPjGsYJ0moAgrpxuuFbw/bV7LkD4gKyxc0wKruRhvXp8WGKp&#10;3YUPdD6GWsQR9iUqMCH0pZS+MmTRT11PHL2TGyyGKIda6gEvcdx2MkuSubTYcHww2NPGUNUef62C&#10;IrGfbbvI9t7ObmluNu9u2/8oNXka315BBBrDf/iv/aEVvORZPkuLeYSISBEH5OoO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sIrj6yAAAAOIAAAAPAAAAAAAAAAAAAAAAAJgCAABk&#10;cnMvZG93bnJldi54bWxQSwUGAAAAAAQABAD1AAAAjQMAAAAA&#10;" filled="f" stroked="f">
                        <v:textbox style="mso-fit-shape-to-text:t">
                          <w:txbxContent>
                            <w:p w:rsidR="005345A8" w:rsidRDefault="005345A8" w:rsidP="007D67FF">
                              <w:pPr>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02</w:t>
                              </w:r>
                            </w:p>
                          </w:txbxContent>
                        </v:textbox>
                      </v:shape>
                    </v:group>
                    <v:shape id="TextBox 6" o:spid="_x0000_s1973" type="#_x0000_t202" style="position:absolute;left:732;top:7996;width:5950;height:661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4dYcoA&#10;AADiAAAADwAAAGRycy9kb3ducmV2LnhtbESPzWrDMBCE74G+g9hCb41sNw6uGyWUpIXcmp8+wGJt&#10;LdfWylhK4vbpo0Ihx2FmvmEWq9F24kyDbxwrSKcJCOLK6YZrBZ/H98cChA/IGjvHpOCHPKyWd5MF&#10;ltpdeE/nQ6hFhLAvUYEJoS+l9JUhi37qeuLofbnBYohyqKUe8BLhtpNZksylxYbjgsGe1oaq9nCy&#10;CorEfrTtc7bzdvab5ma9cW/9t1IP9+PrC4hAY7iF/9tbreApz/JZWsxT+LsU74BcX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NuHWHKAAAA4gAAAA8AAAAAAAAAAAAAAAAAmAIA&#10;AGRycy9kb3ducmV2LnhtbFBLBQYAAAAABAAEAPUAAACPAwAAAAA=&#10;" filled="f" stroked="f">
                      <v:textbox style="mso-fit-shape-to-text:t">
                        <w:txbxContent>
                          <w:p w:rsidR="005345A8" w:rsidRDefault="005345A8" w:rsidP="007D67FF">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04</w:t>
                            </w:r>
                          </w:p>
                        </w:txbxContent>
                      </v:textbox>
                    </v:shape>
                  </v:group>
                  <v:shape id="TextBox 6" o:spid="_x0000_s1974" type="#_x0000_t202" style="position:absolute;left:732;top:15678;width:5950;height:661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yDFsoA&#10;AADiAAAADwAAAGRycy9kb3ducmV2LnhtbESPzWrDMBCE74G+g9hCb41sNw6uGyWUpIXcmp8+wGJt&#10;LdfWylhK4vbpo0Ihx2FmvmEWq9F24kyDbxwrSKcJCOLK6YZrBZ/H98cChA/IGjvHpOCHPKyWd5MF&#10;ltpdeE/nQ6hFhLAvUYEJoS+l9JUhi37qeuLofbnBYohyqKUe8BLhtpNZksylxYbjgsGe1oaq9nCy&#10;CorEfrTtc7bzdvab5ma9cW/9t1IP9+PrC4hAY7iF/9tbreApz/JZWswz+LsU74BcX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O8gxbKAAAA4gAAAA8AAAAAAAAAAAAAAAAAmAIA&#10;AGRycy9kb3ducmV2LnhtbFBLBQYAAAAABAAEAPUAAACPAwAAAAA=&#10;" filled="f" stroked="f">
                    <v:textbox style="mso-fit-shape-to-text:t">
                      <w:txbxContent>
                        <w:p w:rsidR="005345A8" w:rsidRDefault="005345A8" w:rsidP="007D67FF">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06</w:t>
                          </w:r>
                        </w:p>
                      </w:txbxContent>
                    </v:textbox>
                  </v:shape>
                </v:group>
                <v:group id="Group 352541863" o:spid="_x0000_s1975" style="position:absolute;top:23379;width:58741;height:7615" coordorigin=",23379" coordsize="60432,78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BFg6ocoA&#10;AADiAAAADwAAAAAAAAAAAAAAAACqAgAAZHJzL2Rvd25yZXYueG1sUEsFBgAAAAAEAAQA+gAAAKED&#10;AAAAAA==&#10;">
                  <v:group id="Group 352541864" o:spid="_x0000_s1976" style="position:absolute;left:30216;top:23379;width:30216;height:7834" coordorigin="30216,23379" coordsize="30216,78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i7Gi1coA&#10;AADiAAAADwAAAAAAAAAAAAAAAACqAgAAZHJzL2Rvd25yZXYueG1sUEsFBgAAAAAEAAQA+gAAAKED&#10;AAAAAA==&#10;">
                    <v:group id="Group 352541865" o:spid="_x0000_s1977" style="position:absolute;left:30216;top:23766;width:25784;height:7042" coordorigin="30216,23766" coordsize="25784,70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5P0HTsoA&#10;AADiAAAADwAAAAAAAAAAAAAAAACqAgAAZHJzL2Rvd25yZXYueG1sUEsFBgAAAAAEAAQA+gAAAKED&#10;AAAAAA==&#10;">
                      <v:shape id="Freeform: Shape 352541866" o:spid="_x0000_s1978" style="position:absolute;left:39269;top:14713;width:7042;height:25147;rotation:90;visibility:visible;mso-wrap-style:square;v-text-anchor:middle" coordsize="704145,2514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NxFcoA&#10;AADiAAAADwAAAGRycy9kb3ducmV2LnhtbESPQWvCQBSE74X+h+UVvNVNTA0hdRVRCha8VHPp7SX7&#10;zAazb0N2q+m/7xYKPQ4z8w2z2ky2FzcafedYQTpPQBA3TnfcKqjOb88FCB+QNfaOScE3edisHx9W&#10;WGp35w+6nUIrIoR9iQpMCEMppW8MWfRzNxBH7+JGiyHKsZV6xHuE214ukiSXFjuOCwYH2hlqrqcv&#10;q+BS++NnVteVeffF/nitz1Wa7ZWaPU3bVxCBpvAf/msftIJsuVi+pEWew++leAfk+g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yjcRXKAAAA4gAAAA8AAAAAAAAAAAAAAAAAmAIA&#10;AGRycy9kb3ducmV2LnhtbFBLBQYAAAAABAAEAPUAAACPAwAA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352541867" o:spid="_x0000_s1979" style="position:absolute;left:39906;top:14713;width:7042;height:25147;rotation:90;visibility:visible;mso-wrap-style:square;v-text-anchor:middle" coordsize="704145,2514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Rz8oA&#10;AADiAAAADwAAAGRycy9kb3ducmV2LnhtbESPQU8CMRSE7yb+h+aZeJPuIiBZKURNjHIEvHB7bB+7&#10;q9vXtS1L999bExKOk5n5JrNYRdOKnpxvLCvIRxkI4tLqhisFX7v3hzkIH5A1tpZJwUAeVsvbmwUW&#10;2p55Q/02VCJB2BeooA6hK6T0ZU0G/ch2xMk7WmcwJOkqqR2eE9y0cpxlM2mw4bRQY0dvNZU/25NR&#10;8L3GXO5PH9Whd3GIv6/HyRB7pe7v4ssziEAxXMOX9qdW8DgdTyf5fPYE/5fSHZDL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Gfkc/KAAAA4gAAAA8AAAAAAAAAAAAAAAAAmAIA&#10;AGRycy9kb3ducmV2LnhtbFBLBQYAAAAABAAEAPUAAACPAwAA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352541868" o:spid="_x0000_s1980" style="position:absolute;left:52598;top:23379;width:7834;height:78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TgBcYA&#10;AADiAAAADwAAAGRycy9kb3ducmV2LnhtbERPTYvCMBC9L/gfwgje1tRqi1SjiCB48LCre9jj2Ixt&#10;sJnUJmr995uDsMfH+16ue9uIB3XeOFYwGScgiEunDVcKfk67zzkIH5A1No5JwYs8rFeDjyUW2j35&#10;mx7HUIkYwr5ABXUIbSGlL2uy6MeuJY7cxXUWQ4RdJXWHzxhuG5kmSS4tGo4NNba0ram8Hu9WQXP6&#10;OvTebW5G77e/JjunubmnSo2G/WYBIlAf/sVv914rmGZpNpvM87g5Xop3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TTgBcYAAADiAAAADwAAAAAAAAAAAAAAAACYAgAAZHJz&#10;L2Rvd25yZXYueG1sUEsFBgAAAAAEAAQA9QAAAIsDAAAAAA==&#10;" fillcolor="#168489" strokecolor="#168489" strokeweight="1pt">
                      <v:stroke joinstyle="miter"/>
                    </v:oval>
                    <v:oval id="Oval 352541869" o:spid="_x0000_s1981" style="position:absolute;left:53007;top:23784;width:7024;height:70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ftSskA&#10;AADiAAAADwAAAGRycy9kb3ducmV2LnhtbESPQUsDMRSE70L/Q3iCF7HZVrus26alKkrxZuvB42Pz&#10;ulncvLcksV3/vREEj8PMfMOsNqPv1YlC7IQNzKYFKOJGbMetgffD800FKiZki70wGfimCJv15GKF&#10;tZUzv9Fpn1qVIRxrNOBSGmqtY+PIY5zKQJy9owSPKcvQahvwnOG+1/OiKLXHjvOCw4EeHTWf+y9v&#10;oC9EuKs+4mtwT6P4a3d4KR+Muboct0tQicb0H/5r76yB28V8cTerynv4vZTvgF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wftSskAAADiAAAADwAAAAAAAAAAAAAAAACYAgAA&#10;ZHJzL2Rvd25yZXYueG1sUEsFBgAAAAAEAAQA9QAAAI4DAAAAAA==&#10;" fillcolor="white [3212]" strokecolor="#0058a3" strokeweight="1pt">
                      <v:stroke joinstyle="miter"/>
                    </v:oval>
                    <v:shape id="TextBox 201" o:spid="_x0000_s1982" type="#_x0000_t202" style="position:absolute;left:33908;top:23878;width:18004;height:68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EUk8cA&#10;AADiAAAADwAAAGRycy9kb3ducmV2LnhtbESPTU/CQBCG7yb8h82QeJNt0SqpLISgJhy8iOU+6Q7d&#10;xu5s0x1o+ffuwcTjm/crz3o7+U5daYhtYAP5IgNFXAfbcmOg+v54WIGKgmyxC0wGbhRhu5ndrbG0&#10;YeQvuh6lUWmEY4kGnEhfah1rRx7jIvTEyTuHwaMkOTTaDjimcd/pZZY9a48tpweHPe0d1T/Hizcg&#10;Ynf5rXr38XCaPt9Gl9UFVsbcz6fdKyihSf7Df+2DNfBYLIunfPWSIBJSwgG9+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VRFJPHAAAA4gAAAA8AAAAAAAAAAAAAAAAAmAIAAGRy&#10;cy9kb3ducmV2LnhtbFBLBQYAAAAABAAEAPUAAACMAwAAAAA=&#10;" filled="f" stroked="f">
                      <v:textbox style="mso-fit-shape-to-text:t">
                        <w:txbxContent>
                          <w:p w:rsidR="005345A8" w:rsidRDefault="005345A8" w:rsidP="007D67FF">
                            <w:pPr>
                              <w:bidi w:val="0"/>
                              <w:jc w:val="center"/>
                              <w:rPr>
                                <w:rFonts w:hAnsi="Adobe Arabic" w:cs="Adobe Arabic"/>
                                <w:b/>
                                <w:bCs/>
                                <w:color w:val="000000"/>
                                <w:kern w:val="24"/>
                                <w:sz w:val="36"/>
                                <w:szCs w:val="36"/>
                              </w:rPr>
                            </w:pPr>
                            <w:r w:rsidRPr="007D67FF">
                              <w:rPr>
                                <w:rFonts w:hAnsi="Adobe Arabic" w:cs="Adobe Arabic"/>
                                <w:b/>
                                <w:bCs/>
                                <w:color w:val="000000"/>
                                <w:kern w:val="24"/>
                                <w:sz w:val="36"/>
                                <w:szCs w:val="36"/>
                                <w:rtl/>
                              </w:rPr>
                              <w:t>تعزيز التوازن بين العمل والحياة الشخصية</w:t>
                            </w:r>
                          </w:p>
                        </w:txbxContent>
                      </v:textbox>
                    </v:shape>
                  </v:group>
                  <v:group id="Group 352541871" o:spid="_x0000_s1983" style="position:absolute;top:23379;width:30216;height:7834;flip:x" coordorigin=",23379" coordsize="30216,78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GW+l7MoA&#10;AADiAAAADwAAAAAAAAAAAAAAAACqAgAAZHJzL2Rvd25yZXYueG1sUEsFBgAAAAAEAAQA+gAAAKED&#10;AAAAAA==&#10;">
                    <v:group id="Group 352541872" o:spid="_x0000_s1984" style="position:absolute;top:23766;width:25784;height:7042" coordorigin=",23766" coordsize="25784,70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O7NCefL&#10;AAAA4gAAAA8AAAAAAAAAAAAAAAAAqgIAAGRycy9kb3ducmV2LnhtbFBLBQYAAAAABAAEAPoAAACi&#10;AwAAAAA=&#10;">
                      <v:shape id="Freeform: Shape 352541873" o:spid="_x0000_s1985" style="position:absolute;left:9053;top:14713;width:7042;height:25147;rotation:90;visibility:visible;mso-wrap-style:square;v-text-anchor:middle" coordsize="704145,2514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1EUMsA&#10;AADiAAAADwAAAGRycy9kb3ducmV2LnhtbESPQWvCQBSE7wX/w/IK3uomRtuQuopUhBa8VHPp7SX7&#10;zAazb0N2q+m/dwuFHoeZ+YZZbUbbiSsNvnWsIJ0lIIhrp1tuFJSn/VMOwgdkjZ1jUvBDHjbrycMK&#10;C+1u/EnXY2hEhLAvUIEJoS+k9LUhi37meuLond1gMUQ5NFIPeItw28l5kjxLiy3HBYM9vRmqL8dv&#10;q+Bc+cNXVlWl+fD57nCpTmWa7ZSaPo7bVxCBxvAf/mu/awXZcr5cpPlLBr+X4h2Q6zs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5DURQywAAAOIAAAAPAAAAAAAAAAAAAAAAAJgC&#10;AABkcnMvZG93bnJldi54bWxQSwUGAAAAAAQABAD1AAAAkAMAA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352541874" o:spid="_x0000_s1986" style="position:absolute;left:9690;top:14713;width:7042;height:25147;rotation:90;visibility:visible;mso-wrap-style:square;v-text-anchor:middle" coordsize="704145,2514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SZZcoA&#10;AADiAAAADwAAAGRycy9kb3ducmV2LnhtbESPwU7DMBBE70j9B2srcaNOSgpVqFsVJAQcKVx628bb&#10;JDReB9tNnb/HSEgcRzPzRrPaRNOJgZxvLSvIZxkI4srqlmsFnx/PN0sQPiBr7CyTgpE8bNaTqxWW&#10;2l74nYZdqEWCsC9RQRNCX0rpq4YM+pntiZN3tM5gSNLVUju8JLjp5DzL7qTBltNCgz09NVSddmej&#10;4OsNc7k/v9SHwcUxfj8eizEOSl1P4/YBRKAY/sN/7Vet4HYxXxT58r6A30vpDsj1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SUmWXKAAAA4gAAAA8AAAAAAAAAAAAAAAAAmAIA&#10;AGRycy9kb3ducmV2LnhtbFBLBQYAAAAABAAEAPUAAACPAwAA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352541875" o:spid="_x0000_s1987" style="position:absolute;left:22382;top:23379;width:7834;height:78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zZRsoA&#10;AADiAAAADwAAAGRycy9kb3ducmV2LnhtbESPQWvCQBSE7wX/w/KE3urG1KSSuooIgocerHro8Zl9&#10;Jkuzb2N21fTfu0LB4zAz3zCzRW8bcaXOG8cKxqMEBHHptOFKwWG/fpuC8AFZY+OYFPyRh8V88DLD&#10;Qrsbf9N1FyoRIewLVFCH0BZS+rImi37kWuLonVxnMUTZVVJ3eItw28g0SXJp0XBcqLGlVU3l7+5i&#10;FTT77Vfv3fJs9Gb1Y7JjmptLqtTrsF9+ggjUh2f4v73RCt6zNJuMpx8ZPC7FOyDn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rs2UbKAAAA4gAAAA8AAAAAAAAAAAAAAAAAmAIA&#10;AGRycy9kb3ducmV2LnhtbFBLBQYAAAAABAAEAPUAAACPAwAAAAA=&#10;" fillcolor="#168489" strokecolor="#168489" strokeweight="1pt">
                      <v:stroke joinstyle="miter"/>
                    </v:oval>
                    <v:oval id="Oval 352541876" o:spid="_x0000_s1988" style="position:absolute;left:22791;top:23784;width:7024;height:70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Hv5coA&#10;AADiAAAADwAAAGRycy9kb3ducmV2LnhtbESPT0sDMRTE74LfITzBS7HZVrsua9PiH5TizdaDx8fm&#10;uVncvLcksd1++0YoeBxm5jfMcj36Xu0pxE7YwGxagCJuxHbcGvjcvd5UoGJCttgLk4EjRVivLi+W&#10;WFs58Aftt6lVGcKxRgMupaHWOjaOPMapDMTZ+5bgMWUZWm0DHjLc93peFKX22HFecDjQs6PmZ/vr&#10;DfSFCHfVV3wP7mUUP3G7t/LJmOur8fEBVKIx/YfP7Y01cLuYL+5m1X0Jf5fyHdCrE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9B7+XKAAAA4gAAAA8AAAAAAAAAAAAAAAAAmAIA&#10;AGRycy9kb3ducmV2LnhtbFBLBQYAAAAABAAEAPUAAACPAwAAAAA=&#10;" fillcolor="white [3212]" strokecolor="#0058a3" strokeweight="1pt">
                      <v:stroke joinstyle="miter"/>
                    </v:oval>
                    <v:shape id="TextBox 195" o:spid="_x0000_s1989" type="#_x0000_t202" style="position:absolute;left:1915;top:25255;width:21395;height:38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iM58gA&#10;AADiAAAADwAAAGRycy9kb3ducmV2LnhtbESPQUvDQBSE74L/YXlCb3aT1tgSuy1FK/TgxRrvj+wz&#10;G8y+Ddlnk/77riB4HGbmG2azm3ynzjTENrCBfJ6BIq6DbbkxUH283q9BRUG22AUmAxeKsNve3myw&#10;tGHkdzqfpFEJwrFEA06kL7WOtSOPcR564uR9hcGjJDk02g44Jrjv9CLLHrXHltOCw56eHdXfpx9v&#10;QMTu80t18PH4Ob29jC6rC6yMmd1N+ydQQpP8h//aR2tgWSyKh3y9WsHvpXQH9PYK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6uIznyAAAAOIAAAAPAAAAAAAAAAAAAAAAAJgCAABk&#10;cnMvZG93bnJldi54bWxQSwUGAAAAAAQABAD1AAAAjQMAAAAA&#10;" filled="f" stroked="f">
                      <v:textbox style="mso-fit-shape-to-text:t">
                        <w:txbxContent>
                          <w:p w:rsidR="005345A8" w:rsidRDefault="005345A8" w:rsidP="007D67FF">
                            <w:pPr>
                              <w:bidi w:val="0"/>
                              <w:jc w:val="center"/>
                              <w:rPr>
                                <w:rFonts w:hAnsi="Adobe Arabic" w:cs="Adobe Arabic"/>
                                <w:b/>
                                <w:bCs/>
                                <w:color w:val="000000"/>
                                <w:kern w:val="24"/>
                                <w:sz w:val="36"/>
                                <w:szCs w:val="36"/>
                              </w:rPr>
                            </w:pPr>
                            <w:r w:rsidRPr="007D67FF">
                              <w:rPr>
                                <w:rFonts w:hAnsi="Adobe Arabic" w:cs="Adobe Arabic"/>
                                <w:b/>
                                <w:bCs/>
                                <w:color w:val="000000"/>
                                <w:kern w:val="24"/>
                                <w:sz w:val="36"/>
                                <w:szCs w:val="36"/>
                                <w:rtl/>
                              </w:rPr>
                              <w:t>إدارة الأزمات بفعالية</w:t>
                            </w:r>
                          </w:p>
                        </w:txbxContent>
                      </v:textbox>
                    </v:shape>
                  </v:group>
                </v:group>
                <v:shape id="TextBox 6" o:spid="_x0000_s1990" type="#_x0000_t202" style="position:absolute;left:51923;top:23466;width:5950;height:661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0iIccA&#10;AADiAAAADwAAAGRycy9kb3ducmV2LnhtbERP3U6DMBS+N/EdmrPEO1fAoQxXiJku8U6de4ATeqQM&#10;ekpo3XBPby9MvPzy/W/q2Q7iRJPvHCtIlwkI4sbpjlsFh8/dbQHCB2SNg2NS8EMe6ur6aoOldmf+&#10;oNM+tCKGsC9RgQlhLKX0jSGLfulG4sh9ucliiHBqpZ7wHMPtILMkuZcWO44NBkfaGmr6/bdVUCT2&#10;re/X2bu3q0uam+2zexmPSt0s5qdHEIHm8C/+c79qBXd5lq/S4iFujpfiHZD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eNIiHHAAAA4gAAAA8AAAAAAAAAAAAAAAAAmAIAAGRy&#10;cy9kb3ducmV2LnhtbFBLBQYAAAAABAAEAPUAAACMAwAAAAA=&#10;" filled="f" stroked="f">
                  <v:textbox style="mso-fit-shape-to-text:t">
                    <w:txbxContent>
                      <w:p w:rsidR="005345A8" w:rsidRDefault="005345A8" w:rsidP="007D67FF">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07</w:t>
                        </w:r>
                      </w:p>
                    </w:txbxContent>
                  </v:textbox>
                </v:shape>
                <v:shape id="TextBox 6" o:spid="_x0000_s1991" type="#_x0000_t202" style="position:absolute;left:732;top:23466;width:5950;height:661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GHusoA&#10;AADiAAAADwAAAGRycy9kb3ducmV2LnhtbESPwU7DMBBE70j9B2srcaNO0qakad2qKiBxgxY+YBUv&#10;cZp4HcWmDXw9RkLiOJqZN5rNbrSduNDgG8cK0lkCgrhyuuFawfvb010BwgdkjZ1jUvBFHnbbyc0G&#10;S+2ufKTLKdQiQtiXqMCE0JdS+sqQRT9zPXH0PtxgMUQ51FIPeI1w28ksSZbSYsNxwWBPB0NVe/q0&#10;CorEvrTtKnv1dvGd5ubw4B77s1K303G/BhFoDP/hv/azVjDPs3yRFvcr+L0U74Dc/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jBh7rKAAAA4gAAAA8AAAAAAAAAAAAAAAAAmAIA&#10;AGRycy9kb3ducmV2LnhtbFBLBQYAAAAABAAEAPUAAACPAwAAAAA=&#10;" filled="f" stroked="f">
                  <v:textbox style="mso-fit-shape-to-text:t">
                    <w:txbxContent>
                      <w:p w:rsidR="005345A8" w:rsidRDefault="005345A8" w:rsidP="007D67FF">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08</w:t>
                        </w:r>
                      </w:p>
                    </w:txbxContent>
                  </v:textbox>
                </v:shape>
                <w10:wrap anchorx="page"/>
                <w10:anchorlock/>
              </v:group>
            </w:pict>
          </mc:Fallback>
        </mc:AlternateContent>
      </w:r>
    </w:p>
    <w:p w:rsidR="00084372" w:rsidRPr="003509AA" w:rsidRDefault="00084372" w:rsidP="00084372">
      <w:pPr>
        <w:rPr>
          <w:b/>
          <w:bCs/>
        </w:rPr>
      </w:pPr>
      <w:r w:rsidRPr="002A078C">
        <w:rPr>
          <w:rFonts w:ascii="Sakkal Majalla" w:hAnsi="Sakkal Majalla"/>
          <w:noProof/>
          <w:sz w:val="34"/>
        </w:rPr>
        <mc:AlternateContent>
          <mc:Choice Requires="wpg">
            <w:drawing>
              <wp:inline distT="0" distB="0" distL="0" distR="0" wp14:anchorId="65C62FC3" wp14:editId="3F032E48">
                <wp:extent cx="5731510" cy="892088"/>
                <wp:effectExtent l="0" t="0" r="2540" b="22860"/>
                <wp:docPr id="160869146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468" name="مجموعة 47"/>
                        <wpg:cNvGrpSpPr/>
                        <wpg:grpSpPr>
                          <a:xfrm>
                            <a:off x="0" y="0"/>
                            <a:ext cx="5731510" cy="895351"/>
                            <a:chOff x="0" y="0"/>
                            <a:chExt cx="5878196" cy="918845"/>
                          </a:xfrm>
                        </wpg:grpSpPr>
                        <wpg:grpSp>
                          <wpg:cNvPr id="1608691469" name="مجموعة 48"/>
                          <wpg:cNvGrpSpPr/>
                          <wpg:grpSpPr>
                            <a:xfrm>
                              <a:off x="0" y="0"/>
                              <a:ext cx="5878196" cy="918845"/>
                              <a:chOff x="0" y="0"/>
                              <a:chExt cx="6240348" cy="919070"/>
                            </a:xfrm>
                          </wpg:grpSpPr>
                          <wpg:grpSp>
                            <wpg:cNvPr id="1608691470" name="مجموعة 49"/>
                            <wpg:cNvGrpSpPr/>
                            <wpg:grpSpPr>
                              <a:xfrm>
                                <a:off x="0" y="169208"/>
                                <a:ext cx="5433072" cy="580613"/>
                                <a:chOff x="0" y="169208"/>
                                <a:chExt cx="5433072" cy="580613"/>
                              </a:xfrm>
                            </wpg:grpSpPr>
                            <wps:wsp>
                              <wps:cNvPr id="160869147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47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47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474"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تحسين الصحة النفسية للموظفين:</w:t>
                                </w:r>
                              </w:p>
                            </w:txbxContent>
                          </wps:txbx>
                          <wps:bodyPr wrap="square" rtlCol="1">
                            <a:spAutoFit/>
                          </wps:bodyPr>
                        </wps:wsp>
                      </wpg:grpSp>
                      <pic:pic xmlns:pic="http://schemas.openxmlformats.org/drawingml/2006/picture">
                        <pic:nvPicPr>
                          <pic:cNvPr id="1608691475"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99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&#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">
                <v:group id="مجموعة 47" o:spid="_x0000_s199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4+pVi&#10;zAAAAOMAAAAPAAAAAAAAAAAAAAAAAKoCAABkcnMvZG93bnJldi54bWxQSwUGAAAAAAQABAD6AAAA&#10;owMAAAAA&#10;">
                  <v:group id="مجموعة 48" o:spid="_x0000_s199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e2MPnIAAAA&#10;4wAAAA8AAAAAAAAAAAAAAAAAqgIAAGRycy9kb3ducmV2LnhtbFBLBQYAAAAABAAEAPoAAACfAwAA&#10;AAA=&#10;">
                    <v:group id="مجموعة 49" o:spid="_x0000_s199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g1UP&#10;uc0AAADjAAAADwAAAAAAAAAAAAAAAACqAgAAZHJzL2Rvd25yZXYueG1sUEsFBgAAAAAEAAQA+gAA&#10;AKQDAAAAAA==&#10;">
                      <v:shape id="شكل حر 50" o:spid="_x0000_s199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1IccA&#10;AADjAAAADwAAAGRycy9kb3ducmV2LnhtbERPS2vCQBC+F/oflin0VjfxEW3qKiIIUjyYqHgdstMk&#10;NDsbsluN/74rCB7ne8982ZtGXKhztWUF8SACQVxYXXOp4HjYfMxAOI+ssbFMCm7kYLl4fZljqu2V&#10;M7rkvhQhhF2KCirv21RKV1Rk0A1sSxy4H9sZ9OHsSqk7vIZw08hhFCXSYM2hocKW1hUVv/mfUZB8&#10;T877fbGZZPl2tHNk9Elbr9T7W7/6AuGp90/xw73VYX4SzZLPeDyN4f5TAEA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rP9SHHAAAA4w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9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ID9MYA&#10;AADjAAAADwAAAGRycy9kb3ducmV2LnhtbERPX2vCMBB/H/gdwgm+yEyV2bmuqYyJ4OPmxp7P5pYW&#10;m0ttYu2+vRGEPd7v/+XrwTaip87XjhXMZwkI4tLpmo2C76/t4wqED8gaG8ek4I88rIvRQ46Zdhf+&#10;pH4fjIgh7DNUUIXQZlL6siKLfuZa4sj9us5iiGdnpO7wEsNtIxdJkkqLNceGClt6r6g87s9WAZ7s&#10;x8/BBef7gzGb6bIdpnqp1GQ8vL2CCDSEf/HdvdNxfpqs0pf50/MCbj9FAGRx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oID9MYAAADjAAAADwAAAAAAAAAAAAAAAACYAgAAZHJz&#10;L2Rvd25yZXYueG1sUEsFBgAAAAAEAAQA9QAAAIsDAAAAAA==&#10;" fillcolor="#a5a5a5 [2092]" stroked="f" strokeweight="1pt">
                        <v:stroke joinstyle="miter"/>
                      </v:roundrect>
                    </v:group>
                    <v:oval id="شكل بيضاوي 52" o:spid="_x0000_s199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L+28gA&#10;AADjAAAADwAAAGRycy9kb3ducmV2LnhtbERP3WvCMBB/F/Y/hBP2NhO70Wk1ytgYTNhgqx/PR3O2&#10;xeZSmszW/94MBj7e7/uW68E24kydrx1rmE4UCOLCmZpLDbvt+8MMhA/IBhvHpOFCHtaru9ESM+N6&#10;/qFzHkoRQ9hnqKEKoc2k9EVFFv3EtcSRO7rOYohnV0rTYR/DbSMTpVJpsebYUGFLrxUVp/zXavg+&#10;HfeXw+ZTfZWuz9PeviWJ2Wp9Px5eFiACDeEm/nd/mDg/VbN0Pn16foS/nyIAcnU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eUv7byAAAAOMAAAAPAAAAAAAAAAAAAAAAAJgCAABk&#10;cnMvZG93bnJldi54bWxQSwUGAAAAAAQABAD1AAAAjQMAAAAA&#10;" filled="f" strokecolor="#168489" strokeweight="1pt">
                      <v:stroke joinstyle="miter"/>
                    </v:oval>
                  </v:group>
                  <v:shape id="مربع نص 41" o:spid="_x0000_s1999"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0gy8YA&#10;AADjAAAADwAAAGRycy9kb3ducmV2LnhtbERPS0/DMAy+I/EfIiNxY0nRKKMsmyYe0g5cNsrdakxT&#10;0ThVY9bu3xMkJI7+3l5v59CrE42pi2yhWBhQxE10HbcW6vfXmxWoJMgO+8hk4UwJtpvLizVWLk58&#10;oNNRWpVDOFVowYsMldap8RQwLeJAnLnPOAaUfI6tdiNOOTz0+taYUgfsODd4HOjJU/N1/A4WRNyu&#10;ONcvIe0/5rfnyZvmDmtrr6/m3SMooVn+xX/uvcvzS7MqH4rl/RJ+f8oA6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80gy8YAAADjAAAADwAAAAAAAAAAAAAAAACYAgAAZHJz&#10;L2Rvd25yZXYueG1sUEsFBgAAAAAEAAQA9QAAAIsDA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تحسين الصحة النفسية للموظفين:</w:t>
                          </w:r>
                        </w:p>
                      </w:txbxContent>
                    </v:textbox>
                  </v:shape>
                </v:group>
                <v:shape id="صورة 54" o:spid="_x0000_s200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9WzPDKAAAA4wAAAA8AAABkcnMvZG93bnJldi54bWxET91PwjAQfzfxf2jOxDfp8GOMSSFqMDHh&#10;CSbEx3M9t0l7nW2F+d9TExMf7/d9s8VgjTiQD51jBeNRBoK4drrjRsFr9XxVgAgRWaNxTAp+KMBi&#10;fn42w1K7I6/psImNSCEcSlTQxtiXUoa6JYth5HrixH04bzGm0zdSezymcGvkdZbl0mLHqaHFnp5a&#10;qvebb6tg5R/fP6fVzlRf67dlYW4m2/1ypdTlxfBwDyLSEP/Ff+4XnebnWZFPx7eTO/j9KQEg5yc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N9WzPDKAAAA4wAAAA8AAAAAAAAA&#10;AAAAAAAAnwIAAGRycy9kb3ducmV2LnhtbFBLBQYAAAAABAAEAPcAAACWAwAAAAA=&#10;">
                  <v:imagedata r:id="rId74" o:title=""/>
                  <v:path arrowok="t"/>
                </v:shape>
                <w10:wrap anchorx="page"/>
                <w10:anchorlock/>
              </v:group>
            </w:pict>
          </mc:Fallback>
        </mc:AlternateContent>
      </w:r>
    </w:p>
    <w:p w:rsidR="00247375" w:rsidRPr="00AC09F9" w:rsidRDefault="00247375" w:rsidP="00084372">
      <w:r w:rsidRPr="00AC09F9">
        <w:rPr>
          <w:rtl/>
        </w:rPr>
        <w:t xml:space="preserve">   - الدعم النفسي يقلل من التوتر والقلق الناتجين عن ضغوط العمل.</w:t>
      </w:r>
    </w:p>
    <w:p w:rsidR="00247375" w:rsidRDefault="00247375" w:rsidP="00084372">
      <w:pPr>
        <w:rPr>
          <w:rtl/>
        </w:rPr>
      </w:pPr>
      <w:r w:rsidRPr="00AC09F9">
        <w:rPr>
          <w:rtl/>
        </w:rPr>
        <w:t xml:space="preserve">   - يساهم في الوقاية من الاكتئاب والإرهاق المهني، مما يحسن الحالة العاطفية للموظفين.</w:t>
      </w:r>
    </w:p>
    <w:p w:rsidR="00084372" w:rsidRPr="00AC09F9" w:rsidRDefault="00084372" w:rsidP="00084372">
      <w:r w:rsidRPr="002A078C">
        <w:rPr>
          <w:rFonts w:ascii="Sakkal Majalla" w:hAnsi="Sakkal Majalla"/>
          <w:noProof/>
          <w:sz w:val="34"/>
        </w:rPr>
        <mc:AlternateContent>
          <mc:Choice Requires="wpg">
            <w:drawing>
              <wp:inline distT="0" distB="0" distL="0" distR="0" wp14:anchorId="032F0814" wp14:editId="5E6C39B1">
                <wp:extent cx="5731510" cy="892088"/>
                <wp:effectExtent l="0" t="0" r="2540" b="22860"/>
                <wp:docPr id="160869147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477" name="مجموعة 47"/>
                        <wpg:cNvGrpSpPr/>
                        <wpg:grpSpPr>
                          <a:xfrm>
                            <a:off x="0" y="0"/>
                            <a:ext cx="5731510" cy="895351"/>
                            <a:chOff x="0" y="0"/>
                            <a:chExt cx="5878196" cy="918845"/>
                          </a:xfrm>
                        </wpg:grpSpPr>
                        <wpg:grpSp>
                          <wpg:cNvPr id="1608691478" name="مجموعة 48"/>
                          <wpg:cNvGrpSpPr/>
                          <wpg:grpSpPr>
                            <a:xfrm>
                              <a:off x="0" y="0"/>
                              <a:ext cx="5878196" cy="918845"/>
                              <a:chOff x="0" y="0"/>
                              <a:chExt cx="6240348" cy="919070"/>
                            </a:xfrm>
                          </wpg:grpSpPr>
                          <wpg:grpSp>
                            <wpg:cNvPr id="1608691479" name="مجموعة 49"/>
                            <wpg:cNvGrpSpPr/>
                            <wpg:grpSpPr>
                              <a:xfrm>
                                <a:off x="0" y="169208"/>
                                <a:ext cx="5433072" cy="580613"/>
                                <a:chOff x="0" y="169208"/>
                                <a:chExt cx="5433072" cy="580613"/>
                              </a:xfrm>
                            </wpg:grpSpPr>
                            <wps:wsp>
                              <wps:cNvPr id="160869148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48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48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483"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زيادة الإنتاجية والأداء المهني:</w:t>
                                </w:r>
                              </w:p>
                            </w:txbxContent>
                          </wps:txbx>
                          <wps:bodyPr wrap="square" rtlCol="1">
                            <a:spAutoFit/>
                          </wps:bodyPr>
                        </wps:wsp>
                      </wpg:grpSp>
                      <pic:pic xmlns:pic="http://schemas.openxmlformats.org/drawingml/2006/picture">
                        <pic:nvPicPr>
                          <pic:cNvPr id="1608691484"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00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">
                <v:group id="مجموعة 47" o:spid="_x0000_s200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MvJfNyQAA&#10;AOMAAAAPAAAAAAAAAAAAAAAAAKoCAABkcnMvZG93bnJldi54bWxQSwUGAAAAAAQABAD6AAAAoAMA&#10;AAAA&#10;">
                  <v:group id="مجموعة 48" o:spid="_x0000_s200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fSMD&#10;v80AAADjAAAADwAAAAAAAAAAAAAAAACqAgAAZHJzL2Rvd25yZXYueG1sUEsFBgAAAAAEAAQA+gAA&#10;AKQDAAAAAA==&#10;">
                    <v:group id="مجموعة 49" o:spid="_x0000_s200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Sb6YkyQAA&#10;AOMAAAAPAAAAAAAAAAAAAAAAAKoCAABkcnMvZG93bnJldi54bWxQSwUGAAAAAAQABAD6AAAAoAMA&#10;AAAA&#10;">
                      <v:shape id="شكل حر 50" o:spid="_x0000_s200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YgncoA&#10;AADjAAAADwAAAGRycy9kb3ducmV2LnhtbESPQWvCQBCF74X+h2UK3upGW0NMXaUIghQPJrZ4HbLT&#10;JDQ7G7Jbjf/eORR6nJk3771vtRldpy40hNazgdk0AUVcedtybeDztHvOQIWIbLHzTAZuFGCzfnxY&#10;YW79lQu6lLFWYsIhRwNNjH2udagachimvieW27cfHEYZh1rbAa9i7jo9T5JUO2xZEhrsadtQ9VP+&#10;OgPpx+J8PFa7RVHuXw6BnP2yPhozeRrf30BFGuO/+O97b6V+mmTpcvaaCYUwyQL0+g4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BWIJ3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0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4XtpMYA&#10;AADjAAAADwAAAGRycy9kb3ducmV2LnhtbERPX2vCMBB/F/wO4QZ7EU07tNTOKOIY+Dh17Pna3NKy&#10;5lKbrHbffhkMfLzf/9vsRtuKgXrfOFaQLhIQxJXTDRsF75fXeQ7CB2SNrWNS8EMedtvpZIOFdjc+&#10;0XAORsQQ9gUqqEPoCil9VZNFv3AdceQ+XW8xxLM3Uvd4i+G2lU9JkkmLDceGGjs61FR9nb+tArza&#10;t4/SBeeH0piX2aobZ3ql1OPDuH8GEWgMd/G/+6jj/CzJs3W6zFP4+ykCIL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4XtpMYAAADjAAAADwAAAAAAAAAAAAAAAACYAgAAZHJz&#10;L2Rvd25yZXYueG1sUEsFBgAAAAAEAAQA9QAAAIsDAAAAAA==&#10;" fillcolor="#a5a5a5 [2092]" stroked="f" strokeweight="1pt">
                        <v:stroke joinstyle="miter"/>
                      </v:roundrect>
                    </v:group>
                    <v:oval id="شكل بيضاوي 52" o:spid="_x0000_s200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srZ8cA&#10;AADjAAAADwAAAGRycy9kb3ducmV2LnhtbERP3WvCMBB/H+x/CCf4NhOLlK4aRTYGG0zY6sfz0Zxt&#10;sbmUJrP1vzeDwR7v932rzWhbcaXeN441zGcKBHHpTMOVhsP+7SkD4QOywdYxabiRh8368WGFuXED&#10;f9O1CJWIIexz1FCH0OVS+rImi37mOuLInV1vMcSzr6TpcYjhtpWJUqm02HBsqLGjl5rKS/FjNXxd&#10;zsfb6eNT7So3FOlgX5PE7LWeTsbtEkSgMfyL/9zvJs5PVZY+zxdZAr8/RQDk+g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TLK2fHAAAA4wAAAA8AAAAAAAAAAAAAAAAAmAIAAGRy&#10;cy9kb3ducmV2LnhtbFBLBQYAAAAABAAEAPUAAACMAwAAAAA=&#10;" filled="f" strokecolor="#168489" strokeweight="1pt">
                      <v:stroke joinstyle="miter"/>
                    </v:oval>
                  </v:group>
                  <v:shape id="مربع نص 41" o:spid="_x0000_s2008"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HImMUA&#10;AADjAAAADwAAAGRycy9kb3ducmV2LnhtbERPS0vEMBC+C/6HMII3N6mPUutml8UH7MGLa70PzdgU&#10;m0lpxm333xtB8Djfe9bbJQzqSFPqI1soVgYUcRtdz52F5v3lqgKVBNnhEJksnCjBdnN+tsbaxZnf&#10;6HiQTuUQTjVa8CJjrXVqPQVMqzgSZ+4zTgEln1On3YRzDg+Dvjam1AF7zg0eR3r01H4dvoMFEbcr&#10;Ts1zSPuP5fVp9qa9w8bay4tl9wBKaJF/8Z977/L80lTlfXFb3cDvTxkAv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8ciY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زيادة الإنتاجية والأداء المهني:</w:t>
                          </w:r>
                        </w:p>
                      </w:txbxContent>
                    </v:textbox>
                  </v:shape>
                </v:group>
                <v:shape id="صورة 54" o:spid="_x0000_s2009"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XPGUzJAAAA4wAAAA8AAABkcnMvZG93bnJldi54bWxET19PwjAQfzfhOzRn4pt0KBljUogaTEx4&#10;gqnx8VzPbdBeZ1thfntrYsLj/f7fYjVYI47kQ+dYwWScgSCune64UfBSPV0XIEJE1mgck4IfCrBa&#10;ji4WWGp34i0dd7ERKYRDiQraGPtSylC3ZDGMXU+cuE/nLcZ0+kZqj6cUbo28ybJcWuw4NbTY02NL&#10;9WH3bRVs/MPHfl69mepr+74uzO3s9bDeKHV1OdzfgYg0xLP43/2s0/w8K/L5ZFpM4e+nBIBc/gI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hc8ZTMkAAADjAAAADwAAAAAAAAAA&#10;AAAAAACfAgAAZHJzL2Rvd25yZXYueG1sUEsFBgAAAAAEAAQA9wAAAJUDAAAAAA==&#10;">
                  <v:imagedata r:id="rId74" o:title=""/>
                  <v:path arrowok="t"/>
                </v:shape>
                <w10:wrap anchorx="page"/>
                <w10:anchorlock/>
              </v:group>
            </w:pict>
          </mc:Fallback>
        </mc:AlternateContent>
      </w:r>
    </w:p>
    <w:p w:rsidR="00247375" w:rsidRPr="00AC09F9" w:rsidRDefault="00247375" w:rsidP="00084372">
      <w:r w:rsidRPr="00AC09F9">
        <w:rPr>
          <w:rtl/>
        </w:rPr>
        <w:t xml:space="preserve">   - الموظفون الذين يشعرون بالدعم يكونون أكثر تركيز</w:t>
      </w:r>
      <w:r>
        <w:rPr>
          <w:rFonts w:hint="cs"/>
          <w:rtl/>
        </w:rPr>
        <w:t>اً</w:t>
      </w:r>
      <w:r w:rsidRPr="00AC09F9">
        <w:rPr>
          <w:rtl/>
        </w:rPr>
        <w:t xml:space="preserve"> وكفاءةً في أداء مهامهم.</w:t>
      </w:r>
    </w:p>
    <w:p w:rsidR="00247375" w:rsidRDefault="00247375" w:rsidP="00084372">
      <w:pPr>
        <w:rPr>
          <w:rtl/>
        </w:rPr>
      </w:pPr>
      <w:r w:rsidRPr="00AC09F9">
        <w:rPr>
          <w:rtl/>
        </w:rPr>
        <w:lastRenderedPageBreak/>
        <w:t xml:space="preserve">   - العلاقات الاجتماعية الإيجابية تُحفّز الابتكار والإبداع في العمل.</w:t>
      </w:r>
    </w:p>
    <w:p w:rsidR="00084372" w:rsidRPr="00AC09F9" w:rsidRDefault="00084372" w:rsidP="00084372">
      <w:r w:rsidRPr="002A078C">
        <w:rPr>
          <w:rFonts w:ascii="Sakkal Majalla" w:hAnsi="Sakkal Majalla"/>
          <w:noProof/>
          <w:sz w:val="34"/>
        </w:rPr>
        <mc:AlternateContent>
          <mc:Choice Requires="wpg">
            <w:drawing>
              <wp:inline distT="0" distB="0" distL="0" distR="0" wp14:anchorId="583D8483" wp14:editId="2F00EBB0">
                <wp:extent cx="5731510" cy="892088"/>
                <wp:effectExtent l="0" t="0" r="2540" b="22860"/>
                <wp:docPr id="160869148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486" name="مجموعة 47"/>
                        <wpg:cNvGrpSpPr/>
                        <wpg:grpSpPr>
                          <a:xfrm>
                            <a:off x="0" y="0"/>
                            <a:ext cx="5731510" cy="895351"/>
                            <a:chOff x="0" y="0"/>
                            <a:chExt cx="5878196" cy="918845"/>
                          </a:xfrm>
                        </wpg:grpSpPr>
                        <wpg:grpSp>
                          <wpg:cNvPr id="1608691487" name="مجموعة 48"/>
                          <wpg:cNvGrpSpPr/>
                          <wpg:grpSpPr>
                            <a:xfrm>
                              <a:off x="0" y="0"/>
                              <a:ext cx="5878196" cy="918845"/>
                              <a:chOff x="0" y="0"/>
                              <a:chExt cx="6240348" cy="919070"/>
                            </a:xfrm>
                          </wpg:grpSpPr>
                          <wpg:grpSp>
                            <wpg:cNvPr id="1608691488" name="مجموعة 49"/>
                            <wpg:cNvGrpSpPr/>
                            <wpg:grpSpPr>
                              <a:xfrm>
                                <a:off x="0" y="169208"/>
                                <a:ext cx="5433072" cy="580613"/>
                                <a:chOff x="0" y="169208"/>
                                <a:chExt cx="5433072" cy="580613"/>
                              </a:xfrm>
                            </wpg:grpSpPr>
                            <wps:wsp>
                              <wps:cNvPr id="160869148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49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49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492"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تعزيز الرضا الوظيفي:</w:t>
                                </w:r>
                              </w:p>
                            </w:txbxContent>
                          </wps:txbx>
                          <wps:bodyPr wrap="square" rtlCol="1">
                            <a:spAutoFit/>
                          </wps:bodyPr>
                        </wps:wsp>
                      </wpg:grpSp>
                      <pic:pic xmlns:pic="http://schemas.openxmlformats.org/drawingml/2006/picture">
                        <pic:nvPicPr>
                          <pic:cNvPr id="1608691493"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01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">
                <v:group id="مجموعة 47" o:spid="_x0000_s201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WJUJxyQAA&#10;AOMAAAAPAAAAAAAAAAAAAAAAAKoCAABkcnMvZG93bnJldi54bWxQSwUGAAAAAAQABAD6AAAAoAMA&#10;AAAA&#10;">
                  <v:group id="مجموعة 48" o:spid="_x0000_s201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5aefqyQAA&#10;AOMAAAAPAAAAAAAAAAAAAAAAAKoCAABkcnMvZG93bnJldi54bWxQSwUGAAAAAAQABAD6AAAAoAMA&#10;AAAA&#10;">
                    <v:group id="مجموعة 49" o:spid="_x0000_s201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I9nOY&#10;zAAAAOMAAAAPAAAAAAAAAAAAAAAAAKoCAABkcnMvZG93bnJldi54bWxQSwUGAAAAAAQABAD6AAAA&#10;owMAAAAA&#10;">
                      <v:shape id="شكل حر 50" o:spid="_x0000_s201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yJAMYA&#10;AADjAAAADwAAAGRycy9kb3ducmV2LnhtbERPzYrCMBC+L/gOYQRva+qqpXaNIguCiAetLnsdmtm2&#10;2ExKE7W+vREEj/P9z3zZmVpcqXWVZQWjYQSCOLe64kLB6bj+TEA4j6yxtkwK7uRgueh9zDHV9sYH&#10;uma+ECGEXYoKSu+bVEqXl2TQDW1DHLh/2xr04WwLqVu8hXBTy68oiqXBikNDiQ39lJSfs4tREG+n&#10;f/t9vp4ess1458joX229UoN+t/oG4anzb/HLvdFhfhwl8Ww0SWbw/CkAIB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yJAM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1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De4skA&#10;AADjAAAADwAAAGRycy9kb3ducmV2LnhtbESPQW/CMAyF75P2HyJP4oJGChoVFAKaNiHtyNi0s2lM&#10;Wq1xuiYr5d/jAxJH28/vvW+9HXyjeupiHdjAdJKBIi6DrdkZ+P7aPS9AxYRssQlMBi4UYbt5fFhj&#10;YcOZP6k/JKfEhGOBBqqU2kLrWFbkMU5CSyy3U+g8Jhk7p22HZzH3jZ5lWa491iwJFbb0VlH5e/j3&#10;BvDP73+OIYXYH517H8/bYWznxoyehtcVqERDuotv3x9W6ufZIl9OX5ZCIUyyAL25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RDe4skAAADjAAAADwAAAAAAAAAAAAAAAACYAgAA&#10;ZHJzL2Rvd25yZXYueG1sUEsFBgAAAAAEAAQA9QAAAI4DAAAAAA==&#10;" fillcolor="#a5a5a5 [2092]" stroked="f" strokeweight="1pt">
                        <v:stroke joinstyle="miter"/>
                      </v:roundrect>
                    </v:group>
                    <v:oval id="شكل بيضاوي 52" o:spid="_x0000_s201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AjzccA&#10;AADjAAAADwAAAGRycy9kb3ducmV2LnhtbERPX2vCMBB/H+w7hBvsbSYto2g1imwIG0zY6vT5aM62&#10;2FxKE2399osw8PF+/2+xGm0rLtT7xrGGZKJAEJfONFxp+N1tXqYgfEA22DomDVfysFo+PiwwN27g&#10;H7oUoRIxhH2OGuoQulxKX9Zk0U9cRxy5o+sthnj2lTQ9DjHctjJVKpMWG44NNXb0VlN5Ks5Ww/fp&#10;uL8ePr/UtnJDkQ32PU3NTuvnp3E9BxFoDHfxv/vDxPmZmmaz5HWWwO2nCIB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HAI83HAAAA4wAAAA8AAAAAAAAAAAAAAAAAmAIAAGRy&#10;cy9kb3ducmV2LnhtbFBLBQYAAAAABAAEAPUAAACMAwAAAAA=&#10;" filled="f" strokecolor="#168489" strokeweight="1pt">
                      <v:stroke joinstyle="miter"/>
                    </v:oval>
                  </v:group>
                  <v:shape id="مربع نص 41" o:spid="_x0000_s2017"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T73sUA&#10;AADjAAAADwAAAGRycy9kb3ducmV2LnhtbERPS0vDQBC+C/6HZQRvdjdFQxu7LcUH9ODFNt6H7JgN&#10;ZmdDdmzSf+8Kgsf53rPZzaFXZxpTF9lCsTCgiJvoOm4t1KfXuxWoJMgO+8hk4UIJdtvrqw1WLk78&#10;TuejtCqHcKrQghcZKq1T4ylgWsSBOHOfcQwo+Rxb7Uaccnjo9dKYUgfsODd4HOjJU/N1/A4WRNy+&#10;uNQvIR0+5rfnyZvmAWtrb2/m/SMooVn+xX/ug8vzS7Mq18X9egm/P2UA9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ZPve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تعزيز الرضا الوظيفي:</w:t>
                          </w:r>
                        </w:p>
                      </w:txbxContent>
                    </v:textbox>
                  </v:shape>
                </v:group>
                <v:shape id="صورة 54" o:spid="_x0000_s2018"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F+XJAAAA4wAAAA8AAABkcnMvZG93bnJldi54bWxET19LwzAQfxf8DuEE31w6J7Wty4bKBGFP&#10;W3Xs8WzOti651CRu9dsbQfDxfv9vvhytEUfyoXesYDrJQBA3TvfcKnipn64KECEiazSOScE3BVgu&#10;zs/mWGl34g0dt7EVKYRDhQq6GIdKytB0ZDFM3ECcuHfnLcZ0+lZqj6cUbo28zrJcWuw5NXQ40GNH&#10;zWH7ZRWs/cPbR1nvTP252a8KM7t9PazWSl1ejPd3ICKN8V/8537WaX6eFXk5vSln8PtTAkAufg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j/8X5ckAAADjAAAADwAAAAAAAAAA&#10;AAAAAACfAgAAZHJzL2Rvd25yZXYueG1sUEsFBgAAAAAEAAQA9wAAAJUDAAAAAA==&#10;">
                  <v:imagedata r:id="rId74" o:title=""/>
                  <v:path arrowok="t"/>
                </v:shape>
                <w10:wrap anchorx="page"/>
                <w10:anchorlock/>
              </v:group>
            </w:pict>
          </mc:Fallback>
        </mc:AlternateContent>
      </w:r>
    </w:p>
    <w:p w:rsidR="00247375" w:rsidRPr="00AC09F9" w:rsidRDefault="00247375" w:rsidP="00084372">
      <w:r w:rsidRPr="00AC09F9">
        <w:rPr>
          <w:rtl/>
        </w:rPr>
        <w:t xml:space="preserve">   - الشعور بالتقدير والدعم يجعل الموظفين أكثر رضا عن بيئة العمل.</w:t>
      </w:r>
    </w:p>
    <w:p w:rsidR="00247375" w:rsidRDefault="00247375" w:rsidP="00084372">
      <w:pPr>
        <w:rPr>
          <w:rtl/>
        </w:rPr>
      </w:pPr>
      <w:r w:rsidRPr="00AC09F9">
        <w:rPr>
          <w:rtl/>
        </w:rPr>
        <w:t xml:space="preserve">   - يقلل من شعور الموظفين بالعزلة أو الإحباط.</w:t>
      </w:r>
    </w:p>
    <w:p w:rsidR="00084372" w:rsidRPr="00AC09F9" w:rsidRDefault="00084372" w:rsidP="00084372">
      <w:r w:rsidRPr="002A078C">
        <w:rPr>
          <w:rFonts w:ascii="Sakkal Majalla" w:hAnsi="Sakkal Majalla"/>
          <w:noProof/>
          <w:sz w:val="34"/>
        </w:rPr>
        <mc:AlternateContent>
          <mc:Choice Requires="wpg">
            <w:drawing>
              <wp:inline distT="0" distB="0" distL="0" distR="0" wp14:anchorId="1F04B8E8" wp14:editId="3B308D6F">
                <wp:extent cx="5731510" cy="892088"/>
                <wp:effectExtent l="0" t="0" r="2540" b="22860"/>
                <wp:docPr id="160869149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495" name="مجموعة 47"/>
                        <wpg:cNvGrpSpPr/>
                        <wpg:grpSpPr>
                          <a:xfrm>
                            <a:off x="0" y="0"/>
                            <a:ext cx="5731510" cy="895351"/>
                            <a:chOff x="0" y="0"/>
                            <a:chExt cx="5878196" cy="918845"/>
                          </a:xfrm>
                        </wpg:grpSpPr>
                        <wpg:grpSp>
                          <wpg:cNvPr id="1608691496" name="مجموعة 48"/>
                          <wpg:cNvGrpSpPr/>
                          <wpg:grpSpPr>
                            <a:xfrm>
                              <a:off x="0" y="0"/>
                              <a:ext cx="5878196" cy="918845"/>
                              <a:chOff x="0" y="0"/>
                              <a:chExt cx="6240348" cy="919070"/>
                            </a:xfrm>
                          </wpg:grpSpPr>
                          <wpg:grpSp>
                            <wpg:cNvPr id="1608691497" name="مجموعة 49"/>
                            <wpg:cNvGrpSpPr/>
                            <wpg:grpSpPr>
                              <a:xfrm>
                                <a:off x="0" y="169208"/>
                                <a:ext cx="5433072" cy="580613"/>
                                <a:chOff x="0" y="169208"/>
                                <a:chExt cx="5433072" cy="580613"/>
                              </a:xfrm>
                            </wpg:grpSpPr>
                            <wps:wsp>
                              <wps:cNvPr id="160869149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49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50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501"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تقوية العلاقات المهنية:</w:t>
                                </w:r>
                              </w:p>
                            </w:txbxContent>
                          </wps:txbx>
                          <wps:bodyPr wrap="square" rtlCol="1">
                            <a:spAutoFit/>
                          </wps:bodyPr>
                        </wps:wsp>
                      </wpg:grpSp>
                      <pic:pic xmlns:pic="http://schemas.openxmlformats.org/drawingml/2006/picture">
                        <pic:nvPicPr>
                          <pic:cNvPr id="1608691502"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01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">
                <v:group id="مجموعة 47" o:spid="_x0000_s202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MuStvIAAAA&#10;4wAAAA8AAAAAAAAAAAAAAAAAqgIAAGRycy9kb3ducmV2LnhtbFBLBQYAAAAABAAEAPoAAACfAwAA&#10;AAA=&#10;">
                  <v:group id="مجموعة 48" o:spid="_x0000_s202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P81KzIAAAA&#10;4wAAAA8AAAAAAAAAAAAAAAAAqgIAAGRycy9kb3ducmV2LnhtbFBLBQYAAAAABAAEAPoAAACfAwAA&#10;AAA=&#10;">
                    <v:group id="مجموعة 49" o:spid="_x0000_s202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8sHE3yQAA&#10;AOMAAAAPAAAAAAAAAAAAAAAAAKoCAABkcnMvZG93bnJldi54bWxQSwUGAAAAAAQABAD6AAAAoAMA&#10;AAAA&#10;">
                      <v:shape id="شكل حر 50" o:spid="_x0000_s202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6RsoA&#10;AADjAAAADwAAAGRycy9kb3ducmV2LnhtbESPQWvCQBCF7wX/wzJCb3Vj1aCpq0hBEOlBo6XXITtN&#10;gtnZkF01/fedg+Bx5r1575vluneNulEXas8GxqMEFHHhbc2lgfNp+zYHFSKyxcYzGfijAOvV4GWJ&#10;mfV3PtItj6WSEA4ZGqhibDOtQ1GRwzDyLbFov75zGGXsSm07vEu4a/R7kqTaYc3SUGFLnxUVl/zq&#10;DKT72c/hUGxnx3w3+Qrk7Lf10ZjXYb/5ABWpj0/z43pnBT9N5uliPF0ItPwkC9Crf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v5ukb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2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p3f8YA&#10;AADjAAAADwAAAGRycy9kb3ducmV2LnhtbERPS2vCQBC+C/6HZYReRDeWGkx0lVIp9FgfeB6z4yaY&#10;nY3ZNab/vlsoeJzvPatNb2vRUesrxwpm0wQEceF0xUbB8fA5WYDwAVlj7ZgU/JCHzXo4WGGu3YN3&#10;1O2DETGEfY4KyhCaXEpflGTRT11DHLmLay2GeLZG6hYfMdzW8jVJUmmx4thQYkMfJRXX/d0qwJv9&#10;Pp1dcL47G7Mdz5t+rOdKvYz69yWIQH14iv/dXzrOT5NFms3esgz+fooA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Cp3f8YAAADjAAAADwAAAAAAAAAAAAAAAACYAgAAZHJz&#10;L2Rvd25yZXYueG1sUEsFBgAAAAAEAAQA9QAAAIsDAAAAAA==&#10;" fillcolor="#a5a5a5 [2092]" stroked="f" strokeweight="1pt">
                        <v:stroke joinstyle="miter"/>
                      </v:roundrect>
                    </v:group>
                    <v:oval id="شكل بيضاوي 52" o:spid="_x0000_s202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ccTMoA&#10;AADjAAAADwAAAGRycy9kb3ducmV2LnhtbESPQUvDQBCF74L/YRnBm91toKHGbou0CBUUbKqeh+w0&#10;Cc3OhuzapP/eOQgeZ+bNe+9bbSbfqQsNsQ1sYT4zoIir4FquLXweXx6WoGJCdtgFJgtXirBZ396s&#10;sHBh5ANdylQrMeFYoIUmpb7QOlYNeYyz0BPL7RQGj0nGodZuwFHMfaczY3LtsWVJaLCnbUPVufzx&#10;Fj7Op6/r9+ubea/DWOaj32WZO1p7fzc9P4FKNKV/8d/33kn93Czzx/nCCIUwyQL0+h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BnHEzKAAAA4wAAAA8AAAAAAAAAAAAAAAAAmAIA&#10;AGRycy9kb3ducmV2LnhtbFBLBQYAAAAABAAEAPUAAACPAwAAAAA=&#10;" filled="f" strokecolor="#168489" strokeweight="1pt">
                      <v:stroke joinstyle="miter"/>
                    </v:oval>
                  </v:group>
                  <v:shape id="مربع نص 41" o:spid="_x0000_s2026"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3/s8UA&#10;AADjAAAADwAAAGRycy9kb3ducmV2LnhtbERPS2vDMAy+D/YfjAq7rXYGDV1Wt5Q9oIdd1mZ3EWtx&#10;aCyHWGvSfz8PBjvqe2uzm0OvLjSmLrKFYmlAETfRddxaqE9v92tQSZAd9pHJwpUS7La3NxusXJz4&#10;gy5HaVUO4VShBS8yVFqnxlPAtIwDcea+4hhQ8jm22o045fDQ6wdjSh2w49zgcaBnT835+B0siLh9&#10;ca1fQzp8zu8vkzfNCmtr7xbz/gmU0Cz/4j/3weX5pVmXj8XKFPD7UwZAb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Xf+z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تقوية العلاقات المهنية:</w:t>
                          </w:r>
                        </w:p>
                      </w:txbxContent>
                    </v:textbox>
                  </v:shape>
                </v:group>
                <v:shape id="صورة 54" o:spid="_x0000_s2027"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5YKGTJAAAA4wAAAA8AAABkcnMvZG93bnJldi54bWxET19LwzAQfxf8DuEE31yyibWry4bKBGFP&#10;W1V8PJuzrUsuNYlb/fZGEHy83/9brEZnxYFC7D1rmE4UCOLGm55bDU/1w0UJIiZkg9YzafimCKvl&#10;6ckCK+OPvKXDLrUih3CsUEOX0lBJGZuOHMaJH4gz9+6Dw5TP0EoT8JjDnZUzpQrpsOfc0OFA9x01&#10;+92X07AJd28f8/rF1p/b13VpL6+f9+uN1udn4+0NiERj+hf/uR9Nnl+osphPr9QMfn/KAMjlD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flgoZMkAAADjAAAADwAAAAAAAAAA&#10;AAAAAACfAgAAZHJzL2Rvd25yZXYueG1sUEsFBgAAAAAEAAQA9wAAAJUDAAAAAA==&#10;">
                  <v:imagedata r:id="rId74" o:title=""/>
                  <v:path arrowok="t"/>
                </v:shape>
                <w10:wrap anchorx="page"/>
                <w10:anchorlock/>
              </v:group>
            </w:pict>
          </mc:Fallback>
        </mc:AlternateContent>
      </w:r>
    </w:p>
    <w:p w:rsidR="00247375" w:rsidRPr="00AC09F9" w:rsidRDefault="00247375" w:rsidP="00084372">
      <w:r w:rsidRPr="00AC09F9">
        <w:rPr>
          <w:rtl/>
        </w:rPr>
        <w:t xml:space="preserve">   - الدعم الاجتماعي يعزز العلاقات الإيجابية بين الزملاء والمديرين.</w:t>
      </w:r>
    </w:p>
    <w:p w:rsidR="00247375" w:rsidRDefault="00247375" w:rsidP="00084372">
      <w:pPr>
        <w:rPr>
          <w:rtl/>
        </w:rPr>
      </w:pPr>
      <w:r w:rsidRPr="00AC09F9">
        <w:rPr>
          <w:rtl/>
        </w:rPr>
        <w:t xml:space="preserve">   - يخلق بيئة متعاونة ومترابطة مما يسهل العمل ضمن فرق.</w:t>
      </w:r>
    </w:p>
    <w:p w:rsidR="00084372" w:rsidRPr="00AC09F9" w:rsidRDefault="00084372" w:rsidP="00084372">
      <w:r w:rsidRPr="002A078C">
        <w:rPr>
          <w:rFonts w:ascii="Sakkal Majalla" w:hAnsi="Sakkal Majalla"/>
          <w:noProof/>
          <w:sz w:val="34"/>
        </w:rPr>
        <mc:AlternateContent>
          <mc:Choice Requires="wpg">
            <w:drawing>
              <wp:inline distT="0" distB="0" distL="0" distR="0" wp14:anchorId="02CB8E23" wp14:editId="34A17877">
                <wp:extent cx="5731510" cy="892088"/>
                <wp:effectExtent l="0" t="0" r="2540" b="22860"/>
                <wp:docPr id="160869150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504" name="مجموعة 47"/>
                        <wpg:cNvGrpSpPr/>
                        <wpg:grpSpPr>
                          <a:xfrm>
                            <a:off x="0" y="0"/>
                            <a:ext cx="5731510" cy="895351"/>
                            <a:chOff x="0" y="0"/>
                            <a:chExt cx="5878196" cy="918845"/>
                          </a:xfrm>
                        </wpg:grpSpPr>
                        <wpg:grpSp>
                          <wpg:cNvPr id="1608691505" name="مجموعة 48"/>
                          <wpg:cNvGrpSpPr/>
                          <wpg:grpSpPr>
                            <a:xfrm>
                              <a:off x="0" y="0"/>
                              <a:ext cx="5878196" cy="918845"/>
                              <a:chOff x="0" y="0"/>
                              <a:chExt cx="6240348" cy="919070"/>
                            </a:xfrm>
                          </wpg:grpSpPr>
                          <wpg:grpSp>
                            <wpg:cNvPr id="1608691506" name="مجموعة 49"/>
                            <wpg:cNvGrpSpPr/>
                            <wpg:grpSpPr>
                              <a:xfrm>
                                <a:off x="0" y="169208"/>
                                <a:ext cx="5433072" cy="580613"/>
                                <a:chOff x="0" y="169208"/>
                                <a:chExt cx="5433072" cy="580613"/>
                              </a:xfrm>
                            </wpg:grpSpPr>
                            <wps:wsp>
                              <wps:cNvPr id="160869150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50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50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510"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التقليل من معدلات الغياب عن العمل:</w:t>
                                </w:r>
                              </w:p>
                            </w:txbxContent>
                          </wps:txbx>
                          <wps:bodyPr wrap="square" rtlCol="1">
                            <a:spAutoFit/>
                          </wps:bodyPr>
                        </wps:wsp>
                      </wpg:grpSp>
                      <pic:pic xmlns:pic="http://schemas.openxmlformats.org/drawingml/2006/picture">
                        <pic:nvPicPr>
                          <pic:cNvPr id="1608691511"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02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">
                <v:group id="مجموعة 47" o:spid="_x0000_s202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KJdVrIAAAA&#10;4wAAAA8AAAAAAAAAAAAAAAAAqgIAAGRycy9kb3ducmV2LnhtbFBLBQYAAAAABAAEAPoAAACfAwAA&#10;AAA=&#10;">
                  <v:group id="مجموعة 48" o:spid="_x0000_s203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9xdDByQAA&#10;AOMAAAAPAAAAAAAAAAAAAAAAAKoCAABkcnMvZG93bnJldi54bWxQSwUGAAAAAAQABAD6AAAAoAMA&#10;AAAA&#10;">
                    <v:group id="مجموعة 49" o:spid="_x0000_s203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0XTrbIAAAA&#10;4wAAAA8AAAAAAAAAAAAAAAAAqgIAAGRycy9kb3ducmV2LnhtbFBLBQYAAAAABAAEAPoAAACfAwAA&#10;AAA=&#10;">
                      <v:shape id="شكل حر 50" o:spid="_x0000_s203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20LsYA&#10;AADjAAAADwAAAGRycy9kb3ducmV2LnhtbERPX2vCMBB/H/gdwgl7m4kbra4zyhAEGT5oN/H1aM62&#10;2FxKE7X79kYQfLzf/5stetuIC3W+dqxhPFIgiAtnai41/P2u3qYgfEA22DgmDf/kYTEfvMwwM+7K&#10;O7rkoRQxhH2GGqoQ2kxKX1Rk0Y9cSxy5o+sshnh2pTQdXmO4beS7Uqm0WHNsqLClZUXFKT9bDelP&#10;cthui1Wyy9cfG0/W7I0LWr8O++8vEIH68BQ/3GsT56dqmn6OEzWB+08RAD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I20Ls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3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1I/skA&#10;AADjAAAADwAAAGRycy9kb3ducmV2LnhtbESPQU/DMAyF70j7D5EncZm2ZEitRrdsmkBIHGEgzl5j&#10;0orG6ZrQlX+PD0gc7ff83ufdYQqdGmlIbWQL65UBRVxH17K38P72tNyAShnZYReZLPxQgsN+drPD&#10;ysUrv9J4yl5JCKcKLTQ595XWqW4oYFrFnli0zzgEzDIOXrsBrxIeOn1nTKkDtiwNDfb00FD9dfoO&#10;FvASXj7OMcc0nr1/XBT9tHCFtbfz6bgFlWnK/+a/62cn+KXZlPfrwgi0/CQL0P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Y1I/skAAADjAAAADwAAAAAAAAAAAAAAAACYAgAA&#10;ZHJzL2Rvd25yZXYueG1sUEsFBgAAAAAEAAQA9QAAAI4DAAAAAA==&#10;" fillcolor="#a5a5a5 [2092]" stroked="f" strokeweight="1pt">
                        <v:stroke joinstyle="miter"/>
                      </v:roundrect>
                    </v:group>
                    <v:oval id="شكل بيضاوي 52" o:spid="_x0000_s203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210ccA&#10;AADjAAAADwAAAGRycy9kb3ducmV2LnhtbERPX2vCMBB/H/gdwgl7m4mFFa1GkQ1hAwdbnT4fzdkW&#10;m0tpoq3f3gwGPt7v/y3Xg23ElTpfO9YwnSgQxIUzNZcafvfblxkIH5ANNo5Jw408rFejpyVmxvX8&#10;Q9c8lCKGsM9QQxVCm0npi4os+olriSN3cp3FEM+ulKbDPobbRiZKpdJizbGhwpbeKirO+cVq+D6f&#10;Drfj5059la7P096+J4nZa/08HjYLEIGG8BD/uz9MnJ+qWTqfvqo5/P0UAZCr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FdtdHHAAAA4wAAAA8AAAAAAAAAAAAAAAAAmAIAAGRy&#10;cy9kb3ducmV2LnhtbFBLBQYAAAAABAAEAPUAAACMAwAAAAA=&#10;" filled="f" strokecolor="#168489" strokeweight="1pt">
                      <v:stroke joinstyle="miter"/>
                    </v:oval>
                  </v:group>
                  <v:shape id="مربع نص 41" o:spid="_x0000_s2035"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jM9ckA&#10;AADjAAAADwAAAGRycy9kb3ducmV2LnhtbESPT2vDMAzF74N+B6PCbqudQUOX1i1lf6CHXdaldxFr&#10;cVgsh9hr0m8/HQY7Snp67/12hzn06kpj6iJbKFYGFHETXcethfrz7WEDKmVkh31ksnCjBIf94m6H&#10;lYsTf9D1nFslJpwqtOBzHiqtU+MpYFrFgVhuX3EMmGUcW+1GnMQ89PrRmFIH7FgSPA707Kn5Pv8E&#10;Czm7Y3GrX0M6Xeb3l8mbZo21tffL+bgFlWnO/+K/75OT+qXZlE/FuhAKYZIF6P0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8jM9ckAAADjAAAADwAAAAAAAAAAAAAAAACYAgAA&#10;ZHJzL2Rvd25yZXYueG1sUEsFBgAAAAAEAAQA9QAAAI4DA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التقليل من معدلات الغياب عن العمل:</w:t>
                          </w:r>
                        </w:p>
                      </w:txbxContent>
                    </v:textbox>
                  </v:shape>
                </v:group>
                <v:shape id="صورة 54" o:spid="_x0000_s2036"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tTIM7JAAAA4wAAAA8AAABkcnMvZG93bnJldi54bWxET19LwzAQfxf8DuEE31xaxdrVZUNlgrCn&#10;rW74eDZnW5dcahK3+u0XQfDxfv9vthitEQfyoXesIJ9kIIgbp3tuFbzWz1cliBCRNRrHpOCHAizm&#10;52czrLQ78poOm9iKFMKhQgVdjEMlZWg6shgmbiBO3IfzFmM6fSu1x2MKt0ZeZ1khLfacGjoc6Kmj&#10;Zr/5tgpW/vH9c1rvTP21fluW5uZuu1+ulLq8GB/uQUQa47/4z/2i0/wiK4tpfpvn8PtTAkDOT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C1MgzskAAADjAAAADwAAAAAAAAAA&#10;AAAAAACfAgAAZHJzL2Rvd25yZXYueG1sUEsFBgAAAAAEAAQA9wAAAJUDAAAAAA==&#10;">
                  <v:imagedata r:id="rId74" o:title=""/>
                  <v:path arrowok="t"/>
                </v:shape>
                <w10:wrap anchorx="page"/>
                <w10:anchorlock/>
              </v:group>
            </w:pict>
          </mc:Fallback>
        </mc:AlternateContent>
      </w:r>
    </w:p>
    <w:p w:rsidR="00247375" w:rsidRDefault="00247375" w:rsidP="00084372">
      <w:pPr>
        <w:rPr>
          <w:rtl/>
        </w:rPr>
      </w:pPr>
      <w:r w:rsidRPr="00AC09F9">
        <w:rPr>
          <w:rtl/>
        </w:rPr>
        <w:t xml:space="preserve">   - الموظفون الذين يحصلون على دعم نفسي واجتماعي جيد يكونون أقل عرضة للتغيب بسبب الأمراض المرتبطة بالإجهاد أو الإرهاق.</w:t>
      </w:r>
    </w:p>
    <w:p w:rsidR="00084372" w:rsidRPr="00AC09F9" w:rsidRDefault="00084372" w:rsidP="00084372">
      <w:r w:rsidRPr="002A078C">
        <w:rPr>
          <w:rFonts w:ascii="Sakkal Majalla" w:hAnsi="Sakkal Majalla"/>
          <w:noProof/>
          <w:sz w:val="34"/>
        </w:rPr>
        <mc:AlternateContent>
          <mc:Choice Requires="wpg">
            <w:drawing>
              <wp:inline distT="0" distB="0" distL="0" distR="0" wp14:anchorId="47526A8B" wp14:editId="5FC27D18">
                <wp:extent cx="5731510" cy="892088"/>
                <wp:effectExtent l="0" t="0" r="2540" b="22860"/>
                <wp:docPr id="160869151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513" name="مجموعة 47"/>
                        <wpg:cNvGrpSpPr/>
                        <wpg:grpSpPr>
                          <a:xfrm>
                            <a:off x="0" y="0"/>
                            <a:ext cx="5731510" cy="895351"/>
                            <a:chOff x="0" y="0"/>
                            <a:chExt cx="5878196" cy="918845"/>
                          </a:xfrm>
                        </wpg:grpSpPr>
                        <wpg:grpSp>
                          <wpg:cNvPr id="1608691514" name="مجموعة 48"/>
                          <wpg:cNvGrpSpPr/>
                          <wpg:grpSpPr>
                            <a:xfrm>
                              <a:off x="0" y="0"/>
                              <a:ext cx="5878196" cy="918845"/>
                              <a:chOff x="0" y="0"/>
                              <a:chExt cx="6240348" cy="919070"/>
                            </a:xfrm>
                          </wpg:grpSpPr>
                          <wpg:grpSp>
                            <wpg:cNvPr id="1608691515" name="مجموعة 49"/>
                            <wpg:cNvGrpSpPr/>
                            <wpg:grpSpPr>
                              <a:xfrm>
                                <a:off x="0" y="169208"/>
                                <a:ext cx="5433072" cy="580613"/>
                                <a:chOff x="0" y="169208"/>
                                <a:chExt cx="5433072" cy="580613"/>
                              </a:xfrm>
                            </wpg:grpSpPr>
                            <wps:wsp>
                              <wps:cNvPr id="160869151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51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51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519"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خفض معدل دوران الموظفين:</w:t>
                                </w:r>
                              </w:p>
                            </w:txbxContent>
                          </wps:txbx>
                          <wps:bodyPr wrap="square" rtlCol="1">
                            <a:spAutoFit/>
                          </wps:bodyPr>
                        </wps:wsp>
                      </wpg:grpSp>
                      <pic:pic xmlns:pic="http://schemas.openxmlformats.org/drawingml/2006/picture">
                        <pic:nvPicPr>
                          <pic:cNvPr id="1608691520"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03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">
                <v:group id="مجموعة 47" o:spid="_x0000_s203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i5e/PIAAAA&#10;4wAAAA8AAAAAAAAAAAAAAAAAqgIAAGRycy9kb3ducmV2LnhtbFBLBQYAAAAABAAEAPoAAACfAwAA&#10;AAA=&#10;">
                  <v:group id="مجموعة 48" o:spid="_x0000_s203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dQ44fIAAAA&#10;4wAAAA8AAAAAAAAAAAAAAAAAqgIAAGRycy9kb3ducmV2LnhtbFBLBQYAAAAABAAEAPoAAACfAwAA&#10;AAA=&#10;">
                    <v:group id="مجموعة 49" o:spid="_x0000_s204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4HEYcyQAA&#10;AOMAAAAPAAAAAAAAAAAAAAAAAKoCAABkcnMvZG93bnJldi54bWxQSwUGAAAAAAQABAD6AAAAoAMA&#10;AAAA&#10;">
                      <v:shape id="شكل حر 50" o:spid="_x0000_s204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iHaMYA&#10;AADjAAAADwAAAGRycy9kb3ducmV2LnhtbERPX2vCMBB/H/gdwgm+zbQbDa4zigwEER+0Kns9mltb&#10;bC6lybT79osg+Hi//zdfDrYVV+p941hDOk1AEJfONFxpOB3XrzMQPiAbbB2Thj/ysFyMXuaYG3fj&#10;A12LUIkYwj5HDXUIXS6lL2uy6KeuI47cj+sthnj2lTQ93mK4beVbkihpseHYUGNHXzWVl+LXalDb&#10;7Hu/L9fZodi87zxZczYuaD0ZD6tPEIGG8BQ/3BsT56tkpj7SLFVw/ykCIB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hiHaM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4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tKUcUA&#10;AADjAAAADwAAAGRycy9kb3ducmV2LnhtbERPX2vCMBB/H+w7hBvsRWZaoZ12RpHJwEenY89nc6Zl&#10;zaU2Wa3f3giCj/f7f/PlYBvRU+drxwrScQKCuHS6ZqPgZ//1NgXhA7LGxjEpuJCH5eL5aY6Fdmf+&#10;pn4XjIgh7AtUUIXQFlL6siKLfuxa4sgdXWcxxLMzUnd4juG2kZMkyaXFmmNDhS19VlT+7f6tAjzZ&#10;7e/BBef7gzHrUdYOI50p9foyrD5ABBrCQ3x3b3ScnyfTfJZm6TvcfooA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y0pRxQAAAOMAAAAPAAAAAAAAAAAAAAAAAJgCAABkcnMv&#10;ZG93bnJldi54bWxQSwUGAAAAAAQABAD1AAAAigMAAAAA&#10;" fillcolor="#a5a5a5 [2092]" stroked="f" strokeweight="1pt">
                        <v:stroke joinstyle="miter"/>
                      </v:roundrect>
                    </v:group>
                    <v:oval id="شكل بيضاوي 52" o:spid="_x0000_s204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iGl8oA&#10;AADjAAAADwAAAGRycy9kb3ducmV2LnhtbESPQUvDQBCF74L/YRnBm91NwFDTbktRBAUFm6rnITtN&#10;QrOzIbs26b93DoLHmffmvW/W29n36kxj7AJbyBYGFHEdXMeNhc/D890SVEzIDvvAZOFCEbab66s1&#10;li5MvKdzlRolIRxLtNCmNJRax7olj3ERBmLRjmH0mGQcG+1GnCTc9zo3ptAeO5aGFgd6bKk+VT/e&#10;wsfp+HX5fn0z702YqmLyT3nuDtbe3sy7FahEc/o3/12/OMEvzLJ4yO4zgZafZAF68ws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vIhpfKAAAA4wAAAA8AAAAAAAAAAAAAAAAAmAIA&#10;AGRycy9kb3ducmV2LnhtbFBLBQYAAAAABAAEAPUAAACPAwAAAAA=&#10;" filled="f" strokecolor="#168489" strokeweight="1pt">
                      <v:stroke joinstyle="miter"/>
                    </v:oval>
                  </v:group>
                  <v:shape id="مربع نص 41" o:spid="_x0000_s2044"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JlaMUA&#10;AADjAAAADwAAAGRycy9kb3ducmV2LnhtbERPS2vDMAy+D/YfjAq7rXYGDW1Wt5Q9oIdd1mV3EWtx&#10;aCyHWGvSfz8PBjvqe2u7n0OvLjSmLrKFYmlAETfRddxaqD9e79egkiA77COThSsl2O9ub7ZYuTjx&#10;O11O0qocwqlCC15kqLROjaeAaRkH4sx9xTGg5HNstRtxyuGh1w/GlDpgx7nB40BPnprz6TtYEHGH&#10;4lq/hHT8nN+eJ2+aFdbW3i3mwyMooVn+xX/uo8vzS7MuN8Wq2MDvTxkAv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8mVo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خفض معدل دوران الموظفين:</w:t>
                          </w:r>
                        </w:p>
                      </w:txbxContent>
                    </v:textbox>
                  </v:shape>
                </v:group>
                <v:shape id="صورة 54" o:spid="_x0000_s2045"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KpzT+jNAAAA4wAAAA8AAAAA&#10;AAAAAAAAAAAAnwIAAGRycy9kb3ducmV2LnhtbFBLBQYAAAAABAAEAPcAAACZAwAAAAA=&#10;">
                  <v:imagedata r:id="rId74" o:title=""/>
                  <v:path arrowok="t"/>
                </v:shape>
                <w10:wrap anchorx="page"/>
                <w10:anchorlock/>
              </v:group>
            </w:pict>
          </mc:Fallback>
        </mc:AlternateContent>
      </w:r>
    </w:p>
    <w:p w:rsidR="00247375" w:rsidRDefault="00247375" w:rsidP="00084372">
      <w:pPr>
        <w:rPr>
          <w:rtl/>
        </w:rPr>
      </w:pPr>
      <w:r w:rsidRPr="00AC09F9">
        <w:rPr>
          <w:rtl/>
        </w:rPr>
        <w:t xml:space="preserve">   - الدعم النفسي والاجتماعي يقلل من رغبة الموظفين في ترك العمل، حيث يشعرون بالانتماء إلى المؤسسة.</w:t>
      </w:r>
    </w:p>
    <w:p w:rsidR="00084372" w:rsidRPr="00AC09F9" w:rsidRDefault="00084372" w:rsidP="00084372">
      <w:r w:rsidRPr="002A078C">
        <w:rPr>
          <w:rFonts w:ascii="Sakkal Majalla" w:hAnsi="Sakkal Majalla"/>
          <w:noProof/>
          <w:sz w:val="34"/>
        </w:rPr>
        <mc:AlternateContent>
          <mc:Choice Requires="wpg">
            <w:drawing>
              <wp:inline distT="0" distB="0" distL="0" distR="0" wp14:anchorId="51BC70EA" wp14:editId="3868A8E1">
                <wp:extent cx="5731510" cy="892088"/>
                <wp:effectExtent l="0" t="0" r="2540" b="22860"/>
                <wp:docPr id="160869152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522" name="مجموعة 47"/>
                        <wpg:cNvGrpSpPr/>
                        <wpg:grpSpPr>
                          <a:xfrm>
                            <a:off x="0" y="0"/>
                            <a:ext cx="5731510" cy="895351"/>
                            <a:chOff x="0" y="0"/>
                            <a:chExt cx="5878196" cy="918845"/>
                          </a:xfrm>
                        </wpg:grpSpPr>
                        <wpg:grpSp>
                          <wpg:cNvPr id="1608691523" name="مجموعة 48"/>
                          <wpg:cNvGrpSpPr/>
                          <wpg:grpSpPr>
                            <a:xfrm>
                              <a:off x="0" y="0"/>
                              <a:ext cx="5878196" cy="918845"/>
                              <a:chOff x="0" y="0"/>
                              <a:chExt cx="6240348" cy="919070"/>
                            </a:xfrm>
                          </wpg:grpSpPr>
                          <wpg:grpSp>
                            <wpg:cNvPr id="1608691524" name="مجموعة 49"/>
                            <wpg:cNvGrpSpPr/>
                            <wpg:grpSpPr>
                              <a:xfrm>
                                <a:off x="0" y="169208"/>
                                <a:ext cx="5433072" cy="580613"/>
                                <a:chOff x="0" y="169208"/>
                                <a:chExt cx="5433072" cy="580613"/>
                              </a:xfrm>
                            </wpg:grpSpPr>
                            <wps:wsp>
                              <wps:cNvPr id="160869152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52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52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528"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تعزيز التوازن بين العمل والحياة الشخصية:</w:t>
                                </w:r>
                              </w:p>
                            </w:txbxContent>
                          </wps:txbx>
                          <wps:bodyPr wrap="square" rtlCol="1">
                            <a:spAutoFit/>
                          </wps:bodyPr>
                        </wps:wsp>
                      </wpg:grpSp>
                      <pic:pic xmlns:pic="http://schemas.openxmlformats.org/drawingml/2006/picture">
                        <pic:nvPicPr>
                          <pic:cNvPr id="1608691529"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04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">
                <v:group id="مجموعة 47" o:spid="_x0000_s204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mZFNXIAAAA&#10;4wAAAA8AAAAAAAAAAAAAAAAAqgIAAGRycy9kb3ducmV2LnhtbFBLBQYAAAAABAAEAPoAAACfAwAA&#10;AAA=&#10;">
                  <v:group id="مجموعة 48" o:spid="_x0000_s204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bVsU7IAAAA&#10;4wAAAA8AAAAAAAAAAAAAAAAAqgIAAGRycy9kb3ducmV2LnhtbFBLBQYAAAAABAAEAPoAAACfAwAA&#10;AAA=&#10;">
                    <v:group id="مجموعة 49" o:spid="_x0000_s204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k8KTrIAAAA&#10;4wAAAA8AAAAAAAAAAAAAAAAAqgIAAGRycy9kb3ducmV2LnhtbFBLBQYAAAAABAAEAPoAAACfAwAA&#10;AAA=&#10;">
                      <v:shape id="شكل حر 50" o:spid="_x0000_s205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bTosUA&#10;AADjAAAADwAAAGRycy9kb3ducmV2LnhtbERPzYrCMBC+C/sOYRb2pqlKS61GWRYEWTxoVbwOzdgW&#10;m0lponbffiMIHuf7n8WqN424U+dqywrGowgEcWF1zaWC42E9TEE4j6yxsUwK/sjBavkxWGCm7YP3&#10;dM99KUIIuwwVVN63mZSuqMigG9mWOHAX2xn04exKqTt8hHDTyEkUJdJgzaGhwpZ+Kiqu+c0oSH7j&#10;825XrON9vpluHRl90tYr9fXZf89BeOr9W/xyb3SYn0RpMhvHkxiePwUA5P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ptOixQAAAOMAAAAPAAAAAAAAAAAAAAAAAJgCAABkcnMv&#10;ZG93bnJldi54bWxQSwUGAAAAAAQABAD1AAAAig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5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sld8UA&#10;AADjAAAADwAAAGRycy9kb3ducmV2LnhtbERPX2vCMBB/F/wO4YS9yEwVWmpnFFEGe3Ru+Hw2Z1ps&#10;LrXJavftF2Hg4/3+32oz2Eb01PnasYL5LAFBXDpds1Hw/fX+moPwAVlj45gU/JKHzXo8WmGh3Z0/&#10;qT8GI2II+wIVVCG0hZS+rMiin7mWOHIX11kM8eyM1B3eY7ht5CJJMmmx5thQYUu7isrr8ccqwJs9&#10;nM4uON+fjdlP03aY6lSpl8mwfQMRaAhP8b/7Q8f5WZJny3m6yODxUwR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6yV3xQAAAOMAAAAPAAAAAAAAAAAAAAAAAJgCAABkcnMv&#10;ZG93bnJldi54bWxQSwUGAAAAAAQABAD1AAAAigMAAAAA&#10;" fillcolor="#a5a5a5 [2092]" stroked="f" strokeweight="1pt">
                        <v:stroke joinstyle="miter"/>
                      </v:roundrect>
                    </v:group>
                    <v:oval id="شكل بيضاوي 52" o:spid="_x0000_s205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vYWMcA&#10;AADjAAAADwAAAGRycy9kb3ducmV2LnhtbERPX2vCMBB/H+w7hBv4NhMLVleNMjYGDhRc3Xw+mrMt&#10;NpfSRFu//SIM9ni//7dcD7YRV+p87VjDZKxAEBfO1Fxq+D58PM9B+IBssHFMGm7kYb16fFhiZlzP&#10;X3TNQyliCPsMNVQhtJmUvqjIoh+7ljhyJ9dZDPHsSmk67GO4bWSiVCot1hwbKmzpraLinF+shv35&#10;9HM7fm7VrnR9nvb2PUnMQevR0/C6ABFoCP/iP/fGxPmpmqcvk2kyg/tPEQC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Q72FjHAAAA4wAAAA8AAAAAAAAAAAAAAAAAmAIAAGRy&#10;cy9kb3ducmV2LnhtbFBLBQYAAAAABAAEAPUAAACMAwAAAAA=&#10;" filled="f" strokecolor="#168489" strokeweight="1pt">
                      <v:stroke joinstyle="miter"/>
                    </v:oval>
                  </v:group>
                  <v:shape id="مربع نص 41" o:spid="_x0000_s2053"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IKTskA&#10;AADjAAAADwAAAGRycy9kb3ducmV2LnhtbESPT2vDMAzF74N9B6PCbqudQkOX1S1lf6CHXdZmdxFr&#10;cWgsh1hr0m8/HwY7Su/pvZ+2+zn06kpj6iJbKJYGFHETXcethfr8/rgBlQTZYR+ZLNwowX53f7fF&#10;ysWJP+l6klblEE4VWvAiQ6V1ajwFTMs4EGftO44BJY9jq92IUw4PvV4ZU+qAHecGjwO9eGoup59g&#10;QcQdilv9FtLxa/54nbxp1lhb+7CYD8+ghGb5N/9dH13GL82mfCrWqwydf8oL0L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9IKTskAAADjAAAADwAAAAAAAAAAAAAAAACYAgAA&#10;ZHJzL2Rvd25yZXYueG1sUEsFBgAAAAAEAAQA9QAAAI4DA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تعزيز التوازن بين العمل والحياة الشخصية:</w:t>
                          </w:r>
                        </w:p>
                      </w:txbxContent>
                    </v:textbox>
                  </v:shape>
                </v:group>
                <v:shape id="صورة 54" o:spid="_x0000_s2054"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tJ5nXJAAAA4wAAAA8AAABkcnMvZG93bnJldi54bWxET19LwzAQfxf8DuEE31y6ibWty4bKBGFP&#10;W3Xs8WzOti651CRu9dsbQfDxfv9vvhytEUfyoXesYDrJQBA3TvfcKnipn64KECEiazSOScE3BVgu&#10;zs/mWGl34g0dt7EVKYRDhQq6GIdKytB0ZDFM3ECcuHfnLcZ0+lZqj6cUbo2cZVkuLfacGjoc6LGj&#10;5rD9sgrW/uHto6x3pv7c7FeFub59PazWSl1ejPd3ICKN8V/8537WaX6eFXk5vZmV8PtTAkAufg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O0nmdckAAADjAAAADwAAAAAAAAAA&#10;AAAAAACfAgAAZHJzL2Rvd25yZXYueG1sUEsFBgAAAAAEAAQA9wAAAJUDAAAAAA==&#10;">
                  <v:imagedata r:id="rId74" o:title=""/>
                  <v:path arrowok="t"/>
                </v:shape>
                <w10:wrap anchorx="page"/>
                <w10:anchorlock/>
              </v:group>
            </w:pict>
          </mc:Fallback>
        </mc:AlternateContent>
      </w:r>
    </w:p>
    <w:p w:rsidR="00247375" w:rsidRDefault="00247375" w:rsidP="00084372">
      <w:pPr>
        <w:rPr>
          <w:rtl/>
        </w:rPr>
      </w:pPr>
      <w:r w:rsidRPr="00AC09F9">
        <w:rPr>
          <w:rtl/>
        </w:rPr>
        <w:t xml:space="preserve">   - الدعم المقدم يساعد الموظفين على تحقيق التوازن بين أعباء العمل والحياة الشخصية، مما يقلل من التوتر ويحسن جودة الحياة.</w:t>
      </w:r>
    </w:p>
    <w:p w:rsidR="00084372" w:rsidRPr="00AC09F9" w:rsidRDefault="00084372" w:rsidP="00084372">
      <w:r w:rsidRPr="002A078C">
        <w:rPr>
          <w:rFonts w:ascii="Sakkal Majalla" w:hAnsi="Sakkal Majalla"/>
          <w:noProof/>
          <w:sz w:val="34"/>
        </w:rPr>
        <w:lastRenderedPageBreak/>
        <mc:AlternateContent>
          <mc:Choice Requires="wpg">
            <w:drawing>
              <wp:inline distT="0" distB="0" distL="0" distR="0" wp14:anchorId="63382704" wp14:editId="22C857C7">
                <wp:extent cx="5731510" cy="892088"/>
                <wp:effectExtent l="0" t="0" r="2540" b="22860"/>
                <wp:docPr id="160869153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531" name="مجموعة 47"/>
                        <wpg:cNvGrpSpPr/>
                        <wpg:grpSpPr>
                          <a:xfrm>
                            <a:off x="0" y="0"/>
                            <a:ext cx="5731510" cy="895351"/>
                            <a:chOff x="0" y="0"/>
                            <a:chExt cx="5878196" cy="918845"/>
                          </a:xfrm>
                        </wpg:grpSpPr>
                        <wpg:grpSp>
                          <wpg:cNvPr id="1608691532" name="مجموعة 48"/>
                          <wpg:cNvGrpSpPr/>
                          <wpg:grpSpPr>
                            <a:xfrm>
                              <a:off x="0" y="0"/>
                              <a:ext cx="5878196" cy="918845"/>
                              <a:chOff x="0" y="0"/>
                              <a:chExt cx="6240348" cy="919070"/>
                            </a:xfrm>
                          </wpg:grpSpPr>
                          <wpg:grpSp>
                            <wpg:cNvPr id="1608691533" name="مجموعة 49"/>
                            <wpg:cNvGrpSpPr/>
                            <wpg:grpSpPr>
                              <a:xfrm>
                                <a:off x="0" y="169208"/>
                                <a:ext cx="5433072" cy="580613"/>
                                <a:chOff x="0" y="169208"/>
                                <a:chExt cx="5433072" cy="580613"/>
                              </a:xfrm>
                            </wpg:grpSpPr>
                            <wps:wsp>
                              <wps:cNvPr id="160869153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53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53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537"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إدارة الأزمات بفعالية:</w:t>
                                </w:r>
                              </w:p>
                            </w:txbxContent>
                          </wps:txbx>
                          <wps:bodyPr wrap="square" rtlCol="1">
                            <a:spAutoFit/>
                          </wps:bodyPr>
                        </wps:wsp>
                      </wpg:grpSp>
                      <pic:pic xmlns:pic="http://schemas.openxmlformats.org/drawingml/2006/picture">
                        <pic:nvPicPr>
                          <pic:cNvPr id="1608691538"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05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">
                <v:group id="مجموعة 47" o:spid="_x0000_s205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ySHH/IAAAA&#10;4wAAAA8AAAAAAAAAAAAAAAAAqgIAAGRycy9kb3ducmV2LnhtbFBLBQYAAAAABAAEAPoAAACfAwAA&#10;AAA=&#10;">
                  <v:group id="مجموعة 48" o:spid="_x0000_s205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xAggjIAAAA&#10;4wAAAA8AAAAAAAAAAAAAAAAAqgIAAGRycy9kb3ducmV2LnhtbFBLBQYAAAAABAAEAPoAAACfAwAA&#10;AAA=&#10;">
                    <v:group id="مجموعة 49" o:spid="_x0000_s205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MMJ5PIAAAA&#10;4wAAAA8AAAAAAAAAAAAAAAAAqgIAAGRycy9kb3ducmV2LnhtbFBLBQYAAAAABAAEAPoAAACfAwAA&#10;AAA=&#10;">
                      <v:shape id="شكل حر 50" o:spid="_x0000_s205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Pg5MYA&#10;AADjAAAADwAAAGRycy9kb3ducmV2LnhtbERPzYrCMBC+C/sOYRb2pqmrLVqNsgiCiAftrngdmrEt&#10;NpPSRO2+vREEj/P9z3zZmVrcqHWVZQXDQQSCOLe64kLB3++6PwHhPLLG2jIp+CcHy8VHb46ptnc+&#10;0C3zhQgh7FJUUHrfpFK6vCSDbmAb4sCdbWvQh7MtpG7xHsJNLb+jKJEGKw4NJTa0Kim/ZFejINnG&#10;p/0+X8eHbDPaOTL6qK1X6uuz+5mB8NT5t/jl3ugwP4kmyXQYj8bw/CkAIB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jPg5M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6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At3cYA&#10;AADjAAAADwAAAGRycy9kb3ducmV2LnhtbERPX2vCMBB/H/gdwg32Ipo6adFqWsQx8HFz4vPZnGlZ&#10;c6lNVrtvvwwGe7zf/9uWo23FQL1vHCtYzBMQxJXTDRsFp4/X2QqED8gaW8ek4Js8lMXkYYu5dnd+&#10;p+EYjIgh7HNUUIfQ5VL6qiaLfu464shdXW8xxLM3Uvd4j+G2lc9JkkmLDceGGjva11R9Hr+sArzZ&#10;t/PFBeeHizEv07QbpzpV6ulx3G1ABBrDv/jPfdBxfpassvUiXabw+1MEQBY/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eAt3cYAAADjAAAADwAAAAAAAAAAAAAAAACYAgAAZHJz&#10;L2Rvd25yZXYueG1sUEsFBgAAAAAEAAQA9QAAAIsDAAAAAA==&#10;" fillcolor="#a5a5a5 [2092]" stroked="f" strokeweight="1pt">
                        <v:stroke joinstyle="miter"/>
                      </v:roundrect>
                    </v:group>
                    <v:oval id="شكل بيضاوي 52" o:spid="_x0000_s206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7rHscA&#10;AADjAAAADwAAAGRycy9kb3ducmV2LnhtbERPX0vDMBB/F/wO4QTfXLKKYeuWjTERFBS2Tvd8NLe2&#10;rLmUJq7dtzeC4OP9/t9yPbpWXKgPjWcD04kCQVx623Bl4PPw8jADESKyxdYzGbhSgPXq9maJufUD&#10;7+lSxEqkEA45Gqhj7HIpQ1mTwzDxHXHiTr53GNPZV9L2OKRw18pMKS0dNpwaauxoW1N5Lr6dgd35&#10;9HU9vr2rj8oPhR7cc5bZgzH3d+NmASLSGP/Ff+5Xm+ZrNdPz6dOjht+fEgBy9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6u6x7HAAAA4wAAAA8AAAAAAAAAAAAAAAAAmAIAAGRy&#10;cy9kb3ducmV2LnhtbFBLBQYAAAAABAAEAPUAAACMAwAAAAA=&#10;" filled="f" strokecolor="#168489" strokeweight="1pt">
                      <v:stroke joinstyle="miter"/>
                    </v:oval>
                  </v:group>
                  <v:shape id="مربع نص 41" o:spid="_x0000_s2062"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QI4cYA&#10;AADjAAAADwAAAGRycy9kb3ducmV2LnhtbERPS0/DMAy+I/EfIiNxY0lBK6MsmyYe0g5cNsrdakxT&#10;0ThVY9bu3xMkJI7+3l5v59CrE42pi2yhWBhQxE10HbcW6vfXmxWoJMgO+8hk4UwJtpvLizVWLk58&#10;oNNRWpVDOFVowYsMldap8RQwLeJAnLnPOAaUfI6tdiNOOTz0+taYUgfsODd4HOjJU/N1/A4WRNyu&#10;ONcvIe0/5rfnyZtmibW111fz7hGU0Cz/4j/33uX5pVmVD8Xy7h5+f8oA6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5QI4cYAAADjAAAADwAAAAAAAAAAAAAAAACYAgAAZHJz&#10;L2Rvd25yZXYueG1sUEsFBgAAAAAEAAQA9QAAAIsDA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إدارة الأزمات بفعالية:</w:t>
                          </w:r>
                        </w:p>
                      </w:txbxContent>
                    </v:textbox>
                  </v:shape>
                </v:group>
                <v:shape id="صورة 54" o:spid="_x0000_s2063"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0dzVM8wAAADjAAAADwAAAAAA&#10;AAAAAAAAAACfAgAAZHJzL2Rvd25yZXYueG1sUEsFBgAAAAAEAAQA9wAAAJgDAAAAAA==&#10;">
                  <v:imagedata r:id="rId74" o:title=""/>
                  <v:path arrowok="t"/>
                </v:shape>
                <w10:wrap anchorx="page"/>
                <w10:anchorlock/>
              </v:group>
            </w:pict>
          </mc:Fallback>
        </mc:AlternateContent>
      </w:r>
    </w:p>
    <w:p w:rsidR="00247375" w:rsidRPr="00AC09F9" w:rsidRDefault="00247375" w:rsidP="007D67FF">
      <w:r w:rsidRPr="00AC09F9">
        <w:rPr>
          <w:rtl/>
        </w:rPr>
        <w:t xml:space="preserve">   - في أوقات الأزمات (مثل جائحة أو تغييرات تنظيمية كبرى)، يساهم الدعم النفسي والاجتماعي في مساعدة الموظفين على التكيف مع التحديات.</w:t>
      </w:r>
    </w:p>
    <w:p w:rsidR="00247375" w:rsidRDefault="00247375" w:rsidP="00084372">
      <w:pPr>
        <w:rPr>
          <w:b/>
          <w:bCs/>
          <w:color w:val="168489"/>
        </w:rPr>
      </w:pPr>
      <w:r w:rsidRPr="007D67FF">
        <w:rPr>
          <w:rFonts w:hint="cs"/>
          <w:b/>
          <w:bCs/>
          <w:color w:val="C00000"/>
          <w:rtl/>
        </w:rPr>
        <w:t>ثانياً</w:t>
      </w:r>
      <w:r w:rsidRPr="007D67FF">
        <w:rPr>
          <w:b/>
          <w:bCs/>
          <w:color w:val="C00000"/>
          <w:rtl/>
        </w:rPr>
        <w:t>:</w:t>
      </w:r>
      <w:r w:rsidRPr="00C1314C">
        <w:rPr>
          <w:b/>
          <w:bCs/>
          <w:rtl/>
        </w:rPr>
        <w:t xml:space="preserve"> </w:t>
      </w:r>
      <w:r w:rsidRPr="007D67FF">
        <w:rPr>
          <w:b/>
          <w:bCs/>
          <w:color w:val="168489"/>
          <w:rtl/>
        </w:rPr>
        <w:t>أشكال الدعم النفسي والاجتماعي في العمل</w:t>
      </w:r>
    </w:p>
    <w:p w:rsidR="00D7734E" w:rsidRDefault="00D7734E" w:rsidP="00D7734E">
      <w:pPr>
        <w:rPr>
          <w:b/>
          <w:bCs/>
          <w:rtl/>
        </w:rPr>
      </w:pPr>
      <w:r w:rsidRPr="00D7734E">
        <w:rPr>
          <w:b/>
          <w:bCs/>
          <w:noProof/>
        </w:rPr>
        <mc:AlternateContent>
          <mc:Choice Requires="wpg">
            <w:drawing>
              <wp:inline distT="0" distB="0" distL="0" distR="0" wp14:anchorId="507186EE" wp14:editId="30916AD0">
                <wp:extent cx="5977972" cy="1313963"/>
                <wp:effectExtent l="0" t="0" r="0" b="0"/>
                <wp:docPr id="352541880" name="Group 8"/>
                <wp:cNvGraphicFramePr/>
                <a:graphic xmlns:a="http://schemas.openxmlformats.org/drawingml/2006/main">
                  <a:graphicData uri="http://schemas.microsoft.com/office/word/2010/wordprocessingGroup">
                    <wpg:wgp>
                      <wpg:cNvGrpSpPr/>
                      <wpg:grpSpPr>
                        <a:xfrm>
                          <a:off x="0" y="0"/>
                          <a:ext cx="5977972" cy="1313963"/>
                          <a:chOff x="0" y="0"/>
                          <a:chExt cx="5977974" cy="1313963"/>
                        </a:xfrm>
                      </wpg:grpSpPr>
                      <wpg:grpSp>
                        <wpg:cNvPr id="352541881" name="Group 352541881"/>
                        <wpg:cNvGrpSpPr/>
                        <wpg:grpSpPr>
                          <a:xfrm>
                            <a:off x="1189987" y="0"/>
                            <a:ext cx="4787987" cy="1313963"/>
                            <a:chOff x="1189987" y="0"/>
                            <a:chExt cx="4787987" cy="1313963"/>
                          </a:xfrm>
                        </wpg:grpSpPr>
                        <wpg:grpSp>
                          <wpg:cNvPr id="352541882" name="Group 352541882"/>
                          <wpg:cNvGrpSpPr/>
                          <wpg:grpSpPr>
                            <a:xfrm>
                              <a:off x="2333980" y="0"/>
                              <a:ext cx="3643994" cy="1064433"/>
                              <a:chOff x="2333968" y="0"/>
                              <a:chExt cx="3916937" cy="1144162"/>
                            </a:xfrm>
                          </wpg:grpSpPr>
                          <wpg:grpSp>
                            <wpg:cNvPr id="352541883" name="Group 352541883"/>
                            <wpg:cNvGrpSpPr/>
                            <wpg:grpSpPr>
                              <a:xfrm>
                                <a:off x="4842765" y="0"/>
                                <a:ext cx="1408140" cy="1144162"/>
                                <a:chOff x="4842765" y="0"/>
                                <a:chExt cx="1408162" cy="1144429"/>
                              </a:xfrm>
                            </wpg:grpSpPr>
                            <wps:wsp>
                              <wps:cNvPr id="352541884" name="مربع نص 18"/>
                              <wps:cNvSpPr txBox="1"/>
                              <wps:spPr>
                                <a:xfrm>
                                  <a:off x="4842765" y="766067"/>
                                  <a:ext cx="1408162" cy="378362"/>
                                </a:xfrm>
                                <a:prstGeom prst="rect">
                                  <a:avLst/>
                                </a:prstGeom>
                                <a:noFill/>
                              </wps:spPr>
                              <wps:txbx>
                                <w:txbxContent>
                                  <w:p w:rsidR="005345A8" w:rsidRDefault="005345A8" w:rsidP="00D7734E">
                                    <w:pPr>
                                      <w:jc w:val="center"/>
                                      <w:rPr>
                                        <w:rFonts w:ascii="Adobe Arabic" w:hAnsi="Adobe Arabic" w:cs="Adobe Arabic"/>
                                        <w:b/>
                                        <w:bCs/>
                                        <w:color w:val="000000"/>
                                        <w:kern w:val="24"/>
                                        <w:sz w:val="36"/>
                                        <w:szCs w:val="36"/>
                                        <w:lang w:bidi="ar-EG"/>
                                      </w:rPr>
                                    </w:pPr>
                                    <w:r w:rsidRPr="00D7734E">
                                      <w:rPr>
                                        <w:rFonts w:ascii="Adobe Arabic" w:hAnsi="Adobe Arabic" w:cs="Adobe Arabic"/>
                                        <w:b/>
                                        <w:bCs/>
                                        <w:color w:val="000000"/>
                                        <w:kern w:val="24"/>
                                        <w:sz w:val="36"/>
                                        <w:szCs w:val="36"/>
                                        <w:rtl/>
                                        <w:lang w:bidi="ar-EG"/>
                                      </w:rPr>
                                      <w:t>الدعم العاطفي</w:t>
                                    </w:r>
                                  </w:p>
                                </w:txbxContent>
                              </wps:txbx>
                              <wps:bodyPr wrap="square" rtlCol="1">
                                <a:noAutofit/>
                              </wps:bodyPr>
                            </wps:wsp>
                            <wpg:grpSp>
                              <wpg:cNvPr id="352541885" name="Group 352541885"/>
                              <wpg:cNvGrpSpPr/>
                              <wpg:grpSpPr>
                                <a:xfrm>
                                  <a:off x="5158795" y="0"/>
                                  <a:ext cx="772674" cy="558467"/>
                                  <a:chOff x="5158795" y="0"/>
                                  <a:chExt cx="772674" cy="558467"/>
                                </a:xfrm>
                              </wpg:grpSpPr>
                              <wps:wsp>
                                <wps:cNvPr id="352541886" name="TextBox 6"/>
                                <wps:cNvSpPr txBox="1"/>
                                <wps:spPr>
                                  <a:xfrm>
                                    <a:off x="5158795" y="0"/>
                                    <a:ext cx="772674" cy="558467"/>
                                  </a:xfrm>
                                  <a:prstGeom prst="rect">
                                    <a:avLst/>
                                  </a:prstGeom>
                                  <a:noFill/>
                                </wps:spPr>
                                <wps:txbx>
                                  <w:txbxContent>
                                    <w:p w:rsidR="005345A8" w:rsidRDefault="005345A8" w:rsidP="00D7734E">
                                      <w:pPr>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01</w:t>
                                      </w:r>
                                    </w:p>
                                  </w:txbxContent>
                                </wps:txbx>
                                <wps:bodyPr wrap="square" rtlCol="0">
                                  <a:spAutoFit/>
                                </wps:bodyPr>
                              </wps:wsp>
                              <wps:wsp>
                                <wps:cNvPr id="352541887" name="Straight Connector 352541887"/>
                                <wps:cNvCnPr>
                                  <a:cxnSpLocks/>
                                </wps:cNvCnPr>
                                <wps:spPr>
                                  <a:xfrm>
                                    <a:off x="5163704" y="511492"/>
                                    <a:ext cx="766916" cy="0"/>
                                  </a:xfrm>
                                  <a:prstGeom prst="line">
                                    <a:avLst/>
                                  </a:prstGeom>
                                  <a:ln w="57150">
                                    <a:solidFill>
                                      <a:srgbClr val="168489"/>
                                    </a:solidFill>
                                  </a:ln>
                                </wps:spPr>
                                <wps:style>
                                  <a:lnRef idx="1">
                                    <a:schemeClr val="accent1"/>
                                  </a:lnRef>
                                  <a:fillRef idx="0">
                                    <a:schemeClr val="accent1"/>
                                  </a:fillRef>
                                  <a:effectRef idx="0">
                                    <a:schemeClr val="accent1"/>
                                  </a:effectRef>
                                  <a:fontRef idx="minor">
                                    <a:schemeClr val="tx1"/>
                                  </a:fontRef>
                                </wps:style>
                                <wps:bodyPr/>
                              </wps:wsp>
                            </wpg:grpSp>
                          </wpg:grpSp>
                          <wpg:grpSp>
                            <wpg:cNvPr id="1452062336" name="Group 1452062336"/>
                            <wpg:cNvGrpSpPr/>
                            <wpg:grpSpPr>
                              <a:xfrm>
                                <a:off x="3572846" y="0"/>
                                <a:ext cx="1408140" cy="1144162"/>
                                <a:chOff x="3572846" y="0"/>
                                <a:chExt cx="1408162" cy="1144429"/>
                              </a:xfrm>
                            </wpg:grpSpPr>
                            <wps:wsp>
                              <wps:cNvPr id="1452062337" name="مربع نص 18"/>
                              <wps:cNvSpPr txBox="1"/>
                              <wps:spPr>
                                <a:xfrm>
                                  <a:off x="3572846" y="766067"/>
                                  <a:ext cx="1408162" cy="378362"/>
                                </a:xfrm>
                                <a:prstGeom prst="rect">
                                  <a:avLst/>
                                </a:prstGeom>
                                <a:noFill/>
                              </wps:spPr>
                              <wps:txbx>
                                <w:txbxContent>
                                  <w:p w:rsidR="005345A8" w:rsidRDefault="005345A8" w:rsidP="00D7734E">
                                    <w:pPr>
                                      <w:jc w:val="center"/>
                                      <w:rPr>
                                        <w:rFonts w:ascii="Adobe Arabic" w:hAnsi="Adobe Arabic" w:cs="Adobe Arabic"/>
                                        <w:b/>
                                        <w:bCs/>
                                        <w:color w:val="000000"/>
                                        <w:kern w:val="24"/>
                                        <w:sz w:val="36"/>
                                        <w:szCs w:val="36"/>
                                        <w:lang w:bidi="ar-EG"/>
                                      </w:rPr>
                                    </w:pPr>
                                    <w:r w:rsidRPr="00D7734E">
                                      <w:rPr>
                                        <w:rFonts w:ascii="Adobe Arabic" w:hAnsi="Adobe Arabic" w:cs="Adobe Arabic"/>
                                        <w:b/>
                                        <w:bCs/>
                                        <w:color w:val="000000"/>
                                        <w:kern w:val="24"/>
                                        <w:sz w:val="36"/>
                                        <w:szCs w:val="36"/>
                                        <w:rtl/>
                                        <w:lang w:bidi="ar-EG"/>
                                      </w:rPr>
                                      <w:t>الدعم المهني</w:t>
                                    </w:r>
                                  </w:p>
                                </w:txbxContent>
                              </wps:txbx>
                              <wps:bodyPr wrap="square" rtlCol="1">
                                <a:noAutofit/>
                              </wps:bodyPr>
                            </wps:wsp>
                            <wpg:grpSp>
                              <wpg:cNvPr id="1452062338" name="Group 1452062338"/>
                              <wpg:cNvGrpSpPr/>
                              <wpg:grpSpPr>
                                <a:xfrm>
                                  <a:off x="3886102" y="0"/>
                                  <a:ext cx="777451" cy="558467"/>
                                  <a:chOff x="3886102" y="0"/>
                                  <a:chExt cx="777451" cy="558467"/>
                                </a:xfrm>
                              </wpg:grpSpPr>
                              <wps:wsp>
                                <wps:cNvPr id="1452062339" name="TextBox 6"/>
                                <wps:cNvSpPr txBox="1"/>
                                <wps:spPr>
                                  <a:xfrm>
                                    <a:off x="3886102" y="0"/>
                                    <a:ext cx="777451" cy="558467"/>
                                  </a:xfrm>
                                  <a:prstGeom prst="rect">
                                    <a:avLst/>
                                  </a:prstGeom>
                                  <a:noFill/>
                                </wps:spPr>
                                <wps:txbx>
                                  <w:txbxContent>
                                    <w:p w:rsidR="005345A8" w:rsidRDefault="005345A8" w:rsidP="00D7734E">
                                      <w:pPr>
                                        <w:jc w:val="center"/>
                                        <w:rPr>
                                          <w:rFonts w:ascii="Calibri" w:eastAsia="Calibri" w:hAnsi="Calibri" w:cs="Activist Light"/>
                                          <w:b/>
                                          <w:bCs/>
                                          <w:color w:val="168489"/>
                                          <w:kern w:val="24"/>
                                          <w:sz w:val="48"/>
                                          <w:szCs w:val="48"/>
                                          <w:lang w:val="en-GB"/>
                                        </w:rPr>
                                      </w:pPr>
                                      <w:r>
                                        <w:rPr>
                                          <w:rFonts w:ascii="Calibri" w:eastAsia="Calibri" w:hAnsi="Calibri" w:cs="Activist Light"/>
                                          <w:b/>
                                          <w:bCs/>
                                          <w:color w:val="168489"/>
                                          <w:kern w:val="24"/>
                                          <w:sz w:val="48"/>
                                          <w:szCs w:val="48"/>
                                          <w:lang w:val="en-GB"/>
                                        </w:rPr>
                                        <w:t>02</w:t>
                                      </w:r>
                                    </w:p>
                                  </w:txbxContent>
                                </wps:txbx>
                                <wps:bodyPr wrap="square" rtlCol="0">
                                  <a:spAutoFit/>
                                </wps:bodyPr>
                              </wps:wsp>
                              <wps:wsp>
                                <wps:cNvPr id="1452062340" name="Straight Connector 1452062340"/>
                                <wps:cNvCnPr>
                                  <a:cxnSpLocks/>
                                </wps:cNvCnPr>
                                <wps:spPr>
                                  <a:xfrm>
                                    <a:off x="3893704" y="511492"/>
                                    <a:ext cx="766916" cy="0"/>
                                  </a:xfrm>
                                  <a:prstGeom prst="line">
                                    <a:avLst/>
                                  </a:prstGeom>
                                  <a:ln w="57150">
                                    <a:solidFill>
                                      <a:srgbClr val="168489"/>
                                    </a:solidFill>
                                  </a:ln>
                                </wps:spPr>
                                <wps:style>
                                  <a:lnRef idx="1">
                                    <a:schemeClr val="accent1"/>
                                  </a:lnRef>
                                  <a:fillRef idx="0">
                                    <a:schemeClr val="accent1"/>
                                  </a:fillRef>
                                  <a:effectRef idx="0">
                                    <a:schemeClr val="accent1"/>
                                  </a:effectRef>
                                  <a:fontRef idx="minor">
                                    <a:schemeClr val="tx1"/>
                                  </a:fontRef>
                                </wps:style>
                                <wps:bodyPr/>
                              </wps:wsp>
                            </wpg:grpSp>
                          </wpg:grpSp>
                          <wpg:grpSp>
                            <wpg:cNvPr id="1452062341" name="Group 1452062341"/>
                            <wpg:cNvGrpSpPr/>
                            <wpg:grpSpPr>
                              <a:xfrm>
                                <a:off x="2333968" y="0"/>
                                <a:ext cx="1408140" cy="1144162"/>
                                <a:chOff x="2333968" y="0"/>
                                <a:chExt cx="1408162" cy="1144429"/>
                              </a:xfrm>
                            </wpg:grpSpPr>
                            <wps:wsp>
                              <wps:cNvPr id="1452062342" name="مربع نص 18"/>
                              <wps:cNvSpPr txBox="1"/>
                              <wps:spPr>
                                <a:xfrm>
                                  <a:off x="2333968" y="766067"/>
                                  <a:ext cx="1408162" cy="378362"/>
                                </a:xfrm>
                                <a:prstGeom prst="rect">
                                  <a:avLst/>
                                </a:prstGeom>
                                <a:noFill/>
                              </wps:spPr>
                              <wps:txbx>
                                <w:txbxContent>
                                  <w:p w:rsidR="005345A8" w:rsidRDefault="005345A8" w:rsidP="00D7734E">
                                    <w:pPr>
                                      <w:jc w:val="center"/>
                                      <w:rPr>
                                        <w:rFonts w:ascii="Adobe Arabic" w:hAnsi="Adobe Arabic" w:cs="Adobe Arabic"/>
                                        <w:b/>
                                        <w:bCs/>
                                        <w:color w:val="000000"/>
                                        <w:kern w:val="24"/>
                                        <w:sz w:val="36"/>
                                        <w:szCs w:val="36"/>
                                        <w:lang w:bidi="ar-EG"/>
                                      </w:rPr>
                                    </w:pPr>
                                    <w:r w:rsidRPr="00D7734E">
                                      <w:rPr>
                                        <w:rFonts w:ascii="Adobe Arabic" w:hAnsi="Adobe Arabic" w:cs="Adobe Arabic"/>
                                        <w:b/>
                                        <w:bCs/>
                                        <w:color w:val="000000"/>
                                        <w:kern w:val="24"/>
                                        <w:sz w:val="36"/>
                                        <w:szCs w:val="36"/>
                                        <w:rtl/>
                                        <w:lang w:bidi="ar-EG"/>
                                      </w:rPr>
                                      <w:t>الدعم الاجتماعي</w:t>
                                    </w:r>
                                  </w:p>
                                </w:txbxContent>
                              </wps:txbx>
                              <wps:bodyPr wrap="square" rtlCol="1">
                                <a:noAutofit/>
                              </wps:bodyPr>
                            </wps:wsp>
                            <wpg:grpSp>
                              <wpg:cNvPr id="1452062343" name="Group 1452062343"/>
                              <wpg:cNvGrpSpPr/>
                              <wpg:grpSpPr>
                                <a:xfrm>
                                  <a:off x="2647226" y="0"/>
                                  <a:ext cx="778134" cy="558467"/>
                                  <a:chOff x="2647226" y="0"/>
                                  <a:chExt cx="778134" cy="558467"/>
                                </a:xfrm>
                              </wpg:grpSpPr>
                              <wps:wsp>
                                <wps:cNvPr id="1452062344" name="TextBox 6"/>
                                <wps:cNvSpPr txBox="1"/>
                                <wps:spPr>
                                  <a:xfrm>
                                    <a:off x="2647226" y="0"/>
                                    <a:ext cx="778134" cy="558467"/>
                                  </a:xfrm>
                                  <a:prstGeom prst="rect">
                                    <a:avLst/>
                                  </a:prstGeom>
                                  <a:noFill/>
                                </wps:spPr>
                                <wps:txbx>
                                  <w:txbxContent>
                                    <w:p w:rsidR="005345A8" w:rsidRDefault="005345A8" w:rsidP="00D7734E">
                                      <w:pPr>
                                        <w:jc w:val="center"/>
                                        <w:rPr>
                                          <w:rFonts w:ascii="Calibri" w:eastAsia="Calibri" w:hAnsi="Calibri" w:cs="Activist Light"/>
                                          <w:b/>
                                          <w:bCs/>
                                          <w:color w:val="168489"/>
                                          <w:kern w:val="24"/>
                                          <w:sz w:val="48"/>
                                          <w:szCs w:val="48"/>
                                          <w:lang w:val="en-GB"/>
                                        </w:rPr>
                                      </w:pPr>
                                      <w:r>
                                        <w:rPr>
                                          <w:rFonts w:ascii="Calibri" w:eastAsia="Calibri" w:hAnsi="Calibri" w:cs="Activist Light"/>
                                          <w:b/>
                                          <w:bCs/>
                                          <w:color w:val="168489"/>
                                          <w:kern w:val="24"/>
                                          <w:sz w:val="48"/>
                                          <w:szCs w:val="48"/>
                                          <w:lang w:val="en-GB"/>
                                        </w:rPr>
                                        <w:t>03</w:t>
                                      </w:r>
                                    </w:p>
                                  </w:txbxContent>
                                </wps:txbx>
                                <wps:bodyPr wrap="square" rtlCol="0">
                                  <a:spAutoFit/>
                                </wps:bodyPr>
                              </wps:wsp>
                              <wps:wsp>
                                <wps:cNvPr id="1452062345" name="Straight Connector 1452062345"/>
                                <wps:cNvCnPr>
                                  <a:cxnSpLocks/>
                                </wps:cNvCnPr>
                                <wps:spPr>
                                  <a:xfrm>
                                    <a:off x="2654749" y="511492"/>
                                    <a:ext cx="766916" cy="0"/>
                                  </a:xfrm>
                                  <a:prstGeom prst="line">
                                    <a:avLst/>
                                  </a:prstGeom>
                                  <a:ln w="57150">
                                    <a:solidFill>
                                      <a:srgbClr val="168489"/>
                                    </a:solidFill>
                                  </a:ln>
                                </wps:spPr>
                                <wps:style>
                                  <a:lnRef idx="1">
                                    <a:schemeClr val="accent1"/>
                                  </a:lnRef>
                                  <a:fillRef idx="0">
                                    <a:schemeClr val="accent1"/>
                                  </a:fillRef>
                                  <a:effectRef idx="0">
                                    <a:schemeClr val="accent1"/>
                                  </a:effectRef>
                                  <a:fontRef idx="minor">
                                    <a:schemeClr val="tx1"/>
                                  </a:fontRef>
                                </wps:style>
                                <wps:bodyPr/>
                              </wps:wsp>
                            </wpg:grpSp>
                          </wpg:grpSp>
                        </wpg:grpSp>
                        <wpg:grpSp>
                          <wpg:cNvPr id="1452062347" name="Group 1452062347"/>
                          <wpg:cNvGrpSpPr/>
                          <wpg:grpSpPr>
                            <a:xfrm>
                              <a:off x="1189987" y="0"/>
                              <a:ext cx="1235286" cy="1313963"/>
                              <a:chOff x="1189987" y="0"/>
                              <a:chExt cx="1327833" cy="1412712"/>
                            </a:xfrm>
                          </wpg:grpSpPr>
                          <wps:wsp>
                            <wps:cNvPr id="1452062348" name="مربع نص 18"/>
                            <wps:cNvSpPr txBox="1"/>
                            <wps:spPr>
                              <a:xfrm>
                                <a:off x="1189987" y="624420"/>
                                <a:ext cx="1327833" cy="788292"/>
                              </a:xfrm>
                              <a:prstGeom prst="rect">
                                <a:avLst/>
                              </a:prstGeom>
                              <a:noFill/>
                            </wps:spPr>
                            <wps:txbx>
                              <w:txbxContent>
                                <w:p w:rsidR="005345A8" w:rsidRDefault="005345A8" w:rsidP="00D7734E">
                                  <w:pPr>
                                    <w:jc w:val="center"/>
                                    <w:rPr>
                                      <w:rFonts w:ascii="Adobe Arabic" w:hAnsi="Adobe Arabic" w:cs="Adobe Arabic"/>
                                      <w:b/>
                                      <w:bCs/>
                                      <w:color w:val="000000"/>
                                      <w:kern w:val="24"/>
                                      <w:sz w:val="36"/>
                                      <w:szCs w:val="36"/>
                                      <w:lang w:bidi="ar-EG"/>
                                    </w:rPr>
                                  </w:pPr>
                                  <w:r w:rsidRPr="00D7734E">
                                    <w:rPr>
                                      <w:rFonts w:ascii="Adobe Arabic" w:hAnsi="Adobe Arabic" w:cs="Adobe Arabic"/>
                                      <w:b/>
                                      <w:bCs/>
                                      <w:color w:val="000000"/>
                                      <w:kern w:val="24"/>
                                      <w:sz w:val="36"/>
                                      <w:szCs w:val="36"/>
                                      <w:rtl/>
                                      <w:lang w:bidi="ar-EG"/>
                                    </w:rPr>
                                    <w:t>الدعم الإداري والتنظيمي</w:t>
                                  </w:r>
                                </w:p>
                              </w:txbxContent>
                            </wps:txbx>
                            <wps:bodyPr wrap="square" rtlCol="1">
                              <a:noAutofit/>
                            </wps:bodyPr>
                          </wps:wsp>
                          <wpg:grpSp>
                            <wpg:cNvPr id="1452062349" name="Group 1452062349"/>
                            <wpg:cNvGrpSpPr/>
                            <wpg:grpSpPr>
                              <a:xfrm>
                                <a:off x="1463002" y="0"/>
                                <a:ext cx="778135" cy="558467"/>
                                <a:chOff x="1463002" y="0"/>
                                <a:chExt cx="778135" cy="558467"/>
                              </a:xfrm>
                            </wpg:grpSpPr>
                            <wps:wsp>
                              <wps:cNvPr id="1452062350" name="TextBox 6"/>
                              <wps:cNvSpPr txBox="1"/>
                              <wps:spPr>
                                <a:xfrm>
                                  <a:off x="1463002" y="0"/>
                                  <a:ext cx="778135" cy="558467"/>
                                </a:xfrm>
                                <a:prstGeom prst="rect">
                                  <a:avLst/>
                                </a:prstGeom>
                                <a:noFill/>
                              </wps:spPr>
                              <wps:txbx>
                                <w:txbxContent>
                                  <w:p w:rsidR="005345A8" w:rsidRDefault="005345A8" w:rsidP="00D7734E">
                                    <w:pPr>
                                      <w:jc w:val="center"/>
                                      <w:rPr>
                                        <w:rFonts w:ascii="Calibri" w:eastAsia="Calibri" w:hAnsi="Calibri" w:cs="Activist Light"/>
                                        <w:b/>
                                        <w:bCs/>
                                        <w:color w:val="168489"/>
                                        <w:kern w:val="24"/>
                                        <w:sz w:val="48"/>
                                        <w:szCs w:val="48"/>
                                        <w:lang w:val="en-GB"/>
                                      </w:rPr>
                                    </w:pPr>
                                    <w:r>
                                      <w:rPr>
                                        <w:rFonts w:ascii="Calibri" w:eastAsia="Calibri" w:hAnsi="Calibri" w:cs="Activist Light"/>
                                        <w:b/>
                                        <w:bCs/>
                                        <w:color w:val="168489"/>
                                        <w:kern w:val="24"/>
                                        <w:sz w:val="48"/>
                                        <w:szCs w:val="48"/>
                                        <w:lang w:val="en-GB"/>
                                      </w:rPr>
                                      <w:t>04</w:t>
                                    </w:r>
                                  </w:p>
                                </w:txbxContent>
                              </wps:txbx>
                              <wps:bodyPr wrap="square" rtlCol="0">
                                <a:spAutoFit/>
                              </wps:bodyPr>
                            </wps:wsp>
                            <wps:wsp>
                              <wps:cNvPr id="1452062351" name="Straight Connector 1452062351"/>
                              <wps:cNvCnPr>
                                <a:cxnSpLocks/>
                              </wps:cNvCnPr>
                              <wps:spPr>
                                <a:xfrm>
                                  <a:off x="1470446" y="511492"/>
                                  <a:ext cx="766916" cy="0"/>
                                </a:xfrm>
                                <a:prstGeom prst="line">
                                  <a:avLst/>
                                </a:prstGeom>
                                <a:ln w="57150">
                                  <a:solidFill>
                                    <a:srgbClr val="168489"/>
                                  </a:solidFill>
                                </a:ln>
                              </wps:spPr>
                              <wps:style>
                                <a:lnRef idx="1">
                                  <a:schemeClr val="accent1"/>
                                </a:lnRef>
                                <a:fillRef idx="0">
                                  <a:schemeClr val="accent1"/>
                                </a:fillRef>
                                <a:effectRef idx="0">
                                  <a:schemeClr val="accent1"/>
                                </a:effectRef>
                                <a:fontRef idx="minor">
                                  <a:schemeClr val="tx1"/>
                                </a:fontRef>
                              </wps:style>
                              <wps:bodyPr/>
                            </wps:wsp>
                          </wpg:grpSp>
                        </wpg:grpSp>
                      </wpg:grpSp>
                      <wpg:grpSp>
                        <wpg:cNvPr id="1452062352" name="Group 1452062352"/>
                        <wpg:cNvGrpSpPr/>
                        <wpg:grpSpPr>
                          <a:xfrm>
                            <a:off x="0" y="0"/>
                            <a:ext cx="1310016" cy="1313963"/>
                            <a:chOff x="0" y="0"/>
                            <a:chExt cx="1408162" cy="1412712"/>
                          </a:xfrm>
                        </wpg:grpSpPr>
                        <wps:wsp>
                          <wps:cNvPr id="1452062353" name="مربع نص 18"/>
                          <wps:cNvSpPr txBox="1"/>
                          <wps:spPr>
                            <a:xfrm>
                              <a:off x="0" y="624420"/>
                              <a:ext cx="1408162" cy="788292"/>
                            </a:xfrm>
                            <a:prstGeom prst="rect">
                              <a:avLst/>
                            </a:prstGeom>
                            <a:noFill/>
                          </wps:spPr>
                          <wps:txbx>
                            <w:txbxContent>
                              <w:p w:rsidR="005345A8" w:rsidRDefault="005345A8" w:rsidP="00D7734E">
                                <w:pPr>
                                  <w:jc w:val="center"/>
                                  <w:rPr>
                                    <w:rFonts w:ascii="Adobe Arabic" w:hAnsi="Adobe Arabic" w:cs="Adobe Arabic"/>
                                    <w:b/>
                                    <w:bCs/>
                                    <w:color w:val="000000"/>
                                    <w:kern w:val="24"/>
                                    <w:sz w:val="36"/>
                                    <w:szCs w:val="36"/>
                                    <w:lang w:bidi="ar-EG"/>
                                  </w:rPr>
                                </w:pPr>
                                <w:r w:rsidRPr="00D7734E">
                                  <w:rPr>
                                    <w:rFonts w:ascii="Adobe Arabic" w:hAnsi="Adobe Arabic" w:cs="Adobe Arabic"/>
                                    <w:b/>
                                    <w:bCs/>
                                    <w:color w:val="000000"/>
                                    <w:kern w:val="24"/>
                                    <w:sz w:val="36"/>
                                    <w:szCs w:val="36"/>
                                    <w:rtl/>
                                    <w:lang w:bidi="ar-EG"/>
                                  </w:rPr>
                                  <w:t>البرامج النفسية والاستشارية</w:t>
                                </w:r>
                              </w:p>
                            </w:txbxContent>
                          </wps:txbx>
                          <wps:bodyPr wrap="square" rtlCol="1">
                            <a:noAutofit/>
                          </wps:bodyPr>
                        </wps:wsp>
                        <wpg:grpSp>
                          <wpg:cNvPr id="1452062354" name="Group 1452062354"/>
                          <wpg:cNvGrpSpPr/>
                          <wpg:grpSpPr>
                            <a:xfrm>
                              <a:off x="313258" y="0"/>
                              <a:ext cx="778134" cy="558467"/>
                              <a:chOff x="313258" y="0"/>
                              <a:chExt cx="778134" cy="558467"/>
                            </a:xfrm>
                          </wpg:grpSpPr>
                          <wps:wsp>
                            <wps:cNvPr id="1452062355" name="TextBox 6"/>
                            <wps:cNvSpPr txBox="1"/>
                            <wps:spPr>
                              <a:xfrm>
                                <a:off x="313258" y="0"/>
                                <a:ext cx="778134" cy="558467"/>
                              </a:xfrm>
                              <a:prstGeom prst="rect">
                                <a:avLst/>
                              </a:prstGeom>
                              <a:noFill/>
                            </wps:spPr>
                            <wps:txbx>
                              <w:txbxContent>
                                <w:p w:rsidR="005345A8" w:rsidRDefault="005345A8" w:rsidP="00D7734E">
                                  <w:pPr>
                                    <w:jc w:val="center"/>
                                    <w:rPr>
                                      <w:rFonts w:ascii="Calibri" w:eastAsia="Calibri" w:hAnsi="Calibri" w:cs="Activist Light"/>
                                      <w:b/>
                                      <w:bCs/>
                                      <w:color w:val="168489"/>
                                      <w:kern w:val="24"/>
                                      <w:sz w:val="48"/>
                                      <w:szCs w:val="48"/>
                                      <w:lang w:val="en-GB"/>
                                    </w:rPr>
                                  </w:pPr>
                                  <w:r>
                                    <w:rPr>
                                      <w:rFonts w:ascii="Calibri" w:eastAsia="Calibri" w:hAnsi="Calibri" w:cs="Activist Light"/>
                                      <w:b/>
                                      <w:bCs/>
                                      <w:color w:val="168489"/>
                                      <w:kern w:val="24"/>
                                      <w:sz w:val="48"/>
                                      <w:szCs w:val="48"/>
                                      <w:lang w:val="en-GB"/>
                                    </w:rPr>
                                    <w:t>05</w:t>
                                  </w:r>
                                </w:p>
                              </w:txbxContent>
                            </wps:txbx>
                            <wps:bodyPr wrap="square" rtlCol="0">
                              <a:spAutoFit/>
                            </wps:bodyPr>
                          </wps:wsp>
                          <wps:wsp>
                            <wps:cNvPr id="1452062356" name="Straight Connector 1452062356"/>
                            <wps:cNvCnPr>
                              <a:cxnSpLocks/>
                            </wps:cNvCnPr>
                            <wps:spPr>
                              <a:xfrm>
                                <a:off x="320623" y="511492"/>
                                <a:ext cx="766916" cy="0"/>
                              </a:xfrm>
                              <a:prstGeom prst="line">
                                <a:avLst/>
                              </a:prstGeom>
                              <a:ln w="57150">
                                <a:solidFill>
                                  <a:srgbClr val="168489"/>
                                </a:solidFill>
                              </a:ln>
                            </wps:spPr>
                            <wps:style>
                              <a:lnRef idx="1">
                                <a:schemeClr val="accent1"/>
                              </a:lnRef>
                              <a:fillRef idx="0">
                                <a:schemeClr val="accent1"/>
                              </a:fillRef>
                              <a:effectRef idx="0">
                                <a:schemeClr val="accent1"/>
                              </a:effectRef>
                              <a:fontRef idx="minor">
                                <a:schemeClr val="tx1"/>
                              </a:fontRef>
                            </wps:style>
                            <wps:bodyPr/>
                          </wps:wsp>
                        </wpg:grpSp>
                      </wpg:grpSp>
                    </wpg:wgp>
                  </a:graphicData>
                </a:graphic>
              </wp:inline>
            </w:drawing>
          </mc:Choice>
          <mc:Fallback>
            <w:pict>
              <v:group id="_x0000_s2064" style="width:470.7pt;height:103.45pt;mso-position-horizontal-relative:char;mso-position-vertical-relative:line" coordsize="59779,131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">
                <v:group id="Group 352541881" o:spid="_x0000_s2065" style="position:absolute;left:11899;width:47880;height:13139" coordorigin="11899" coordsize="47879,131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CvK57fL&#10;AAAA4gAAAA8AAAAAAAAAAAAAAAAAqgIAAGRycy9kb3ducmV2LnhtbFBLBQYAAAAABAAEAPoAAACi&#10;AwAAAAA=&#10;">
                  <v:group id="Group 352541882" o:spid="_x0000_s2066" style="position:absolute;left:23339;width:36440;height:10644" coordorigin="23339" coordsize="39169,114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NsYecDL&#10;AAAA4gAAAA8AAAAAAAAAAAAAAAAAqgIAAGRycy9kb3ducmV2LnhtbFBLBQYAAAAABAAEAPoAAACi&#10;AwAAAAA=&#10;">
                    <v:group id="Group 352541883" o:spid="_x0000_s2067" style="position:absolute;left:48427;width:14082;height:11441" coordorigin="48427" coordsize="14081,114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LRU3FvL&#10;AAAA4gAAAA8AAAAAAAAAAAAAAAAAqgIAAGRycy9kb3ducmV2LnhtbFBLBQYAAAAABAAEAPoAAACi&#10;AwAAAAA=&#10;">
                      <v:shape id="مربع نص 18" o:spid="_x0000_s2068" type="#_x0000_t202" style="position:absolute;left:48427;top:7660;width:14082;height:3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wYGckA&#10;AADiAAAADwAAAGRycy9kb3ducmV2LnhtbESPQWvCQBSE74L/YXmF3nRXm0iauoq0FDxZ1LbQ2yP7&#10;TEKzb0N2a+K/dwuCx2FmvmGW68E24kydrx1rmE0VCOLCmZpLDZ/H90kGwgdkg41j0nAhD+vVeLTE&#10;3Lie93Q+hFJECPscNVQhtLmUvqjIop+6ljh6J9dZDFF2pTQd9hFuGzlXaiEt1hwXKmzptaLi9/Bn&#10;NXztTj/fifoo32za9m5Qku2z1PrxYdi8gAg0hHv41t4aDU/pPE1mWZbA/6V4B+TqC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FwYGckAAADiAAAADwAAAAAAAAAAAAAAAACYAgAA&#10;ZHJzL2Rvd25yZXYueG1sUEsFBgAAAAAEAAQA9QAAAI4DAAAAAA==&#10;" filled="f" stroked="f">
                        <v:textbox>
                          <w:txbxContent>
                            <w:p w:rsidR="005345A8" w:rsidRDefault="005345A8" w:rsidP="00D7734E">
                              <w:pPr>
                                <w:jc w:val="center"/>
                                <w:rPr>
                                  <w:rFonts w:ascii="Adobe Arabic" w:hAnsi="Adobe Arabic" w:cs="Adobe Arabic"/>
                                  <w:b/>
                                  <w:bCs/>
                                  <w:color w:val="000000"/>
                                  <w:kern w:val="24"/>
                                  <w:sz w:val="36"/>
                                  <w:szCs w:val="36"/>
                                  <w:lang w:bidi="ar-EG"/>
                                </w:rPr>
                              </w:pPr>
                              <w:r w:rsidRPr="00D7734E">
                                <w:rPr>
                                  <w:rFonts w:ascii="Adobe Arabic" w:hAnsi="Adobe Arabic" w:cs="Adobe Arabic"/>
                                  <w:b/>
                                  <w:bCs/>
                                  <w:color w:val="000000"/>
                                  <w:kern w:val="24"/>
                                  <w:sz w:val="36"/>
                                  <w:szCs w:val="36"/>
                                  <w:rtl/>
                                  <w:lang w:bidi="ar-EG"/>
                                </w:rPr>
                                <w:t>الدعم العاطفي</w:t>
                              </w:r>
                            </w:p>
                          </w:txbxContent>
                        </v:textbox>
                      </v:shape>
                      <v:group id="Group 352541885" o:spid="_x0000_s2069" style="position:absolute;left:51587;width:7727;height:5584" coordorigin="51587" coordsize="7726,5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VPHhtMoA&#10;AADiAAAADwAAAAAAAAAAAAAAAACqAgAAZHJzL2Rvd25yZXYueG1sUEsFBgAAAAAEAAQA+gAAAKED&#10;AAAAAA==&#10;">
                        <v:shape id="TextBox 6" o:spid="_x0000_s2070" type="#_x0000_t202" style="position:absolute;left:51587;width:7727;height:5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FZW8gA&#10;AADiAAAADwAAAGRycy9kb3ducmV2LnhtbESPQUvDQBSE74L/YXmCN7tJNSXEbktRCz14sY33R/aZ&#10;DWbfhuyzSf99VxA8DjPzDbPezr5XZxpjF9hAvshAETfBdtwaqE/7hxJUFGSLfWAycKEI283tzRor&#10;Gyb+oPNRWpUgHCs04ESGSuvYOPIYF2EgTt5XGD1KkmOr7YhTgvteL7NspT12nBYcDvTiqPk+/ngD&#10;InaXX+o3Hw+f8/vr5LKmwNqY+7t59wxKaJb/8F/7YA08FsviKS/LFfxeSndAb6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gIVlbyAAAAOIAAAAPAAAAAAAAAAAAAAAAAJgCAABk&#10;cnMvZG93bnJldi54bWxQSwUGAAAAAAQABAD1AAAAjQMAAAAA&#10;" filled="f" stroked="f">
                          <v:textbox style="mso-fit-shape-to-text:t">
                            <w:txbxContent>
                              <w:p w:rsidR="005345A8" w:rsidRDefault="005345A8" w:rsidP="00D7734E">
                                <w:pPr>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01</w:t>
                                </w:r>
                              </w:p>
                            </w:txbxContent>
                          </v:textbox>
                        </v:shape>
                        <v:line id="Straight Connector 352541887" o:spid="_x0000_s2071" style="position:absolute;visibility:visible;mso-wrap-style:square" from="51637,5114" to="59306,51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WoPKxMsAAADiAAAADwAA&#10;AAAAAAAAAAAAAAChAgAAZHJzL2Rvd25yZXYueG1sUEsFBgAAAAAEAAQA+QAAAJkDAAAAAA==&#10;" strokecolor="#168489" strokeweight="4.5pt">
                          <v:stroke joinstyle="miter"/>
                          <o:lock v:ext="edit" shapetype="f"/>
                        </v:line>
                      </v:group>
                    </v:group>
                    <v:group id="Group 1452062336" o:spid="_x0000_s2072" style="position:absolute;left:35728;width:14081;height:11441" coordorigin="35728" coordsize="14081,114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e0JC3IAAAA&#10;4wAAAA8AAAAAAAAAAAAAAAAAqgIAAGRycy9kb3ducmV2LnhtbFBLBQYAAAAABAAEAPoAAACfAwAA&#10;AAA=&#10;">
                      <v:shape id="مربع نص 18" o:spid="_x0000_s2073" type="#_x0000_t202" style="position:absolute;left:35728;top:7660;width:14082;height:3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YnMYA&#10;AADjAAAADwAAAGRycy9kb3ducmV2LnhtbERPyWrDMBC9B/oPYgK9JVKc3YkSSkuhp5SskNtgTWxT&#10;a2QsNXb/vioEepy3z3rb2UrcqfGlYw2joQJBnDlTcq7hdHwfLED4gGywckwafsjDdvPUW2NqXMt7&#10;uh9CLmII+xQ1FCHUqZQ+K8iiH7qaOHI311gM8WxyaRpsY7itZKLUTFosOTYUWNNrQdnX4dtqOO9u&#10;18tEfeZvdlq3rlOS7VJq/dzvXlYgAnXhX/xwf5g4fzJN1CwZj+fw91ME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Y/YnMYAAADjAAAADwAAAAAAAAAAAAAAAACYAgAAZHJz&#10;L2Rvd25yZXYueG1sUEsFBgAAAAAEAAQA9QAAAIsDAAAAAA==&#10;" filled="f" stroked="f">
                        <v:textbox>
                          <w:txbxContent>
                            <w:p w:rsidR="005345A8" w:rsidRDefault="005345A8" w:rsidP="00D7734E">
                              <w:pPr>
                                <w:jc w:val="center"/>
                                <w:rPr>
                                  <w:rFonts w:ascii="Adobe Arabic" w:hAnsi="Adobe Arabic" w:cs="Adobe Arabic"/>
                                  <w:b/>
                                  <w:bCs/>
                                  <w:color w:val="000000"/>
                                  <w:kern w:val="24"/>
                                  <w:sz w:val="36"/>
                                  <w:szCs w:val="36"/>
                                  <w:lang w:bidi="ar-EG"/>
                                </w:rPr>
                              </w:pPr>
                              <w:r w:rsidRPr="00D7734E">
                                <w:rPr>
                                  <w:rFonts w:ascii="Adobe Arabic" w:hAnsi="Adobe Arabic" w:cs="Adobe Arabic"/>
                                  <w:b/>
                                  <w:bCs/>
                                  <w:color w:val="000000"/>
                                  <w:kern w:val="24"/>
                                  <w:sz w:val="36"/>
                                  <w:szCs w:val="36"/>
                                  <w:rtl/>
                                  <w:lang w:bidi="ar-EG"/>
                                </w:rPr>
                                <w:t>الدعم المهني</w:t>
                              </w:r>
                            </w:p>
                          </w:txbxContent>
                        </v:textbox>
                      </v:shape>
                      <v:group id="Group 1452062338" o:spid="_x0000_s2074" style="position:absolute;left:38861;width:7774;height:5584" coordorigin="38861" coordsize="7774,5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ZZxXE&#10;zAAAAOMAAAAPAAAAAAAAAAAAAAAAAKoCAABkcnMvZG93bnJldi54bWxQSwUGAAAAAAQABAD6AAAA&#10;owMAAAAA&#10;">
                        <v:shape id="TextBox 6" o:spid="_x0000_s2075" type="#_x0000_t202" style="position:absolute;left:38861;width:7774;height:5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iZLsYA&#10;AADjAAAADwAAAGRycy9kb3ducmV2LnhtbERPS0/DMAy+I/EfIiNxY8k6No2ybJp4SDtwYXR3qzFN&#10;ReNUjVm7f0+QkDj6e3uzm0KnzjSkNrKF+cyAIq6ja7mxUH283q1BJUF22EUmCxdKsNteX22wdHHk&#10;dzofpVE5hFOJFrxIX2qdak8B0yz2xJn7jENAyefQaDfgmMNDpwtjVjpgy7nBY09Pnuqv43ewIOL2&#10;80v1EtLhNL09j97US6ysvb2Z9o+ghCb5F/+5Dy7Pv18WZlUsFg/w+1MGQG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YiZLsYAAADjAAAADwAAAAAAAAAAAAAAAACYAgAAZHJz&#10;L2Rvd25yZXYueG1sUEsFBgAAAAAEAAQA9QAAAIsDAAAAAA==&#10;" filled="f" stroked="f">
                          <v:textbox style="mso-fit-shape-to-text:t">
                            <w:txbxContent>
                              <w:p w:rsidR="005345A8" w:rsidRDefault="005345A8" w:rsidP="00D7734E">
                                <w:pPr>
                                  <w:jc w:val="center"/>
                                  <w:rPr>
                                    <w:rFonts w:ascii="Calibri" w:eastAsia="Calibri" w:hAnsi="Calibri" w:cs="Activist Light"/>
                                    <w:b/>
                                    <w:bCs/>
                                    <w:color w:val="168489"/>
                                    <w:kern w:val="24"/>
                                    <w:sz w:val="48"/>
                                    <w:szCs w:val="48"/>
                                    <w:lang w:val="en-GB"/>
                                  </w:rPr>
                                </w:pPr>
                                <w:r>
                                  <w:rPr>
                                    <w:rFonts w:ascii="Calibri" w:eastAsia="Calibri" w:hAnsi="Calibri" w:cs="Activist Light"/>
                                    <w:b/>
                                    <w:bCs/>
                                    <w:color w:val="168489"/>
                                    <w:kern w:val="24"/>
                                    <w:sz w:val="48"/>
                                    <w:szCs w:val="48"/>
                                    <w:lang w:val="en-GB"/>
                                  </w:rPr>
                                  <w:t>02</w:t>
                                </w:r>
                              </w:p>
                            </w:txbxContent>
                          </v:textbox>
                        </v:shape>
                        <v:line id="Straight Connector 1452062340" o:spid="_x0000_s2076" style="position:absolute;visibility:visible;mso-wrap-style:square" from="38937,5114" to="46606,51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QaT+OMsAAADjAAAADwAA&#10;AAAAAAAAAAAAAAChAgAAZHJzL2Rvd25yZXYueG1sUEsFBgAAAAAEAAQA+QAAAJkDAAAAAA==&#10;" strokecolor="#168489" strokeweight="4.5pt">
                          <v:stroke joinstyle="miter"/>
                          <o:lock v:ext="edit" shapetype="f"/>
                        </v:line>
                      </v:group>
                    </v:group>
                    <v:group id="Group 1452062341" o:spid="_x0000_s2077" style="position:absolute;left:23339;width:14082;height:11441" coordorigin="23339" coordsize="14081,114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BbzyTIAAAA&#10;4wAAAA8AAAAAAAAAAAAAAAAAqgIAAGRycy9kb3ducmV2LnhtbFBLBQYAAAAABAAEAPoAAACfAwAA&#10;AAA=&#10;">
                      <v:shape id="مربع نص 18" o:spid="_x0000_s2078" type="#_x0000_t202" style="position:absolute;left:23339;top:7660;width:14082;height:3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4IeccA&#10;AADjAAAADwAAAGRycy9kb3ducmV2LnhtbERPX2vCMBB/H/gdwgl7m8m6Kq4aRRyDPSmrOvDtaM62&#10;rLmUJrPdt18EYY/3+3/L9WAbcaXO1441PE8UCOLCmZpLDcfD+9MchA/IBhvHpOGXPKxXo4clZsb1&#10;/EnXPJQihrDPUEMVQptJ6YuKLPqJa4kjd3GdxRDPrpSmwz6G20YmSs2kxZpjQ4UtbSsqvvMfq+G0&#10;u5y/UrUv3+y07d2gJNtXqfXjeNgsQAQawr/47v4wcX46TdQseUkTuP0UAZ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X+CHnHAAAA4wAAAA8AAAAAAAAAAAAAAAAAmAIAAGRy&#10;cy9kb3ducmV2LnhtbFBLBQYAAAAABAAEAPUAAACMAwAAAAA=&#10;" filled="f" stroked="f">
                        <v:textbox>
                          <w:txbxContent>
                            <w:p w:rsidR="005345A8" w:rsidRDefault="005345A8" w:rsidP="00D7734E">
                              <w:pPr>
                                <w:jc w:val="center"/>
                                <w:rPr>
                                  <w:rFonts w:ascii="Adobe Arabic" w:hAnsi="Adobe Arabic" w:cs="Adobe Arabic"/>
                                  <w:b/>
                                  <w:bCs/>
                                  <w:color w:val="000000"/>
                                  <w:kern w:val="24"/>
                                  <w:sz w:val="36"/>
                                  <w:szCs w:val="36"/>
                                  <w:lang w:bidi="ar-EG"/>
                                </w:rPr>
                              </w:pPr>
                              <w:r w:rsidRPr="00D7734E">
                                <w:rPr>
                                  <w:rFonts w:ascii="Adobe Arabic" w:hAnsi="Adobe Arabic" w:cs="Adobe Arabic"/>
                                  <w:b/>
                                  <w:bCs/>
                                  <w:color w:val="000000"/>
                                  <w:kern w:val="24"/>
                                  <w:sz w:val="36"/>
                                  <w:szCs w:val="36"/>
                                  <w:rtl/>
                                  <w:lang w:bidi="ar-EG"/>
                                </w:rPr>
                                <w:t>الدعم الاجتماعي</w:t>
                              </w:r>
                            </w:p>
                          </w:txbxContent>
                        </v:textbox>
                      </v:shape>
                      <v:group id="Group 1452062343" o:spid="_x0000_s2079" style="position:absolute;left:26472;width:7781;height:5584" coordorigin="26472" coordsize="7781,5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F9MjIAAAA&#10;4wAAAA8AAAAAAAAAAAAAAAAAqgIAAGRycy9kb3ducmV2LnhtbFBLBQYAAAAABAAEAPoAAACfAwAA&#10;AAA=&#10;">
                        <v:shape id="TextBox 6" o:spid="_x0000_s2080" type="#_x0000_t202" style="position:absolute;left:26472;width:7781;height:5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9FzcUA&#10;AADjAAAADwAAAGRycy9kb3ducmV2LnhtbERPS0vDQBC+C/6HZQRvdrcxLRK7LcUH9ODFNt6H7JgN&#10;ZmdDdmzSf+8Kgsf53rPZzaFXZxpTF9nCcmFAETfRddxaqE+vdw+gkiA77COThQsl2G2vrzZYuTjx&#10;O52P0qocwqlCC15kqLROjaeAaREH4sx9xjGg5HNstRtxyuGh14Uxax2w49zgcaAnT83X8TtYEHH7&#10;5aV+CenwMb89T940K6ytvb2Z94+ghGb5F/+5Dy7PL1eFWRf3ZQm/P2UA9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j0XNxQAAAOMAAAAPAAAAAAAAAAAAAAAAAJgCAABkcnMv&#10;ZG93bnJldi54bWxQSwUGAAAAAAQABAD1AAAAigMAAAAA&#10;" filled="f" stroked="f">
                          <v:textbox style="mso-fit-shape-to-text:t">
                            <w:txbxContent>
                              <w:p w:rsidR="005345A8" w:rsidRDefault="005345A8" w:rsidP="00D7734E">
                                <w:pPr>
                                  <w:jc w:val="center"/>
                                  <w:rPr>
                                    <w:rFonts w:ascii="Calibri" w:eastAsia="Calibri" w:hAnsi="Calibri" w:cs="Activist Light"/>
                                    <w:b/>
                                    <w:bCs/>
                                    <w:color w:val="168489"/>
                                    <w:kern w:val="24"/>
                                    <w:sz w:val="48"/>
                                    <w:szCs w:val="48"/>
                                    <w:lang w:val="en-GB"/>
                                  </w:rPr>
                                </w:pPr>
                                <w:r>
                                  <w:rPr>
                                    <w:rFonts w:ascii="Calibri" w:eastAsia="Calibri" w:hAnsi="Calibri" w:cs="Activist Light"/>
                                    <w:b/>
                                    <w:bCs/>
                                    <w:color w:val="168489"/>
                                    <w:kern w:val="24"/>
                                    <w:sz w:val="48"/>
                                    <w:szCs w:val="48"/>
                                    <w:lang w:val="en-GB"/>
                                  </w:rPr>
                                  <w:t>03</w:t>
                                </w:r>
                              </w:p>
                            </w:txbxContent>
                          </v:textbox>
                        </v:shape>
                        <v:line id="Straight Connector 1452062345" o:spid="_x0000_s2081" style="position:absolute;visibility:visible;mso-wrap-style:square" from="26547,5114" to="34216,51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NdoMgAAADjAAAADwAAAGRycy9kb3ducmV2LnhtbERPzWrCQBC+C32HZQRvujFVkdRVpODP&#10;pZZGH2CaHZNgdjbNrjG+vVsQPM73P4tVZyrRUuNKywrGowgEcWZ1ybmC03EznINwHlljZZkU3MnB&#10;avnWW2Ci7Y1/qE19LkIIuwQVFN7XiZQuK8igG9maOHBn2xj04WxyqRu8hXBTyTiKZtJgyaGhwJo+&#10;C8ou6dUoaI9f58vh+ntab/fbzd8ulbGcfys16HfrDxCeOv8SP917HeZPpnE0i98nU/j/KQAglw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dNdoMgAAADjAAAADwAAAAAA&#10;AAAAAAAAAAChAgAAZHJzL2Rvd25yZXYueG1sUEsFBgAAAAAEAAQA+QAAAJYDAAAAAA==&#10;" strokecolor="#168489" strokeweight="4.5pt">
                          <v:stroke joinstyle="miter"/>
                          <o:lock v:ext="edit" shapetype="f"/>
                        </v:line>
                      </v:group>
                    </v:group>
                  </v:group>
                  <v:group id="Group 1452062347" o:spid="_x0000_s2082" style="position:absolute;left:11899;width:12353;height:13139" coordorigin="11899" coordsize="13278,141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w/vLLyQAA&#10;AOMAAAAPAAAAAAAAAAAAAAAAAKoCAABkcnMvZG93bnJldi54bWxQSwUGAAAAAAQABAD6AAAAoAMA&#10;AAAA&#10;">
                    <v:shape id="مربع نص 18" o:spid="_x0000_s2083" type="#_x0000_t202" style="position:absolute;left:11899;top:6244;width:13279;height:78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Y/k8sA&#10;AADjAAAADwAAAGRycy9kb3ducmV2LnhtbESPT2vDMAzF74N9B6NCb6vdNC1bVreMjUFPHev+wG4i&#10;VpOwWA6x16TfvjoMepTe03s/rbejb9WJ+tgEtjCfGVDEZXANVxY+P17v7kHFhOywDUwWzhRhu7m9&#10;WWPhwsDvdDqkSkkIxwIt1Cl1hdaxrMljnIWOWLRj6D0mGftKux4HCfetzoxZaY8NS0ONHT3XVP4e&#10;/ryFr/3x5zs3b9WLX3ZDGI1m/6CtnU7Gp0dQicZ0Nf9f75zg58vMrLJFLtDykyxAby4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0Fj+TywAAAOMAAAAPAAAAAAAAAAAAAAAAAJgC&#10;AABkcnMvZG93bnJldi54bWxQSwUGAAAAAAQABAD1AAAAkAMAAAAA&#10;" filled="f" stroked="f">
                      <v:textbox>
                        <w:txbxContent>
                          <w:p w:rsidR="005345A8" w:rsidRDefault="005345A8" w:rsidP="00D7734E">
                            <w:pPr>
                              <w:jc w:val="center"/>
                              <w:rPr>
                                <w:rFonts w:ascii="Adobe Arabic" w:hAnsi="Adobe Arabic" w:cs="Adobe Arabic"/>
                                <w:b/>
                                <w:bCs/>
                                <w:color w:val="000000"/>
                                <w:kern w:val="24"/>
                                <w:sz w:val="36"/>
                                <w:szCs w:val="36"/>
                                <w:lang w:bidi="ar-EG"/>
                              </w:rPr>
                            </w:pPr>
                            <w:r w:rsidRPr="00D7734E">
                              <w:rPr>
                                <w:rFonts w:ascii="Adobe Arabic" w:hAnsi="Adobe Arabic" w:cs="Adobe Arabic"/>
                                <w:b/>
                                <w:bCs/>
                                <w:color w:val="000000"/>
                                <w:kern w:val="24"/>
                                <w:sz w:val="36"/>
                                <w:szCs w:val="36"/>
                                <w:rtl/>
                                <w:lang w:bidi="ar-EG"/>
                              </w:rPr>
                              <w:t>الدعم الإداري والتنظيمي</w:t>
                            </w:r>
                          </w:p>
                        </w:txbxContent>
                      </v:textbox>
                    </v:shape>
                    <v:group id="Group 1452062349" o:spid="_x0000_s2084" style="position:absolute;left:14630;width:7781;height:5584" coordorigin="14630" coordsize="7781,5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uLcMiyQAA&#10;AOMAAAAPAAAAAAAAAAAAAAAAAKoCAABkcnMvZG93bnJldi54bWxQSwUGAAAAAAQABAD6AAAAoAMA&#10;AAAA&#10;">
                      <v:shape id="TextBox 6" o:spid="_x0000_s2085" type="#_x0000_t202" style="position:absolute;left:14630;width:7781;height:5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3VE8kA&#10;AADjAAAADwAAAGRycy9kb3ducmV2LnhtbESPT0/DMAzF70h8h8iTuLFkhU6oLJsm/kg7cGErd6sx&#10;TbXGqRqzdt+eHJA42n5+7/02uzn06kJj6iJbWC0NKOImuo5bC/Xp/f4JVBJkh31ksnClBLvt7c0G&#10;Kxcn/qTLUVqVTThVaMGLDJXWqfEUMC3jQJxv33EMKHkcW+1GnLJ56HVhzFoH7DgneBzoxVNzPv4E&#10;CyJuv7rWbyEdvuaP18mbpsTa2rvFvH8GJTTLv/jv++By/ceyMOviocwUmSkvQG9/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W3VE8kAAADjAAAADwAAAAAAAAAAAAAAAACYAgAA&#10;ZHJzL2Rvd25yZXYueG1sUEsFBgAAAAAEAAQA9QAAAI4DAAAAAA==&#10;" filled="f" stroked="f">
                        <v:textbox style="mso-fit-shape-to-text:t">
                          <w:txbxContent>
                            <w:p w:rsidR="005345A8" w:rsidRDefault="005345A8" w:rsidP="00D7734E">
                              <w:pPr>
                                <w:jc w:val="center"/>
                                <w:rPr>
                                  <w:rFonts w:ascii="Calibri" w:eastAsia="Calibri" w:hAnsi="Calibri" w:cs="Activist Light"/>
                                  <w:b/>
                                  <w:bCs/>
                                  <w:color w:val="168489"/>
                                  <w:kern w:val="24"/>
                                  <w:sz w:val="48"/>
                                  <w:szCs w:val="48"/>
                                  <w:lang w:val="en-GB"/>
                                </w:rPr>
                              </w:pPr>
                              <w:r>
                                <w:rPr>
                                  <w:rFonts w:ascii="Calibri" w:eastAsia="Calibri" w:hAnsi="Calibri" w:cs="Activist Light"/>
                                  <w:b/>
                                  <w:bCs/>
                                  <w:color w:val="168489"/>
                                  <w:kern w:val="24"/>
                                  <w:sz w:val="48"/>
                                  <w:szCs w:val="48"/>
                                  <w:lang w:val="en-GB"/>
                                </w:rPr>
                                <w:t>04</w:t>
                              </w:r>
                            </w:p>
                          </w:txbxContent>
                        </v:textbox>
                      </v:shape>
                      <v:line id="Straight Connector 1452062351" o:spid="_x0000_s2086" style="position:absolute;visibility:visible;mso-wrap-style:square" from="14704,5114" to="22373,51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HNfsgAAADjAAAADwAAAGRycy9kb3ducmV2LnhtbERPzWrCQBC+F3yHZYTe6sZURaKrSMGf&#10;i5ZGH2DMjkkwO5tm15i+fVcQPM73P/NlZyrRUuNKywqGgwgEcWZ1ybmC03H9MQXhPLLGyjIp+CMH&#10;y0XvbY6Jtnf+oTb1uQgh7BJUUHhfJ1K6rCCDbmBr4sBdbGPQh7PJpW7wHsJNJeMomkiDJYeGAmv6&#10;Kii7pjejoD3uL9fD7XxabXab9e82lbGcfiv13u9WMxCeOv8SP907HeaPxnE0iT/HQ3j8FACQi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zHNfsgAAADjAAAADwAAAAAA&#10;AAAAAAAAAAChAgAAZHJzL2Rvd25yZXYueG1sUEsFBgAAAAAEAAQA+QAAAJYDAAAAAA==&#10;" strokecolor="#168489" strokeweight="4.5pt">
                        <v:stroke joinstyle="miter"/>
                        <o:lock v:ext="edit" shapetype="f"/>
                      </v:line>
                    </v:group>
                  </v:group>
                </v:group>
                <v:group id="Group 1452062352" o:spid="_x0000_s2087" style="position:absolute;width:13100;height:13139" coordsize="14081,141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VQx47IAAAA&#10;4wAAAA8AAAAAAAAAAAAAAAAAqgIAAGRycy9kb3ducmV2LnhtbFBLBQYAAAAABAAEAPoAAACfAwAA&#10;AAA=&#10;">
                  <v:shape id="مربع نص 18" o:spid="_x0000_s2088" type="#_x0000_t202" style="position:absolute;top:6244;width:14081;height:78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s7P8YA&#10;AADjAAAADwAAAGRycy9kb3ducmV2LnhtbERPX2vCMBB/F/Ydwgm+aWK1slWjjI3BnhxzU9jb0Zxt&#10;sbmUJtr67Y0w8PF+/2+16W0tLtT6yrGG6USBIM6dqbjQ8PvzMX4G4QOywdoxabiSh836abDCzLiO&#10;v+myC4WIIewz1FCG0GRS+rwki37iGuLIHV1rMcSzLaRpsYvhtpaJUgtpseLYUGJDbyXlp93Zathv&#10;j3+Hufoq3m3adK5Xku2L1Ho07F+XIAL14SH+d3+aOH+eJmqRzNIZ3H+KAMj1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2s7P8YAAADjAAAADwAAAAAAAAAAAAAAAACYAgAAZHJz&#10;L2Rvd25yZXYueG1sUEsFBgAAAAAEAAQA9QAAAIsDAAAAAA==&#10;" filled="f" stroked="f">
                    <v:textbox>
                      <w:txbxContent>
                        <w:p w:rsidR="005345A8" w:rsidRDefault="005345A8" w:rsidP="00D7734E">
                          <w:pPr>
                            <w:jc w:val="center"/>
                            <w:rPr>
                              <w:rFonts w:ascii="Adobe Arabic" w:hAnsi="Adobe Arabic" w:cs="Adobe Arabic"/>
                              <w:b/>
                              <w:bCs/>
                              <w:color w:val="000000"/>
                              <w:kern w:val="24"/>
                              <w:sz w:val="36"/>
                              <w:szCs w:val="36"/>
                              <w:lang w:bidi="ar-EG"/>
                            </w:rPr>
                          </w:pPr>
                          <w:r w:rsidRPr="00D7734E">
                            <w:rPr>
                              <w:rFonts w:ascii="Adobe Arabic" w:hAnsi="Adobe Arabic" w:cs="Adobe Arabic"/>
                              <w:b/>
                              <w:bCs/>
                              <w:color w:val="000000"/>
                              <w:kern w:val="24"/>
                              <w:sz w:val="36"/>
                              <w:szCs w:val="36"/>
                              <w:rtl/>
                              <w:lang w:bidi="ar-EG"/>
                            </w:rPr>
                            <w:t>البرامج النفسية والاستشارية</w:t>
                          </w:r>
                        </w:p>
                      </w:txbxContent>
                    </v:textbox>
                  </v:shape>
                  <v:group id="Group 1452062354" o:spid="_x0000_s2089" style="position:absolute;left:3132;width:7781;height:5584" coordorigin="3132" coordsize="7781,5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X1+mHIAAAA&#10;4wAAAA8AAAAAAAAAAAAAAAAAqgIAAGRycy9kb3ducmV2LnhtbFBLBQYAAAAABAAEAPoAAACfAwAA&#10;AAA=&#10;">
                    <v:shape id="TextBox 6" o:spid="_x0000_s2090" type="#_x0000_t202" style="position:absolute;left:3132;width:7781;height:5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p2i8UA&#10;AADjAAAADwAAAGRycy9kb3ducmV2LnhtbERPS0vDQBC+C/6HZQRvdrfRlJJ2W4oP6MGLNd6H7JgN&#10;ZmdDdmzSf+8Kgsf53rPdz6FXZxpTF9nCcmFAETfRddxaqN9f7tagkiA77COThQsl2O+ur7ZYuTjx&#10;G51P0qocwqlCC15kqLROjaeAaREH4sx9xjGg5HNstRtxyuGh14UxKx2w49zgcaBHT83X6TtYEHGH&#10;5aV+Dun4Mb8+Td40JdbW3t7Mhw0ooVn+xX/uo8vzH8rCrIr7soTfnz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GnaLxQAAAOMAAAAPAAAAAAAAAAAAAAAAAJgCAABkcnMv&#10;ZG93bnJldi54bWxQSwUGAAAAAAQABAD1AAAAigMAAAAA&#10;" filled="f" stroked="f">
                      <v:textbox style="mso-fit-shape-to-text:t">
                        <w:txbxContent>
                          <w:p w:rsidR="005345A8" w:rsidRDefault="005345A8" w:rsidP="00D7734E">
                            <w:pPr>
                              <w:jc w:val="center"/>
                              <w:rPr>
                                <w:rFonts w:ascii="Calibri" w:eastAsia="Calibri" w:hAnsi="Calibri" w:cs="Activist Light"/>
                                <w:b/>
                                <w:bCs/>
                                <w:color w:val="168489"/>
                                <w:kern w:val="24"/>
                                <w:sz w:val="48"/>
                                <w:szCs w:val="48"/>
                                <w:lang w:val="en-GB"/>
                              </w:rPr>
                            </w:pPr>
                            <w:r>
                              <w:rPr>
                                <w:rFonts w:ascii="Calibri" w:eastAsia="Calibri" w:hAnsi="Calibri" w:cs="Activist Light"/>
                                <w:b/>
                                <w:bCs/>
                                <w:color w:val="168489"/>
                                <w:kern w:val="24"/>
                                <w:sz w:val="48"/>
                                <w:szCs w:val="48"/>
                                <w:lang w:val="en-GB"/>
                              </w:rPr>
                              <w:t>05</w:t>
                            </w:r>
                          </w:p>
                        </w:txbxContent>
                      </v:textbox>
                    </v:shape>
                    <v:line id="Straight Connector 1452062356" o:spid="_x0000_s2091" style="position:absolute;visibility:visible;mso-wrap-style:square" from="3206,5114" to="10875,51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hVCsgAAADjAAAADwAAAGRycy9kb3ducmV2LnhtbERPzWrCQBC+F3yHZYTe6sa0BomuIgWt&#10;FyuNPsA0OybB7GyaXWN8e1coeJzvf+bL3tSio9ZVlhWMRxEI4tzqigsFx8P6bQrCeWSNtWVScCMH&#10;y8XgZY6ptlf+oS7zhQgh7FJUUHrfpFK6vCSDbmQb4sCdbGvQh7MtpG7xGsJNLeMoSqTBikNDiQ19&#10;lpSfs4tR0B12p/P35fe42mw367+vTMZyulfqddivZiA89f4p/ndvdZj/MYmjJH6fJPD4KQAgF3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NhVCsgAAADjAAAADwAAAAAA&#10;AAAAAAAAAAChAgAAZHJzL2Rvd25yZXYueG1sUEsFBgAAAAAEAAQA+QAAAJYDAAAAAA==&#10;" strokecolor="#168489" strokeweight="4.5pt">
                      <v:stroke joinstyle="miter"/>
                      <o:lock v:ext="edit" shapetype="f"/>
                    </v:line>
                  </v:group>
                </v:group>
                <w10:wrap anchorx="page"/>
                <w10:anchorlock/>
              </v:group>
            </w:pict>
          </mc:Fallback>
        </mc:AlternateContent>
      </w:r>
    </w:p>
    <w:p w:rsidR="00084372" w:rsidRPr="00C1314C" w:rsidRDefault="00084372" w:rsidP="00084372">
      <w:pPr>
        <w:rPr>
          <w:b/>
          <w:bCs/>
        </w:rPr>
      </w:pPr>
      <w:r w:rsidRPr="002A078C">
        <w:rPr>
          <w:rFonts w:ascii="Sakkal Majalla" w:hAnsi="Sakkal Majalla"/>
          <w:noProof/>
          <w:sz w:val="34"/>
        </w:rPr>
        <mc:AlternateContent>
          <mc:Choice Requires="wpg">
            <w:drawing>
              <wp:inline distT="0" distB="0" distL="0" distR="0" wp14:anchorId="6C5AD228" wp14:editId="6F8C88D4">
                <wp:extent cx="5731510" cy="892088"/>
                <wp:effectExtent l="0" t="0" r="2540" b="22860"/>
                <wp:docPr id="160869153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540" name="مجموعة 47"/>
                        <wpg:cNvGrpSpPr/>
                        <wpg:grpSpPr>
                          <a:xfrm>
                            <a:off x="0" y="0"/>
                            <a:ext cx="5731510" cy="895351"/>
                            <a:chOff x="0" y="0"/>
                            <a:chExt cx="5878196" cy="918845"/>
                          </a:xfrm>
                        </wpg:grpSpPr>
                        <wpg:grpSp>
                          <wpg:cNvPr id="1608691541" name="مجموعة 48"/>
                          <wpg:cNvGrpSpPr/>
                          <wpg:grpSpPr>
                            <a:xfrm>
                              <a:off x="0" y="0"/>
                              <a:ext cx="5878196" cy="918845"/>
                              <a:chOff x="0" y="0"/>
                              <a:chExt cx="6240348" cy="919070"/>
                            </a:xfrm>
                          </wpg:grpSpPr>
                          <wpg:grpSp>
                            <wpg:cNvPr id="1608691542" name="مجموعة 49"/>
                            <wpg:cNvGrpSpPr/>
                            <wpg:grpSpPr>
                              <a:xfrm>
                                <a:off x="0" y="169208"/>
                                <a:ext cx="5433072" cy="580613"/>
                                <a:chOff x="0" y="169208"/>
                                <a:chExt cx="5433072" cy="580613"/>
                              </a:xfrm>
                            </wpg:grpSpPr>
                            <wps:wsp>
                              <wps:cNvPr id="160869154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54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54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546"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7D67FF">
                                  <w:rPr>
                                    <w:rFonts w:eastAsia="Calibri" w:hAnsi="Adobe Arabic" w:cs="Adobe Arabic"/>
                                    <w:b/>
                                    <w:bCs/>
                                    <w:color w:val="FFFFFF"/>
                                    <w:kern w:val="24"/>
                                    <w:sz w:val="36"/>
                                    <w:szCs w:val="36"/>
                                    <w:rtl/>
                                    <w:lang w:bidi="ar-EG"/>
                                  </w:rPr>
                                  <w:t>الدعم العاطفي:</w:t>
                                </w:r>
                              </w:p>
                            </w:txbxContent>
                          </wps:txbx>
                          <wps:bodyPr wrap="square" rtlCol="1">
                            <a:spAutoFit/>
                          </wps:bodyPr>
                        </wps:wsp>
                      </wpg:grpSp>
                      <pic:pic xmlns:pic="http://schemas.openxmlformats.org/drawingml/2006/picture">
                        <pic:nvPicPr>
                          <pic:cNvPr id="1608691547"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09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">
                <v:group id="مجموعة 47" o:spid="_x0000_s209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72MqZ&#10;zAAAAOMAAAAPAAAAAAAAAAAAAAAAAKoCAABkcnMvZG93bnJldi54bWxQSwUGAAAAAAQABAD6AAAA&#10;owMAAAAA&#10;">
                  <v:group id="مجموعة 48" o:spid="_x0000_s209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SUbwLIAAAA&#10;4wAAAA8AAAAAAAAAAAAAAAAAqgIAAGRycy9kb3ducmV2LnhtbFBLBQYAAAAABAAEAPoAAACfAwAA&#10;AAA=&#10;">
                    <v:group id="مجموعة 49" o:spid="_x0000_s209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RG8XXIAAAA&#10;4wAAAA8AAAAAAAAAAAAAAAAAqgIAAGRycy9kb3ducmV2LnhtbFBLBQYAAAAABAAEAPoAAACfAwAA&#10;AAA=&#10;">
                      <v:shape id="شكل حر 50" o:spid="_x0000_s209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wL7cYA&#10;AADjAAAADwAAAGRycy9kb3ducmV2LnhtbERPzYrCMBC+C/sOYRb2pqmrLVqNsgiCiAftrngdmrEt&#10;NpPSRO2+vREEj/P9z3zZmVrcqHWVZQXDQQSCOLe64kLB3++6PwHhPLLG2jIp+CcHy8VHb46ptnc+&#10;0C3zhQgh7FJUUHrfpFK6vCSDbmAb4sCdbWvQh7MtpG7xHsJNLb+jKJEGKw4NJTa0Kim/ZFejINnG&#10;p/0+X8eHbDPaOTL6qK1X6uuz+5mB8NT5t/jl3ugwP4kmyXQYj0fw/CkAIB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dwL7c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9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r7O8YA&#10;AADjAAAADwAAAGRycy9kb3ducmV2LnhtbERPX2vCMBB/H/gdwgm+yJoqtmjXKGMi7HFT2fPZnGlZ&#10;c+marHbffhkMfLzf/yt3o23FQL1vHCtYJCkI4srpho2C8+nwuAbhA7LG1jEp+CEPu+3kocRCuxu/&#10;03AMRsQQ9gUqqEPoCil9VZNFn7iOOHJX11sM8eyN1D3eYrht5TJNc2mx4dhQY0cvNVWfx2+rAL/s&#10;28fFBeeHizH7edaNc50pNZuOz08gAo3hLv53v+o4P0/X+WaRrVbw91ME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qr7O8YAAADjAAAADwAAAAAAAAAAAAAAAACYAgAAZHJz&#10;L2Rvd25yZXYueG1sUEsFBgAAAAAEAAQA9QAAAIsDAAAAAA==&#10;" fillcolor="#a5a5a5 [2092]" stroked="f" strokeweight="1pt">
                        <v:stroke joinstyle="miter"/>
                      </v:roundrect>
                    </v:group>
                    <v:oval id="شكل بيضاوي 52" o:spid="_x0000_s209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oGFMcA&#10;AADjAAAADwAAAGRycy9kb3ducmV2LnhtbERPX2vCMBB/H+w7hBP2NhOLFleNMjYEhQlbnT4fzdkW&#10;m0tpMlu//SIM9ni//7dcD7YRV+p87VjDZKxAEBfO1Fxq+D5snucgfEA22DgmDTfysF49PiwxM67n&#10;L7rmoRQxhH2GGqoQ2kxKX1Rk0Y9dSxy5s+sshnh2pTQd9jHcNjJRKpUWa44NFbb0VlFxyX+shs/L&#10;+Xg77T7UvnR9nvb2PUnMQeun0fC6ABFoCP/iP/fWxPmpmqcvk9l0BvefIgBy9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Z6BhTHAAAA4wAAAA8AAAAAAAAAAAAAAAAAmAIAAGRy&#10;cy9kb3ducmV2LnhtbFBLBQYAAAAABAAEAPUAAACMAwAAAAA=&#10;" filled="f" strokecolor="#168489" strokeweight="1pt">
                      <v:stroke joinstyle="miter"/>
                    </v:oval>
                  </v:group>
                  <v:shape id="مربع نص 41" o:spid="_x0000_s2099"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7eB8UA&#10;AADjAAAADwAAAGRycy9kb3ducmV2LnhtbERPS0vDQBC+C/6HZQRvdjdiQ5t2W4oP6MGLNd6H7JgN&#10;ZmdDdmzSf+8Kgsf53rPdz6FXZxpTF9lCsTCgiJvoOm4t1O8vdytQSZAd9pHJwoUS7HfXV1usXJz4&#10;jc4naVUO4VShBS8yVFqnxlPAtIgDceY+4xhQ8jm22o045fDQ63tjSh2w49zgcaBHT83X6TtYEHGH&#10;4lI/h3T8mF+fJm+aJdbW3t7Mhw0ooVn+xX/uo8vzS7Mq18XyoYTfnz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3t4H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7D67FF">
                            <w:rPr>
                              <w:rFonts w:eastAsia="Calibri" w:hAnsi="Adobe Arabic" w:cs="Adobe Arabic"/>
                              <w:b/>
                              <w:bCs/>
                              <w:color w:val="FFFFFF"/>
                              <w:kern w:val="24"/>
                              <w:sz w:val="36"/>
                              <w:szCs w:val="36"/>
                              <w:rtl/>
                              <w:lang w:bidi="ar-EG"/>
                            </w:rPr>
                            <w:t>الدعم العاطفي:</w:t>
                          </w:r>
                        </w:p>
                      </w:txbxContent>
                    </v:textbox>
                  </v:shape>
                </v:group>
                <v:shape id="صورة 54" o:spid="_x0000_s210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hFMjzKAAAA4wAAAA8AAABkcnMvZG93bnJldi54bWxET91PwjAQfzfxf2jOxDfp8GOMSSFqMDHh&#10;CSbEx3M9t0l7nW2F+d9TExMf7/d9s8VgjTiQD51jBeNRBoK4drrjRsFr9XxVgAgRWaNxTAp+KMBi&#10;fn42w1K7I6/psImNSCEcSlTQxtiXUoa6JYth5HrixH04bzGm0zdSezymcGvkdZbl0mLHqaHFnp5a&#10;qvebb6tg5R/fP6fVzlRf67dlYW4m2/1ypdTlxfBwDyLSEP/Ff+4XnebnWZFPx3e3E/j9KQEg5yc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PhFMjzKAAAA4wAAAA8AAAAAAAAA&#10;AAAAAAAAnwIAAGRycy9kb3ducmV2LnhtbFBLBQYAAAAABAAEAPcAAACWAwAAAAA=&#10;">
                  <v:imagedata r:id="rId74" o:title=""/>
                  <v:path arrowok="t"/>
                </v:shape>
                <w10:wrap anchorx="page"/>
                <w10:anchorlock/>
              </v:group>
            </w:pict>
          </mc:Fallback>
        </mc:AlternateContent>
      </w:r>
    </w:p>
    <w:p w:rsidR="00247375" w:rsidRPr="00AC09F9" w:rsidRDefault="00247375" w:rsidP="00084372">
      <w:r w:rsidRPr="00AC09F9">
        <w:rPr>
          <w:rtl/>
        </w:rPr>
        <w:t xml:space="preserve">   - الاستماع إلى مشاكل الموظفين وتقديم التعاطف والمساندة.</w:t>
      </w:r>
    </w:p>
    <w:p w:rsidR="00247375" w:rsidRDefault="00247375" w:rsidP="00084372">
      <w:pPr>
        <w:rPr>
          <w:rtl/>
        </w:rPr>
      </w:pPr>
      <w:r w:rsidRPr="00AC09F9">
        <w:rPr>
          <w:rtl/>
        </w:rPr>
        <w:t xml:space="preserve">   - تعزيز ثقافة الاحترام والتقدير المتبادل.</w:t>
      </w:r>
    </w:p>
    <w:p w:rsidR="00084372" w:rsidRPr="00AC09F9" w:rsidRDefault="00084372" w:rsidP="00084372">
      <w:r w:rsidRPr="002A078C">
        <w:rPr>
          <w:rFonts w:ascii="Sakkal Majalla" w:hAnsi="Sakkal Majalla"/>
          <w:noProof/>
          <w:sz w:val="34"/>
        </w:rPr>
        <mc:AlternateContent>
          <mc:Choice Requires="wpg">
            <w:drawing>
              <wp:inline distT="0" distB="0" distL="0" distR="0" wp14:anchorId="0BC8E94E" wp14:editId="5503970A">
                <wp:extent cx="5731510" cy="892088"/>
                <wp:effectExtent l="0" t="0" r="2540" b="22860"/>
                <wp:docPr id="160869154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549" name="مجموعة 47"/>
                        <wpg:cNvGrpSpPr/>
                        <wpg:grpSpPr>
                          <a:xfrm>
                            <a:off x="0" y="0"/>
                            <a:ext cx="5731510" cy="895351"/>
                            <a:chOff x="0" y="0"/>
                            <a:chExt cx="5878196" cy="918845"/>
                          </a:xfrm>
                        </wpg:grpSpPr>
                        <wpg:grpSp>
                          <wpg:cNvPr id="1608691550" name="مجموعة 48"/>
                          <wpg:cNvGrpSpPr/>
                          <wpg:grpSpPr>
                            <a:xfrm>
                              <a:off x="0" y="0"/>
                              <a:ext cx="5878196" cy="918845"/>
                              <a:chOff x="0" y="0"/>
                              <a:chExt cx="6240348" cy="919070"/>
                            </a:xfrm>
                          </wpg:grpSpPr>
                          <wpg:grpSp>
                            <wpg:cNvPr id="1608691551" name="مجموعة 49"/>
                            <wpg:cNvGrpSpPr/>
                            <wpg:grpSpPr>
                              <a:xfrm>
                                <a:off x="0" y="169208"/>
                                <a:ext cx="5433072" cy="580613"/>
                                <a:chOff x="0" y="169208"/>
                                <a:chExt cx="5433072" cy="580613"/>
                              </a:xfrm>
                            </wpg:grpSpPr>
                            <wps:wsp>
                              <wps:cNvPr id="160869155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55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55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555"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7D67FF">
                                  <w:rPr>
                                    <w:rFonts w:eastAsia="Calibri" w:hAnsi="Adobe Arabic" w:cs="Adobe Arabic"/>
                                    <w:b/>
                                    <w:bCs/>
                                    <w:color w:val="FFFFFF"/>
                                    <w:kern w:val="24"/>
                                    <w:sz w:val="36"/>
                                    <w:szCs w:val="36"/>
                                    <w:rtl/>
                                    <w:lang w:bidi="ar-EG"/>
                                  </w:rPr>
                                  <w:t>الدعم المهني:</w:t>
                                </w:r>
                              </w:p>
                            </w:txbxContent>
                          </wps:txbx>
                          <wps:bodyPr wrap="square" rtlCol="1">
                            <a:spAutoFit/>
                          </wps:bodyPr>
                        </wps:wsp>
                      </wpg:grpSp>
                      <pic:pic xmlns:pic="http://schemas.openxmlformats.org/drawingml/2006/picture">
                        <pic:nvPicPr>
                          <pic:cNvPr id="1608691556"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10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FbdK7TdAAAABQEAAA8AAABkcnMvZG93bnJl&#10;di54bWxMj0FLw0AQhe+C/2EZwZvdTbXFxmxKKeqpCG0F6W2bnSah2dmQ3Sbpv3f0opcHw3u89022&#10;HF0jeuxC7UlDMlEgkApvayo1fO7fHp5BhGjImsYTarhigGV+e5OZ1PqBttjvYim4hEJqNFQxtqmU&#10;oajQmTDxLRJ7J985E/nsSmk7M3C5a+RUqbl0piZeqEyL6wqL8+7iNLwPZlg9Jq/95nxaXw/72cfX&#10;JkGt7+/G1QuIiGP8C8MPPqNDzkxHfyEbRKOBH4m/yt5CTecgjhx6UjOQeSb/0+ff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">
                <v:group id="مجموعة 47" o:spid="_x0000_s210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riYwTIAAAA&#10;4wAAAA8AAAAAAAAAAAAAAAAAqgIAAGRycy9kb3ducmV2LnhtbFBLBQYAAAAABAAEAPoAAACfAwAA&#10;AAA=&#10;">
                  <v:group id="مجموعة 48" o:spid="_x0000_s210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AVxE&#10;zAAAAOMAAAAPAAAAAAAAAAAAAAAAAKoCAABkcnMvZG93bnJldi54bWxQSwUGAAAAAAQABAD6AAAA&#10;owMAAAAA&#10;">
                    <v:group id="مجموعة 49" o:spid="_x0000_s210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RTfnfyQAA&#10;AOMAAAAPAAAAAAAAAAAAAAAAAKoCAABkcnMvZG93bnJldi54bWxQSwUGAAAAAAQABAD6AAAAoAMA&#10;AAAA&#10;">
                      <v:shape id="شكل حر 50" o:spid="_x0000_s210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k4q8UA&#10;AADjAAAADwAAAGRycy9kb3ducmV2LnhtbERPzYrCMBC+C/sOYRb2pqlKS61GWRYEWTxoVbwOzdgW&#10;m0lponbffiMIHuf7n8WqN424U+dqywrGowgEcWF1zaWC42E9TEE4j6yxsUwK/sjBavkxWGCm7YP3&#10;dM99KUIIuwwVVN63mZSuqMigG9mWOHAX2xn04exKqTt8hHDTyEkUJdJgzaGhwpZ+Kiqu+c0oSH7j&#10;825XrON9vpluHRl90tYr9fXZf89BeOr9W/xyb3SYn0RpMhvH8QSePwUA5P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STirxQAAAOMAAAAPAAAAAAAAAAAAAAAAAJgCAABkcnMv&#10;ZG93bnJldi54bWxQSwUGAAAAAAQABAD1AAAAig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0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r1ksYA&#10;AADjAAAADwAAAGRycy9kb3ducmV2LnhtbERPX2vCMBB/H/gdwg32Ipo6adFqWsQx8HFz4vPZnGlZ&#10;c6lNVrtvvwwGe7zf/9uWo23FQL1vHCtYzBMQxJXTDRsFp4/X2QqED8gaW8ek4Js8lMXkYYu5dnd+&#10;p+EYjIgh7HNUUIfQ5VL6qiaLfu464shdXW8xxLM3Uvd4j+G2lc9JkkmLDceGGjva11R9Hr+sArzZ&#10;t/PFBeeHizEv07QbpzpV6ulx3G1ABBrDv/jPfdBxfpassvUiTZfw+1MEQBY/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Jr1ksYAAADjAAAADwAAAAAAAAAAAAAAAACYAgAAZHJz&#10;L2Rvd25yZXYueG1sUEsFBgAAAAAEAAQA9QAAAIsDAAAAAA==&#10;" fillcolor="#a5a5a5 [2092]" stroked="f" strokeweight="1pt">
                        <v:stroke joinstyle="miter"/>
                      </v:roundrect>
                    </v:group>
                    <v:oval id="شكل بيضاوي 52" o:spid="_x0000_s210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81UscA&#10;AADjAAAADwAAAGRycy9kb3ducmV2LnhtbERPX2vCMBB/H+w7hBP2NhOLFleNMjYEhQlbnT4fzdkW&#10;m0tpMlu//SIM9ni//7dcD7YRV+p87VjDZKxAEBfO1Fxq+D5snucgfEA22DgmDTfysF49PiwxM67n&#10;L7rmoRQxhH2GGqoQ2kxKX1Rk0Y9dSxy5s+sshnh2pTQd9jHcNjJRKpUWa44NFbb0VlFxyX+shs/L&#10;+Xg77T7UvnR9nvb2PUnMQeun0fC6ABFoCP/iP/fWxPmpmqcvk9lsCvefIgBy9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zvNVLHAAAA4wAAAA8AAAAAAAAAAAAAAAAAmAIAAGRy&#10;cy9kb3ducmV2LnhtbFBLBQYAAAAABAAEAPUAAACMAwAAAAA=&#10;" filled="f" strokecolor="#168489" strokeweight="1pt">
                      <v:stroke joinstyle="miter"/>
                    </v:oval>
                  </v:group>
                  <v:shape id="مربع نص 41" o:spid="_x0000_s2108"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XWrcUA&#10;AADjAAAADwAAAGRycy9kb3ducmV2LnhtbERPS0vDQBC+C/6HZQRvdjdCQo3dluIDevBiG+9DdswG&#10;s7MhOzbpv3cFweN879nsljCoM02pj2yhWBlQxG10PXcWmtPr3RpUEmSHQ2SycKEEu+311QZrF2d+&#10;p/NROpVDONVowYuMtdap9RQwreJInLnPOAWUfE6ddhPOOTwM+t6YSgfsOTd4HOnJU/t1/A4WRNy+&#10;uDQvIR0+lrfn2Zu2xMba25tl/whKaJF/8Z/74PL8yqyrh6IsS/j9KQOgt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1dat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7D67FF">
                            <w:rPr>
                              <w:rFonts w:eastAsia="Calibri" w:hAnsi="Adobe Arabic" w:cs="Adobe Arabic"/>
                              <w:b/>
                              <w:bCs/>
                              <w:color w:val="FFFFFF"/>
                              <w:kern w:val="24"/>
                              <w:sz w:val="36"/>
                              <w:szCs w:val="36"/>
                              <w:rtl/>
                              <w:lang w:bidi="ar-EG"/>
                            </w:rPr>
                            <w:t>الدعم المهني:</w:t>
                          </w:r>
                        </w:p>
                      </w:txbxContent>
                    </v:textbox>
                  </v:shape>
                </v:group>
                <v:shape id="صورة 54" o:spid="_x0000_s2109"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LQAXrJAAAA4wAAAA8AAABkcnMvZG93bnJldi54bWxET19PwjAQfzfhOzRn4pt0aBhjUogaTEx4&#10;gqnx8VzPbdBeZ1thfntrYsLj/f7fYjVYI47kQ+dYwWScgSCune64UfBSPV0XIEJE1mgck4IfCrBa&#10;ji4WWGp34i0dd7ERKYRDiQraGPtSylC3ZDGMXU+cuE/nLcZ0+kZqj6cUbo28ybJcWuw4NbTY02NL&#10;9WH3bRVs/MPHfl69mepr+74uzO3s9bDeKHV1OdzfgYg0xLP43/2s0/w8K/L5ZDrN4e+nBIBc/gI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EtABeskAAADjAAAADwAAAAAAAAAA&#10;AAAAAACfAgAAZHJzL2Rvd25yZXYueG1sUEsFBgAAAAAEAAQA9wAAAJUDAAAAAA==&#10;">
                  <v:imagedata r:id="rId74" o:title=""/>
                  <v:path arrowok="t"/>
                </v:shape>
                <w10:wrap anchorx="page"/>
                <w10:anchorlock/>
              </v:group>
            </w:pict>
          </mc:Fallback>
        </mc:AlternateContent>
      </w:r>
    </w:p>
    <w:p w:rsidR="00247375" w:rsidRPr="00AC09F9" w:rsidRDefault="00247375" w:rsidP="00084372">
      <w:r w:rsidRPr="00AC09F9">
        <w:rPr>
          <w:rtl/>
        </w:rPr>
        <w:t xml:space="preserve">   - توفير التدريب والتوجيه اللازم لتطوير المهارات.</w:t>
      </w:r>
    </w:p>
    <w:p w:rsidR="00247375" w:rsidRDefault="00247375" w:rsidP="00084372">
      <w:pPr>
        <w:rPr>
          <w:rtl/>
        </w:rPr>
      </w:pPr>
      <w:r w:rsidRPr="00AC09F9">
        <w:rPr>
          <w:rtl/>
        </w:rPr>
        <w:t xml:space="preserve">   - تقديم المساعدة في حل المشكلات المهنية.</w:t>
      </w:r>
    </w:p>
    <w:p w:rsidR="00084372" w:rsidRPr="00AC09F9" w:rsidRDefault="00084372" w:rsidP="00084372">
      <w:r w:rsidRPr="002A078C">
        <w:rPr>
          <w:rFonts w:ascii="Sakkal Majalla" w:hAnsi="Sakkal Majalla"/>
          <w:noProof/>
          <w:sz w:val="34"/>
        </w:rPr>
        <mc:AlternateContent>
          <mc:Choice Requires="wpg">
            <w:drawing>
              <wp:inline distT="0" distB="0" distL="0" distR="0" wp14:anchorId="7EBBEA5F" wp14:editId="72A2B0ED">
                <wp:extent cx="5731510" cy="892088"/>
                <wp:effectExtent l="0" t="0" r="2540" b="22860"/>
                <wp:docPr id="160869155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558" name="مجموعة 47"/>
                        <wpg:cNvGrpSpPr/>
                        <wpg:grpSpPr>
                          <a:xfrm>
                            <a:off x="0" y="0"/>
                            <a:ext cx="5731510" cy="895351"/>
                            <a:chOff x="0" y="0"/>
                            <a:chExt cx="5878196" cy="918845"/>
                          </a:xfrm>
                        </wpg:grpSpPr>
                        <wpg:grpSp>
                          <wpg:cNvPr id="1608691559" name="مجموعة 48"/>
                          <wpg:cNvGrpSpPr/>
                          <wpg:grpSpPr>
                            <a:xfrm>
                              <a:off x="0" y="0"/>
                              <a:ext cx="5878196" cy="918845"/>
                              <a:chOff x="0" y="0"/>
                              <a:chExt cx="6240348" cy="919070"/>
                            </a:xfrm>
                          </wpg:grpSpPr>
                          <wpg:grpSp>
                            <wpg:cNvPr id="1608691560" name="مجموعة 49"/>
                            <wpg:cNvGrpSpPr/>
                            <wpg:grpSpPr>
                              <a:xfrm>
                                <a:off x="0" y="169208"/>
                                <a:ext cx="5433072" cy="580613"/>
                                <a:chOff x="0" y="169208"/>
                                <a:chExt cx="5433072" cy="580613"/>
                              </a:xfrm>
                            </wpg:grpSpPr>
                            <wps:wsp>
                              <wps:cNvPr id="160869156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56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56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564" name="مربع نص 41"/>
                          <wps:cNvSpPr txBox="1"/>
                          <wps:spPr>
                            <a:xfrm>
                              <a:off x="204466" y="256665"/>
                              <a:ext cx="4615440" cy="389157"/>
                            </a:xfrm>
                            <a:prstGeom prst="rect">
                              <a:avLst/>
                            </a:prstGeom>
                            <a:noFill/>
                          </wps:spPr>
                          <wps:txbx>
                            <w:txbxContent>
                              <w:p w:rsidR="005345A8" w:rsidRDefault="005345A8" w:rsidP="007D67FF">
                                <w:pPr>
                                  <w:rPr>
                                    <w:rFonts w:eastAsia="Calibri" w:hAnsi="Adobe Arabic" w:cs="Adobe Arabic"/>
                                    <w:b/>
                                    <w:bCs/>
                                    <w:color w:val="FFFFFF"/>
                                    <w:kern w:val="24"/>
                                    <w:sz w:val="36"/>
                                    <w:szCs w:val="36"/>
                                    <w:lang w:bidi="ar-EG"/>
                                  </w:rPr>
                                </w:pPr>
                                <w:r w:rsidRPr="007D67FF">
                                  <w:rPr>
                                    <w:rFonts w:eastAsia="Calibri" w:hAnsi="Adobe Arabic" w:cs="Adobe Arabic"/>
                                    <w:b/>
                                    <w:bCs/>
                                    <w:color w:val="FFFFFF"/>
                                    <w:kern w:val="24"/>
                                    <w:sz w:val="36"/>
                                    <w:szCs w:val="36"/>
                                    <w:rtl/>
                                    <w:lang w:bidi="ar-EG"/>
                                  </w:rPr>
                                  <w:t>الدعم الاجتماعي:</w:t>
                                </w:r>
                              </w:p>
                            </w:txbxContent>
                          </wps:txbx>
                          <wps:bodyPr wrap="square" rtlCol="1">
                            <a:spAutoFit/>
                          </wps:bodyPr>
                        </wps:wsp>
                      </wpg:grpSp>
                      <pic:pic xmlns:pic="http://schemas.openxmlformats.org/drawingml/2006/picture">
                        <pic:nvPicPr>
                          <pic:cNvPr id="1608691565"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11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">
                <v:group id="مجموعة 47" o:spid="_x0000_s211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Ad1BC&#10;zAAAAOMAAAAPAAAAAAAAAAAAAAAAAKoCAABkcnMvZG93bnJldi54bWxQSwUGAAAAAAQABAD6AAAA&#10;owMAAAAA&#10;">
                  <v:group id="مجموعة 48" o:spid="_x0000_s211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879dnIAAAA&#10;4wAAAA8AAAAAAAAAAAAAAAAAqgIAAGRycy9kb3ducmV2LnhtbFBLBQYAAAAABAAEAPoAAACfAwAA&#10;AAA=&#10;">
                    <v:group id="مجموعة 49" o:spid="_x0000_s211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wbZb5&#10;zAAAAOMAAAAPAAAAAAAAAAAAAAAAAKoCAABkcnMvZG93bnJldi54bWxQSwUGAAAAAAQABAD6AAAA&#10;owMAAAAA&#10;">
                      <v:shape id="شكل حر 50" o:spid="_x0000_s211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dsYcYA&#10;AADjAAAADwAAAGRycy9kb3ducmV2LnhtbERPX2vCMBB/H/gdwgm+zbQbDa4zigwEER+0Kns9mltb&#10;bC6lybT79osg+Hi//zdfDrYVV+p941hDOk1AEJfONFxpOB3XrzMQPiAbbB2Thj/ysFyMXuaYG3fj&#10;A12LUIkYwj5HDXUIXS6lL2uy6KeuI47cj+sthnj2lTQ93mK4beVbkihpseHYUGNHXzWVl+LXalDb&#10;7Hu/L9fZodi87zxZczYuaD0ZD6tPEIGG8BQ/3BsT56tkpj7STKVw/ykCIB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fdsYc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1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qatMUA&#10;AADjAAAADwAAAGRycy9kb3ducmV2LnhtbERPX2vCMBB/F/wO4YS9yEwVWmpnFFEGe3Ru+Hw2Z1ps&#10;LrXJavftF2Hg4/3+32oz2Eb01PnasYL5LAFBXDpds1Hw/fX+moPwAVlj45gU/JKHzXo8WmGh3Z0/&#10;qT8GI2II+wIVVCG0hZS+rMiin7mWOHIX11kM8eyM1B3eY7ht5CJJMmmx5thQYUu7isrr8ccqwJs9&#10;nM4uON+fjdlP03aY6lSpl8mwfQMRaAhP8b/7Q8f5WZJny3maLeDxUwR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upq0xQAAAOMAAAAPAAAAAAAAAAAAAAAAAJgCAABkcnMv&#10;ZG93bnJldi54bWxQSwUGAAAAAAQABAD1AAAAigMAAAAA&#10;" fillcolor="#a5a5a5 [2092]" stroked="f" strokeweight="1pt">
                        <v:stroke joinstyle="miter"/>
                      </v:roundrect>
                    </v:group>
                    <v:oval id="شكل بيضاوي 52" o:spid="_x0000_s211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pnm8cA&#10;AADjAAAADwAAAGRycy9kb3ducmV2LnhtbERPX0vDMBB/F/wO4QTfXLKKYeuWjTERFBS2Tvd8NLe2&#10;rLmUJq7dtzeC4OP9/t9yPbpWXKgPjWcD04kCQVx623Bl4PPw8jADESKyxdYzGbhSgPXq9maJufUD&#10;7+lSxEqkEA45Gqhj7HIpQ1mTwzDxHXHiTr53GNPZV9L2OKRw18pMKS0dNpwaauxoW1N5Lr6dgd35&#10;9HU9vr2rj8oPhR7cc5bZgzH3d+NmASLSGP/Ff+5Xm+ZrNdPz6ZN+hN+fEgBy9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1qZ5vHAAAA4wAAAA8AAAAAAAAAAAAAAAAAmAIAAGRy&#10;cy9kb3ducmV2LnhtbFBLBQYAAAAABAAEAPUAAACMAwAAAAA=&#10;" filled="f" strokecolor="#168489" strokeweight="1pt">
                      <v:stroke joinstyle="miter"/>
                    </v:oval>
                  </v:group>
                  <v:shape id="مربع نص 41" o:spid="_x0000_s2117" type="#_x0000_t202" style="position:absolute;left:2044;top:2566;width:46155;height:3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W5i8UA&#10;AADjAAAADwAAAGRycy9kb3ducmV2LnhtbERPS0vDQBC+C/6HZQRvdjdiQ5t2W4oP6MGLNd6H7JgN&#10;ZmdDdmzSf+8Kgsf53rPdz6FXZxpTF9lCsTCgiJvoOm4t1O8vdytQSZAd9pHJwoUS7HfXV1usXJz4&#10;jc4naVUO4VShBS8yVFqnxlPAtIgDceY+4xhQ8jm22o045fDQ63tjSh2w49zgcaBHT83X6TtYEHGH&#10;4lI/h3T8mF+fJm+aJdbW3t7Mhw0ooVn+xX/uo8vzS7Mq18WyfIDfnz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9bmLxQAAAOMAAAAPAAAAAAAAAAAAAAAAAJgCAABkcnMv&#10;ZG93bnJldi54bWxQSwUGAAAAAAQABAD1AAAAigMAAAAA&#10;" filled="f" stroked="f">
                    <v:textbox style="mso-fit-shape-to-text:t">
                      <w:txbxContent>
                        <w:p w:rsidR="005345A8" w:rsidRDefault="005345A8" w:rsidP="007D67FF">
                          <w:pPr>
                            <w:rPr>
                              <w:rFonts w:eastAsia="Calibri" w:hAnsi="Adobe Arabic" w:cs="Adobe Arabic"/>
                              <w:b/>
                              <w:bCs/>
                              <w:color w:val="FFFFFF"/>
                              <w:kern w:val="24"/>
                              <w:sz w:val="36"/>
                              <w:szCs w:val="36"/>
                              <w:lang w:bidi="ar-EG"/>
                            </w:rPr>
                          </w:pPr>
                          <w:r w:rsidRPr="007D67FF">
                            <w:rPr>
                              <w:rFonts w:eastAsia="Calibri" w:hAnsi="Adobe Arabic" w:cs="Adobe Arabic"/>
                              <w:b/>
                              <w:bCs/>
                              <w:color w:val="FFFFFF"/>
                              <w:kern w:val="24"/>
                              <w:sz w:val="36"/>
                              <w:szCs w:val="36"/>
                              <w:rtl/>
                              <w:lang w:bidi="ar-EG"/>
                            </w:rPr>
                            <w:t>الدعم الاجتماعي:</w:t>
                          </w:r>
                        </w:p>
                      </w:txbxContent>
                    </v:textbox>
                  </v:shape>
                </v:group>
                <v:shape id="صورة 54" o:spid="_x0000_s2118"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xuVbDJAAAA4wAAAA8AAABkcnMvZG93bnJldi54bWxET19PwjAQfzfhOzRn4pt0aBhjUogaTEx4&#10;gqnx8VzPbdBeZ1thfntrYsLj/f7fYjVYI47kQ+dYwWScgSCune64UfBSPV0XIEJE1mgck4IfCrBa&#10;ji4WWGp34i0dd7ERKYRDiQraGPtSylC3ZDGMXU+cuE/nLcZ0+kZqj6cUbo28ybJcWuw4NbTY02NL&#10;9WH3bRVs/MPHfl69mepr+74uzO3s9bDeKHV1OdzfgYg0xLP43/2s0/w8K/L5ZJpP4e+nBIBc/gI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LG5VsMkAAADjAAAADwAAAAAAAAAA&#10;AAAAAACfAgAAZHJzL2Rvd25yZXYueG1sUEsFBgAAAAAEAAQA9wAAAJUDAAAAAA==&#10;">
                  <v:imagedata r:id="rId74" o:title=""/>
                  <v:path arrowok="t"/>
                </v:shape>
                <w10:wrap anchorx="page"/>
                <w10:anchorlock/>
              </v:group>
            </w:pict>
          </mc:Fallback>
        </mc:AlternateContent>
      </w:r>
    </w:p>
    <w:p w:rsidR="00247375" w:rsidRPr="00AC09F9" w:rsidRDefault="00247375" w:rsidP="00084372">
      <w:r w:rsidRPr="00AC09F9">
        <w:rPr>
          <w:rtl/>
        </w:rPr>
        <w:t xml:space="preserve">   - تعزيز العلاقات الإيجابية بين الموظفين من خلال الأنشطة الجماعية.</w:t>
      </w:r>
    </w:p>
    <w:p w:rsidR="00247375" w:rsidRDefault="00247375" w:rsidP="00084372">
      <w:pPr>
        <w:rPr>
          <w:rtl/>
        </w:rPr>
      </w:pPr>
      <w:r w:rsidRPr="00AC09F9">
        <w:rPr>
          <w:rtl/>
        </w:rPr>
        <w:t xml:space="preserve">   - تنظيم فعاليات اجتماعية تُشجع على بناء فرق عمل متماسكة.</w:t>
      </w:r>
    </w:p>
    <w:p w:rsidR="00084372" w:rsidRPr="00AC09F9" w:rsidRDefault="00084372" w:rsidP="00084372">
      <w:r w:rsidRPr="002A078C">
        <w:rPr>
          <w:rFonts w:ascii="Sakkal Majalla" w:hAnsi="Sakkal Majalla"/>
          <w:noProof/>
          <w:sz w:val="34"/>
        </w:rPr>
        <w:lastRenderedPageBreak/>
        <mc:AlternateContent>
          <mc:Choice Requires="wpg">
            <w:drawing>
              <wp:inline distT="0" distB="0" distL="0" distR="0" wp14:anchorId="61B01022" wp14:editId="198A0A5E">
                <wp:extent cx="5731510" cy="892088"/>
                <wp:effectExtent l="0" t="0" r="2540" b="22860"/>
                <wp:docPr id="160869156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567" name="مجموعة 47"/>
                        <wpg:cNvGrpSpPr/>
                        <wpg:grpSpPr>
                          <a:xfrm>
                            <a:off x="0" y="0"/>
                            <a:ext cx="5731510" cy="895351"/>
                            <a:chOff x="0" y="0"/>
                            <a:chExt cx="5878196" cy="918845"/>
                          </a:xfrm>
                        </wpg:grpSpPr>
                        <wpg:grpSp>
                          <wpg:cNvPr id="1608691568" name="مجموعة 48"/>
                          <wpg:cNvGrpSpPr/>
                          <wpg:grpSpPr>
                            <a:xfrm>
                              <a:off x="0" y="0"/>
                              <a:ext cx="5878196" cy="918845"/>
                              <a:chOff x="0" y="0"/>
                              <a:chExt cx="6240348" cy="919070"/>
                            </a:xfrm>
                          </wpg:grpSpPr>
                          <wpg:grpSp>
                            <wpg:cNvPr id="1608691569" name="مجموعة 49"/>
                            <wpg:cNvGrpSpPr/>
                            <wpg:grpSpPr>
                              <a:xfrm>
                                <a:off x="0" y="169208"/>
                                <a:ext cx="5433072" cy="580613"/>
                                <a:chOff x="0" y="169208"/>
                                <a:chExt cx="5433072" cy="580613"/>
                              </a:xfrm>
                            </wpg:grpSpPr>
                            <wps:wsp>
                              <wps:cNvPr id="160869157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57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57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573"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7D67FF">
                                  <w:rPr>
                                    <w:rFonts w:eastAsia="Calibri" w:hAnsi="Adobe Arabic" w:cs="Adobe Arabic"/>
                                    <w:b/>
                                    <w:bCs/>
                                    <w:color w:val="FFFFFF"/>
                                    <w:kern w:val="24"/>
                                    <w:sz w:val="36"/>
                                    <w:szCs w:val="36"/>
                                    <w:rtl/>
                                    <w:lang w:bidi="ar-EG"/>
                                  </w:rPr>
                                  <w:t>الدعم الإداري والتنظيمي:</w:t>
                                </w:r>
                              </w:p>
                            </w:txbxContent>
                          </wps:txbx>
                          <wps:bodyPr wrap="square" rtlCol="1">
                            <a:spAutoFit/>
                          </wps:bodyPr>
                        </wps:wsp>
                      </wpg:grpSp>
                      <pic:pic xmlns:pic="http://schemas.openxmlformats.org/drawingml/2006/picture">
                        <pic:nvPicPr>
                          <pic:cNvPr id="1608691574"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11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">
                <v:group id="مجموعة 47" o:spid="_x0000_s212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EDo3IAAAA&#10;4wAAAA8AAAAAAAAAAAAAAAAAqgIAAGRycy9kb3ducmV2LnhtbFBLBQYAAAAABAAEAPoAAACfAwAA&#10;AAA=&#10;">
                  <v:group id="مجموعة 48" o:spid="_x0000_s212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OG5r/&#10;zAAAAOMAAAAPAAAAAAAAAAAAAAAAAKoCAABkcnMvZG93bnJldi54bWxQSwUGAAAAAAQABAD6AAAA&#10;owMAAAAA&#10;">
                    <v:group id="مجموعة 49" o:spid="_x0000_s212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FXP2TIAAAA&#10;4wAAAA8AAAAAAAAAAAAAAAAAqgIAAGRycy9kb3ducmV2LnhtbFBLBQYAAAAABAAEAPoAAACfAwAA&#10;AAA=&#10;">
                      <v:shape id="شكل حر 50" o:spid="_x0000_s212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JfJ8oA&#10;AADjAAAADwAAAGRycy9kb3ducmV2LnhtbESPQWvCQBCF7wX/wzKCt7pRSbSpq0hBkNKDRsXrkJ0m&#10;odnZkN1q+u87h0KPM/Pmvfett4Nr1Z360Hg2MJsmoIhLbxuuDFzO++cVqBCRLbaeycAPBdhuRk9r&#10;zK1/8InuRayUmHDI0UAdY5drHcqaHIap74jl9ul7h1HGvtK2x4eYu1bPkyTTDhuWhBo7equp/Cq+&#10;nYHsPb0dj+U+PRWHxUcgZ6/WR2Mm42H3CirSEP/Ff98HK/WzZJW9zNKlUAiTLEBvf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NiXyf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2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GSHsUA&#10;AADjAAAADwAAAGRycy9kb3ducmV2LnhtbERPX2vCMBB/H+w7hBvsRWZaoZ12RpHJwEenY89nc6Zl&#10;zaU2Wa3f3giCj/f7f/PlYBvRU+drxwrScQKCuHS6ZqPgZ//1NgXhA7LGxjEpuJCH5eL5aY6Fdmf+&#10;pn4XjIgh7AtUUIXQFlL6siKLfuxa4sgdXWcxxLMzUnd4juG2kZMkyaXFmmNDhS19VlT+7f6tAjzZ&#10;7e/BBef7gzHrUdYOI50p9foyrD5ABBrCQ3x3b3ScnyfTfJZm7yncfooA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sZIexQAAAOMAAAAPAAAAAAAAAAAAAAAAAJgCAABkcnMv&#10;ZG93bnJldi54bWxQSwUGAAAAAAQABAD1AAAAigMAAAAA&#10;" fillcolor="#a5a5a5 [2092]" stroked="f" strokeweight="1pt">
                        <v:stroke joinstyle="miter"/>
                      </v:roundrect>
                    </v:group>
                    <v:oval id="شكل بيضاوي 52" o:spid="_x0000_s212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U3ccA&#10;AADjAAAADwAAAGRycy9kb3ducmV2LnhtbERPX2vCMBB/H+w7hBv4NhMLVleNMjYGDhRc3Xw+mrMt&#10;NpfSRFu//SIM9ni//7dcD7YRV+p87VjDZKxAEBfO1Fxq+D58PM9B+IBssHFMGm7kYb16fFhiZlzP&#10;X3TNQyliCPsMNVQhtJmUvqjIoh+7ljhyJ9dZDPHsSmk67GO4bWSiVCot1hwbKmzpraLinF+shv35&#10;9HM7fm7VrnR9nvb2PUnMQevR0/C6ABFoCP/iP/fGxPmpmqcvk+ksgftPEQC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f/VN3HAAAA4wAAAA8AAAAAAAAAAAAAAAAAmAIAAGRy&#10;cy9kb3ducmV2LnhtbFBLBQYAAAAABAAEAPUAAACMAwAAAAA=&#10;" filled="f" strokecolor="#168489" strokeweight="1pt">
                      <v:stroke joinstyle="miter"/>
                    </v:oval>
                  </v:group>
                  <v:shape id="مربع نص 41" o:spid="_x0000_s2126"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W3IsYA&#10;AADjAAAADwAAAGRycy9kb3ducmV2LnhtbERPS0/DMAy+I/EfIiNxY0lBK6MsmyYe0g5cNsrdakxT&#10;0ThVY9bu3xMkJI7+3l5v59CrE42pi2yhWBhQxE10HbcW6vfXmxWoJMgO+8hk4UwJtpvLizVWLk58&#10;oNNRWpVDOFVowYsMldap8RQwLeJAnLnPOAaUfI6tdiNOOTz0+taYUgfsODd4HOjJU/N1/A4WRNyu&#10;ONcvIe0/5rfnyZtmibW111fz7hGU0Cz/4j/33uX5pVmVD8Xy/g5+f8oA6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sW3IsYAAADjAAAADwAAAAAAAAAAAAAAAACYAgAAZHJz&#10;L2Rvd25yZXYueG1sUEsFBgAAAAAEAAQA9QAAAIsDA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7D67FF">
                            <w:rPr>
                              <w:rFonts w:eastAsia="Calibri" w:hAnsi="Adobe Arabic" w:cs="Adobe Arabic"/>
                              <w:b/>
                              <w:bCs/>
                              <w:color w:val="FFFFFF"/>
                              <w:kern w:val="24"/>
                              <w:sz w:val="36"/>
                              <w:szCs w:val="36"/>
                              <w:rtl/>
                              <w:lang w:bidi="ar-EG"/>
                            </w:rPr>
                            <w:t>الدعم الإداري والتنظيمي:</w:t>
                          </w:r>
                        </w:p>
                      </w:txbxContent>
                    </v:textbox>
                  </v:shape>
                </v:group>
                <v:shape id="صورة 54" o:spid="_x0000_s2127"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b7ZvbKAAAA4wAAAA8AAABkcnMvZG93bnJldi54bWxET91PwjAQfzfxf2jOxDfp8GOMSSFqMDHh&#10;CSbEx3M9t0l7nW2F+d9TExMf7/d9s8VgjTiQD51jBeNRBoK4drrjRsFr9XxVgAgRWaNxTAp+KMBi&#10;fn42w1K7I6/psImNSCEcSlTQxtiXUoa6JYth5HrixH04bzGm0zdSezymcGvkdZbl0mLHqaHFnp5a&#10;qvebb6tg5R/fP6fVzlRf67dlYW4m2/1ypdTlxfBwDyLSEP/Ff+4XnebnWZFPx3eTW/j9KQEg5yc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Mb7ZvbKAAAA4wAAAA8AAAAAAAAA&#10;AAAAAAAAnwIAAGRycy9kb3ducmV2LnhtbFBLBQYAAAAABAAEAPcAAACWAwAAAAA=&#10;">
                  <v:imagedata r:id="rId74" o:title=""/>
                  <v:path arrowok="t"/>
                </v:shape>
                <w10:wrap anchorx="page"/>
                <w10:anchorlock/>
              </v:group>
            </w:pict>
          </mc:Fallback>
        </mc:AlternateContent>
      </w:r>
    </w:p>
    <w:p w:rsidR="00247375" w:rsidRPr="00AC09F9" w:rsidRDefault="00247375" w:rsidP="00084372">
      <w:r w:rsidRPr="00AC09F9">
        <w:rPr>
          <w:rtl/>
        </w:rPr>
        <w:t xml:space="preserve">   - توفير بيئة عمل صحية ومستقرة.</w:t>
      </w:r>
    </w:p>
    <w:p w:rsidR="00247375" w:rsidRDefault="00247375" w:rsidP="00084372">
      <w:pPr>
        <w:rPr>
          <w:rtl/>
        </w:rPr>
      </w:pPr>
      <w:r w:rsidRPr="00AC09F9">
        <w:rPr>
          <w:rtl/>
        </w:rPr>
        <w:t xml:space="preserve">   - تبني سياسات مرنة تُراعي احتياجات الموظفين، مثل الإجازات أو العمل عن بُعد.</w:t>
      </w:r>
    </w:p>
    <w:p w:rsidR="00084372" w:rsidRPr="00AC09F9" w:rsidRDefault="00084372" w:rsidP="00084372">
      <w:r w:rsidRPr="002A078C">
        <w:rPr>
          <w:rFonts w:ascii="Sakkal Majalla" w:hAnsi="Sakkal Majalla"/>
          <w:noProof/>
          <w:sz w:val="34"/>
        </w:rPr>
        <mc:AlternateContent>
          <mc:Choice Requires="wpg">
            <w:drawing>
              <wp:inline distT="0" distB="0" distL="0" distR="0" wp14:anchorId="4DC2551B" wp14:editId="528E03EF">
                <wp:extent cx="5731510" cy="892088"/>
                <wp:effectExtent l="0" t="0" r="2540" b="22860"/>
                <wp:docPr id="160869157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576" name="مجموعة 47"/>
                        <wpg:cNvGrpSpPr/>
                        <wpg:grpSpPr>
                          <a:xfrm>
                            <a:off x="0" y="0"/>
                            <a:ext cx="5731510" cy="895351"/>
                            <a:chOff x="0" y="0"/>
                            <a:chExt cx="5878196" cy="918845"/>
                          </a:xfrm>
                        </wpg:grpSpPr>
                        <wpg:grpSp>
                          <wpg:cNvPr id="1608691577" name="مجموعة 48"/>
                          <wpg:cNvGrpSpPr/>
                          <wpg:grpSpPr>
                            <a:xfrm>
                              <a:off x="0" y="0"/>
                              <a:ext cx="5878196" cy="918845"/>
                              <a:chOff x="0" y="0"/>
                              <a:chExt cx="6240348" cy="919070"/>
                            </a:xfrm>
                          </wpg:grpSpPr>
                          <wpg:grpSp>
                            <wpg:cNvPr id="1608691578" name="مجموعة 49"/>
                            <wpg:cNvGrpSpPr/>
                            <wpg:grpSpPr>
                              <a:xfrm>
                                <a:off x="0" y="169208"/>
                                <a:ext cx="5433072" cy="580613"/>
                                <a:chOff x="0" y="169208"/>
                                <a:chExt cx="5433072" cy="580613"/>
                              </a:xfrm>
                            </wpg:grpSpPr>
                            <wps:wsp>
                              <wps:cNvPr id="160869157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58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58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582"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7D67FF">
                                  <w:rPr>
                                    <w:rFonts w:eastAsia="Calibri" w:hAnsi="Adobe Arabic" w:cs="Adobe Arabic"/>
                                    <w:b/>
                                    <w:bCs/>
                                    <w:color w:val="FFFFFF"/>
                                    <w:kern w:val="24"/>
                                    <w:sz w:val="36"/>
                                    <w:szCs w:val="36"/>
                                    <w:rtl/>
                                    <w:lang w:bidi="ar-EG"/>
                                  </w:rPr>
                                  <w:t>البرامج النفسية والاستشارية:</w:t>
                                </w:r>
                              </w:p>
                            </w:txbxContent>
                          </wps:txbx>
                          <wps:bodyPr wrap="square" rtlCol="1">
                            <a:spAutoFit/>
                          </wps:bodyPr>
                        </wps:wsp>
                      </wpg:grpSp>
                      <pic:pic xmlns:pic="http://schemas.openxmlformats.org/drawingml/2006/picture">
                        <pic:nvPicPr>
                          <pic:cNvPr id="1608691583"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12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&#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">
                <v:group id="مجموعة 47" o:spid="_x0000_s212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URPcvIAAAA&#10;4wAAAA8AAAAAAAAAAAAAAAAAqgIAAGRycy9kb3ducmV2LnhtbFBLBQYAAAAABAAEAPoAAACfAwAA&#10;AAA=&#10;">
                  <v:group id="مجموعة 48" o:spid="_x0000_s213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pdmFDIAAAA&#10;4wAAAA8AAAAAAAAAAAAAAAAAqgIAAGRycy9kb3ducmV2LnhtbFBLBQYAAAAABAAEAPoAAACfAwAA&#10;AAA=&#10;">
                    <v:group id="مجموعة 49" o:spid="_x0000_s213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Lwgwi&#10;zAAAAOMAAAAPAAAAAAAAAAAAAAAAAKoCAABkcnMvZG93bnJldi54bWxQSwUGAAAAAAQABAD6AAAA&#10;owMAAAAA&#10;">
                      <v:shape id="شكل حر 50" o:spid="_x0000_s213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j2usYA&#10;AADjAAAADwAAAGRycy9kb3ducmV2LnhtbERPzYrCMBC+C75DGMGbpiqt2jWKCILIHrTustehGdti&#10;MylN1Pr2m4UFj/P9z2rTmVo8qHWVZQWTcQSCOLe64kLB12U/WoBwHlljbZkUvMjBZt3vrTDV9sln&#10;emS+ECGEXYoKSu+bVEqXl2TQjW1DHLirbQ36cLaF1C0+Q7ip5TSKEmmw4tBQYkO7kvJbdjcKkmP8&#10;czrl+/icHWafjoz+1tYrNRx02w8Qnjr/Fv+7DzrMT6JFspzE8yX8/RQAk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lj2us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3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hHoskA&#10;AADjAAAADwAAAGRycy9kb3ducmV2LnhtbESPT0/DMAzF75P4DpGRdplYukmtSlk2IRASR/ZHnL3G&#10;pBWNU5rQlW+PD5N2tP383vttdpPv1EhDbAMbWC0zUMR1sC07A6fj20MJKiZki11gMvBHEXbbu9kG&#10;KxsuvKfxkJwSE44VGmhS6iutY92Qx7gMPbHcvsLgMck4OG0HvIi57/Q6ywrtsWVJaLCnl4bq78Ov&#10;N4A//uPzHFKI49m510XeTwubGzO/n56fQCWa0k18/X63Ur/IyuJxlZdCIUyyAL39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7ihHoskAAADjAAAADwAAAAAAAAAAAAAAAACYAgAA&#10;ZHJzL2Rvd25yZXYueG1sUEsFBgAAAAAEAAQA9QAAAI4DAAAAAA==&#10;" fillcolor="#a5a5a5 [2092]" stroked="f" strokeweight="1pt">
                        <v:stroke joinstyle="miter"/>
                      </v:roundrect>
                    </v:group>
                    <v:oval id="شكل بيضاوي 52" o:spid="_x0000_s213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i6jccA&#10;AADjAAAADwAAAGRycy9kb3ducmV2LnhtbERP3UvDMBB/F/wfwg18c0kLltotHUMRFBS00z0fzfWD&#10;NZfSxLX7740g+Hi/79vuFjuIM02+d6whWSsQxLUzPbcaPg9PtzkIH5ANDo5Jw4U87Mrrqy0Wxs38&#10;QecqtCKGsC9QQxfCWEjp644s+rUbiSPXuMliiOfUSjPhHMPtIFOlMmmx59jQ4UgPHdWn6ttqeD81&#10;X5fjy6t6a91cZbN9TFNz0Ppmtew3IAIt4V/85342cX6m8uw+ucsT+P0pAiD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L4uo3HAAAA4wAAAA8AAAAAAAAAAAAAAAAAmAIAAGRy&#10;cy9kb3ducmV2LnhtbFBLBQYAAAAABAAEAPUAAACMAwAAAAA=&#10;" filled="f" strokecolor="#168489" strokeweight="1pt">
                      <v:stroke joinstyle="miter"/>
                    </v:oval>
                  </v:group>
                  <v:shape id="مربع نص 41" o:spid="_x0000_s2135"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xinsUA&#10;AADjAAAADwAAAGRycy9kb3ducmV2LnhtbERPS0vDQBC+C/6HZQRvdjeFhhi7LcUH9ODFGu9DdswG&#10;s7MhOzbpv3cFweN879nulzCoM02pj2yhWBlQxG10PXcWmveXuwpUEmSHQ2SycKEE+9311RZrF2d+&#10;o/NJOpVDONVowYuMtdap9RQwreJInLnPOAWUfE6ddhPOOTwMem1MqQP2nBs8jvToqf06fQcLIu5Q&#10;XJrnkI4fy+vT7E27wcba25vl8ABKaJF/8Z/76PL80lTlfbGp1vD7UwZA73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XGKe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7D67FF">
                            <w:rPr>
                              <w:rFonts w:eastAsia="Calibri" w:hAnsi="Adobe Arabic" w:cs="Adobe Arabic"/>
                              <w:b/>
                              <w:bCs/>
                              <w:color w:val="FFFFFF"/>
                              <w:kern w:val="24"/>
                              <w:sz w:val="36"/>
                              <w:szCs w:val="36"/>
                              <w:rtl/>
                              <w:lang w:bidi="ar-EG"/>
                            </w:rPr>
                            <w:t>البرامج النفسية والاستشارية:</w:t>
                          </w:r>
                        </w:p>
                      </w:txbxContent>
                    </v:textbox>
                  </v:shape>
                </v:group>
                <v:shape id="صورة 54" o:spid="_x0000_s2136"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zHjqXJAAAA4wAAAA8AAABkcnMvZG93bnJldi54bWxET19PwjAQfzfhOzRn4pt0SBxjUogaTEx4&#10;gqnx8VzPbdBeZ1thfntrYsLj/f7fYjVYI47kQ+dYwWScgSCune64UfBSPV0XIEJE1mgck4IfCrBa&#10;ji4WWGp34i0dd7ERKYRDiQraGPtSylC3ZDGMXU+cuE/nLcZ0+kZqj6cUbo28ybJcWuw4NbTY02NL&#10;9WH3bRVs/MPHfl69mepr+74uzHT2elhvlLq6HO7vQEQa4ln8737WaX6eFfl8cltM4e+nBIBc/gI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fMeOpckAAADjAAAADwAAAAAAAAAA&#10;AAAAAACfAgAAZHJzL2Rvd25yZXYueG1sUEsFBgAAAAAEAAQA9wAAAJUDAAAAAA==&#10;">
                  <v:imagedata r:id="rId74" o:title=""/>
                  <v:path arrowok="t"/>
                </v:shape>
                <w10:wrap anchorx="page"/>
                <w10:anchorlock/>
              </v:group>
            </w:pict>
          </mc:Fallback>
        </mc:AlternateContent>
      </w:r>
    </w:p>
    <w:p w:rsidR="00247375" w:rsidRPr="00AC09F9" w:rsidRDefault="00247375" w:rsidP="00084372">
      <w:r w:rsidRPr="00AC09F9">
        <w:rPr>
          <w:rtl/>
        </w:rPr>
        <w:t xml:space="preserve">   - توفير خدمات استشارية نفسية لمساعدة الموظفين في التعامل مع التوتر والضغوط.</w:t>
      </w:r>
    </w:p>
    <w:p w:rsidR="00247375" w:rsidRDefault="00247375" w:rsidP="00D7734E">
      <w:pPr>
        <w:rPr>
          <w:rtl/>
        </w:rPr>
      </w:pPr>
      <w:r w:rsidRPr="00AC09F9">
        <w:rPr>
          <w:rtl/>
        </w:rPr>
        <w:t xml:space="preserve">   - إنشاء مبادرات لدعم الصحة النفسية، مثل ورش العمل أو جلسات التوعية.</w:t>
      </w:r>
    </w:p>
    <w:p w:rsidR="00247375" w:rsidRPr="00C1314C" w:rsidRDefault="00247375" w:rsidP="00084372">
      <w:pPr>
        <w:rPr>
          <w:b/>
          <w:bCs/>
        </w:rPr>
      </w:pPr>
      <w:r w:rsidRPr="00D7734E">
        <w:rPr>
          <w:rFonts w:hint="cs"/>
          <w:b/>
          <w:bCs/>
          <w:color w:val="C00000"/>
          <w:rtl/>
        </w:rPr>
        <w:t>ثالثاً</w:t>
      </w:r>
      <w:r w:rsidRPr="00D7734E">
        <w:rPr>
          <w:b/>
          <w:bCs/>
          <w:color w:val="C00000"/>
          <w:rtl/>
        </w:rPr>
        <w:t xml:space="preserve">: </w:t>
      </w:r>
      <w:r w:rsidRPr="00D7734E">
        <w:rPr>
          <w:b/>
          <w:bCs/>
          <w:color w:val="168489"/>
          <w:rtl/>
        </w:rPr>
        <w:t>دور الإدارة والزملاء في تقديم الدعم</w:t>
      </w:r>
    </w:p>
    <w:p w:rsidR="00247375" w:rsidRPr="00D7734E" w:rsidRDefault="00247375" w:rsidP="00084372">
      <w:pPr>
        <w:rPr>
          <w:color w:val="168489"/>
        </w:rPr>
      </w:pPr>
      <w:r w:rsidRPr="00D7734E">
        <w:rPr>
          <w:color w:val="168489"/>
          <w:rtl/>
        </w:rPr>
        <w:t>1. دور الإدارة:</w:t>
      </w:r>
    </w:p>
    <w:p w:rsidR="00247375" w:rsidRPr="00AC09F9" w:rsidRDefault="00247375" w:rsidP="00084372">
      <w:r w:rsidRPr="00AC09F9">
        <w:rPr>
          <w:rtl/>
        </w:rPr>
        <w:t xml:space="preserve">   - بناء قنوات تواصل مفتوحة مع الموظفين.</w:t>
      </w:r>
    </w:p>
    <w:p w:rsidR="00247375" w:rsidRPr="00AC09F9" w:rsidRDefault="00247375" w:rsidP="00084372">
      <w:r w:rsidRPr="00AC09F9">
        <w:rPr>
          <w:rtl/>
        </w:rPr>
        <w:t xml:space="preserve">   - التعرف على احتياجات الموظفين وتقديم الدعم اللازم.</w:t>
      </w:r>
    </w:p>
    <w:p w:rsidR="00247375" w:rsidRPr="00AC09F9" w:rsidRDefault="00247375" w:rsidP="00D7734E">
      <w:r w:rsidRPr="00AC09F9">
        <w:rPr>
          <w:rtl/>
        </w:rPr>
        <w:t xml:space="preserve">   - تشجيع ثقافة التقدير والاعتراف بإنجازات الموظفين.</w:t>
      </w:r>
    </w:p>
    <w:p w:rsidR="00247375" w:rsidRPr="00D7734E" w:rsidRDefault="00247375" w:rsidP="00084372">
      <w:pPr>
        <w:rPr>
          <w:color w:val="168489"/>
        </w:rPr>
      </w:pPr>
      <w:r w:rsidRPr="00D7734E">
        <w:rPr>
          <w:color w:val="168489"/>
          <w:rtl/>
        </w:rPr>
        <w:t>2. دور الزملاء:</w:t>
      </w:r>
    </w:p>
    <w:p w:rsidR="00247375" w:rsidRPr="00AC09F9" w:rsidRDefault="00247375" w:rsidP="00084372">
      <w:r w:rsidRPr="00AC09F9">
        <w:rPr>
          <w:rtl/>
        </w:rPr>
        <w:t xml:space="preserve">   - تقديم المساعدة لبعضهم البعض في المهام اليومية.</w:t>
      </w:r>
    </w:p>
    <w:p w:rsidR="00247375" w:rsidRPr="00AC09F9" w:rsidRDefault="00247375" w:rsidP="00084372">
      <w:r w:rsidRPr="00AC09F9">
        <w:rPr>
          <w:rtl/>
        </w:rPr>
        <w:t xml:space="preserve">   - تعزيز روح الفريق والتعاون.</w:t>
      </w:r>
    </w:p>
    <w:p w:rsidR="00247375" w:rsidRPr="00AC09F9" w:rsidRDefault="00247375" w:rsidP="00084372">
      <w:r w:rsidRPr="00AC09F9">
        <w:rPr>
          <w:rtl/>
        </w:rPr>
        <w:t xml:space="preserve">   - توفير الدعم العاطفي لبعضهم البعض في أوقات الأزمات.</w:t>
      </w:r>
    </w:p>
    <w:p w:rsidR="00247375" w:rsidRPr="00AC09F9" w:rsidRDefault="00247375" w:rsidP="005345A8">
      <w:pPr>
        <w:jc w:val="lowKashida"/>
      </w:pPr>
      <w:r>
        <w:rPr>
          <w:rFonts w:hint="cs"/>
          <w:rtl/>
        </w:rPr>
        <w:t xml:space="preserve">في المجمل، </w:t>
      </w:r>
      <w:r w:rsidRPr="00AC09F9">
        <w:rPr>
          <w:rtl/>
        </w:rPr>
        <w:t>الدعم النفسي والاجتماعي في العمل ليس مجرد ميزة إضافية، بل هو عنصر أساسي لرفاهية الموظفين ونجاح المؤسسة. وجود بيئة عمل داعمة يعزز الصحة النفسية، يزيد من الإنتاجية، ويخلق ثقافة عمل إيجابية. على الإدارة والمؤسسات أن تضع الدعم النفسي والاجتماعي كأولوية، لضمان تحقيق التوازن بين احتياجات الموظفين ومتطلبات العمل.</w:t>
      </w:r>
    </w:p>
    <w:tbl>
      <w:tblPr>
        <w:tblStyle w:val="TableGrid"/>
        <w:bidiVisual/>
        <w:tblW w:w="9913" w:type="dxa"/>
        <w:tblInd w:w="-4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00"/>
        <w:gridCol w:w="7213"/>
      </w:tblGrid>
      <w:tr w:rsidR="00D7734E" w:rsidRPr="00717B5A" w:rsidTr="00D12968">
        <w:tc>
          <w:tcPr>
            <w:tcW w:w="2700" w:type="dxa"/>
            <w:tcBorders>
              <w:right w:val="single" w:sz="36" w:space="0" w:color="168489"/>
            </w:tcBorders>
            <w:shd w:val="clear" w:color="auto" w:fill="F2F2F2" w:themeFill="background1" w:themeFillShade="F2"/>
            <w:vAlign w:val="center"/>
          </w:tcPr>
          <w:p w:rsidR="00D7734E" w:rsidRPr="00717B5A" w:rsidRDefault="00D7734E" w:rsidP="005345A8">
            <w:pPr>
              <w:pageBreakBefore/>
              <w:jc w:val="center"/>
              <w:rPr>
                <w:b/>
                <w:bCs/>
                <w:rtl/>
              </w:rPr>
            </w:pPr>
            <w:r w:rsidRPr="00717B5A">
              <w:rPr>
                <w:b/>
                <w:bCs/>
                <w:noProof/>
                <w:rtl/>
              </w:rPr>
              <w:lastRenderedPageBreak/>
              <w:drawing>
                <wp:inline distT="0" distB="0" distL="0" distR="0" wp14:anchorId="6DE1B2B2" wp14:editId="069157D8">
                  <wp:extent cx="563984" cy="563914"/>
                  <wp:effectExtent l="0" t="0" r="7620" b="7620"/>
                  <wp:docPr id="1452062357" name="Picture 1452062357"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13" w:type="dxa"/>
            <w:vMerge w:val="restart"/>
            <w:tcBorders>
              <w:left w:val="single" w:sz="36" w:space="0" w:color="168489"/>
            </w:tcBorders>
            <w:shd w:val="clear" w:color="auto" w:fill="F2F2F2" w:themeFill="background1" w:themeFillShade="F2"/>
            <w:vAlign w:val="center"/>
          </w:tcPr>
          <w:p w:rsidR="00D7734E" w:rsidRPr="00BA349A" w:rsidRDefault="00D7734E" w:rsidP="005345A8">
            <w:pPr>
              <w:jc w:val="center"/>
              <w:rPr>
                <w:rFonts w:ascii="Adobe Arabic" w:hAnsi="Adobe Arabic" w:cs="Adobe Arabic"/>
                <w:b/>
                <w:bCs/>
                <w:color w:val="168489"/>
                <w:sz w:val="36"/>
                <w:szCs w:val="40"/>
                <w:rtl/>
              </w:rPr>
            </w:pPr>
            <w:r w:rsidRPr="00D7734E">
              <w:rPr>
                <w:rFonts w:ascii="Adobe Arabic" w:hAnsi="Adobe Arabic" w:cs="Adobe Arabic" w:hint="cs"/>
                <w:b/>
                <w:bCs/>
                <w:color w:val="168489"/>
                <w:sz w:val="36"/>
                <w:szCs w:val="40"/>
                <w:rtl/>
              </w:rPr>
              <w:t>"</w:t>
            </w:r>
            <w:r w:rsidRPr="00D7734E">
              <w:rPr>
                <w:rFonts w:ascii="Adobe Arabic" w:hAnsi="Adobe Arabic" w:cs="Adobe Arabic"/>
                <w:b/>
                <w:bCs/>
                <w:color w:val="168489"/>
                <w:sz w:val="36"/>
                <w:szCs w:val="40"/>
                <w:rtl/>
              </w:rPr>
              <w:t>تحليل مواقف</w:t>
            </w:r>
            <w:r w:rsidRPr="00D7734E">
              <w:rPr>
                <w:rFonts w:ascii="Adobe Arabic" w:hAnsi="Adobe Arabic" w:cs="Adobe Arabic" w:hint="cs"/>
                <w:b/>
                <w:bCs/>
                <w:color w:val="168489"/>
                <w:sz w:val="36"/>
                <w:szCs w:val="40"/>
                <w:rtl/>
              </w:rPr>
              <w:t>":</w:t>
            </w:r>
          </w:p>
        </w:tc>
      </w:tr>
      <w:tr w:rsidR="00D7734E" w:rsidRPr="00717B5A" w:rsidTr="00D12968">
        <w:tc>
          <w:tcPr>
            <w:tcW w:w="2700" w:type="dxa"/>
            <w:tcBorders>
              <w:right w:val="single" w:sz="36" w:space="0" w:color="168489"/>
            </w:tcBorders>
            <w:shd w:val="clear" w:color="auto" w:fill="F2F2F2" w:themeFill="background1" w:themeFillShade="F2"/>
            <w:vAlign w:val="center"/>
          </w:tcPr>
          <w:p w:rsidR="00D7734E" w:rsidRPr="00717B5A" w:rsidRDefault="00D7734E" w:rsidP="005345A8">
            <w:pPr>
              <w:jc w:val="center"/>
              <w:rPr>
                <w:rFonts w:ascii="Adobe Arabic" w:hAnsi="Adobe Arabic" w:cs="Adobe Arabic"/>
                <w:b/>
                <w:bCs/>
                <w:color w:val="168489"/>
                <w:sz w:val="36"/>
                <w:szCs w:val="40"/>
                <w:rtl/>
              </w:rPr>
            </w:pPr>
            <w:r w:rsidRPr="00717B5A">
              <w:rPr>
                <w:rFonts w:ascii="Adobe Arabic" w:hAnsi="Adobe Arabic" w:cs="Adobe Arabic"/>
                <w:b/>
                <w:bCs/>
                <w:color w:val="168489"/>
                <w:sz w:val="36"/>
                <w:szCs w:val="40"/>
                <w:rtl/>
              </w:rPr>
              <w:t>تنفيذ تمرين</w:t>
            </w:r>
          </w:p>
        </w:tc>
        <w:tc>
          <w:tcPr>
            <w:tcW w:w="7213" w:type="dxa"/>
            <w:vMerge/>
            <w:tcBorders>
              <w:left w:val="single" w:sz="36" w:space="0" w:color="168489"/>
            </w:tcBorders>
          </w:tcPr>
          <w:p w:rsidR="00D7734E" w:rsidRPr="00717B5A" w:rsidRDefault="00D7734E" w:rsidP="005345A8">
            <w:pPr>
              <w:rPr>
                <w:b/>
                <w:bCs/>
                <w:rtl/>
              </w:rPr>
            </w:pPr>
          </w:p>
        </w:tc>
      </w:tr>
      <w:tr w:rsidR="00D7734E" w:rsidRPr="00717B5A" w:rsidTr="00D12968">
        <w:tc>
          <w:tcPr>
            <w:tcW w:w="9913" w:type="dxa"/>
            <w:gridSpan w:val="2"/>
          </w:tcPr>
          <w:p w:rsidR="00D7734E" w:rsidRPr="00717B5A" w:rsidRDefault="00D7734E" w:rsidP="005345A8"/>
          <w:p w:rsidR="00D7734E" w:rsidRPr="00D7734E" w:rsidRDefault="00D7734E" w:rsidP="00D7734E">
            <w:pPr>
              <w:rPr>
                <w:color w:val="C00000"/>
              </w:rPr>
            </w:pPr>
            <w:r w:rsidRPr="00D7734E">
              <w:rPr>
                <w:color w:val="C00000"/>
                <w:rtl/>
              </w:rPr>
              <w:t>الوصف</w:t>
            </w:r>
          </w:p>
          <w:p w:rsidR="00D7734E" w:rsidRDefault="00D7734E" w:rsidP="00D7734E">
            <w:pPr>
              <w:rPr>
                <w:rtl/>
              </w:rPr>
            </w:pPr>
            <w:r w:rsidRPr="00AC09F9">
              <w:rPr>
                <w:rtl/>
              </w:rPr>
              <w:t>في هذا التمرين، يتم تقديم مجموعة من المواقف المهنية اليومية التي قد تواجه الموظفين في بيئة العمل، مثل ضغوط العمل أو سوء التواصل. يُطلب من المشاركين تحليل هذه المواقف من حيث تأثيرها على الصحة النفسية، ثم اقتراح حلول عملية للتعامل معها. الهدف من التمرين هو تعزيز مهارات التحليل وحل المشكلات، إلى جانب زيادة الوعي بأهمية الصحة النفسية في مكان العمل.</w:t>
            </w:r>
          </w:p>
          <w:p w:rsidR="00D7734E" w:rsidRPr="00D7734E" w:rsidRDefault="00D7734E" w:rsidP="00D7734E">
            <w:pPr>
              <w:rPr>
                <w:color w:val="168489"/>
              </w:rPr>
            </w:pPr>
            <w:r w:rsidRPr="00D7734E">
              <w:rPr>
                <w:color w:val="168489"/>
                <w:rtl/>
              </w:rPr>
              <w:t>أهداف التمرين</w:t>
            </w:r>
          </w:p>
          <w:p w:rsidR="00D7734E" w:rsidRPr="00AC09F9" w:rsidRDefault="00D7734E" w:rsidP="00D7734E">
            <w:r w:rsidRPr="00AC09F9">
              <w:rPr>
                <w:rtl/>
              </w:rPr>
              <w:t xml:space="preserve">- زيادة الوعي بتأثير المواقف المهنية اليومية على الصحة النفسية.  </w:t>
            </w:r>
          </w:p>
          <w:p w:rsidR="00D7734E" w:rsidRPr="00AC09F9" w:rsidRDefault="00D7734E" w:rsidP="00D7734E">
            <w:r w:rsidRPr="00AC09F9">
              <w:rPr>
                <w:rtl/>
              </w:rPr>
              <w:t xml:space="preserve">- تعزيز التفكير النقدي وتحليل المشكلات في بيئة العمل.  </w:t>
            </w:r>
          </w:p>
          <w:p w:rsidR="00D7734E" w:rsidRPr="00AC09F9" w:rsidRDefault="00D7734E" w:rsidP="00D7734E">
            <w:r w:rsidRPr="00AC09F9">
              <w:rPr>
                <w:rtl/>
              </w:rPr>
              <w:t xml:space="preserve">- تطوير مهارات حل المشكلات والتواصل الفعّال.  </w:t>
            </w:r>
          </w:p>
          <w:p w:rsidR="00D7734E" w:rsidRPr="00AC09F9" w:rsidRDefault="00D7734E" w:rsidP="00D7734E">
            <w:r w:rsidRPr="00AC09F9">
              <w:rPr>
                <w:rtl/>
              </w:rPr>
              <w:t xml:space="preserve">- تشجيع المشاركين على ابتكار حلول عملية لتحسين بيئة العمل.  </w:t>
            </w:r>
          </w:p>
          <w:p w:rsidR="00D7734E" w:rsidRPr="00AC09F9" w:rsidRDefault="00D7734E" w:rsidP="00D7734E">
            <w:pPr>
              <w:spacing w:line="240" w:lineRule="auto"/>
            </w:pPr>
            <w:r w:rsidRPr="00AC09F9">
              <w:rPr>
                <w:rtl/>
              </w:rPr>
              <w:t xml:space="preserve"> </w:t>
            </w:r>
          </w:p>
          <w:p w:rsidR="00D7734E" w:rsidRPr="00D7734E" w:rsidRDefault="00D7734E" w:rsidP="00D7734E"/>
        </w:tc>
      </w:tr>
    </w:tbl>
    <w:p w:rsidR="00D12968" w:rsidRDefault="00D12968" w:rsidP="00D12968">
      <w:pPr>
        <w:ind w:left="-755"/>
        <w:rPr>
          <w:rtl/>
        </w:rPr>
      </w:pPr>
      <w:r>
        <w:rPr>
          <w:noProof/>
        </w:rPr>
        <mc:AlternateContent>
          <mc:Choice Requires="wps">
            <w:drawing>
              <wp:inline distT="0" distB="0" distL="0" distR="0" wp14:anchorId="0DBBBFC1" wp14:editId="103CB261">
                <wp:extent cx="6531610" cy="3619500"/>
                <wp:effectExtent l="0" t="0" r="21590" b="19050"/>
                <wp:docPr id="192855734"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31610" cy="3619500"/>
                        </a:xfrm>
                        <a:prstGeom prst="roundRect">
                          <a:avLst>
                            <a:gd name="adj" fmla="val 16667"/>
                          </a:avLst>
                        </a:prstGeom>
                        <a:solidFill>
                          <a:srgbClr val="EAF4E4"/>
                        </a:solidFill>
                        <a:ln w="12700">
                          <a:solidFill>
                            <a:schemeClr val="accent6"/>
                          </a:solidFill>
                          <a:miter lim="800000"/>
                          <a:headEnd/>
                          <a:tailEnd/>
                        </a:ln>
                      </wps:spPr>
                      <wps:txbx>
                        <w:txbxContent>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_x0000_s2137" style="width:514.3pt;height:28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" fillcolor="#eaf4e4" strokecolor="#70ad47 [3209]" strokeweight="1pt">
                <v:stroke joinstyle="miter"/>
                <v:textbox inset="0,3mm,0">
                  <w:txbxContent>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jc w:val="center"/>
                        <w:rPr>
                          <w:sz w:val="22"/>
                          <w:szCs w:val="28"/>
                          <w:rtl/>
                          <w:lang w:bidi="ar-SY"/>
                        </w:rPr>
                      </w:pPr>
                    </w:p>
                  </w:txbxContent>
                </v:textbox>
                <w10:wrap anchorx="page"/>
                <w10:anchorlock/>
              </v:roundrect>
            </w:pict>
          </mc:Fallback>
        </mc:AlternateContent>
      </w:r>
    </w:p>
    <w:p w:rsidR="00D12968" w:rsidRDefault="00D12968" w:rsidP="00D12968">
      <w:pPr>
        <w:ind w:left="-897"/>
      </w:pPr>
      <w:r>
        <w:rPr>
          <w:noProof/>
        </w:rPr>
        <w:lastRenderedPageBreak/>
        <mc:AlternateContent>
          <mc:Choice Requires="wps">
            <w:drawing>
              <wp:inline distT="0" distB="0" distL="0" distR="0" wp14:anchorId="7B193F65" wp14:editId="761410D3">
                <wp:extent cx="6791960" cy="8832850"/>
                <wp:effectExtent l="0" t="0" r="27940" b="25400"/>
                <wp:docPr id="1320282773"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91960" cy="8832850"/>
                        </a:xfrm>
                        <a:prstGeom prst="roundRect">
                          <a:avLst>
                            <a:gd name="adj" fmla="val 16667"/>
                          </a:avLst>
                        </a:prstGeom>
                        <a:solidFill>
                          <a:srgbClr val="EAF4E4"/>
                        </a:solidFill>
                        <a:ln w="12700">
                          <a:solidFill>
                            <a:schemeClr val="accent6"/>
                          </a:solidFill>
                          <a:miter lim="800000"/>
                          <a:headEnd/>
                          <a:tailEnd/>
                        </a:ln>
                      </wps:spPr>
                      <wps:txbx>
                        <w:txbxContent>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_x0000_s2138" style="width:534.8pt;height:695.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" fillcolor="#eaf4e4" strokecolor="#70ad47 [3209]" strokeweight="1pt">
                <v:stroke joinstyle="miter"/>
                <v:textbox inset="0,3mm,0">
                  <w:txbxContent>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jc w:val="center"/>
                        <w:rPr>
                          <w:sz w:val="22"/>
                          <w:szCs w:val="28"/>
                          <w:rtl/>
                          <w:lang w:bidi="ar-SY"/>
                        </w:rPr>
                      </w:pPr>
                    </w:p>
                  </w:txbxContent>
                </v:textbox>
                <w10:wrap anchorx="page"/>
                <w10:anchorlock/>
              </v:roundrect>
            </w:pict>
          </mc:Fallback>
        </mc:AlternateContent>
      </w:r>
    </w:p>
    <w:tbl>
      <w:tblPr>
        <w:tblStyle w:val="TableGrid"/>
        <w:tblpPr w:leftFromText="180" w:rightFromText="180" w:vertAnchor="text" w:horzAnchor="margin" w:tblpXSpec="right" w:tblpY="137"/>
        <w:tblOverlap w:val="never"/>
        <w:bidiVisual/>
        <w:tblW w:w="96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D12968" w:rsidRPr="00C9255C" w:rsidTr="00D12968">
        <w:trPr>
          <w:trHeight w:val="2152"/>
        </w:trPr>
        <w:tc>
          <w:tcPr>
            <w:tcW w:w="2122" w:type="dxa"/>
            <w:tcBorders>
              <w:right w:val="single" w:sz="36" w:space="0" w:color="808080" w:themeColor="background1" w:themeShade="80"/>
            </w:tcBorders>
            <w:shd w:val="clear" w:color="auto" w:fill="F2F2F2" w:themeFill="background1" w:themeFillShade="F2"/>
            <w:vAlign w:val="center"/>
          </w:tcPr>
          <w:p w:rsidR="00D12968" w:rsidRPr="00C9255C" w:rsidRDefault="00D12968" w:rsidP="00D12968">
            <w:pPr>
              <w:pageBreakBefore/>
              <w:jc w:val="center"/>
              <w:rPr>
                <w:rFonts w:ascii="Adobe Arabic" w:hAnsi="Adobe Arabic" w:cs="Adobe Arabic"/>
                <w:b/>
                <w:bCs/>
                <w:color w:val="168489"/>
                <w:sz w:val="40"/>
                <w:szCs w:val="48"/>
                <w:rtl/>
                <w:lang w:bidi="ar-SY"/>
              </w:rPr>
            </w:pPr>
            <w:r w:rsidRPr="00C9255C">
              <w:rPr>
                <w:rFonts w:ascii="Adobe Arabic" w:hAnsi="Adobe Arabic" w:cs="Adobe Arabic"/>
                <w:b/>
                <w:bCs/>
                <w:noProof/>
                <w:color w:val="168489"/>
                <w:sz w:val="40"/>
                <w:szCs w:val="48"/>
                <w:rtl/>
              </w:rPr>
              <w:lastRenderedPageBreak/>
              <w:drawing>
                <wp:inline distT="0" distB="0" distL="0" distR="0" wp14:anchorId="062C9CA0" wp14:editId="78814DAF">
                  <wp:extent cx="485140" cy="485140"/>
                  <wp:effectExtent l="0" t="0" r="0" b="0"/>
                  <wp:docPr id="1452062358" name="Picture 1452062358"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rsidR="00D12968" w:rsidRPr="00C9255C" w:rsidRDefault="00D12968" w:rsidP="00D12968">
            <w:pPr>
              <w:jc w:val="center"/>
              <w:rPr>
                <w:rFonts w:ascii="Adobe Arabic" w:hAnsi="Adobe Arabic" w:cs="Adobe Arabic"/>
                <w:b/>
                <w:bCs/>
                <w:color w:val="168489"/>
                <w:sz w:val="40"/>
                <w:szCs w:val="48"/>
                <w:rtl/>
                <w:lang w:bidi="ar-SY"/>
              </w:rPr>
            </w:pPr>
            <w:r w:rsidRPr="00C9255C">
              <w:rPr>
                <w:rFonts w:ascii="Adobe Arabic" w:hAnsi="Adobe Arabic" w:cs="Adobe Arabic"/>
                <w:b/>
                <w:bCs/>
                <w:color w:val="168489"/>
                <w:sz w:val="40"/>
                <w:szCs w:val="48"/>
                <w:rtl/>
                <w:lang w:bidi="ar-SY"/>
              </w:rPr>
              <w:t>ممارسة نشاط تدريبي</w:t>
            </w:r>
          </w:p>
        </w:tc>
        <w:tc>
          <w:tcPr>
            <w:tcW w:w="7506" w:type="dxa"/>
            <w:tcBorders>
              <w:left w:val="single" w:sz="36" w:space="0" w:color="808080" w:themeColor="background1" w:themeShade="80"/>
            </w:tcBorders>
            <w:shd w:val="clear" w:color="auto" w:fill="F2F2F2" w:themeFill="background1" w:themeFillShade="F2"/>
          </w:tcPr>
          <w:p w:rsidR="00D12968" w:rsidRDefault="00D12968" w:rsidP="00D12968">
            <w:pPr>
              <w:jc w:val="center"/>
              <w:rPr>
                <w:rFonts w:ascii="Adobe Arabic" w:hAnsi="Adobe Arabic" w:cs="Adobe Arabic"/>
                <w:b/>
                <w:bCs/>
                <w:color w:val="168489"/>
                <w:sz w:val="40"/>
                <w:szCs w:val="48"/>
                <w:lang w:bidi="ar-SY"/>
              </w:rPr>
            </w:pPr>
          </w:p>
          <w:p w:rsidR="00D12968" w:rsidRPr="00D7734E" w:rsidRDefault="00D12968" w:rsidP="00D12968">
            <w:pPr>
              <w:jc w:val="center"/>
              <w:rPr>
                <w:rFonts w:ascii="Adobe Arabic" w:hAnsi="Adobe Arabic" w:cs="Adobe Arabic"/>
                <w:b/>
                <w:bCs/>
                <w:color w:val="168489"/>
                <w:sz w:val="40"/>
                <w:szCs w:val="48"/>
                <w:lang w:bidi="ar-SY"/>
              </w:rPr>
            </w:pPr>
            <w:r w:rsidRPr="00D7734E">
              <w:rPr>
                <w:rFonts w:ascii="Adobe Arabic" w:hAnsi="Adobe Arabic" w:cs="Adobe Arabic" w:hint="cs"/>
                <w:b/>
                <w:bCs/>
                <w:color w:val="168489"/>
                <w:sz w:val="40"/>
                <w:szCs w:val="48"/>
                <w:rtl/>
                <w:lang w:bidi="ar-SY"/>
              </w:rPr>
              <w:t>"</w:t>
            </w:r>
            <w:r w:rsidRPr="00D7734E">
              <w:rPr>
                <w:rFonts w:ascii="Adobe Arabic" w:hAnsi="Adobe Arabic" w:cs="Adobe Arabic"/>
                <w:b/>
                <w:bCs/>
                <w:color w:val="168489"/>
                <w:sz w:val="40"/>
                <w:szCs w:val="48"/>
                <w:rtl/>
                <w:lang w:bidi="ar-SY"/>
              </w:rPr>
              <w:t>خريطة الدعم</w:t>
            </w:r>
            <w:r w:rsidRPr="00D7734E">
              <w:rPr>
                <w:rFonts w:ascii="Adobe Arabic" w:hAnsi="Adobe Arabic" w:cs="Adobe Arabic" w:hint="cs"/>
                <w:b/>
                <w:bCs/>
                <w:color w:val="168489"/>
                <w:sz w:val="40"/>
                <w:szCs w:val="48"/>
                <w:rtl/>
                <w:lang w:bidi="ar-SY"/>
              </w:rPr>
              <w:t>":</w:t>
            </w:r>
          </w:p>
          <w:p w:rsidR="00D12968" w:rsidRPr="00960E81" w:rsidRDefault="00D12968" w:rsidP="00D12968">
            <w:pPr>
              <w:jc w:val="center"/>
              <w:rPr>
                <w:rFonts w:ascii="Adobe Arabic" w:hAnsi="Adobe Arabic" w:cs="Adobe Arabic"/>
                <w:b/>
                <w:bCs/>
                <w:color w:val="168489"/>
                <w:sz w:val="40"/>
                <w:szCs w:val="48"/>
                <w:lang w:bidi="ar-SY"/>
              </w:rPr>
            </w:pPr>
          </w:p>
        </w:tc>
      </w:tr>
    </w:tbl>
    <w:p w:rsidR="00247375" w:rsidRDefault="00247375" w:rsidP="00247375">
      <w:pPr>
        <w:rPr>
          <w:rFonts w:ascii="Sakkal Majalla" w:hAnsi="Sakkal Majalla"/>
          <w:sz w:val="32"/>
          <w:szCs w:val="32"/>
          <w:rtl/>
        </w:rPr>
      </w:pPr>
    </w:p>
    <w:p w:rsidR="00247375" w:rsidRPr="00D7734E" w:rsidRDefault="00247375" w:rsidP="00D7734E">
      <w:pPr>
        <w:rPr>
          <w:color w:val="C00000"/>
        </w:rPr>
      </w:pPr>
      <w:r w:rsidRPr="00D7734E">
        <w:rPr>
          <w:color w:val="C00000"/>
          <w:rtl/>
        </w:rPr>
        <w:t>الوصف</w:t>
      </w:r>
    </w:p>
    <w:p w:rsidR="00247375" w:rsidRDefault="00247375" w:rsidP="00D7734E">
      <w:pPr>
        <w:rPr>
          <w:rtl/>
        </w:rPr>
      </w:pPr>
      <w:r w:rsidRPr="00AC09F9">
        <w:rPr>
          <w:rtl/>
        </w:rPr>
        <w:t>في هذا النشاط، يُطلب من المشاركين رسم خريطة شخصية توضح مصادر الدعم النفسي والاجتماعي التي يعتمدون عليها، سواء</w:t>
      </w:r>
      <w:r>
        <w:rPr>
          <w:rFonts w:hint="cs"/>
          <w:rtl/>
        </w:rPr>
        <w:t>ً</w:t>
      </w:r>
      <w:r w:rsidRPr="00AC09F9">
        <w:rPr>
          <w:rtl/>
        </w:rPr>
        <w:t xml:space="preserve"> داخل بيئة العمل أو خارجها. يهدف النشاط إلى مساعدة المشاركين على التعرف على شبكات الدعم المتاحة لهم وتعزيز وعيهم بأهمية طلب الدعم عند الحاجة.</w:t>
      </w:r>
    </w:p>
    <w:p w:rsidR="00247375" w:rsidRPr="00D7734E" w:rsidRDefault="00247375" w:rsidP="00D7734E">
      <w:pPr>
        <w:rPr>
          <w:color w:val="168489"/>
        </w:rPr>
      </w:pPr>
      <w:r w:rsidRPr="00D7734E">
        <w:rPr>
          <w:color w:val="168489"/>
          <w:rtl/>
        </w:rPr>
        <w:t>أهداف النشاط</w:t>
      </w:r>
    </w:p>
    <w:p w:rsidR="00247375" w:rsidRPr="00AC09F9" w:rsidRDefault="00247375" w:rsidP="00D7734E">
      <w:r w:rsidRPr="00AC09F9">
        <w:rPr>
          <w:rtl/>
        </w:rPr>
        <w:t xml:space="preserve">- زيادة وعي المشاركين بمصادر الدعم النفسي والاجتماعي المتاحة لهم.  </w:t>
      </w:r>
    </w:p>
    <w:p w:rsidR="00247375" w:rsidRPr="00AC09F9" w:rsidRDefault="00247375" w:rsidP="00D7734E">
      <w:r w:rsidRPr="00AC09F9">
        <w:rPr>
          <w:rtl/>
        </w:rPr>
        <w:t xml:space="preserve">- تعزيز فهم أهمية طلب الدعم عند الحاجة.  </w:t>
      </w:r>
    </w:p>
    <w:p w:rsidR="00247375" w:rsidRPr="00AC09F9" w:rsidRDefault="00247375" w:rsidP="00D7734E">
      <w:r w:rsidRPr="00AC09F9">
        <w:rPr>
          <w:rtl/>
        </w:rPr>
        <w:t xml:space="preserve">- تقديم أداة بصرية تساعد المشاركين على تنظيم أفكارهم وتحديد الفجوات في شبكات الدعم.  </w:t>
      </w:r>
    </w:p>
    <w:p w:rsidR="00247375" w:rsidRPr="00AC09F9" w:rsidRDefault="00247375" w:rsidP="00D7734E">
      <w:r w:rsidRPr="00AC09F9">
        <w:rPr>
          <w:rtl/>
        </w:rPr>
        <w:t>- تحفيز المشاركين على بناء أو تقوية علاقاتهم مع مصادر الدعم سواء في العمل أو خارجه.</w:t>
      </w:r>
    </w:p>
    <w:p w:rsidR="00D7734E" w:rsidRDefault="00D7734E" w:rsidP="00247375">
      <w:pPr>
        <w:rPr>
          <w:lang w:bidi="ar-SY"/>
        </w:rPr>
      </w:pPr>
    </w:p>
    <w:p w:rsidR="00D7734E" w:rsidRDefault="00D7734E" w:rsidP="00247375">
      <w:pPr>
        <w:rPr>
          <w:lang w:bidi="ar-SY"/>
        </w:rPr>
      </w:pPr>
    </w:p>
    <w:p w:rsidR="00D7734E" w:rsidRDefault="00D7734E" w:rsidP="00D7734E">
      <w:pPr>
        <w:jc w:val="center"/>
        <w:rPr>
          <w:rtl/>
          <w:lang w:bidi="ar-SY"/>
        </w:rPr>
      </w:pPr>
      <w:r w:rsidRPr="00717B5A">
        <w:rPr>
          <w:noProof/>
        </w:rPr>
        <w:drawing>
          <wp:inline distT="0" distB="0" distL="0" distR="0" wp14:anchorId="1F445688" wp14:editId="1BB856B5">
            <wp:extent cx="1501775" cy="1397000"/>
            <wp:effectExtent l="0" t="0" r="0" b="0"/>
            <wp:docPr id="1452062359" name="Picture 1452062359" descr="Text book with pencil isolated icon Royalty Free Vector">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pic:cNvPr>
                    <pic:cNvPicPr>
                      <a:picLocks noChangeAspect="1" noChangeArrowheads="1"/>
                    </pic:cNvPicPr>
                  </pic:nvPicPr>
                  <pic:blipFill rotWithShape="1">
                    <a:blip r:embed="rId108" cstate="print">
                      <a:duotone>
                        <a:schemeClr val="accent3">
                          <a:shade val="45000"/>
                          <a:satMod val="135000"/>
                        </a:schemeClr>
                        <a:prstClr val="white"/>
                      </a:duotone>
                      <a:extLst>
                        <a:ext uri="{BEBA8EAE-BF5A-486C-A8C5-ECC9F3942E4B}">
                          <a14:imgProps xmlns:a14="http://schemas.microsoft.com/office/drawing/2010/main">
                            <a14:imgLayer r:embed="rId109">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01775" cy="1397000"/>
                    </a:xfrm>
                    <a:prstGeom prst="rect">
                      <a:avLst/>
                    </a:prstGeom>
                    <a:noFill/>
                  </pic:spPr>
                </pic:pic>
              </a:graphicData>
            </a:graphic>
          </wp:inline>
        </w:drawing>
      </w:r>
    </w:p>
    <w:p w:rsidR="00D12968" w:rsidRDefault="00D12968" w:rsidP="00D7734E">
      <w:pPr>
        <w:jc w:val="center"/>
        <w:rPr>
          <w:rtl/>
          <w:lang w:bidi="ar-SY"/>
        </w:rPr>
      </w:pPr>
    </w:p>
    <w:p w:rsidR="00D12968" w:rsidRPr="002465AB" w:rsidRDefault="00D12968" w:rsidP="00D12968">
      <w:pPr>
        <w:ind w:left="-897"/>
        <w:jc w:val="center"/>
        <w:rPr>
          <w:rtl/>
          <w:lang w:bidi="ar-SY"/>
        </w:rPr>
        <w:sectPr w:rsidR="00D12968" w:rsidRPr="002465AB" w:rsidSect="00E80F25">
          <w:pgSz w:w="11906" w:h="16838" w:code="9"/>
          <w:pgMar w:top="1440" w:right="1440" w:bottom="1440" w:left="1440" w:header="113" w:footer="0" w:gutter="0"/>
          <w:cols w:space="720"/>
          <w:titlePg/>
          <w:docGrid w:linePitch="381"/>
        </w:sectPr>
      </w:pPr>
      <w:r>
        <w:rPr>
          <w:noProof/>
        </w:rPr>
        <w:lastRenderedPageBreak/>
        <mc:AlternateContent>
          <mc:Choice Requires="wps">
            <w:drawing>
              <wp:inline distT="0" distB="0" distL="0" distR="0" wp14:anchorId="028EF430" wp14:editId="27B4BAA3">
                <wp:extent cx="6849110" cy="8883650"/>
                <wp:effectExtent l="0" t="0" r="27940" b="12700"/>
                <wp:docPr id="1312906913"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9110" cy="8883650"/>
                        </a:xfrm>
                        <a:prstGeom prst="roundRect">
                          <a:avLst>
                            <a:gd name="adj" fmla="val 16667"/>
                          </a:avLst>
                        </a:prstGeom>
                        <a:solidFill>
                          <a:srgbClr val="EAF4E4"/>
                        </a:solidFill>
                        <a:ln w="12700">
                          <a:solidFill>
                            <a:schemeClr val="accent6"/>
                          </a:solidFill>
                          <a:miter lim="800000"/>
                          <a:headEnd/>
                          <a:tailEnd/>
                        </a:ln>
                      </wps:spPr>
                      <wps:txbx>
                        <w:txbxContent>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_x0000_s2139" style="width:539.3pt;height:699.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" fillcolor="#eaf4e4" strokecolor="#70ad47 [3209]" strokeweight="1pt">
                <v:stroke joinstyle="miter"/>
                <v:textbox inset="0,3mm,0">
                  <w:txbxContent>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jc w:val="center"/>
                        <w:rPr>
                          <w:sz w:val="22"/>
                          <w:szCs w:val="28"/>
                          <w:rtl/>
                          <w:lang w:bidi="ar-SY"/>
                        </w:rPr>
                      </w:pPr>
                    </w:p>
                  </w:txbxContent>
                </v:textbox>
                <w10:wrap anchorx="page"/>
                <w10:anchorlock/>
              </v:roundrect>
            </w:pict>
          </mc:Fallback>
        </mc:AlternateContent>
      </w:r>
    </w:p>
    <w:tbl>
      <w:tblPr>
        <w:tblStyle w:val="TableGrid"/>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958"/>
        <w:gridCol w:w="3433"/>
        <w:gridCol w:w="1099"/>
      </w:tblGrid>
      <w:tr w:rsidR="00F01FA2" w:rsidRPr="00707A32" w:rsidTr="005345A8">
        <w:tc>
          <w:tcPr>
            <w:tcW w:w="5000" w:type="pct"/>
            <w:gridSpan w:val="3"/>
            <w:tcBorders>
              <w:left w:val="single" w:sz="4" w:space="0" w:color="168489"/>
              <w:right w:val="single" w:sz="4" w:space="0" w:color="168489"/>
            </w:tcBorders>
            <w:shd w:val="clear" w:color="auto" w:fill="F2F2F2" w:themeFill="background1" w:themeFillShade="F2"/>
          </w:tcPr>
          <w:p w:rsidR="00F01FA2" w:rsidRPr="00781A2F" w:rsidRDefault="00F01FA2" w:rsidP="005345A8">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rsidTr="005345A8">
        <w:tc>
          <w:tcPr>
            <w:tcW w:w="2612" w:type="pct"/>
            <w:tcBorders>
              <w:left w:val="single" w:sz="4" w:space="0" w:color="168489"/>
              <w:right w:val="single" w:sz="4" w:space="0" w:color="168489"/>
            </w:tcBorders>
            <w:shd w:val="clear" w:color="auto" w:fill="auto"/>
          </w:tcPr>
          <w:p w:rsidR="00F01FA2" w:rsidRDefault="00F01FA2" w:rsidP="005345A8">
            <w:pPr>
              <w:pStyle w:val="bold"/>
              <w:jc w:val="center"/>
              <w:rPr>
                <w:color w:val="168489"/>
                <w:sz w:val="40"/>
                <w:szCs w:val="40"/>
                <w:rtl/>
                <w:lang w:bidi="ar-EG"/>
              </w:rPr>
            </w:pPr>
            <w:r>
              <w:rPr>
                <w:noProof/>
              </w:rPr>
              <w:drawing>
                <wp:inline distT="0" distB="0" distL="0" distR="0" wp14:anchorId="5C3BC89E" wp14:editId="7C8C2A5D">
                  <wp:extent cx="417155" cy="417165"/>
                  <wp:effectExtent l="0" t="0" r="2540" b="2540"/>
                  <wp:docPr id="1465698213" name="Picture 1465698213"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57"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rsidR="00F01FA2" w:rsidRPr="00F01FA2" w:rsidRDefault="00F01FA2" w:rsidP="005345A8">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rsidR="00F01FA2" w:rsidRDefault="00F01FA2" w:rsidP="005345A8">
            <w:pPr>
              <w:pStyle w:val="bold"/>
              <w:jc w:val="center"/>
              <w:rPr>
                <w:color w:val="168489"/>
                <w:sz w:val="40"/>
                <w:szCs w:val="40"/>
                <w:rtl/>
                <w:lang w:bidi="ar-EG"/>
              </w:rPr>
            </w:pPr>
            <w:r>
              <w:rPr>
                <w:noProof/>
              </w:rPr>
              <w:drawing>
                <wp:inline distT="0" distB="0" distL="0" distR="0" wp14:anchorId="2842313D" wp14:editId="0E67C9F4">
                  <wp:extent cx="371475" cy="400050"/>
                  <wp:effectExtent l="0" t="0" r="9525" b="0"/>
                  <wp:docPr id="1465698214" name="Picture 1465698214"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8"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rsidR="00F01FA2" w:rsidRPr="00F01FA2" w:rsidRDefault="00162D45" w:rsidP="005345A8">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shd w:val="clear" w:color="auto" w:fill="auto"/>
          </w:tcPr>
          <w:p w:rsidR="00F01FA2" w:rsidRPr="00F01FA2" w:rsidRDefault="00F01FA2" w:rsidP="005345A8">
            <w:pPr>
              <w:pStyle w:val="bold"/>
              <w:bidi w:val="0"/>
              <w:jc w:val="center"/>
              <w:rPr>
                <w:color w:val="168489"/>
                <w:sz w:val="40"/>
                <w:szCs w:val="40"/>
                <w:rtl/>
                <w:lang w:bidi="ar-EG"/>
              </w:rPr>
            </w:pPr>
            <w:r w:rsidRPr="00595B2E">
              <w:rPr>
                <w:noProof/>
              </w:rPr>
              <w:drawing>
                <wp:inline distT="0" distB="0" distL="0" distR="0" wp14:anchorId="3EBB527C" wp14:editId="33582568">
                  <wp:extent cx="286893" cy="286893"/>
                  <wp:effectExtent l="0" t="0" r="0" b="0"/>
                  <wp:docPr id="1465698215" name="Picture 1465698215"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9"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rsidTr="005345A8">
        <w:tc>
          <w:tcPr>
            <w:tcW w:w="2612" w:type="pct"/>
            <w:tcBorders>
              <w:left w:val="single" w:sz="4" w:space="0" w:color="168489"/>
              <w:right w:val="single" w:sz="4" w:space="0" w:color="168489"/>
            </w:tcBorders>
            <w:vAlign w:val="center"/>
          </w:tcPr>
          <w:p w:rsidR="00247375" w:rsidRPr="00247375" w:rsidRDefault="00247375" w:rsidP="00247375">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247375">
              <w:rPr>
                <w:rFonts w:ascii="Adobe Arabic" w:eastAsia="Calibri" w:hAnsi="Adobe Arabic" w:cs="Adobe Arabic" w:hint="cs"/>
                <w:color w:val="0D0D0D" w:themeColor="text1" w:themeTint="F2"/>
                <w:sz w:val="32"/>
                <w:szCs w:val="32"/>
                <w:rtl/>
                <w:lang w:bidi="ar-EG"/>
              </w:rPr>
              <w:t>مشاهدة فيديو تدريبي.</w:t>
            </w:r>
          </w:p>
          <w:p w:rsidR="00247375" w:rsidRPr="00247375" w:rsidRDefault="00247375" w:rsidP="00247375">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sidRPr="00247375">
              <w:rPr>
                <w:rFonts w:ascii="Adobe Arabic" w:eastAsia="Calibri" w:hAnsi="Adobe Arabic" w:cs="Adobe Arabic"/>
                <w:color w:val="0D0D0D" w:themeColor="text1" w:themeTint="F2"/>
                <w:sz w:val="32"/>
                <w:szCs w:val="32"/>
                <w:rtl/>
                <w:lang w:bidi="ar-EG"/>
              </w:rPr>
              <w:t xml:space="preserve">مصادر الضغوط المهنية.  </w:t>
            </w:r>
          </w:p>
          <w:p w:rsidR="00247375" w:rsidRPr="00247375" w:rsidRDefault="00247375" w:rsidP="00247375">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sidRPr="00247375">
              <w:rPr>
                <w:rFonts w:ascii="Adobe Arabic" w:eastAsia="Calibri" w:hAnsi="Adobe Arabic" w:cs="Adobe Arabic" w:hint="cs"/>
                <w:color w:val="0D0D0D" w:themeColor="text1" w:themeTint="F2"/>
                <w:sz w:val="32"/>
                <w:szCs w:val="32"/>
                <w:rtl/>
                <w:lang w:bidi="ar-EG"/>
              </w:rPr>
              <w:t>ال</w:t>
            </w:r>
            <w:r w:rsidRPr="00247375">
              <w:rPr>
                <w:rFonts w:ascii="Adobe Arabic" w:eastAsia="Calibri" w:hAnsi="Adobe Arabic" w:cs="Adobe Arabic"/>
                <w:color w:val="0D0D0D" w:themeColor="text1" w:themeTint="F2"/>
                <w:sz w:val="32"/>
                <w:szCs w:val="32"/>
                <w:rtl/>
                <w:lang w:bidi="ar-EG"/>
              </w:rPr>
              <w:t xml:space="preserve">استراتيجيات </w:t>
            </w:r>
            <w:r w:rsidRPr="00247375">
              <w:rPr>
                <w:rFonts w:ascii="Adobe Arabic" w:eastAsia="Calibri" w:hAnsi="Adobe Arabic" w:cs="Adobe Arabic" w:hint="cs"/>
                <w:color w:val="0D0D0D" w:themeColor="text1" w:themeTint="F2"/>
                <w:sz w:val="32"/>
                <w:szCs w:val="32"/>
                <w:rtl/>
                <w:lang w:bidi="ar-EG"/>
              </w:rPr>
              <w:t>ال</w:t>
            </w:r>
            <w:r w:rsidRPr="00247375">
              <w:rPr>
                <w:rFonts w:ascii="Adobe Arabic" w:eastAsia="Calibri" w:hAnsi="Adobe Arabic" w:cs="Adobe Arabic"/>
                <w:color w:val="0D0D0D" w:themeColor="text1" w:themeTint="F2"/>
                <w:sz w:val="32"/>
                <w:szCs w:val="32"/>
                <w:rtl/>
                <w:lang w:bidi="ar-EG"/>
              </w:rPr>
              <w:t xml:space="preserve">فعّالة للتعامل مع الضغوط.  </w:t>
            </w:r>
          </w:p>
          <w:p w:rsidR="00F01FA2" w:rsidRPr="00247375" w:rsidRDefault="00247375" w:rsidP="00247375">
            <w:pPr>
              <w:pStyle w:val="ListParagraph"/>
              <w:numPr>
                <w:ilvl w:val="0"/>
                <w:numId w:val="8"/>
              </w:numPr>
              <w:spacing w:after="0" w:line="276" w:lineRule="auto"/>
              <w:jc w:val="lowKashida"/>
              <w:rPr>
                <w:rFonts w:ascii="Sakkal Majalla" w:hAnsi="Sakkal Majalla" w:cs="Sakkal Majalla"/>
                <w:sz w:val="32"/>
                <w:szCs w:val="32"/>
                <w:rtl/>
              </w:rPr>
            </w:pPr>
            <w:r w:rsidRPr="00247375">
              <w:rPr>
                <w:rFonts w:ascii="Adobe Arabic" w:eastAsia="Calibri" w:hAnsi="Adobe Arabic" w:cs="Adobe Arabic"/>
                <w:color w:val="0D0D0D" w:themeColor="text1" w:themeTint="F2"/>
                <w:sz w:val="32"/>
                <w:szCs w:val="32"/>
                <w:rtl/>
                <w:lang w:bidi="ar-EG"/>
              </w:rPr>
              <w:t>أهمية الاسترخاء والتنفس العميق في تخفيف الضغوط.</w:t>
            </w:r>
            <w:r w:rsidRPr="00FC29D9">
              <w:rPr>
                <w:rFonts w:ascii="Sakkal Majalla" w:hAnsi="Sakkal Majalla" w:cs="Sakkal Majalla"/>
                <w:sz w:val="32"/>
                <w:szCs w:val="32"/>
                <w:rtl/>
              </w:rPr>
              <w:t xml:space="preserve"> </w:t>
            </w:r>
          </w:p>
        </w:tc>
        <w:tc>
          <w:tcPr>
            <w:tcW w:w="1809" w:type="pct"/>
            <w:tcBorders>
              <w:left w:val="single" w:sz="4" w:space="0" w:color="168489"/>
              <w:right w:val="single" w:sz="4" w:space="0" w:color="168489"/>
            </w:tcBorders>
            <w:vAlign w:val="center"/>
          </w:tcPr>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استخدام فيديوهات تدريبية.</w:t>
            </w:r>
          </w:p>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rsidR="00F01FA2" w:rsidRPr="00781A2F" w:rsidRDefault="00162D45" w:rsidP="00162D45">
            <w:pPr>
              <w:pStyle w:val="ListParagraph"/>
              <w:numPr>
                <w:ilvl w:val="0"/>
                <w:numId w:val="8"/>
              </w:numPr>
              <w:spacing w:after="0" w:line="240" w:lineRule="auto"/>
              <w:jc w:val="lowKashida"/>
              <w:rPr>
                <w:rFonts w:ascii="Adobe Arabic" w:eastAsia="Calibri" w:hAnsi="Adobe Arabic" w:cs="Adobe Arabic"/>
                <w:color w:val="0D0D0D" w:themeColor="text1" w:themeTint="F2"/>
                <w:sz w:val="36"/>
                <w:szCs w:val="36"/>
                <w:rtl/>
                <w:lang w:bidi="ar-EG"/>
              </w:rPr>
            </w:pPr>
            <w:r w:rsidRPr="00162D45">
              <w:rPr>
                <w:rFonts w:ascii="Adobe Arabic" w:eastAsia="Calibri" w:hAnsi="Adobe Arabic" w:cs="Adobe Arabic"/>
                <w:color w:val="0D0D0D" w:themeColor="text1" w:themeTint="F2"/>
                <w:sz w:val="32"/>
                <w:szCs w:val="32"/>
                <w:rtl/>
                <w:lang w:bidi="ar-EG"/>
              </w:rPr>
              <w:t>تنفيذ أنشطة تعاونيّة.</w:t>
            </w:r>
          </w:p>
        </w:tc>
        <w:tc>
          <w:tcPr>
            <w:tcW w:w="579" w:type="pct"/>
            <w:tcBorders>
              <w:left w:val="single" w:sz="4" w:space="0" w:color="168489"/>
              <w:right w:val="single" w:sz="4" w:space="0" w:color="168489"/>
            </w:tcBorders>
            <w:vAlign w:val="center"/>
          </w:tcPr>
          <w:p w:rsidR="00F01FA2" w:rsidRPr="00F01FA2" w:rsidRDefault="00F01FA2" w:rsidP="005345A8">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rsidR="00F01FA2" w:rsidRPr="00423539" w:rsidRDefault="00F01FA2" w:rsidP="00F01FA2">
      <w:pPr>
        <w:spacing w:line="240" w:lineRule="auto"/>
        <w:jc w:val="center"/>
        <w:rPr>
          <w:rFonts w:cs="PT Bold Heading"/>
          <w:sz w:val="52"/>
          <w:szCs w:val="56"/>
          <w:rtl/>
        </w:rPr>
      </w:pPr>
      <w:r>
        <w:rPr>
          <w:rFonts w:cs="PT Bold Heading"/>
          <w:noProof/>
          <w:sz w:val="52"/>
          <w:szCs w:val="56"/>
          <w:rtl/>
        </w:rPr>
        <mc:AlternateContent>
          <mc:Choice Requires="wpg">
            <w:drawing>
              <wp:anchor distT="0" distB="0" distL="114300" distR="114300" simplePos="0" relativeHeight="252775424" behindDoc="0" locked="0" layoutInCell="1" allowOverlap="1" wp14:anchorId="579FCFC3" wp14:editId="28F24289">
                <wp:simplePos x="0" y="0"/>
                <wp:positionH relativeFrom="column">
                  <wp:posOffset>127591</wp:posOffset>
                </wp:positionH>
                <wp:positionV relativeFrom="paragraph">
                  <wp:posOffset>-467833</wp:posOffset>
                </wp:positionV>
                <wp:extent cx="6304925" cy="6733815"/>
                <wp:effectExtent l="0" t="0" r="0" b="0"/>
                <wp:wrapNone/>
                <wp:docPr id="1451488586" name="Group 1451488586"/>
                <wp:cNvGraphicFramePr/>
                <a:graphic xmlns:a="http://schemas.openxmlformats.org/drawingml/2006/main">
                  <a:graphicData uri="http://schemas.microsoft.com/office/word/2010/wordprocessingGroup">
                    <wpg:wgp>
                      <wpg:cNvGrpSpPr/>
                      <wpg:grpSpPr>
                        <a:xfrm>
                          <a:off x="0" y="0"/>
                          <a:ext cx="6304925" cy="6733815"/>
                          <a:chOff x="0" y="0"/>
                          <a:chExt cx="6304925" cy="6733815"/>
                        </a:xfrm>
                      </wpg:grpSpPr>
                      <wpg:grpSp>
                        <wpg:cNvPr id="1451488587" name="Group 1451488587"/>
                        <wpg:cNvGrpSpPr/>
                        <wpg:grpSpPr>
                          <a:xfrm>
                            <a:off x="161925" y="2571750"/>
                            <a:ext cx="5425876" cy="4162065"/>
                            <a:chOff x="-2" y="0"/>
                            <a:chExt cx="5425948" cy="4162360"/>
                          </a:xfrm>
                        </wpg:grpSpPr>
                        <wpg:grpSp>
                          <wpg:cNvPr id="1451488588" name="Group 25"/>
                          <wpg:cNvGrpSpPr/>
                          <wpg:grpSpPr>
                            <a:xfrm>
                              <a:off x="3130302" y="0"/>
                              <a:ext cx="2262067" cy="515506"/>
                              <a:chOff x="3849928" y="0"/>
                              <a:chExt cx="2262067" cy="515506"/>
                            </a:xfrm>
                          </wpg:grpSpPr>
                          <wpg:grpSp>
                            <wpg:cNvPr id="1451488589" name="Group 1451488589"/>
                            <wpg:cNvGrpSpPr/>
                            <wpg:grpSpPr>
                              <a:xfrm>
                                <a:off x="5606227" y="0"/>
                                <a:ext cx="505768" cy="515506"/>
                                <a:chOff x="5606227" y="0"/>
                                <a:chExt cx="505768" cy="515506"/>
                              </a:xfrm>
                            </wpg:grpSpPr>
                            <wps:wsp>
                              <wps:cNvPr id="1451488590" name="Oval 1451488590"/>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591" name="Picture 1451488591" descr="Target "/>
                                <pic:cNvPicPr>
                                  <a:picLocks noChangeAspect="1" noChangeArrowheads="1"/>
                                </pic:cNvPicPr>
                              </pic:nvPicPr>
                              <pic:blipFill>
                                <a:blip r:embed="rId47"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92" name="TextBox 34"/>
                            <wps:cNvSpPr txBox="1"/>
                            <wps:spPr>
                              <a:xfrm>
                                <a:off x="3849928" y="69934"/>
                                <a:ext cx="1755152" cy="441349"/>
                              </a:xfrm>
                              <a:prstGeom prst="rect">
                                <a:avLst/>
                              </a:prstGeom>
                              <a:noFill/>
                            </wps:spPr>
                            <wps:txbx>
                              <w:txbxContent>
                                <w:p w:rsidR="005345A8" w:rsidRPr="00BC6FB1" w:rsidRDefault="005345A8" w:rsidP="005345A8">
                                  <w:pPr>
                                    <w:jc w:val="center"/>
                                    <w:rPr>
                                      <w:rFonts w:ascii="Adobe Arabic" w:eastAsia="GE Dinar One" w:hAnsi="Adobe Arabic" w:cs="Adobe Arabic"/>
                                      <w:b/>
                                      <w:bCs/>
                                      <w:color w:val="000000"/>
                                      <w:kern w:val="24"/>
                                      <w:sz w:val="44"/>
                                      <w:szCs w:val="44"/>
                                      <w:lang w:bidi="ar-SY"/>
                                    </w:rPr>
                                  </w:pPr>
                                  <w:hyperlink r:id="rId120" w:history="1">
                                    <w:r w:rsidRPr="005345A8">
                                      <w:rPr>
                                        <w:rStyle w:val="Hyperlink"/>
                                        <w:rFonts w:ascii="Adobe Arabic" w:eastAsia="GE Dinar One" w:hAnsi="Adobe Arabic" w:cs="Adobe Arabic"/>
                                        <w:b/>
                                        <w:bCs/>
                                        <w:kern w:val="24"/>
                                        <w:sz w:val="44"/>
                                        <w:szCs w:val="44"/>
                                        <w:rtl/>
                                        <w:lang w:bidi="ar-SY"/>
                                      </w:rPr>
                                      <w:t>أهداف الجلسة</w:t>
                                    </w:r>
                                  </w:hyperlink>
                                </w:p>
                              </w:txbxContent>
                            </wps:txbx>
                            <wps:bodyPr wrap="square" rtlCol="0">
                              <a:spAutoFit/>
                            </wps:bodyPr>
                          </wps:wsp>
                        </wpg:grpSp>
                        <wpg:grpSp>
                          <wpg:cNvPr id="1451488593" name="Group 26"/>
                          <wpg:cNvGrpSpPr/>
                          <wpg:grpSpPr>
                            <a:xfrm>
                              <a:off x="-2" y="9939"/>
                              <a:ext cx="2261237" cy="514985"/>
                              <a:chOff x="-2" y="0"/>
                              <a:chExt cx="2261545" cy="515506"/>
                            </a:xfrm>
                          </wpg:grpSpPr>
                          <wps:wsp>
                            <wps:cNvPr id="1451488594" name="Oval 1451488594"/>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596" name="TextBox 34"/>
                            <wps:cNvSpPr txBox="1"/>
                            <wps:spPr>
                              <a:xfrm>
                                <a:off x="-2" y="69936"/>
                                <a:ext cx="1756026" cy="441796"/>
                              </a:xfrm>
                              <a:prstGeom prst="rect">
                                <a:avLst/>
                              </a:prstGeom>
                              <a:noFill/>
                            </wps:spPr>
                            <wps:txbx>
                              <w:txbxContent>
                                <w:p w:rsidR="005345A8" w:rsidRPr="00BC6FB1" w:rsidRDefault="005345A8" w:rsidP="005345A8">
                                  <w:pPr>
                                    <w:jc w:val="center"/>
                                    <w:rPr>
                                      <w:rFonts w:ascii="Adobe Arabic" w:eastAsia="GE Dinar One" w:hAnsi="Adobe Arabic" w:cs="Adobe Arabic"/>
                                      <w:b/>
                                      <w:bCs/>
                                      <w:color w:val="000000"/>
                                      <w:kern w:val="24"/>
                                      <w:sz w:val="44"/>
                                      <w:szCs w:val="44"/>
                                      <w:lang w:bidi="ar-SY"/>
                                    </w:rPr>
                                  </w:pPr>
                                  <w:hyperlink r:id="rId121" w:history="1">
                                    <w:r w:rsidRPr="005345A8">
                                      <w:rPr>
                                        <w:rStyle w:val="Hyperlink"/>
                                        <w:rFonts w:ascii="Adobe Arabic" w:eastAsia="GE Dinar One" w:hAnsi="Adobe Arabic" w:cs="Adobe Arabic" w:hint="cs"/>
                                        <w:b/>
                                        <w:bCs/>
                                        <w:kern w:val="24"/>
                                        <w:sz w:val="44"/>
                                        <w:szCs w:val="44"/>
                                        <w:rtl/>
                                        <w:lang w:bidi="ar-SY"/>
                                      </w:rPr>
                                      <w:t>محاور الجلسة</w:t>
                                    </w:r>
                                  </w:hyperlink>
                                </w:p>
                              </w:txbxContent>
                            </wps:txbx>
                            <wps:bodyPr wrap="square" rtlCol="0">
                              <a:spAutoFit/>
                            </wps:bodyPr>
                          </wps:wsp>
                          <pic:pic xmlns:pic="http://schemas.openxmlformats.org/drawingml/2006/picture">
                            <pic:nvPicPr>
                              <pic:cNvPr id="1451488597" name="Picture 1451488597" descr="Note "/>
                              <pic:cNvPicPr>
                                <a:picLocks noChangeAspect="1" noChangeArrowheads="1"/>
                              </pic:cNvPicPr>
                            </pic:nvPicPr>
                            <pic:blipFill>
                              <a:blip r:embed="rId50"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98" name="Text Box 1451488598"/>
                          <wps:cNvSpPr txBox="1"/>
                          <wps:spPr>
                            <a:xfrm>
                              <a:off x="3130298" y="874304"/>
                              <a:ext cx="2295648" cy="3288056"/>
                            </a:xfrm>
                            <a:prstGeom prst="rect">
                              <a:avLst/>
                            </a:prstGeom>
                            <a:noFill/>
                            <a:ln w="6350">
                              <a:noFill/>
                            </a:ln>
                          </wps:spPr>
                          <wps:txbx>
                            <w:txbxContent>
                              <w:p w:rsidR="005345A8" w:rsidRPr="002C04B9" w:rsidRDefault="005345A8" w:rsidP="00247375">
                                <w:pPr>
                                  <w:pStyle w:val="a1"/>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rsidR="005345A8" w:rsidRPr="00247375" w:rsidRDefault="005345A8"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color w:val="000000"/>
                                    <w:kern w:val="24"/>
                                    <w:sz w:val="36"/>
                                    <w:szCs w:val="36"/>
                                    <w:rtl/>
                                    <w:lang w:bidi="ar-SY"/>
                                  </w:rPr>
                                  <w:t>التعر</w:t>
                                </w:r>
                                <w:r w:rsidRPr="00247375">
                                  <w:rPr>
                                    <w:rFonts w:ascii="Adobe Arabic" w:eastAsia="GE Dinar One" w:hAnsi="Adobe Arabic" w:cs="Adobe Arabic" w:hint="cs"/>
                                    <w:color w:val="000000"/>
                                    <w:kern w:val="24"/>
                                    <w:sz w:val="36"/>
                                    <w:szCs w:val="36"/>
                                    <w:rtl/>
                                    <w:lang w:bidi="ar-SY"/>
                                  </w:rPr>
                                  <w:t>ّ</w:t>
                                </w:r>
                                <w:r w:rsidRPr="00247375">
                                  <w:rPr>
                                    <w:rFonts w:ascii="Adobe Arabic" w:eastAsia="GE Dinar One" w:hAnsi="Adobe Arabic" w:cs="Adobe Arabic"/>
                                    <w:color w:val="000000"/>
                                    <w:kern w:val="24"/>
                                    <w:sz w:val="36"/>
                                    <w:szCs w:val="36"/>
                                    <w:rtl/>
                                    <w:lang w:bidi="ar-SY"/>
                                  </w:rPr>
                                  <w:t xml:space="preserve">ف على مصادر الضغوط المهنية.  </w:t>
                                </w:r>
                              </w:p>
                              <w:p w:rsidR="005345A8" w:rsidRPr="00247375" w:rsidRDefault="005345A8"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hint="cs"/>
                                    <w:color w:val="000000"/>
                                    <w:kern w:val="24"/>
                                    <w:sz w:val="36"/>
                                    <w:szCs w:val="36"/>
                                    <w:rtl/>
                                    <w:lang w:bidi="ar-SY"/>
                                  </w:rPr>
                                  <w:t>تطبيق أفضل ال</w:t>
                                </w:r>
                                <w:r w:rsidRPr="00247375">
                                  <w:rPr>
                                    <w:rFonts w:ascii="Adobe Arabic" w:eastAsia="GE Dinar One" w:hAnsi="Adobe Arabic" w:cs="Adobe Arabic"/>
                                    <w:color w:val="000000"/>
                                    <w:kern w:val="24"/>
                                    <w:sz w:val="36"/>
                                    <w:szCs w:val="36"/>
                                    <w:rtl/>
                                    <w:lang w:bidi="ar-SY"/>
                                  </w:rPr>
                                  <w:t xml:space="preserve">استراتيجيات </w:t>
                                </w:r>
                                <w:r w:rsidRPr="00247375">
                                  <w:rPr>
                                    <w:rFonts w:ascii="Adobe Arabic" w:eastAsia="GE Dinar One" w:hAnsi="Adobe Arabic" w:cs="Adobe Arabic" w:hint="cs"/>
                                    <w:color w:val="000000"/>
                                    <w:kern w:val="24"/>
                                    <w:sz w:val="36"/>
                                    <w:szCs w:val="36"/>
                                    <w:rtl/>
                                    <w:lang w:bidi="ar-SY"/>
                                  </w:rPr>
                                  <w:t>ال</w:t>
                                </w:r>
                                <w:r w:rsidRPr="00247375">
                                  <w:rPr>
                                    <w:rFonts w:ascii="Adobe Arabic" w:eastAsia="GE Dinar One" w:hAnsi="Adobe Arabic" w:cs="Adobe Arabic"/>
                                    <w:color w:val="000000"/>
                                    <w:kern w:val="24"/>
                                    <w:sz w:val="36"/>
                                    <w:szCs w:val="36"/>
                                    <w:rtl/>
                                    <w:lang w:bidi="ar-SY"/>
                                  </w:rPr>
                                  <w:t xml:space="preserve">فعّالة للتعامل مع الضغوط.  </w:t>
                                </w:r>
                              </w:p>
                              <w:p w:rsidR="005345A8" w:rsidRPr="00247375" w:rsidRDefault="005345A8"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hint="cs"/>
                                    <w:color w:val="000000"/>
                                    <w:kern w:val="24"/>
                                    <w:sz w:val="36"/>
                                    <w:szCs w:val="36"/>
                                    <w:rtl/>
                                    <w:lang w:bidi="ar-SY"/>
                                  </w:rPr>
                                  <w:t xml:space="preserve">توضيح </w:t>
                                </w:r>
                                <w:r w:rsidRPr="00247375">
                                  <w:rPr>
                                    <w:rFonts w:ascii="Adobe Arabic" w:eastAsia="GE Dinar One" w:hAnsi="Adobe Arabic" w:cs="Adobe Arabic"/>
                                    <w:color w:val="000000"/>
                                    <w:kern w:val="24"/>
                                    <w:sz w:val="36"/>
                                    <w:szCs w:val="36"/>
                                    <w:rtl/>
                                    <w:lang w:bidi="ar-SY"/>
                                  </w:rPr>
                                  <w:t xml:space="preserve">أهمية الاسترخاء والتنفس العميق في تخفيف الضغوط.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599" name="Text Box 1451488599"/>
                          <wps:cNvSpPr txBox="1"/>
                          <wps:spPr>
                            <a:xfrm>
                              <a:off x="39626" y="874624"/>
                              <a:ext cx="2216426" cy="3002326"/>
                            </a:xfrm>
                            <a:prstGeom prst="rect">
                              <a:avLst/>
                            </a:prstGeom>
                            <a:noFill/>
                            <a:ln w="6350">
                              <a:noFill/>
                            </a:ln>
                          </wps:spPr>
                          <wps:txbx>
                            <w:txbxContent>
                              <w:p w:rsidR="005345A8" w:rsidRPr="00247375" w:rsidRDefault="005345A8" w:rsidP="00247375">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247375">
                                  <w:rPr>
                                    <w:rFonts w:ascii="Adobe Arabic" w:eastAsia="GE Dinar One" w:hAnsi="Adobe Arabic" w:cs="Adobe Arabic" w:hint="cs"/>
                                    <w:color w:val="000000"/>
                                    <w:kern w:val="24"/>
                                    <w:sz w:val="36"/>
                                    <w:szCs w:val="36"/>
                                    <w:rtl/>
                                    <w:lang w:bidi="ar-SY"/>
                                  </w:rPr>
                                  <w:t>مشاهدة فيديو تدريبي.</w:t>
                                </w:r>
                              </w:p>
                              <w:p w:rsidR="005345A8" w:rsidRPr="00247375" w:rsidRDefault="005345A8"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color w:val="000000"/>
                                    <w:kern w:val="24"/>
                                    <w:sz w:val="36"/>
                                    <w:szCs w:val="36"/>
                                    <w:rtl/>
                                    <w:lang w:bidi="ar-SY"/>
                                  </w:rPr>
                                  <w:t xml:space="preserve">مصادر الضغوط المهنية.  </w:t>
                                </w:r>
                              </w:p>
                              <w:p w:rsidR="005345A8" w:rsidRPr="00247375" w:rsidRDefault="005345A8"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hint="cs"/>
                                    <w:color w:val="000000"/>
                                    <w:kern w:val="24"/>
                                    <w:sz w:val="36"/>
                                    <w:szCs w:val="36"/>
                                    <w:rtl/>
                                    <w:lang w:bidi="ar-SY"/>
                                  </w:rPr>
                                  <w:t>ال</w:t>
                                </w:r>
                                <w:r w:rsidRPr="00247375">
                                  <w:rPr>
                                    <w:rFonts w:ascii="Adobe Arabic" w:eastAsia="GE Dinar One" w:hAnsi="Adobe Arabic" w:cs="Adobe Arabic"/>
                                    <w:color w:val="000000"/>
                                    <w:kern w:val="24"/>
                                    <w:sz w:val="36"/>
                                    <w:szCs w:val="36"/>
                                    <w:rtl/>
                                    <w:lang w:bidi="ar-SY"/>
                                  </w:rPr>
                                  <w:t xml:space="preserve">استراتيجيات </w:t>
                                </w:r>
                                <w:r w:rsidRPr="00247375">
                                  <w:rPr>
                                    <w:rFonts w:ascii="Adobe Arabic" w:eastAsia="GE Dinar One" w:hAnsi="Adobe Arabic" w:cs="Adobe Arabic" w:hint="cs"/>
                                    <w:color w:val="000000"/>
                                    <w:kern w:val="24"/>
                                    <w:sz w:val="36"/>
                                    <w:szCs w:val="36"/>
                                    <w:rtl/>
                                    <w:lang w:bidi="ar-SY"/>
                                  </w:rPr>
                                  <w:t>ال</w:t>
                                </w:r>
                                <w:r w:rsidRPr="00247375">
                                  <w:rPr>
                                    <w:rFonts w:ascii="Adobe Arabic" w:eastAsia="GE Dinar One" w:hAnsi="Adobe Arabic" w:cs="Adobe Arabic"/>
                                    <w:color w:val="000000"/>
                                    <w:kern w:val="24"/>
                                    <w:sz w:val="36"/>
                                    <w:szCs w:val="36"/>
                                    <w:rtl/>
                                    <w:lang w:bidi="ar-SY"/>
                                  </w:rPr>
                                  <w:t xml:space="preserve">فعّالة للتعامل مع الضغوط.  </w:t>
                                </w:r>
                              </w:p>
                              <w:p w:rsidR="005345A8" w:rsidRPr="00247375" w:rsidRDefault="005345A8"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color w:val="000000"/>
                                    <w:kern w:val="24"/>
                                    <w:sz w:val="36"/>
                                    <w:szCs w:val="36"/>
                                    <w:rtl/>
                                    <w:lang w:bidi="ar-SY"/>
                                  </w:rPr>
                                  <w:t xml:space="preserve">أهمية الاسترخاء والتنفس العميق في تخفيف الضغوط.  </w:t>
                                </w:r>
                              </w:p>
                              <w:p w:rsidR="005345A8" w:rsidRPr="00247375" w:rsidRDefault="005345A8"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color w:val="000000"/>
                                    <w:kern w:val="24"/>
                                    <w:sz w:val="36"/>
                                    <w:szCs w:val="36"/>
                                    <w:rtl/>
                                    <w:lang w:bidi="ar-SY"/>
                                  </w:rPr>
                                  <w:t>تمرين</w:t>
                                </w:r>
                                <w:r w:rsidRPr="00247375">
                                  <w:rPr>
                                    <w:rFonts w:ascii="Adobe Arabic" w:eastAsia="GE Dinar One" w:hAnsi="Adobe Arabic" w:cs="Adobe Arabic" w:hint="cs"/>
                                    <w:color w:val="000000"/>
                                    <w:kern w:val="24"/>
                                    <w:sz w:val="36"/>
                                    <w:szCs w:val="36"/>
                                    <w:rtl/>
                                    <w:lang w:bidi="ar-SY"/>
                                  </w:rPr>
                                  <w:t xml:space="preserve"> "</w:t>
                                </w:r>
                                <w:r w:rsidRPr="00247375">
                                  <w:rPr>
                                    <w:rFonts w:ascii="Adobe Arabic" w:eastAsia="GE Dinar One" w:hAnsi="Adobe Arabic" w:cs="Adobe Arabic"/>
                                    <w:color w:val="000000"/>
                                    <w:kern w:val="24"/>
                                    <w:sz w:val="36"/>
                                    <w:szCs w:val="36"/>
                                    <w:rtl/>
                                    <w:lang w:bidi="ar-SY"/>
                                  </w:rPr>
                                  <w:t>تحديد الضغوط</w:t>
                                </w:r>
                                <w:r w:rsidRPr="00247375">
                                  <w:rPr>
                                    <w:rFonts w:ascii="Adobe Arabic" w:eastAsia="GE Dinar One" w:hAnsi="Adobe Arabic" w:cs="Adobe Arabic" w:hint="cs"/>
                                    <w:color w:val="000000"/>
                                    <w:kern w:val="24"/>
                                    <w:sz w:val="36"/>
                                    <w:szCs w:val="36"/>
                                    <w:rtl/>
                                    <w:lang w:bidi="ar-SY"/>
                                  </w:rPr>
                                  <w:t>".</w:t>
                                </w:r>
                              </w:p>
                              <w:p w:rsidR="005345A8" w:rsidRPr="00247375" w:rsidRDefault="005345A8"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color w:val="000000"/>
                                    <w:kern w:val="24"/>
                                    <w:sz w:val="36"/>
                                    <w:szCs w:val="36"/>
                                    <w:rtl/>
                                    <w:lang w:bidi="ar-SY"/>
                                  </w:rPr>
                                  <w:t>نشاط</w:t>
                                </w:r>
                                <w:r w:rsidRPr="00247375">
                                  <w:rPr>
                                    <w:rFonts w:ascii="Adobe Arabic" w:eastAsia="GE Dinar One" w:hAnsi="Adobe Arabic" w:cs="Adobe Arabic" w:hint="cs"/>
                                    <w:color w:val="000000"/>
                                    <w:kern w:val="24"/>
                                    <w:sz w:val="36"/>
                                    <w:szCs w:val="36"/>
                                    <w:rtl/>
                                    <w:lang w:bidi="ar-SY"/>
                                  </w:rPr>
                                  <w:t xml:space="preserve"> تدريبي "</w:t>
                                </w:r>
                                <w:r w:rsidRPr="00247375">
                                  <w:rPr>
                                    <w:rFonts w:ascii="Adobe Arabic" w:eastAsia="GE Dinar One" w:hAnsi="Adobe Arabic" w:cs="Adobe Arabic"/>
                                    <w:color w:val="000000"/>
                                    <w:kern w:val="24"/>
                                    <w:sz w:val="36"/>
                                    <w:szCs w:val="36"/>
                                    <w:rtl/>
                                    <w:lang w:bidi="ar-SY"/>
                                  </w:rPr>
                                  <w:t>التنفس العميق</w:t>
                                </w:r>
                                <w:r w:rsidRPr="00247375">
                                  <w:rPr>
                                    <w:rFonts w:ascii="Adobe Arabic" w:eastAsia="GE Dinar One" w:hAnsi="Adobe Arabic" w:cs="Adobe Arabic" w:hint="cs"/>
                                    <w:color w:val="000000"/>
                                    <w:kern w:val="24"/>
                                    <w:sz w:val="36"/>
                                    <w:szCs w:val="36"/>
                                    <w:rtl/>
                                    <w:lang w:bidi="ar-SY"/>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00" name="Group 1451488600"/>
                        <wpg:cNvGrpSpPr/>
                        <wpg:grpSpPr>
                          <a:xfrm>
                            <a:off x="0" y="0"/>
                            <a:ext cx="6304925" cy="2053818"/>
                            <a:chOff x="0" y="0"/>
                            <a:chExt cx="6304925" cy="2053818"/>
                          </a:xfrm>
                        </wpg:grpSpPr>
                        <pic:pic xmlns:pic="http://schemas.openxmlformats.org/drawingml/2006/picture">
                          <pic:nvPicPr>
                            <pic:cNvPr id="1451488601" name="Picture 1451488601" descr="Calendar "/>
                            <pic:cNvPicPr>
                              <a:picLocks noChangeAspect="1"/>
                            </pic:cNvPicPr>
                          </pic:nvPicPr>
                          <pic:blipFill>
                            <a:blip r:embed="rId51"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02" name="TextBox 34"/>
                          <wps:cNvSpPr txBox="1"/>
                          <wps:spPr>
                            <a:xfrm>
                              <a:off x="5267335" y="1072108"/>
                              <a:ext cx="1037590" cy="981710"/>
                            </a:xfrm>
                            <a:prstGeom prst="rect">
                              <a:avLst/>
                            </a:prstGeom>
                            <a:noFill/>
                          </wps:spPr>
                          <wps:txbx>
                            <w:txbxContent>
                              <w:p w:rsidR="005345A8" w:rsidRPr="00F01FA2" w:rsidRDefault="005345A8" w:rsidP="005345A8">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الثاني</w:t>
                                </w:r>
                              </w:p>
                            </w:txbxContent>
                          </wps:txbx>
                          <wps:bodyPr wrap="square" rtlCol="0">
                            <a:spAutoFit/>
                          </wps:bodyPr>
                        </wps:wsp>
                        <wps:wsp>
                          <wps:cNvPr id="1451488603" name="TextBox 34"/>
                          <wps:cNvSpPr txBox="1"/>
                          <wps:spPr>
                            <a:xfrm>
                              <a:off x="2494620" y="19867"/>
                              <a:ext cx="2430145" cy="536575"/>
                            </a:xfrm>
                            <a:prstGeom prst="rect">
                              <a:avLst/>
                            </a:prstGeom>
                            <a:noFill/>
                          </wps:spPr>
                          <wps:txbx>
                            <w:txbxContent>
                              <w:p w:rsidR="005345A8" w:rsidRPr="00F01FA2" w:rsidRDefault="005345A8" w:rsidP="005345A8">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451488604" name="TextBox 34"/>
                          <wps:cNvSpPr txBox="1"/>
                          <wps:spPr>
                            <a:xfrm>
                              <a:off x="0" y="1290971"/>
                              <a:ext cx="4567555" cy="536575"/>
                            </a:xfrm>
                            <a:prstGeom prst="rect">
                              <a:avLst/>
                            </a:prstGeom>
                            <a:noFill/>
                          </wps:spPr>
                          <wps:txbx>
                            <w:txbxContent>
                              <w:p w:rsidR="005345A8" w:rsidRPr="00F01FA2" w:rsidRDefault="005345A8" w:rsidP="005345A8">
                                <w:pPr>
                                  <w:jc w:val="center"/>
                                  <w:rPr>
                                    <w:rFonts w:ascii="Adobe Arabic" w:eastAsia="GE Dinar One" w:hAnsi="Adobe Arabic" w:cs="Adobe Arabic"/>
                                    <w:b/>
                                    <w:bCs/>
                                    <w:kern w:val="24"/>
                                    <w:sz w:val="56"/>
                                    <w:szCs w:val="56"/>
                                    <w:lang w:bidi="ar-SY"/>
                                  </w:rPr>
                                </w:pPr>
                                <w:r w:rsidRPr="00247375">
                                  <w:rPr>
                                    <w:rFonts w:ascii="Adobe Arabic" w:eastAsia="GE Dinar One" w:hAnsi="Adobe Arabic" w:cs="Adobe Arabic"/>
                                    <w:b/>
                                    <w:bCs/>
                                    <w:kern w:val="24"/>
                                    <w:sz w:val="56"/>
                                    <w:szCs w:val="56"/>
                                    <w:rtl/>
                                    <w:lang w:bidi="ar-SY"/>
                                  </w:rPr>
                                  <w:t>إدارة الضغوط النفسية والمهنية</w:t>
                                </w:r>
                              </w:p>
                            </w:txbxContent>
                          </wps:txbx>
                          <wps:bodyPr wrap="square" rtlCol="0">
                            <a:spAutoFit/>
                          </wps:bodyPr>
                        </wps:wsp>
                      </wpg:grpSp>
                    </wpg:wgp>
                  </a:graphicData>
                </a:graphic>
                <wp14:sizeRelH relativeFrom="margin">
                  <wp14:pctWidth>0</wp14:pctWidth>
                </wp14:sizeRelH>
              </wp:anchor>
            </w:drawing>
          </mc:Choice>
          <mc:Fallback>
            <w:pict>
              <v:group id="Group 1451488586" o:spid="_x0000_s2140" style="position:absolute;left:0;text-align:left;margin-left:10.05pt;margin-top:-36.85pt;width:496.45pt;height:530.2pt;z-index:252775424;mso-position-horizontal-relative:text;mso-position-vertical-relative:text;mso-width-relative:margin" coordsize="63049,673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">
                <v:group id="Group 1451488587" o:spid="_x0000_s2141" style="position:absolute;left:1619;top:25717;width:54259;height:41621" coordorigin="" coordsize="54259,416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19iXfIAAAA&#10;4wAAAA8AAAAAAAAAAAAAAAAAqgIAAGRycy9kb3ducmV2LnhtbFBLBQYAAAAABAAEAPoAAACfAwAA&#10;AAA=&#10;">
                  <v:group id="Group 25" o:spid="_x0000_s2142" style="position:absolute;left:31303;width:22620;height:5155" coordorigin="38499" coordsize="22620,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c4h0F&#10;zAAAAOMAAAAPAAAAAAAAAAAAAAAAAKoCAABkcnMvZG93bnJldi54bWxQSwUGAAAAAAQABAD6AAAA&#10;owMAAAAA&#10;">
                    <v:group id="Group 1451488589" o:spid="_x0000_s2143" style="position:absolute;left:56062;width:5057;height:5155" coordorigin="56062" coordsize="5057,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OuuJ7IAAAA&#10;4wAAAA8AAAAAAAAAAAAAAAAAqgIAAGRycy9kb3ducmV2LnhtbFBLBQYAAAAABAAEAPoAAACfAwAA&#10;AAA=&#10;">
                      <v:oval id="Oval 1451488590" o:spid="_x0000_s2144" style="position:absolute;left:56062;width:5057;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V70ssA&#10;AADjAAAADwAAAGRycy9kb3ducmV2LnhtbESPQUvDQBCF74L/YRnBm920phJjt0WEokh7sCk9D9kx&#10;Cc3Oht01Tf+9cxA8zsyb99632kyuVyOF2Hk2MJ9loIhrbztuDByr7UMBKiZki71nMnClCJv17c0K&#10;S+sv/EXjITVKTDiWaKBNaSi1jnVLDuPMD8Ry+/bBYZIxNNoGvIi56/Uiy560w44locWB3lqqz4cf&#10;Z2DnHqvTmIf363Dcnc6fwe231cKY+7vp9QVUoin9i/++P6zUz5fzvCiWz0IhTLIAvf4F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4xXvSywAAAOMAAAAPAAAAAAAAAAAAAAAAAJgC&#10;AABkcnMvZG93bnJldi54bWxQSwUGAAAAAAQABAD1AAAAkAMAAAAA&#10;" fillcolor="#168489" stroked="f" strokeweight="1pt">
                        <v:fill opacity="49087f"/>
                        <v:stroke joinstyle="miter"/>
                      </v:oval>
                      <v:shape id="Picture 1451488591" o:spid="_x0000_s2145" type="#_x0000_t75" alt="Target " style="position:absolute;left:56923;top:814;width:3526;height:3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5mfDzIAAAA4wAAAA8AAABkcnMvZG93bnJldi54bWxET09LwzAUvwv7DuENvLm0o5Nal40xGHgY&#10;yLpdvD2aZ1ttXkqTZdFPbwTB4/v9f+ttNIMINLnesoJ8kYEgbqzuuVVwOR8eShDOI2scLJOCL3Kw&#10;3czu1lhpe+MThdq3IoWwq1BB5/1YSemajgy6hR2JE/duJ4M+nVMr9YS3FG4GucyyR2mw59TQ4Uj7&#10;jprP+moUvAa8uKwu9D4e3+LuFD6W4fit1P087p5BeIr+X/znftFpfrHKi7JcPeXw+1MCQG5+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eZnw8yAAAAOMAAAAPAAAAAAAAAAAA&#10;AAAAAJ8CAABkcnMvZG93bnJldi54bWxQSwUGAAAAAAQABAD3AAAAlAMAAAAA&#10;">
                        <v:imagedata r:id="rId52" o:title="Target " gain="19661f" blacklevel="22938f"/>
                      </v:shape>
                    </v:group>
                    <v:shape id="TextBox 34" o:spid="_x0000_s2146" type="#_x0000_t202" style="position:absolute;left:38499;top:699;width:17551;height:4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CVQ8YA&#10;AADjAAAADwAAAGRycy9kb3ducmV2LnhtbERPS0vDQBC+C/6HZQre7CalkRi7LcUH9ODFNt6H7JgN&#10;zc6G7Nik/94VBI/zvWezm32vLjTGLrCBfJmBIm6C7bg1UJ/e7ktQUZAt9oHJwJUi7La3NxusbJj4&#10;gy5HaVUK4VihAScyVFrHxpHHuAwDceK+wuhR0jm22o44pXDf61WWPWiPHacGhwM9O2rOx29vQMTu&#10;82v96uPhc35/mVzWFFgbc7eY90+ghGb5F/+5DzbNXxf5uiyLxxX8/pQA0N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3CVQ8YAAADjAAAADwAAAAAAAAAAAAAAAACYAgAAZHJz&#10;L2Rvd25yZXYueG1sUEsFBgAAAAAEAAQA9QAAAIsDAAAAAA==&#10;" filled="f" stroked="f">
                      <v:textbox style="mso-fit-shape-to-text:t">
                        <w:txbxContent>
                          <w:p w:rsidR="005345A8" w:rsidRPr="00BC6FB1" w:rsidRDefault="005345A8" w:rsidP="005345A8">
                            <w:pPr>
                              <w:jc w:val="center"/>
                              <w:rPr>
                                <w:rFonts w:ascii="Adobe Arabic" w:eastAsia="GE Dinar One" w:hAnsi="Adobe Arabic" w:cs="Adobe Arabic"/>
                                <w:b/>
                                <w:bCs/>
                                <w:color w:val="000000"/>
                                <w:kern w:val="24"/>
                                <w:sz w:val="44"/>
                                <w:szCs w:val="44"/>
                                <w:lang w:bidi="ar-SY"/>
                              </w:rPr>
                            </w:pPr>
                            <w:hyperlink r:id="rId122" w:history="1">
                              <w:r w:rsidRPr="005345A8">
                                <w:rPr>
                                  <w:rStyle w:val="Hyperlink"/>
                                  <w:rFonts w:ascii="Adobe Arabic" w:eastAsia="GE Dinar One" w:hAnsi="Adobe Arabic" w:cs="Adobe Arabic"/>
                                  <w:b/>
                                  <w:bCs/>
                                  <w:kern w:val="24"/>
                                  <w:sz w:val="44"/>
                                  <w:szCs w:val="44"/>
                                  <w:rtl/>
                                  <w:lang w:bidi="ar-SY"/>
                                </w:rPr>
                                <w:t>أهداف الجلسة</w:t>
                              </w:r>
                            </w:hyperlink>
                          </w:p>
                        </w:txbxContent>
                      </v:textbox>
                    </v:shape>
                  </v:group>
                  <v:group id="Group 26" o:spid="_x0000_s2147" style="position:absolute;top:99;width:22612;height:5150" coordorigin="" coordsize="22615,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XnxmpyQAA&#10;AOMAAAAPAAAAAAAAAAAAAAAAAKoCAABkcnMvZG93bnJldi54bWxQSwUGAAAAAAQABAD6AAAAoAMA&#10;AAAA&#10;">
                    <v:oval id="Oval 1451488594" o:spid="_x0000_s2148" style="position:absolute;left:17557;width:5058;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90ccA&#10;AADjAAAADwAAAGRycy9kb3ducmV2LnhtbERPX2vCMBB/H+w7hBvsbaa6KrUzigiyIfqgFZ+P5tYW&#10;m0tJslq//SIM9ni//7dYDaYVPTnfWFYwHiUgiEurG64UnIvtWwbCB2SNrWVScCcPq+Xz0wJzbW98&#10;pP4UKhFD2OeooA6hy6X0ZU0G/ch2xJH7ts5giKerpHZ4i+GmlZMkmUmDDceGGjva1FReTz9Gwd68&#10;F5c+dZ/37ry/XHfOHLbFRKnXl2H9ASLQEP7Ff+4vHeen03GaZdN5Co+fIgB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f+fdHHAAAA4wAAAA8AAAAAAAAAAAAAAAAAmAIAAGRy&#10;cy9kb3ducmV2LnhtbFBLBQYAAAAABAAEAPUAAACMAwAAAAA=&#10;" fillcolor="#168489" stroked="f" strokeweight="1pt">
                      <v:fill opacity="49087f"/>
                      <v:stroke joinstyle="miter"/>
                    </v:oval>
                    <v:shape id="TextBox 34" o:spid="_x0000_s2149" type="#_x0000_t202" style="position:absolute;top:699;width:17560;height:4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uTQMYA&#10;AADjAAAADwAAAGRycy9kb3ducmV2LnhtbERPS0vDQBC+C/6HZQre7CbSlBi7LcUH9ODFNt6H7JgN&#10;zc6G7Nik/94VBI/zvWezm32vLjTGLrCBfJmBIm6C7bg1UJ/e7ktQUZAt9oHJwJUi7La3NxusbJj4&#10;gy5HaVUK4VihAScyVFrHxpHHuAwDceK+wuhR0jm22o44pXDf64csW2uPHacGhwM9O2rOx29vQMTu&#10;82v96uPhc35/mVzWFFgbc7eY90+ghGb5F/+5DzbNXxX5qiyLxzX8/pQA0N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EuTQMYAAADjAAAADwAAAAAAAAAAAAAAAACYAgAAZHJz&#10;L2Rvd25yZXYueG1sUEsFBgAAAAAEAAQA9QAAAIsDAAAAAA==&#10;" filled="f" stroked="f">
                      <v:textbox style="mso-fit-shape-to-text:t">
                        <w:txbxContent>
                          <w:p w:rsidR="005345A8" w:rsidRPr="00BC6FB1" w:rsidRDefault="005345A8" w:rsidP="005345A8">
                            <w:pPr>
                              <w:jc w:val="center"/>
                              <w:rPr>
                                <w:rFonts w:ascii="Adobe Arabic" w:eastAsia="GE Dinar One" w:hAnsi="Adobe Arabic" w:cs="Adobe Arabic"/>
                                <w:b/>
                                <w:bCs/>
                                <w:color w:val="000000"/>
                                <w:kern w:val="24"/>
                                <w:sz w:val="44"/>
                                <w:szCs w:val="44"/>
                                <w:lang w:bidi="ar-SY"/>
                              </w:rPr>
                            </w:pPr>
                            <w:hyperlink r:id="rId123" w:history="1">
                              <w:r w:rsidRPr="005345A8">
                                <w:rPr>
                                  <w:rStyle w:val="Hyperlink"/>
                                  <w:rFonts w:ascii="Adobe Arabic" w:eastAsia="GE Dinar One" w:hAnsi="Adobe Arabic" w:cs="Adobe Arabic" w:hint="cs"/>
                                  <w:b/>
                                  <w:bCs/>
                                  <w:kern w:val="24"/>
                                  <w:sz w:val="44"/>
                                  <w:szCs w:val="44"/>
                                  <w:rtl/>
                                  <w:lang w:bidi="ar-SY"/>
                                </w:rPr>
                                <w:t>محاور الجلسة</w:t>
                              </w:r>
                            </w:hyperlink>
                          </w:p>
                        </w:txbxContent>
                      </v:textbox>
                    </v:shape>
                    <v:shape id="Picture 1451488597" o:spid="_x0000_s2150" type="#_x0000_t75" alt="Note " style="position:absolute;left:18323;top:639;width:3816;height:38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iT83DJAAAA4wAAAA8AAABkcnMvZG93bnJldi54bWxET0trwkAQvgv9D8sUvEjdWHykqatIQSul&#10;Hpq29yE7JqnZ2ZjdaPz3bkHwON975svOVOJEjSstKxgNIxDEmdUl5wp+vtdPMQjnkTVWlknBhRws&#10;Fw+9OSbanvmLTqnPRQhhl6CCwvs6kdJlBRl0Q1sTB25vG4M+nE0udYPnEG4q+RxFU2mw5NBQYE1v&#10;BWWHtDUK/Ef6edmng+3fpo1mx91v+84HUqr/2K1eQXjq/F18c291mD+ejMZxPHmZwf9PAQC5uAI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aJPzcMkAAADjAAAADwAAAAAAAAAA&#10;AAAAAACfAgAAZHJzL2Rvd25yZXYueG1sUEsFBgAAAAAEAAQA9wAAAJUDAAAAAA==&#10;">
                      <v:imagedata r:id="rId55" o:title="Note " gain="19661f" blacklevel="22938f"/>
                    </v:shape>
                  </v:group>
                  <v:shape id="Text Box 1451488598" o:spid="_x0000_s2151" type="#_x0000_t202" style="position:absolute;left:31302;top:8743;width:22957;height:32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Pzs0A&#10;AADjAAAADwAAAGRycy9kb3ducmV2LnhtbESPQU/CQBCF7yb8h82QeJMthJpaWQhpQjBGDyAXbkN3&#10;aBu7s6W7QvXXOwcTjzPvzXvfLFaDa9WV+tB4NjCdJKCIS28brgwcPjYPGagQkS22nsnANwVYLUd3&#10;C8ytv/GOrvtYKQnhkKOBOsYu1zqUNTkME98Ri3b2vcMoY19p2+NNwl2rZ0nyqB02LA01dlTUVH7u&#10;v5yB12LzjrvTzGU/bbF9O6+7y+GYGnM/HtbPoCIN8d/8d/1iBX+eTudZlj4JtPwkC9DLX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P8jT87NAAAA4wAAAA8AAAAAAAAAAAAAAAAA&#10;mAIAAGRycy9kb3ducmV2LnhtbFBLBQYAAAAABAAEAPUAAACSAwAAAAA=&#10;" filled="f" stroked="f" strokeweight=".5pt">
                    <v:textbox>
                      <w:txbxContent>
                        <w:p w:rsidR="005345A8" w:rsidRPr="002C04B9" w:rsidRDefault="005345A8" w:rsidP="00247375">
                          <w:pPr>
                            <w:pStyle w:val="a1"/>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rsidR="005345A8" w:rsidRPr="00247375" w:rsidRDefault="005345A8"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color w:val="000000"/>
                              <w:kern w:val="24"/>
                              <w:sz w:val="36"/>
                              <w:szCs w:val="36"/>
                              <w:rtl/>
                              <w:lang w:bidi="ar-SY"/>
                            </w:rPr>
                            <w:t>التعر</w:t>
                          </w:r>
                          <w:r w:rsidRPr="00247375">
                            <w:rPr>
                              <w:rFonts w:ascii="Adobe Arabic" w:eastAsia="GE Dinar One" w:hAnsi="Adobe Arabic" w:cs="Adobe Arabic" w:hint="cs"/>
                              <w:color w:val="000000"/>
                              <w:kern w:val="24"/>
                              <w:sz w:val="36"/>
                              <w:szCs w:val="36"/>
                              <w:rtl/>
                              <w:lang w:bidi="ar-SY"/>
                            </w:rPr>
                            <w:t>ّ</w:t>
                          </w:r>
                          <w:r w:rsidRPr="00247375">
                            <w:rPr>
                              <w:rFonts w:ascii="Adobe Arabic" w:eastAsia="GE Dinar One" w:hAnsi="Adobe Arabic" w:cs="Adobe Arabic"/>
                              <w:color w:val="000000"/>
                              <w:kern w:val="24"/>
                              <w:sz w:val="36"/>
                              <w:szCs w:val="36"/>
                              <w:rtl/>
                              <w:lang w:bidi="ar-SY"/>
                            </w:rPr>
                            <w:t xml:space="preserve">ف على مصادر الضغوط المهنية.  </w:t>
                          </w:r>
                        </w:p>
                        <w:p w:rsidR="005345A8" w:rsidRPr="00247375" w:rsidRDefault="005345A8"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hint="cs"/>
                              <w:color w:val="000000"/>
                              <w:kern w:val="24"/>
                              <w:sz w:val="36"/>
                              <w:szCs w:val="36"/>
                              <w:rtl/>
                              <w:lang w:bidi="ar-SY"/>
                            </w:rPr>
                            <w:t>تطبيق أفضل ال</w:t>
                          </w:r>
                          <w:r w:rsidRPr="00247375">
                            <w:rPr>
                              <w:rFonts w:ascii="Adobe Arabic" w:eastAsia="GE Dinar One" w:hAnsi="Adobe Arabic" w:cs="Adobe Arabic"/>
                              <w:color w:val="000000"/>
                              <w:kern w:val="24"/>
                              <w:sz w:val="36"/>
                              <w:szCs w:val="36"/>
                              <w:rtl/>
                              <w:lang w:bidi="ar-SY"/>
                            </w:rPr>
                            <w:t xml:space="preserve">استراتيجيات </w:t>
                          </w:r>
                          <w:r w:rsidRPr="00247375">
                            <w:rPr>
                              <w:rFonts w:ascii="Adobe Arabic" w:eastAsia="GE Dinar One" w:hAnsi="Adobe Arabic" w:cs="Adobe Arabic" w:hint="cs"/>
                              <w:color w:val="000000"/>
                              <w:kern w:val="24"/>
                              <w:sz w:val="36"/>
                              <w:szCs w:val="36"/>
                              <w:rtl/>
                              <w:lang w:bidi="ar-SY"/>
                            </w:rPr>
                            <w:t>ال</w:t>
                          </w:r>
                          <w:r w:rsidRPr="00247375">
                            <w:rPr>
                              <w:rFonts w:ascii="Adobe Arabic" w:eastAsia="GE Dinar One" w:hAnsi="Adobe Arabic" w:cs="Adobe Arabic"/>
                              <w:color w:val="000000"/>
                              <w:kern w:val="24"/>
                              <w:sz w:val="36"/>
                              <w:szCs w:val="36"/>
                              <w:rtl/>
                              <w:lang w:bidi="ar-SY"/>
                            </w:rPr>
                            <w:t xml:space="preserve">فعّالة للتعامل مع الضغوط.  </w:t>
                          </w:r>
                        </w:p>
                        <w:p w:rsidR="005345A8" w:rsidRPr="00247375" w:rsidRDefault="005345A8"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hint="cs"/>
                              <w:color w:val="000000"/>
                              <w:kern w:val="24"/>
                              <w:sz w:val="36"/>
                              <w:szCs w:val="36"/>
                              <w:rtl/>
                              <w:lang w:bidi="ar-SY"/>
                            </w:rPr>
                            <w:t xml:space="preserve">توضيح </w:t>
                          </w:r>
                          <w:r w:rsidRPr="00247375">
                            <w:rPr>
                              <w:rFonts w:ascii="Adobe Arabic" w:eastAsia="GE Dinar One" w:hAnsi="Adobe Arabic" w:cs="Adobe Arabic"/>
                              <w:color w:val="000000"/>
                              <w:kern w:val="24"/>
                              <w:sz w:val="36"/>
                              <w:szCs w:val="36"/>
                              <w:rtl/>
                              <w:lang w:bidi="ar-SY"/>
                            </w:rPr>
                            <w:t xml:space="preserve">أهمية الاسترخاء والتنفس العميق في تخفيف الضغوط.  </w:t>
                          </w:r>
                        </w:p>
                      </w:txbxContent>
                    </v:textbox>
                  </v:shape>
                  <v:shape id="Text Box 1451488599" o:spid="_x0000_s2152" type="#_x0000_t202" style="position:absolute;left:396;top:8746;width:22164;height:300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qVckA&#10;AADjAAAADwAAAGRycy9kb3ducmV2LnhtbERPzWrCQBC+F3yHZQre6kYxElNXkYBYpB60XnqbZsck&#10;NDsbs1uNfXpXEDzO9z+zRWdqcabWVZYVDAcRCOLc6ooLBYev1VsCwnlkjbVlUnAlB4t572WGqbYX&#10;3tF57wsRQtilqKD0vkmldHlJBt3ANsSBO9rWoA9nW0jd4iWEm1qOomgiDVYcGkpsKCsp/93/GQWb&#10;bLXF3c/IJP91tv48LpvT4TtWqv/aLd9BeOr8U/xwf+gwfxwPx0kST6dw/ykAIOc3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G/qVckAAADjAAAADwAAAAAAAAAAAAAAAACYAgAA&#10;ZHJzL2Rvd25yZXYueG1sUEsFBgAAAAAEAAQA9QAAAI4DAAAAAA==&#10;" filled="f" stroked="f" strokeweight=".5pt">
                    <v:textbox>
                      <w:txbxContent>
                        <w:p w:rsidR="005345A8" w:rsidRPr="00247375" w:rsidRDefault="005345A8" w:rsidP="00247375">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247375">
                            <w:rPr>
                              <w:rFonts w:ascii="Adobe Arabic" w:eastAsia="GE Dinar One" w:hAnsi="Adobe Arabic" w:cs="Adobe Arabic" w:hint="cs"/>
                              <w:color w:val="000000"/>
                              <w:kern w:val="24"/>
                              <w:sz w:val="36"/>
                              <w:szCs w:val="36"/>
                              <w:rtl/>
                              <w:lang w:bidi="ar-SY"/>
                            </w:rPr>
                            <w:t>مشاهدة فيديو تدريبي.</w:t>
                          </w:r>
                        </w:p>
                        <w:p w:rsidR="005345A8" w:rsidRPr="00247375" w:rsidRDefault="005345A8"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color w:val="000000"/>
                              <w:kern w:val="24"/>
                              <w:sz w:val="36"/>
                              <w:szCs w:val="36"/>
                              <w:rtl/>
                              <w:lang w:bidi="ar-SY"/>
                            </w:rPr>
                            <w:t xml:space="preserve">مصادر الضغوط المهنية.  </w:t>
                          </w:r>
                        </w:p>
                        <w:p w:rsidR="005345A8" w:rsidRPr="00247375" w:rsidRDefault="005345A8"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hint="cs"/>
                              <w:color w:val="000000"/>
                              <w:kern w:val="24"/>
                              <w:sz w:val="36"/>
                              <w:szCs w:val="36"/>
                              <w:rtl/>
                              <w:lang w:bidi="ar-SY"/>
                            </w:rPr>
                            <w:t>ال</w:t>
                          </w:r>
                          <w:r w:rsidRPr="00247375">
                            <w:rPr>
                              <w:rFonts w:ascii="Adobe Arabic" w:eastAsia="GE Dinar One" w:hAnsi="Adobe Arabic" w:cs="Adobe Arabic"/>
                              <w:color w:val="000000"/>
                              <w:kern w:val="24"/>
                              <w:sz w:val="36"/>
                              <w:szCs w:val="36"/>
                              <w:rtl/>
                              <w:lang w:bidi="ar-SY"/>
                            </w:rPr>
                            <w:t xml:space="preserve">استراتيجيات </w:t>
                          </w:r>
                          <w:r w:rsidRPr="00247375">
                            <w:rPr>
                              <w:rFonts w:ascii="Adobe Arabic" w:eastAsia="GE Dinar One" w:hAnsi="Adobe Arabic" w:cs="Adobe Arabic" w:hint="cs"/>
                              <w:color w:val="000000"/>
                              <w:kern w:val="24"/>
                              <w:sz w:val="36"/>
                              <w:szCs w:val="36"/>
                              <w:rtl/>
                              <w:lang w:bidi="ar-SY"/>
                            </w:rPr>
                            <w:t>ال</w:t>
                          </w:r>
                          <w:r w:rsidRPr="00247375">
                            <w:rPr>
                              <w:rFonts w:ascii="Adobe Arabic" w:eastAsia="GE Dinar One" w:hAnsi="Adobe Arabic" w:cs="Adobe Arabic"/>
                              <w:color w:val="000000"/>
                              <w:kern w:val="24"/>
                              <w:sz w:val="36"/>
                              <w:szCs w:val="36"/>
                              <w:rtl/>
                              <w:lang w:bidi="ar-SY"/>
                            </w:rPr>
                            <w:t xml:space="preserve">فعّالة للتعامل مع الضغوط.  </w:t>
                          </w:r>
                        </w:p>
                        <w:p w:rsidR="005345A8" w:rsidRPr="00247375" w:rsidRDefault="005345A8"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color w:val="000000"/>
                              <w:kern w:val="24"/>
                              <w:sz w:val="36"/>
                              <w:szCs w:val="36"/>
                              <w:rtl/>
                              <w:lang w:bidi="ar-SY"/>
                            </w:rPr>
                            <w:t xml:space="preserve">أهمية الاسترخاء والتنفس العميق في تخفيف الضغوط.  </w:t>
                          </w:r>
                        </w:p>
                        <w:p w:rsidR="005345A8" w:rsidRPr="00247375" w:rsidRDefault="005345A8"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color w:val="000000"/>
                              <w:kern w:val="24"/>
                              <w:sz w:val="36"/>
                              <w:szCs w:val="36"/>
                              <w:rtl/>
                              <w:lang w:bidi="ar-SY"/>
                            </w:rPr>
                            <w:t>تمرين</w:t>
                          </w:r>
                          <w:r w:rsidRPr="00247375">
                            <w:rPr>
                              <w:rFonts w:ascii="Adobe Arabic" w:eastAsia="GE Dinar One" w:hAnsi="Adobe Arabic" w:cs="Adobe Arabic" w:hint="cs"/>
                              <w:color w:val="000000"/>
                              <w:kern w:val="24"/>
                              <w:sz w:val="36"/>
                              <w:szCs w:val="36"/>
                              <w:rtl/>
                              <w:lang w:bidi="ar-SY"/>
                            </w:rPr>
                            <w:t xml:space="preserve"> "</w:t>
                          </w:r>
                          <w:r w:rsidRPr="00247375">
                            <w:rPr>
                              <w:rFonts w:ascii="Adobe Arabic" w:eastAsia="GE Dinar One" w:hAnsi="Adobe Arabic" w:cs="Adobe Arabic"/>
                              <w:color w:val="000000"/>
                              <w:kern w:val="24"/>
                              <w:sz w:val="36"/>
                              <w:szCs w:val="36"/>
                              <w:rtl/>
                              <w:lang w:bidi="ar-SY"/>
                            </w:rPr>
                            <w:t>تحديد الضغوط</w:t>
                          </w:r>
                          <w:r w:rsidRPr="00247375">
                            <w:rPr>
                              <w:rFonts w:ascii="Adobe Arabic" w:eastAsia="GE Dinar One" w:hAnsi="Adobe Arabic" w:cs="Adobe Arabic" w:hint="cs"/>
                              <w:color w:val="000000"/>
                              <w:kern w:val="24"/>
                              <w:sz w:val="36"/>
                              <w:szCs w:val="36"/>
                              <w:rtl/>
                              <w:lang w:bidi="ar-SY"/>
                            </w:rPr>
                            <w:t>".</w:t>
                          </w:r>
                        </w:p>
                        <w:p w:rsidR="005345A8" w:rsidRPr="00247375" w:rsidRDefault="005345A8"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color w:val="000000"/>
                              <w:kern w:val="24"/>
                              <w:sz w:val="36"/>
                              <w:szCs w:val="36"/>
                              <w:rtl/>
                              <w:lang w:bidi="ar-SY"/>
                            </w:rPr>
                            <w:t>نشاط</w:t>
                          </w:r>
                          <w:r w:rsidRPr="00247375">
                            <w:rPr>
                              <w:rFonts w:ascii="Adobe Arabic" w:eastAsia="GE Dinar One" w:hAnsi="Adobe Arabic" w:cs="Adobe Arabic" w:hint="cs"/>
                              <w:color w:val="000000"/>
                              <w:kern w:val="24"/>
                              <w:sz w:val="36"/>
                              <w:szCs w:val="36"/>
                              <w:rtl/>
                              <w:lang w:bidi="ar-SY"/>
                            </w:rPr>
                            <w:t xml:space="preserve"> تدريبي "</w:t>
                          </w:r>
                          <w:r w:rsidRPr="00247375">
                            <w:rPr>
                              <w:rFonts w:ascii="Adobe Arabic" w:eastAsia="GE Dinar One" w:hAnsi="Adobe Arabic" w:cs="Adobe Arabic"/>
                              <w:color w:val="000000"/>
                              <w:kern w:val="24"/>
                              <w:sz w:val="36"/>
                              <w:szCs w:val="36"/>
                              <w:rtl/>
                              <w:lang w:bidi="ar-SY"/>
                            </w:rPr>
                            <w:t>التنفس العميق</w:t>
                          </w:r>
                          <w:r w:rsidRPr="00247375">
                            <w:rPr>
                              <w:rFonts w:ascii="Adobe Arabic" w:eastAsia="GE Dinar One" w:hAnsi="Adobe Arabic" w:cs="Adobe Arabic" w:hint="cs"/>
                              <w:color w:val="000000"/>
                              <w:kern w:val="24"/>
                              <w:sz w:val="36"/>
                              <w:szCs w:val="36"/>
                              <w:rtl/>
                              <w:lang w:bidi="ar-SY"/>
                            </w:rPr>
                            <w:t>".</w:t>
                          </w:r>
                        </w:p>
                      </w:txbxContent>
                    </v:textbox>
                  </v:shape>
                </v:group>
                <v:group id="Group 1451488600" o:spid="_x0000_s2153" style="position:absolute;width:63049;height:20538" coordsize="63049,205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UYnMl&#10;zAAAAOMAAAAPAAAAAAAAAAAAAAAAAKoCAABkcnMvZG93bnJldi54bWxQSwUGAAAAAAQABAD6AAAA&#10;owMAAAAA&#10;">
                  <v:shape id="Picture 1451488601" o:spid="_x0000_s2154" type="#_x0000_t75" alt="Calendar " style="position:absolute;left:55460;width:5264;height:5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rubYbHAAAA4wAAAA8AAABkcnMvZG93bnJldi54bWxET19LwzAQfxf8DuEE31xaN0fplg0pyERh&#10;sG4vezuaW1psLiXJuvrtjSD4eL//t95Othcj+dA5VpDPMhDEjdMdGwWn49tTASJEZI29Y1LwTQG2&#10;m/u7NZba3fhAYx2NSCEcSlTQxjiUUoamJYth5gbixF2ctxjT6Y3UHm8p3PbyOcuW0mLHqaHFgaqW&#10;mq/6ahXMP3Zyb8bivHOf5uDrUNVuXyn1+DC9rkBEmuK/+M/9rtP8xUu+KIpllsPvTwkAufk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rubYbHAAAA4wAAAA8AAAAAAAAAAAAA&#10;AAAAnwIAAGRycy9kb3ducmV2LnhtbFBLBQYAAAAABAAEAPcAAACTAwAAAAA=&#10;">
                    <v:imagedata r:id="rId56" o:title="Calendar " gain="19661f" blacklevel="22938f"/>
                    <v:path arrowok="t"/>
                  </v:shape>
                  <v:shape id="TextBox 34" o:spid="_x0000_s2155" type="#_x0000_t202" style="position:absolute;left:52673;top:10721;width:10376;height:9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9huMUA&#10;AADjAAAADwAAAGRycy9kb3ducmV2LnhtbERPS2vDMAy+D/YfjAa7rXZKW0JWt5Q9oIdd1mZ3EWtx&#10;WCyHWGvSfz8PBjvqe2u7n0OvLjSmLrKFYmFAETfRddxaqM+vDyWoJMgO+8hk4UoJ9rvbmy1WLk78&#10;TpeTtCqHcKrQghcZKq1T4ylgWsSBOHOfcQwo+Rxb7Uaccnjo9dKYjQ7YcW7wONCTp+br9B0siLhD&#10;ca1fQjp+zG/PkzfNGmtr7+/mwyMooVn+xX/uo8vzV+tiVZYbs4Tfnz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X2G4xQAAAOMAAAAPAAAAAAAAAAAAAAAAAJgCAABkcnMv&#10;ZG93bnJldi54bWxQSwUGAAAAAAQABAD1AAAAigMAAAAA&#10;" filled="f" stroked="f">
                    <v:textbox style="mso-fit-shape-to-text:t">
                      <w:txbxContent>
                        <w:p w:rsidR="005345A8" w:rsidRPr="00F01FA2" w:rsidRDefault="005345A8" w:rsidP="005345A8">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الثاني</w:t>
                          </w:r>
                        </w:p>
                      </w:txbxContent>
                    </v:textbox>
                  </v:shape>
                  <v:shape id="TextBox 34" o:spid="_x0000_s2156" type="#_x0000_t202" style="position:absolute;left:24946;top:198;width:24301;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PEI8UA&#10;AADjAAAADwAAAGRycy9kb3ducmV2LnhtbERPS0vDQBC+C/6HZQRvdjfalhC7LcUH9ODFNt6H7JgN&#10;ZmdDdmzSf+8Kgsf53rPZzaFXZxpTF9lCsTCgiJvoOm4t1KfXuxJUEmSHfWSycKEEu+311QYrFyd+&#10;p/NRWpVDOFVowYsMldap8RQwLeJAnLnPOAaUfI6tdiNOOTz0+t6YtQ7YcW7wONCTp+br+B0siLh9&#10;calfQjp8zG/PkzfNCmtrb2/m/SMooVn+xX/ug8vzl6tiWZZr8wC/P2UA9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E8QjxQAAAOMAAAAPAAAAAAAAAAAAAAAAAJgCAABkcnMv&#10;ZG93bnJldi54bWxQSwUGAAAAAAQABAD1AAAAigMAAAAA&#10;" filled="f" stroked="f">
                    <v:textbox style="mso-fit-shape-to-text:t">
                      <w:txbxContent>
                        <w:p w:rsidR="005345A8" w:rsidRPr="00F01FA2" w:rsidRDefault="005345A8" w:rsidP="005345A8">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2157" type="#_x0000_t202" style="position:absolute;top:12909;width:45675;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pcV8UA&#10;AADjAAAADwAAAGRycy9kb3ducmV2LnhtbERPS0vDQBC+C/6HZQRvdjeSlhC7LcUH9ODFGu9DdswG&#10;s7MhOzbpv3cFweN879nulzCoM02pj2yhWBlQxG10PXcWmveXuwpUEmSHQ2SycKEE+9311RZrF2d+&#10;o/NJOpVDONVowYuMtdap9RQwreJInLnPOAWUfE6ddhPOOTwM+t6YjQ7Yc27wONKjp/br9B0siLhD&#10;cWmeQzp+LK9PszftGhtrb2+WwwMooUX+xX/uo8vzy3VRVtXGlPD7UwZA73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lxXxQAAAOMAAAAPAAAAAAAAAAAAAAAAAJgCAABkcnMv&#10;ZG93bnJldi54bWxQSwUGAAAAAAQABAD1AAAAigMAAAAA&#10;" filled="f" stroked="f">
                    <v:textbox style="mso-fit-shape-to-text:t">
                      <w:txbxContent>
                        <w:p w:rsidR="005345A8" w:rsidRPr="00F01FA2" w:rsidRDefault="005345A8" w:rsidP="005345A8">
                          <w:pPr>
                            <w:jc w:val="center"/>
                            <w:rPr>
                              <w:rFonts w:ascii="Adobe Arabic" w:eastAsia="GE Dinar One" w:hAnsi="Adobe Arabic" w:cs="Adobe Arabic"/>
                              <w:b/>
                              <w:bCs/>
                              <w:kern w:val="24"/>
                              <w:sz w:val="56"/>
                              <w:szCs w:val="56"/>
                              <w:lang w:bidi="ar-SY"/>
                            </w:rPr>
                          </w:pPr>
                          <w:r w:rsidRPr="00247375">
                            <w:rPr>
                              <w:rFonts w:ascii="Adobe Arabic" w:eastAsia="GE Dinar One" w:hAnsi="Adobe Arabic" w:cs="Adobe Arabic"/>
                              <w:b/>
                              <w:bCs/>
                              <w:kern w:val="24"/>
                              <w:sz w:val="56"/>
                              <w:szCs w:val="56"/>
                              <w:rtl/>
                              <w:lang w:bidi="ar-SY"/>
                            </w:rPr>
                            <w:t>إدارة الضغوط النفسية والمهنية</w:t>
                          </w:r>
                        </w:p>
                      </w:txbxContent>
                    </v:textbox>
                  </v:shape>
                </v:group>
              </v:group>
            </w:pict>
          </mc:Fallback>
        </mc:AlternateContent>
      </w:r>
    </w:p>
    <w:p w:rsidR="009E7CAF" w:rsidRPr="00BD4553" w:rsidRDefault="009E7CAF" w:rsidP="000F1708">
      <w:pPr>
        <w:bidi w:val="0"/>
        <w:rPr>
          <w:rFonts w:ascii="Adobe Arabic" w:hAnsi="Adobe Arabic" w:cs="Adobe Arabic"/>
          <w:b/>
          <w:bCs/>
          <w:color w:val="002060"/>
          <w:sz w:val="48"/>
          <w:szCs w:val="36"/>
        </w:rPr>
      </w:pPr>
      <w:r w:rsidRPr="00BD4553">
        <w:rPr>
          <w:rFonts w:ascii="Adobe Arabic" w:hAnsi="Adobe Arabic" w:cs="Adobe Arabic"/>
          <w:b/>
          <w:bCs/>
          <w:color w:val="002060"/>
          <w:sz w:val="48"/>
          <w:szCs w:val="36"/>
          <w:rtl/>
        </w:rPr>
        <w:t xml:space="preserve"> </w:t>
      </w:r>
    </w:p>
    <w:p w:rsidR="009E7CAF" w:rsidRDefault="009E7CAF" w:rsidP="009E7CAF">
      <w:pPr>
        <w:pStyle w:val="ListParagraph"/>
        <w:spacing w:after="0" w:line="276" w:lineRule="auto"/>
        <w:rPr>
          <w:rFonts w:ascii="Adobe Arabic" w:hAnsi="Adobe Arabic" w:cs="Adobe Arabic"/>
          <w:b/>
          <w:bCs/>
          <w:color w:val="002060"/>
          <w:sz w:val="48"/>
          <w:szCs w:val="36"/>
          <w:rtl/>
          <w:lang w:bidi="ar-SY"/>
        </w:rPr>
      </w:pPr>
    </w:p>
    <w:p w:rsidR="009E7CAF" w:rsidRDefault="009E7CAF" w:rsidP="009E7CAF">
      <w:pPr>
        <w:pStyle w:val="ListParagraph"/>
        <w:spacing w:line="360" w:lineRule="auto"/>
        <w:rPr>
          <w:rFonts w:ascii="Adobe Arabic" w:hAnsi="Adobe Arabic" w:cs="Adobe Arabic"/>
          <w:b/>
          <w:bCs/>
          <w:color w:val="002060"/>
          <w:sz w:val="48"/>
          <w:szCs w:val="36"/>
          <w:rtl/>
        </w:rPr>
      </w:pPr>
    </w:p>
    <w:p w:rsidR="00986395" w:rsidRPr="00BE0014" w:rsidRDefault="00F9007F" w:rsidP="00BE0014">
      <w:pPr>
        <w:bidi w:val="0"/>
        <w:spacing w:after="160" w:line="256" w:lineRule="auto"/>
        <w:jc w:val="left"/>
        <w:rPr>
          <w:rFonts w:cs="PT Bold Heading"/>
          <w:sz w:val="52"/>
          <w:szCs w:val="56"/>
        </w:rPr>
      </w:pPr>
      <w:r>
        <w:rPr>
          <w:rFonts w:cs="PT Bold Heading"/>
          <w:noProof/>
          <w:sz w:val="52"/>
          <w:szCs w:val="56"/>
          <w:rtl/>
        </w:rPr>
        <w:t xml:space="preserve"> </w:t>
      </w:r>
      <w:r w:rsidR="009E7CAF">
        <w:rPr>
          <w:rFonts w:cs="PT Bold Heading" w:hint="cs"/>
          <w:sz w:val="52"/>
          <w:szCs w:val="56"/>
          <w:rtl/>
        </w:rPr>
        <w:br w:type="page"/>
      </w:r>
    </w:p>
    <w:p w:rsidR="00247375" w:rsidRDefault="007C6591" w:rsidP="00247375">
      <w:pPr>
        <w:bidi w:val="0"/>
        <w:rPr>
          <w:rFonts w:ascii="Sakkal Majalla" w:hAnsi="Sakkal Majalla"/>
          <w:color w:val="002060"/>
          <w:sz w:val="34"/>
          <w:lang w:bidi="ar-SY"/>
        </w:rPr>
      </w:pPr>
      <w:r>
        <w:rPr>
          <w:noProof/>
        </w:rPr>
        <w:lastRenderedPageBreak/>
        <w:drawing>
          <wp:anchor distT="0" distB="0" distL="114300" distR="114300" simplePos="0" relativeHeight="252807168" behindDoc="0" locked="0" layoutInCell="1" allowOverlap="1" wp14:anchorId="60F9D54D" wp14:editId="51B899BF">
            <wp:simplePos x="0" y="0"/>
            <wp:positionH relativeFrom="margin">
              <wp:posOffset>3925471</wp:posOffset>
            </wp:positionH>
            <wp:positionV relativeFrom="paragraph">
              <wp:posOffset>70872</wp:posOffset>
            </wp:positionV>
            <wp:extent cx="1290139" cy="1290139"/>
            <wp:effectExtent l="0" t="0" r="5715" b="5715"/>
            <wp:wrapNone/>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290139" cy="129013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47375" w:rsidRPr="00F01FA2">
        <w:rPr>
          <w:rFonts w:ascii="Sakkal Majalla" w:hAnsi="Sakkal Majalla"/>
          <w:noProof/>
          <w:color w:val="002060"/>
          <w:sz w:val="34"/>
        </w:rPr>
        <mc:AlternateContent>
          <mc:Choice Requires="wpg">
            <w:drawing>
              <wp:inline distT="0" distB="0" distL="0" distR="0" wp14:anchorId="222EFC1F" wp14:editId="7F8AE2F0">
                <wp:extent cx="5239055" cy="1388331"/>
                <wp:effectExtent l="19050" t="19050" r="19050" b="21590"/>
                <wp:docPr id="24" name="Group 10"/>
                <wp:cNvGraphicFramePr/>
                <a:graphic xmlns:a="http://schemas.openxmlformats.org/drawingml/2006/main">
                  <a:graphicData uri="http://schemas.microsoft.com/office/word/2010/wordprocessingGroup">
                    <wpg:wgp>
                      <wpg:cNvGrpSpPr/>
                      <wpg:grpSpPr>
                        <a:xfrm>
                          <a:off x="0" y="0"/>
                          <a:ext cx="5239055" cy="1388331"/>
                          <a:chOff x="973794" y="0"/>
                          <a:chExt cx="5647938" cy="1388331"/>
                        </a:xfrm>
                        <a:noFill/>
                      </wpg:grpSpPr>
                      <wps:wsp>
                        <wps:cNvPr id="30" name="Rectangle 28"/>
                        <wps:cNvSpPr/>
                        <wps:spPr>
                          <a:xfrm>
                            <a:off x="973794" y="0"/>
                            <a:ext cx="5647938" cy="1388331"/>
                          </a:xfrm>
                          <a:prstGeom prst="rect">
                            <a:avLst/>
                          </a:prstGeom>
                          <a:grpFill/>
                          <a:ln w="28575">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4" name="TextBox 36"/>
                        <wps:cNvSpPr txBox="1"/>
                        <wps:spPr>
                          <a:xfrm>
                            <a:off x="1305515" y="316344"/>
                            <a:ext cx="4178935" cy="377825"/>
                          </a:xfrm>
                          <a:prstGeom prst="rect">
                            <a:avLst/>
                          </a:prstGeom>
                          <a:grpFill/>
                        </wps:spPr>
                        <wps:txbx>
                          <w:txbxContent>
                            <w:p w:rsidR="005345A8" w:rsidRPr="00247375" w:rsidRDefault="005345A8" w:rsidP="00247375">
                              <w:pPr>
                                <w:jc w:val="center"/>
                                <w:rPr>
                                  <w:rFonts w:ascii="Adobe Arabic" w:eastAsia="Calibri" w:hAnsi="Adobe Arabic" w:cs="Adobe Arabic"/>
                                  <w:b/>
                                  <w:bCs/>
                                  <w:color w:val="168489"/>
                                  <w:kern w:val="24"/>
                                  <w:sz w:val="36"/>
                                  <w:szCs w:val="36"/>
                                  <w:lang w:bidi="ar-SY"/>
                                </w:rPr>
                              </w:pPr>
                              <w:r w:rsidRPr="00247375">
                                <w:rPr>
                                  <w:rFonts w:ascii="Adobe Arabic" w:eastAsia="Calibri" w:hAnsi="Adobe Arabic" w:cs="Adobe Arabic" w:hint="cs"/>
                                  <w:b/>
                                  <w:bCs/>
                                  <w:color w:val="168489"/>
                                  <w:kern w:val="24"/>
                                  <w:sz w:val="36"/>
                                  <w:szCs w:val="36"/>
                                  <w:rtl/>
                                  <w:lang w:bidi="ar-SY"/>
                                </w:rPr>
                                <w:t>إدارة الضغوط</w:t>
                              </w:r>
                            </w:p>
                            <w:p w:rsidR="005345A8" w:rsidRDefault="005345A8" w:rsidP="00247375">
                              <w:pPr>
                                <w:jc w:val="center"/>
                                <w:rPr>
                                  <w:rFonts w:ascii="Adobe Arabic" w:eastAsia="Calibri" w:hAnsi="Adobe Arabic" w:cs="Adobe Arabic"/>
                                  <w:b/>
                                  <w:bCs/>
                                  <w:color w:val="168489"/>
                                  <w:kern w:val="24"/>
                                  <w:sz w:val="36"/>
                                  <w:szCs w:val="36"/>
                                  <w:lang w:bidi="ar-SY"/>
                                </w:rPr>
                              </w:pPr>
                            </w:p>
                          </w:txbxContent>
                        </wps:txbx>
                        <wps:bodyPr wrap="square">
                          <a:noAutofit/>
                        </wps:bodyPr>
                      </wps:wsp>
                      <wps:wsp>
                        <wps:cNvPr id="37" name="TextBox 38"/>
                        <wps:cNvSpPr txBox="1"/>
                        <wps:spPr>
                          <a:xfrm>
                            <a:off x="973811" y="817161"/>
                            <a:ext cx="4833288" cy="417195"/>
                          </a:xfrm>
                          <a:prstGeom prst="rect">
                            <a:avLst/>
                          </a:prstGeom>
                          <a:grpFill/>
                        </wps:spPr>
                        <wps:txbx>
                          <w:txbxContent>
                            <w:p w:rsidR="005345A8" w:rsidRPr="00854AF2" w:rsidRDefault="005345A8" w:rsidP="00247375">
                              <w:pPr>
                                <w:jc w:val="center"/>
                                <w:rPr>
                                  <w:rStyle w:val="Hyperlink"/>
                                  <w:rFonts w:eastAsia="Calibri"/>
                                  <w:b/>
                                  <w:bCs/>
                                  <w:color w:val="000000"/>
                                  <w:kern w:val="24"/>
                                  <w:u w:val="none"/>
                                  <w:rtl/>
                                </w:rPr>
                              </w:pPr>
                              <w:r w:rsidRPr="00854AF2">
                                <w:rPr>
                                  <w:rStyle w:val="Hyperlink"/>
                                  <w:rFonts w:eastAsia="Calibri" w:hint="cs"/>
                                  <w:b/>
                                  <w:bCs/>
                                  <w:color w:val="000000"/>
                                  <w:kern w:val="24"/>
                                  <w:u w:val="none"/>
                                  <w:rtl/>
                                </w:rPr>
                                <w:t>مشاهدة فيديو تدريبي.</w:t>
                              </w:r>
                            </w:p>
                            <w:p w:rsidR="005345A8" w:rsidRDefault="005345A8" w:rsidP="00247375">
                              <w:pPr>
                                <w:jc w:val="center"/>
                                <w:rPr>
                                  <w:rFonts w:ascii="Sakkal Majalla" w:eastAsia="Calibri" w:hAnsi="Sakkal Majalla"/>
                                  <w:b/>
                                  <w:bCs/>
                                  <w:color w:val="000000"/>
                                  <w:kern w:val="24"/>
                                  <w:sz w:val="32"/>
                                  <w:szCs w:val="32"/>
                                </w:rPr>
                              </w:pPr>
                            </w:p>
                          </w:txbxContent>
                        </wps:txbx>
                        <wps:bodyPr wrap="square">
                          <a:noAutofit/>
                        </wps:bodyPr>
                      </wps:wsp>
                    </wpg:wgp>
                  </a:graphicData>
                </a:graphic>
              </wp:inline>
            </w:drawing>
          </mc:Choice>
          <mc:Fallback>
            <w:pict>
              <v:group id="_x0000_s2158" style="width:412.5pt;height:109.3pt;mso-position-horizontal-relative:char;mso-position-vertical-relative:line" coordorigin="9737" coordsize="56479,13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">
                <v:rect id="Rectangle 28" o:spid="_x0000_s2159" style="position:absolute;left:9737;width:56480;height:138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ZdmMAA&#10;AADbAAAADwAAAGRycy9kb3ducmV2LnhtbERPTWsCMRC9F/wPYYReimZrUWQ1ihQKnoRaEbyNybhZ&#10;3EyWnVS3/vrmUOjx8b6X6z406kad1JENvI4LUMQ2uporA4evj9EclCRkh01kMvBDAuvV4GmJpYt3&#10;/qTbPlUqh7CUaMCn1JZai/UUUMaxJc7cJXYBU4ZdpV2H9xweGj0pipkOWHNu8NjSuyd73X8HA9Pp&#10;sRY5+YO1uOvPjxdJ/mqNeR72mwWoRH36F/+5t87AW16fv+QfoF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oZdmMAAAADbAAAADwAAAAAAAAAAAAAAAACYAgAAZHJzL2Rvd25y&#10;ZXYueG1sUEsFBgAAAAAEAAQA9QAAAIUDAAAAAA==&#10;" filled="f" strokecolor="#168489" strokeweight="2.25pt"/>
                <v:shape id="TextBox 36" o:spid="_x0000_s2160" type="#_x0000_t202" style="position:absolute;left:13055;top:3163;width:41789;height:3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6PmsMA&#10;AADbAAAADwAAAGRycy9kb3ducmV2LnhtbESPT2vCQBTE7wW/w/KE3uqu/4qm2YgohZ4UrQreHtln&#10;Epp9G7Jbk377rlDocZiZ3zDpqre1uFPrK8caxiMFgjh3puJCw+nz/WUBwgdkg7Vj0vBDHlbZ4CnF&#10;xLiOD3Q/hkJECPsENZQhNImUPi/Joh+5hjh6N9daDFG2hTQtdhFuazlR6lVarDgulNjQpqT86/ht&#10;NZx3t+tlpvbF1s6bzvVKsl1KrZ+H/foNRKA+/If/2h9Gw3QGjy/xB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A6PmsMAAADbAAAADwAAAAAAAAAAAAAAAACYAgAAZHJzL2Rv&#10;d25yZXYueG1sUEsFBgAAAAAEAAQA9QAAAIgDAAAAAA==&#10;" filled="f" stroked="f">
                  <v:textbox>
                    <w:txbxContent>
                      <w:p w:rsidR="005345A8" w:rsidRPr="00247375" w:rsidRDefault="005345A8" w:rsidP="00247375">
                        <w:pPr>
                          <w:jc w:val="center"/>
                          <w:rPr>
                            <w:rFonts w:ascii="Adobe Arabic" w:eastAsia="Calibri" w:hAnsi="Adobe Arabic" w:cs="Adobe Arabic"/>
                            <w:b/>
                            <w:bCs/>
                            <w:color w:val="168489"/>
                            <w:kern w:val="24"/>
                            <w:sz w:val="36"/>
                            <w:szCs w:val="36"/>
                            <w:lang w:bidi="ar-SY"/>
                          </w:rPr>
                        </w:pPr>
                        <w:r w:rsidRPr="00247375">
                          <w:rPr>
                            <w:rFonts w:ascii="Adobe Arabic" w:eastAsia="Calibri" w:hAnsi="Adobe Arabic" w:cs="Adobe Arabic" w:hint="cs"/>
                            <w:b/>
                            <w:bCs/>
                            <w:color w:val="168489"/>
                            <w:kern w:val="24"/>
                            <w:sz w:val="36"/>
                            <w:szCs w:val="36"/>
                            <w:rtl/>
                            <w:lang w:bidi="ar-SY"/>
                          </w:rPr>
                          <w:t>إدارة الضغوط</w:t>
                        </w:r>
                      </w:p>
                      <w:p w:rsidR="005345A8" w:rsidRDefault="005345A8" w:rsidP="00247375">
                        <w:pPr>
                          <w:jc w:val="center"/>
                          <w:rPr>
                            <w:rFonts w:ascii="Adobe Arabic" w:eastAsia="Calibri" w:hAnsi="Adobe Arabic" w:cs="Adobe Arabic"/>
                            <w:b/>
                            <w:bCs/>
                            <w:color w:val="168489"/>
                            <w:kern w:val="24"/>
                            <w:sz w:val="36"/>
                            <w:szCs w:val="36"/>
                            <w:lang w:bidi="ar-SY"/>
                          </w:rPr>
                        </w:pPr>
                      </w:p>
                    </w:txbxContent>
                  </v:textbox>
                </v:shape>
                <v:shape id="TextBox 38" o:spid="_x0000_s2161" type="#_x0000_t202" style="position:absolute;left:9738;top:8171;width:48332;height:4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wR7cQA&#10;AADbAAAADwAAAGRycy9kb3ducmV2LnhtbESPT2sCMRTE7wW/Q3hCb5rUqm23G0UsgqeKVgu9PTZv&#10;/+DmZdmk7vrtG0HocZiZ3zDpsre1uFDrK8cansYKBHHmTMWFhuPXZvQKwgdkg7Vj0nAlD8vF4CHF&#10;xLiO93Q5hEJECPsENZQhNImUPivJoh+7hjh6uWsthijbQpoWuwi3tZwoNZcWK44LJTa0Lik7H36t&#10;htNn/vM9Vbviw86azvVKsn2TWj8O+9U7iEB9+A/f21uj4fkFbl/iD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cEe3EAAAA2wAAAA8AAAAAAAAAAAAAAAAAmAIAAGRycy9k&#10;b3ducmV2LnhtbFBLBQYAAAAABAAEAPUAAACJAwAAAAA=&#10;" filled="f" stroked="f">
                  <v:textbox>
                    <w:txbxContent>
                      <w:p w:rsidR="005345A8" w:rsidRPr="00854AF2" w:rsidRDefault="005345A8" w:rsidP="00247375">
                        <w:pPr>
                          <w:jc w:val="center"/>
                          <w:rPr>
                            <w:rStyle w:val="Hyperlink"/>
                            <w:rFonts w:eastAsia="Calibri"/>
                            <w:b/>
                            <w:bCs/>
                            <w:color w:val="000000"/>
                            <w:kern w:val="24"/>
                            <w:u w:val="none"/>
                            <w:rtl/>
                          </w:rPr>
                        </w:pPr>
                        <w:r w:rsidRPr="00854AF2">
                          <w:rPr>
                            <w:rStyle w:val="Hyperlink"/>
                            <w:rFonts w:eastAsia="Calibri" w:hint="cs"/>
                            <w:b/>
                            <w:bCs/>
                            <w:color w:val="000000"/>
                            <w:kern w:val="24"/>
                            <w:u w:val="none"/>
                            <w:rtl/>
                          </w:rPr>
                          <w:t>مشاهدة فيديو تدريبي.</w:t>
                        </w:r>
                      </w:p>
                      <w:p w:rsidR="005345A8" w:rsidRDefault="005345A8" w:rsidP="00247375">
                        <w:pPr>
                          <w:jc w:val="center"/>
                          <w:rPr>
                            <w:rFonts w:ascii="Sakkal Majalla" w:eastAsia="Calibri" w:hAnsi="Sakkal Majalla"/>
                            <w:b/>
                            <w:bCs/>
                            <w:color w:val="000000"/>
                            <w:kern w:val="24"/>
                            <w:sz w:val="32"/>
                            <w:szCs w:val="32"/>
                          </w:rPr>
                        </w:pPr>
                      </w:p>
                    </w:txbxContent>
                  </v:textbox>
                </v:shape>
                <w10:wrap anchorx="page"/>
                <w10:anchorlock/>
              </v:group>
            </w:pict>
          </mc:Fallback>
        </mc:AlternateContent>
      </w:r>
    </w:p>
    <w:p w:rsidR="00247375" w:rsidRDefault="00247375" w:rsidP="00247375">
      <w:pPr>
        <w:rPr>
          <w:rFonts w:ascii="Sakkal Majalla" w:hAnsi="Sakkal Majalla"/>
          <w:color w:val="002060"/>
          <w:sz w:val="34"/>
          <w:rtl/>
          <w:lang w:bidi="ar-SY"/>
        </w:rPr>
      </w:pPr>
      <w:r w:rsidRPr="002A078C">
        <w:rPr>
          <w:rFonts w:ascii="Sakkal Majalla" w:hAnsi="Sakkal Majalla"/>
          <w:noProof/>
          <w:color w:val="002060"/>
          <w:sz w:val="34"/>
        </w:rPr>
        <mc:AlternateContent>
          <mc:Choice Requires="wpg">
            <w:drawing>
              <wp:inline distT="0" distB="0" distL="0" distR="0" wp14:anchorId="0E30FB70" wp14:editId="15E79910">
                <wp:extent cx="5731510" cy="895350"/>
                <wp:effectExtent l="0" t="0" r="21590" b="19050"/>
                <wp:docPr id="1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9"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 name="مجموعة 39"/>
                        <wpg:cNvGrpSpPr/>
                        <wpg:grpSpPr>
                          <a:xfrm>
                            <a:off x="0" y="0"/>
                            <a:ext cx="5731510" cy="895350"/>
                            <a:chOff x="0" y="0"/>
                            <a:chExt cx="5878196" cy="918845"/>
                          </a:xfrm>
                        </wpg:grpSpPr>
                        <wpg:grpSp>
                          <wpg:cNvPr id="23" name="مجموعة 40"/>
                          <wpg:cNvGrpSpPr/>
                          <wpg:grpSpPr>
                            <a:xfrm>
                              <a:off x="0" y="0"/>
                              <a:ext cx="5878196" cy="918845"/>
                              <a:chOff x="0" y="0"/>
                              <a:chExt cx="6240348" cy="919070"/>
                            </a:xfrm>
                          </wpg:grpSpPr>
                          <wpg:grpSp>
                            <wpg:cNvPr id="27" name="مجموعة 41"/>
                            <wpg:cNvGrpSpPr/>
                            <wpg:grpSpPr>
                              <a:xfrm>
                                <a:off x="0" y="169208"/>
                                <a:ext cx="5433072" cy="580613"/>
                                <a:chOff x="0" y="169208"/>
                                <a:chExt cx="5433072" cy="580613"/>
                              </a:xfrm>
                            </wpg:grpSpPr>
                            <wps:wsp>
                              <wps:cNvPr id="2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9"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6"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 name="مربع نص 41"/>
                          <wps:cNvSpPr txBox="1"/>
                          <wps:spPr>
                            <a:xfrm>
                              <a:off x="204484" y="256985"/>
                              <a:ext cx="4616071" cy="387740"/>
                            </a:xfrm>
                            <a:prstGeom prst="rect">
                              <a:avLst/>
                            </a:prstGeom>
                            <a:noFill/>
                          </wps:spPr>
                          <wps:txbx>
                            <w:txbxContent>
                              <w:p w:rsidR="005345A8" w:rsidRPr="00D7734E" w:rsidRDefault="005345A8" w:rsidP="00D7734E">
                                <w:pPr>
                                  <w:rPr>
                                    <w:rFonts w:eastAsia="Calibri" w:hAnsi="Adobe Arabic" w:cs="Adobe Arabic"/>
                                    <w:b/>
                                    <w:bCs/>
                                    <w:color w:val="FFFFFF"/>
                                    <w:kern w:val="24"/>
                                    <w:sz w:val="36"/>
                                    <w:szCs w:val="36"/>
                                    <w:lang w:bidi="ar-EG"/>
                                  </w:rPr>
                                </w:pPr>
                                <w:r w:rsidRPr="00D7734E">
                                  <w:rPr>
                                    <w:rFonts w:eastAsia="Calibri" w:hAnsi="Adobe Arabic" w:cs="Adobe Arabic"/>
                                    <w:b/>
                                    <w:bCs/>
                                    <w:color w:val="FFFFFF"/>
                                    <w:kern w:val="24"/>
                                    <w:sz w:val="36"/>
                                    <w:szCs w:val="36"/>
                                    <w:rtl/>
                                    <w:lang w:bidi="ar-EG"/>
                                  </w:rPr>
                                  <w:t>مصادر الضغوط المهنية</w:t>
                                </w:r>
                              </w:p>
                            </w:txbxContent>
                          </wps:txbx>
                          <wps:bodyPr wrap="square" rtlCol="1">
                            <a:spAutoFit/>
                          </wps:bodyPr>
                        </wps:wsp>
                      </wpg:grpSp>
                    </wpg:wgp>
                  </a:graphicData>
                </a:graphic>
              </wp:inline>
            </w:drawing>
          </mc:Choice>
          <mc:Fallback>
            <w:pict>
              <v:group id="_x0000_s2162"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">
                <v:shape id="صورة 38" o:spid="_x0000_s2163"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wnSGbAAAAA2wAAAA8AAABkcnMvZG93bnJldi54bWxET02LwjAQvS/4H8II3tZUBVmrUUQUvMiu&#10;VfA6NGNTbCa1ibX++42wsLd5vM9ZrDpbiZYaXzpWMBomIIhzp0suFJxPu88vED4ga6wck4IXeVgt&#10;ex8LTLV78pHaLBQihrBPUYEJoU6l9Lkhi37oauLIXV1jMUTYFFI3+IzhtpLjJJlKiyXHBoM1bQzl&#10;t+xhFUy2bbedbL4P/mLq0z2z69Iff5Qa9Lv1HESgLvyL/9x7HefP4P1LPEAufw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TCdIZsAAAADbAAAADwAAAAAAAAAAAAAAAACfAgAA&#10;ZHJzL2Rvd25yZXYueG1sUEsFBgAAAAAEAAQA9wAAAIwDAAAAAA==&#10;">
                  <v:imagedata r:id="rId67" o:title=""/>
                </v:shape>
                <v:group id="مجموعة 39" o:spid="_x0000_s216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1EIp8IAAADbAAAADwAAAGRycy9kb3ducmV2LnhtbERPy0rDQBTdC/2H4Ra6&#10;s5O0KCV2EkpR6aIIJoK4u2RuHiRzJ2TGJP37zkJweTjvY7aYXkw0utaygngbgSAurW65VvBVvD0e&#10;QDiPrLG3TApu5CBLVw9HTLSd+ZOm3NcihLBLUEHj/ZBI6cqGDLqtHYgDV9nRoA9wrKUecQ7hppe7&#10;KHqWBlsODQ0OdG6o7PJfo+B9xvm0j1+na1edbz/F08f3NSalNuvl9ALC0+L/xX/ui1awC+v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NRCKfCAAAA2wAAAA8A&#10;AAAAAAAAAAAAAAAAqgIAAGRycy9kb3ducmV2LnhtbFBLBQYAAAAABAAEAPoAAACZAwAAAAA=&#10;">
                  <v:group id="مجموعة 40" o:spid="_x0000_s216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4OW0MQAAADbAAAADwAAAGRycy9kb3ducmV2LnhtbESPQYvCMBSE74L/ITzB&#10;m6ZVFOkaRWRXPMiCdWHZ26N5tsXmpTSxrf/eLAgeh5n5hllve1OJlhpXWlYQTyMQxJnVJecKfi5f&#10;kxUI55E1VpZJwYMcbDfDwRoTbTs+U5v6XAQIuwQVFN7XiZQuK8igm9qaOHhX2xj0QTa51A12AW4q&#10;OYuipTRYclgosKZ9QdktvRsFhw673Tz+bE+36/7xd1l8/55iUmo86ncfIDz1/h1+tY9awWwO/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4OW0MQAAADbAAAA&#10;DwAAAAAAAAAAAAAAAACqAgAAZHJzL2Rvd25yZXYueG1sUEsFBgAAAAAEAAQA+gAAAJsDAAAAAA==&#10;">
                    <v:group id="مجموعة 41" o:spid="_x0000_s216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iQ08QAAADbAAAADwAAAGRycy9kb3ducmV2LnhtbESPQYvCMBSE78L+h/AW&#10;vGlaF12pRhHZFQ8iqAvi7dE822LzUppsW/+9EQSPw8x8w8yXnSlFQ7UrLCuIhxEI4tTqgjMFf6ff&#10;wRSE88gaS8uk4E4OlouP3hwTbVs+UHP0mQgQdgkqyL2vEildmpNBN7QVcfCutjbog6wzqWtsA9yU&#10;chRFE2mw4LCQY0XrnNLb8d8o2LTYrr7in2Z3u67vl9N4f97FpFT/s1vNQHjq/Dv8am+1gtE3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iQ08QAAADbAAAA&#10;DwAAAAAAAAAAAAAAAACqAgAAZHJzL2Rvd25yZXYueG1sUEsFBgAAAAAEAAQA+gAAAJsDAAAAAA==&#10;">
                      <v:shape id="شكل حر 42" o:spid="_x0000_s216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2lO8AA&#10;AADbAAAADwAAAGRycy9kb3ducmV2LnhtbERPS07DMBDdI3EHa5C6I3Y/IijUiVBF1S66Ie0BRvEQ&#10;h8bjEJs23B4vKnX59P7ranK9uNAYOs8a5pkCQdx403Gr4XTcPr+CCBHZYO+ZNPxRgKp8fFhjYfyV&#10;P+lSx1akEA4FarAxDoWUobHkMGR+IE7clx8dxgTHVpoRrync9XKh1It02HFqsDjQxlJzrn+dBqNW&#10;H26V73La/Bys+p6beF4arWdP0/sbiEhTvItv7r3RsEhj05f0A2T5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P2lO8AAAADbAAAADwAAAAAAAAAAAAAAAACYAgAAZHJzL2Rvd25y&#10;ZXYueG1sUEsFBgAAAAAEAAQA9QAAAIUD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16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ky5cUA&#10;AADbAAAADwAAAGRycy9kb3ducmV2LnhtbESPQWvCQBSE70L/w/IKvdVNc7A2uglWUEr1YFX0+si+&#10;JqG7b0N2Nem/7woFj8PMfMPMi8EacaXON44VvIwTEMSl0w1XCo6H1fMUhA/IGo1jUvBLHor8YTTH&#10;TLuev+i6D5WIEPYZKqhDaDMpfVmTRT92LXH0vl1nMUTZVVJ32Ee4NTJNkom02HBcqLGlZU3lz/5i&#10;FbzuVpferyeHz/eT2TaJOS/SDSv19DgsZiACDeEe/m9/aAXpG9y+xB8g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eTLlxQAAANsAAAAPAAAAAAAAAAAAAAAAAJgCAABkcnMv&#10;ZG93bnJldi54bWxQSwUGAAAAAAQABAD1AAAAigMAAAAA&#10;" fillcolor="#168489" stroked="f" strokeweight="1pt">
                        <v:stroke joinstyle="miter"/>
                      </v:roundrect>
                    </v:group>
                    <v:oval id="شكل بيضاوي 44" o:spid="_x0000_s216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ezAsIA&#10;AADbAAAADwAAAGRycy9kb3ducmV2LnhtbESP0WoCMRRE34X+Q7gF3zSrgshqlFIoSkGK0Q+4bq6b&#10;1c3NdpPq+veNIPg4zMwZZrHqXC2u1IbKs4LRMANBXHhTcangsP8azECEiGyw9kwK7hRgtXzrLTA3&#10;/sY7uupYigThkKMCG2OTSxkKSw7D0DfEyTv51mFMsi2lafGW4K6W4yybSocVpwWLDX1aKi76zynQ&#10;3V7/rE+l9Fttv4+js/91u41S/ffuYw4iUhdf4Wd7YxRMpvD4kn6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h7MCwgAAANsAAAAPAAAAAAAAAAAAAAAAAJgCAABkcnMvZG93&#10;bnJldi54bWxQSwUGAAAAAAQABAD1AAAAhwMAAAAA&#10;" filled="f" strokecolor="#a5a5a5 [2092]" strokeweight="1pt">
                      <v:stroke joinstyle="miter"/>
                    </v:oval>
                  </v:group>
                  <v:shape id="مربع نص 41" o:spid="_x0000_s2170" type="#_x0000_t202" style="position:absolute;left:2044;top:2569;width:46161;height:38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A3Xr4A&#10;AADbAAAADwAAAGRycy9kb3ducmV2LnhtbERPTWvCQBC9F/wPywi91Y2VFomuIlbBQy9qvA/ZMRvM&#10;zobsaOK/7x4KHh/ve7kefKMe1MU6sIHpJANFXAZbc2WgOO8/5qCiIFtsApOBJ0VYr0ZvS8xt6PlI&#10;j5NUKoVwzNGAE2lzrWPpyGOchJY4cdfQeZQEu0rbDvsU7hv9mWXf2mPNqcFhS1tH5e109wZE7Gb6&#10;LHY+Hi7D70/vsvILC2Pex8NmAUpokJf4332wBmZpbPqSfoBe/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9AN16+AAAA2wAAAA8AAAAAAAAAAAAAAAAAmAIAAGRycy9kb3ducmV2&#10;LnhtbFBLBQYAAAAABAAEAPUAAACDAwAAAAA=&#10;" filled="f" stroked="f">
                    <v:textbox style="mso-fit-shape-to-text:t">
                      <w:txbxContent>
                        <w:p w:rsidR="005345A8" w:rsidRPr="00D7734E" w:rsidRDefault="005345A8" w:rsidP="00D7734E">
                          <w:pPr>
                            <w:rPr>
                              <w:rFonts w:eastAsia="Calibri" w:hAnsi="Adobe Arabic" w:cs="Adobe Arabic"/>
                              <w:b/>
                              <w:bCs/>
                              <w:color w:val="FFFFFF"/>
                              <w:kern w:val="24"/>
                              <w:sz w:val="36"/>
                              <w:szCs w:val="36"/>
                              <w:lang w:bidi="ar-EG"/>
                            </w:rPr>
                          </w:pPr>
                          <w:r w:rsidRPr="00D7734E">
                            <w:rPr>
                              <w:rFonts w:eastAsia="Calibri" w:hAnsi="Adobe Arabic" w:cs="Adobe Arabic"/>
                              <w:b/>
                              <w:bCs/>
                              <w:color w:val="FFFFFF"/>
                              <w:kern w:val="24"/>
                              <w:sz w:val="36"/>
                              <w:szCs w:val="36"/>
                              <w:rtl/>
                              <w:lang w:bidi="ar-EG"/>
                            </w:rPr>
                            <w:t>مصادر الضغوط المهنية</w:t>
                          </w:r>
                        </w:p>
                      </w:txbxContent>
                    </v:textbox>
                  </v:shape>
                </v:group>
                <w10:wrap anchorx="page"/>
                <w10:anchorlock/>
              </v:group>
            </w:pict>
          </mc:Fallback>
        </mc:AlternateContent>
      </w:r>
    </w:p>
    <w:p w:rsidR="007C6591" w:rsidRPr="00DD2A38" w:rsidRDefault="007C6591" w:rsidP="00084372">
      <w:r w:rsidRPr="003A6645">
        <w:rPr>
          <w:b/>
          <w:bCs/>
          <w:rtl/>
        </w:rPr>
        <w:t>الضغوط المهنية</w:t>
      </w:r>
      <w:r w:rsidRPr="00DD2A38">
        <w:rPr>
          <w:rtl/>
        </w:rPr>
        <w:t xml:space="preserve"> هي استجابات نفسية أو عاطفية ناتجة عن التحديات أو المتطلبات التي يواجهها الموظف في بيئة العمل. عندما تتجاوز هذه التحديات قدرة الفرد على التعامل معها بشكل صحي، فإنها تؤدي إلى مشكلات نفسية وجسدية يمكن أن تؤثر سلبا</w:t>
      </w:r>
      <w:r>
        <w:rPr>
          <w:rFonts w:hint="cs"/>
          <w:rtl/>
        </w:rPr>
        <w:t>ً</w:t>
      </w:r>
      <w:r w:rsidRPr="00DD2A38">
        <w:rPr>
          <w:rtl/>
        </w:rPr>
        <w:t xml:space="preserve"> على الأداء الوظيفي وجودة الحياة.</w:t>
      </w:r>
    </w:p>
    <w:p w:rsidR="007C6591" w:rsidRPr="00D7734E" w:rsidRDefault="005345A8" w:rsidP="00084372">
      <w:pPr>
        <w:rPr>
          <w:b/>
          <w:bCs/>
          <w:color w:val="168489"/>
        </w:rPr>
      </w:pPr>
      <w:hyperlink r:id="rId125" w:history="1">
        <w:r w:rsidR="007C6591" w:rsidRPr="005345A8">
          <w:rPr>
            <w:rStyle w:val="Hyperlink"/>
            <w:b/>
            <w:bCs/>
            <w:rtl/>
          </w:rPr>
          <w:t xml:space="preserve">أهمية التعرف على مصادر الضغوط المهنية </w:t>
        </w:r>
      </w:hyperlink>
      <w:r w:rsidR="007C6591" w:rsidRPr="00D7734E">
        <w:rPr>
          <w:b/>
          <w:bCs/>
          <w:color w:val="168489"/>
          <w:rtl/>
        </w:rPr>
        <w:t xml:space="preserve"> </w:t>
      </w:r>
    </w:p>
    <w:p w:rsidR="007C6591" w:rsidRPr="00DD2A38" w:rsidRDefault="007C6591" w:rsidP="00084372">
      <w:r w:rsidRPr="00DD2A38">
        <w:rPr>
          <w:rtl/>
        </w:rPr>
        <w:t>- يساعد الموظفين على فهم أسباب التوتر الذي يواجهونه.</w:t>
      </w:r>
      <w:r w:rsidR="00D7734E" w:rsidRPr="00D7734E">
        <w:t xml:space="preserve"> </w:t>
      </w:r>
      <w:r w:rsidRPr="00DD2A38">
        <w:rPr>
          <w:rtl/>
        </w:rPr>
        <w:t xml:space="preserve">  </w:t>
      </w:r>
    </w:p>
    <w:p w:rsidR="007C6591" w:rsidRPr="00DD2A38" w:rsidRDefault="007C6591" w:rsidP="00084372">
      <w:r w:rsidRPr="00DD2A38">
        <w:rPr>
          <w:rtl/>
        </w:rPr>
        <w:t xml:space="preserve">- يُمكّنهم من تطوير استراتيجيات فعّالة للتعامل مع الضغوط.  </w:t>
      </w:r>
    </w:p>
    <w:p w:rsidR="007C6591" w:rsidRDefault="007C6591" w:rsidP="00D7734E">
      <w:pPr>
        <w:jc w:val="center"/>
      </w:pPr>
      <w:r w:rsidRPr="00DD2A38">
        <w:rPr>
          <w:rtl/>
        </w:rPr>
        <w:t>- يُساعد المؤسسات على تحسين بيئة العمل، وتقليل الآثار السلبية للضغوط على الموظفين.</w:t>
      </w:r>
    </w:p>
    <w:p w:rsidR="00D7734E" w:rsidRDefault="00D7734E" w:rsidP="00D7734E"/>
    <w:p w:rsidR="00D7734E" w:rsidRDefault="00D7734E" w:rsidP="00D7734E"/>
    <w:p w:rsidR="00D7734E" w:rsidRPr="00DD2A38" w:rsidRDefault="00D7734E" w:rsidP="00D7734E">
      <w:pPr>
        <w:jc w:val="center"/>
      </w:pPr>
      <w:r>
        <w:rPr>
          <w:noProof/>
        </w:rPr>
        <w:drawing>
          <wp:inline distT="0" distB="0" distL="0" distR="0" wp14:anchorId="71BA0F7B" wp14:editId="330ED5D8">
            <wp:extent cx="2271720" cy="2602380"/>
            <wp:effectExtent l="0" t="0" r="0" b="0"/>
            <wp:docPr id="1452062360" name="Picture 145206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rotWithShape="1">
                    <a:blip r:embed="rId126" cstate="print">
                      <a:extLst>
                        <a:ext uri="{28A0092B-C50C-407E-A947-70E740481C1C}">
                          <a14:useLocalDpi xmlns:a14="http://schemas.microsoft.com/office/drawing/2010/main" val="0"/>
                        </a:ext>
                      </a:extLst>
                    </a:blip>
                    <a:srcRect l="7045" t="4351" r="9456"/>
                    <a:stretch/>
                  </pic:blipFill>
                  <pic:spPr bwMode="auto">
                    <a:xfrm>
                      <a:off x="0" y="0"/>
                      <a:ext cx="2275762" cy="2607010"/>
                    </a:xfrm>
                    <a:prstGeom prst="rect">
                      <a:avLst/>
                    </a:prstGeom>
                    <a:noFill/>
                    <a:ln>
                      <a:noFill/>
                    </a:ln>
                    <a:extLst>
                      <a:ext uri="{53640926-AAD7-44D8-BBD7-CCE9431645EC}">
                        <a14:shadowObscured xmlns:a14="http://schemas.microsoft.com/office/drawing/2010/main"/>
                      </a:ext>
                    </a:extLst>
                  </pic:spPr>
                </pic:pic>
              </a:graphicData>
            </a:graphic>
          </wp:inline>
        </w:drawing>
      </w:r>
    </w:p>
    <w:p w:rsidR="007C6591" w:rsidRDefault="007C6591" w:rsidP="00D7734E">
      <w:pPr>
        <w:keepNext/>
        <w:rPr>
          <w:b/>
          <w:bCs/>
          <w:color w:val="168489"/>
        </w:rPr>
      </w:pPr>
      <w:r w:rsidRPr="00D7734E">
        <w:rPr>
          <w:b/>
          <w:bCs/>
          <w:color w:val="168489"/>
          <w:rtl/>
        </w:rPr>
        <w:lastRenderedPageBreak/>
        <w:t>أهم مصادر الضغوط المهنية</w:t>
      </w:r>
    </w:p>
    <w:p w:rsidR="00D7734E" w:rsidRPr="00D7734E" w:rsidRDefault="00D7734E" w:rsidP="00D7734E">
      <w:pPr>
        <w:bidi w:val="0"/>
        <w:ind w:left="720"/>
        <w:rPr>
          <w:b/>
          <w:bCs/>
          <w:color w:val="168489"/>
          <w:rtl/>
        </w:rPr>
      </w:pPr>
      <w:r>
        <w:rPr>
          <w:b/>
          <w:bCs/>
          <w:color w:val="168489"/>
        </w:rPr>
        <w:t xml:space="preserve">  </w:t>
      </w:r>
      <w:r w:rsidRPr="00D7734E">
        <w:rPr>
          <w:b/>
          <w:bCs/>
          <w:noProof/>
          <w:color w:val="168489"/>
        </w:rPr>
        <mc:AlternateContent>
          <mc:Choice Requires="wpg">
            <w:drawing>
              <wp:inline distT="0" distB="0" distL="0" distR="0" wp14:anchorId="524C1019" wp14:editId="1D528707">
                <wp:extent cx="4390701" cy="3947170"/>
                <wp:effectExtent l="0" t="0" r="29210" b="0"/>
                <wp:docPr id="1452062361" name="Group 7"/>
                <wp:cNvGraphicFramePr/>
                <a:graphic xmlns:a="http://schemas.openxmlformats.org/drawingml/2006/main">
                  <a:graphicData uri="http://schemas.microsoft.com/office/word/2010/wordprocessingGroup">
                    <wpg:wgp>
                      <wpg:cNvGrpSpPr/>
                      <wpg:grpSpPr>
                        <a:xfrm>
                          <a:off x="0" y="0"/>
                          <a:ext cx="4390701" cy="3947170"/>
                          <a:chOff x="-159511" y="0"/>
                          <a:chExt cx="4390701" cy="3947170"/>
                        </a:xfrm>
                      </wpg:grpSpPr>
                      <wpg:grpSp>
                        <wpg:cNvPr id="1452062362" name="Group 1452062362"/>
                        <wpg:cNvGrpSpPr/>
                        <wpg:grpSpPr>
                          <a:xfrm>
                            <a:off x="0" y="0"/>
                            <a:ext cx="4231190" cy="1935125"/>
                            <a:chOff x="0" y="0"/>
                            <a:chExt cx="4231190" cy="1935125"/>
                          </a:xfrm>
                        </wpg:grpSpPr>
                        <wpg:grpSp>
                          <wpg:cNvPr id="1452062363" name="Group 1452062363"/>
                          <wpg:cNvGrpSpPr/>
                          <wpg:grpSpPr>
                            <a:xfrm>
                              <a:off x="2873882" y="0"/>
                              <a:ext cx="1357308" cy="1913861"/>
                              <a:chOff x="2873882" y="0"/>
                              <a:chExt cx="1357308" cy="1913861"/>
                            </a:xfrm>
                          </wpg:grpSpPr>
                          <wps:wsp>
                            <wps:cNvPr id="1452062364" name="Freeform: Shape 1452062364"/>
                            <wps:cNvSpPr/>
                            <wps:spPr>
                              <a:xfrm>
                                <a:off x="2990270"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452062365" name="TextBox 6"/>
                            <wps:cNvSpPr txBox="1"/>
                            <wps:spPr>
                              <a:xfrm>
                                <a:off x="3276259" y="0"/>
                                <a:ext cx="785495" cy="733425"/>
                              </a:xfrm>
                              <a:prstGeom prst="rect">
                                <a:avLst/>
                              </a:prstGeom>
                              <a:noFill/>
                            </wps:spPr>
                            <wps:txbx>
                              <w:txbxContent>
                                <w:p w:rsidR="005345A8" w:rsidRDefault="005345A8" w:rsidP="00D7734E">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01</w:t>
                                  </w:r>
                                </w:p>
                              </w:txbxContent>
                            </wps:txbx>
                            <wps:bodyPr wrap="square" rtlCol="0">
                              <a:spAutoFit/>
                            </wps:bodyPr>
                          </wps:wsp>
                          <wps:wsp>
                            <wps:cNvPr id="1452062366" name="مربع نص 18"/>
                            <wps:cNvSpPr txBox="1"/>
                            <wps:spPr>
                              <a:xfrm>
                                <a:off x="2873882" y="1187584"/>
                                <a:ext cx="1357308" cy="726277"/>
                              </a:xfrm>
                              <a:prstGeom prst="rect">
                                <a:avLst/>
                              </a:prstGeom>
                              <a:noFill/>
                            </wps:spPr>
                            <wps:txbx>
                              <w:txbxContent>
                                <w:p w:rsidR="005345A8" w:rsidRPr="00D7734E" w:rsidRDefault="005345A8" w:rsidP="00D7734E">
                                  <w:pPr>
                                    <w:bidi w:val="0"/>
                                    <w:jc w:val="center"/>
                                    <w:rPr>
                                      <w:rFonts w:ascii="Adobe Arabic" w:hAnsi="Adobe Arabic" w:cs="Adobe Arabic"/>
                                      <w:b/>
                                      <w:bCs/>
                                      <w:color w:val="000000"/>
                                      <w:kern w:val="24"/>
                                      <w:sz w:val="40"/>
                                      <w:szCs w:val="40"/>
                                      <w:lang w:bidi="ar-SY"/>
                                    </w:rPr>
                                  </w:pPr>
                                  <w:r w:rsidRPr="00D7734E">
                                    <w:rPr>
                                      <w:rFonts w:ascii="Adobe Arabic" w:hAnsi="Adobe Arabic" w:cs="Adobe Arabic"/>
                                      <w:b/>
                                      <w:bCs/>
                                      <w:color w:val="000000"/>
                                      <w:kern w:val="24"/>
                                      <w:sz w:val="40"/>
                                      <w:szCs w:val="40"/>
                                      <w:rtl/>
                                      <w:lang w:bidi="ar-SY"/>
                                    </w:rPr>
                                    <w:t xml:space="preserve">ضغوط متعلقة بطبيعة العمل  </w:t>
                                  </w:r>
                                </w:p>
                                <w:p w:rsidR="005345A8" w:rsidRDefault="005345A8" w:rsidP="00D7734E">
                                  <w:pPr>
                                    <w:bidi w:val="0"/>
                                    <w:jc w:val="center"/>
                                    <w:rPr>
                                      <w:rFonts w:ascii="Adobe Arabic" w:hAnsi="Adobe Arabic" w:cs="Adobe Arabic"/>
                                      <w:b/>
                                      <w:bCs/>
                                      <w:color w:val="000000"/>
                                      <w:kern w:val="24"/>
                                      <w:sz w:val="40"/>
                                      <w:szCs w:val="40"/>
                                      <w:lang w:bidi="ar-SY"/>
                                    </w:rPr>
                                  </w:pPr>
                                </w:p>
                              </w:txbxContent>
                            </wps:txbx>
                            <wps:bodyPr wrap="square" rtlCol="1">
                              <a:noAutofit/>
                            </wps:bodyPr>
                          </wps:wsp>
                        </wpg:grpSp>
                        <wpg:grpSp>
                          <wpg:cNvPr id="1452062367" name="Group 1452062367"/>
                          <wpg:cNvGrpSpPr/>
                          <wpg:grpSpPr>
                            <a:xfrm>
                              <a:off x="1174097" y="0"/>
                              <a:ext cx="1877396" cy="1935125"/>
                              <a:chOff x="1174097" y="0"/>
                              <a:chExt cx="1877396" cy="1935125"/>
                            </a:xfrm>
                          </wpg:grpSpPr>
                          <wps:wsp>
                            <wps:cNvPr id="1452062368" name="Freeform: Shape 1452062368"/>
                            <wps:cNvSpPr/>
                            <wps:spPr>
                              <a:xfrm>
                                <a:off x="1550476"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452062369" name="TextBox 6"/>
                            <wps:cNvSpPr txBox="1"/>
                            <wps:spPr>
                              <a:xfrm>
                                <a:off x="1836663" y="0"/>
                                <a:ext cx="646430" cy="733425"/>
                              </a:xfrm>
                              <a:prstGeom prst="rect">
                                <a:avLst/>
                              </a:prstGeom>
                              <a:noFill/>
                            </wps:spPr>
                            <wps:txbx>
                              <w:txbxContent>
                                <w:p w:rsidR="005345A8" w:rsidRDefault="005345A8" w:rsidP="00D7734E">
                                  <w:pPr>
                                    <w:rPr>
                                      <w:rFonts w:ascii="Calibri" w:eastAsia="Calibri" w:hAnsi="Calibri" w:cs="Activist Light"/>
                                      <w:b/>
                                      <w:bCs/>
                                      <w:color w:val="BFBFBF"/>
                                      <w:kern w:val="24"/>
                                      <w:sz w:val="72"/>
                                      <w:szCs w:val="72"/>
                                      <w:lang w:val="en-GB"/>
                                    </w:rPr>
                                  </w:pPr>
                                  <w:r>
                                    <w:rPr>
                                      <w:rFonts w:ascii="Calibri" w:eastAsia="Calibri" w:hAnsi="Calibri" w:cs="Activist Light"/>
                                      <w:b/>
                                      <w:bCs/>
                                      <w:color w:val="BFBFBF"/>
                                      <w:kern w:val="24"/>
                                      <w:sz w:val="72"/>
                                      <w:szCs w:val="72"/>
                                      <w:lang w:val="en-GB"/>
                                    </w:rPr>
                                    <w:t>02</w:t>
                                  </w:r>
                                </w:p>
                              </w:txbxContent>
                            </wps:txbx>
                            <wps:bodyPr wrap="none" rtlCol="0">
                              <a:spAutoFit/>
                            </wps:bodyPr>
                          </wps:wsp>
                          <wps:wsp>
                            <wps:cNvPr id="1452062370" name="مربع نص 18"/>
                            <wps:cNvSpPr txBox="1"/>
                            <wps:spPr>
                              <a:xfrm>
                                <a:off x="1174097" y="1187402"/>
                                <a:ext cx="1877396" cy="747723"/>
                              </a:xfrm>
                              <a:prstGeom prst="rect">
                                <a:avLst/>
                              </a:prstGeom>
                              <a:noFill/>
                            </wps:spPr>
                            <wps:txbx>
                              <w:txbxContent>
                                <w:p w:rsidR="005345A8" w:rsidRPr="00D7734E" w:rsidRDefault="005345A8" w:rsidP="00D7734E">
                                  <w:pPr>
                                    <w:bidi w:val="0"/>
                                    <w:jc w:val="center"/>
                                    <w:rPr>
                                      <w:rFonts w:ascii="Adobe Arabic" w:hAnsi="Adobe Arabic" w:cs="Adobe Arabic"/>
                                      <w:b/>
                                      <w:bCs/>
                                      <w:color w:val="000000"/>
                                      <w:kern w:val="24"/>
                                      <w:sz w:val="40"/>
                                      <w:szCs w:val="40"/>
                                      <w:lang w:bidi="ar-SY"/>
                                    </w:rPr>
                                  </w:pPr>
                                  <w:r w:rsidRPr="00D7734E">
                                    <w:rPr>
                                      <w:rFonts w:ascii="Adobe Arabic" w:hAnsi="Adobe Arabic" w:cs="Adobe Arabic"/>
                                      <w:b/>
                                      <w:bCs/>
                                      <w:color w:val="000000"/>
                                      <w:kern w:val="24"/>
                                      <w:sz w:val="40"/>
                                      <w:szCs w:val="40"/>
                                      <w:rtl/>
                                      <w:lang w:bidi="ar-SY"/>
                                    </w:rPr>
                                    <w:t xml:space="preserve">ضغوط متعلقة بالعلاقات في بيئة العمل  </w:t>
                                  </w:r>
                                </w:p>
                                <w:p w:rsidR="005345A8" w:rsidRDefault="005345A8" w:rsidP="00D7734E">
                                  <w:pPr>
                                    <w:bidi w:val="0"/>
                                    <w:jc w:val="center"/>
                                    <w:rPr>
                                      <w:rFonts w:ascii="Adobe Arabic" w:hAnsi="Adobe Arabic" w:cs="Adobe Arabic"/>
                                      <w:b/>
                                      <w:bCs/>
                                      <w:color w:val="000000"/>
                                      <w:kern w:val="24"/>
                                      <w:sz w:val="40"/>
                                      <w:szCs w:val="40"/>
                                      <w:lang w:bidi="ar-SY"/>
                                    </w:rPr>
                                  </w:pPr>
                                </w:p>
                              </w:txbxContent>
                            </wps:txbx>
                            <wps:bodyPr wrap="square" rtlCol="1">
                              <a:noAutofit/>
                            </wps:bodyPr>
                          </wps:wsp>
                        </wpg:grpSp>
                        <wpg:grpSp>
                          <wpg:cNvPr id="1452062371" name="Group 1452062371"/>
                          <wpg:cNvGrpSpPr/>
                          <wpg:grpSpPr>
                            <a:xfrm>
                              <a:off x="0" y="0"/>
                              <a:ext cx="1357308" cy="1934830"/>
                              <a:chOff x="0" y="0"/>
                              <a:chExt cx="1357308" cy="1934830"/>
                            </a:xfrm>
                          </wpg:grpSpPr>
                          <wps:wsp>
                            <wps:cNvPr id="1452062372" name="Freeform: Shape 1452062372"/>
                            <wps:cNvSpPr/>
                            <wps:spPr>
                              <a:xfrm>
                                <a:off x="115996"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452062373" name="TextBox 6"/>
                            <wps:cNvSpPr txBox="1"/>
                            <wps:spPr>
                              <a:xfrm>
                                <a:off x="402378" y="0"/>
                                <a:ext cx="646430" cy="733425"/>
                              </a:xfrm>
                              <a:prstGeom prst="rect">
                                <a:avLst/>
                              </a:prstGeom>
                              <a:noFill/>
                            </wps:spPr>
                            <wps:txbx>
                              <w:txbxContent>
                                <w:p w:rsidR="005345A8" w:rsidRDefault="005345A8" w:rsidP="00D7734E">
                                  <w:pPr>
                                    <w:rPr>
                                      <w:rFonts w:ascii="Calibri" w:eastAsia="Calibri" w:hAnsi="Calibri" w:cs="Activist Light"/>
                                      <w:b/>
                                      <w:bCs/>
                                      <w:color w:val="FFD366"/>
                                      <w:kern w:val="24"/>
                                      <w:sz w:val="72"/>
                                      <w:szCs w:val="72"/>
                                      <w:lang w:val="en-GB"/>
                                    </w:rPr>
                                  </w:pPr>
                                  <w:r>
                                    <w:rPr>
                                      <w:rFonts w:ascii="Calibri" w:eastAsia="Calibri" w:hAnsi="Calibri" w:cs="Activist Light"/>
                                      <w:b/>
                                      <w:bCs/>
                                      <w:color w:val="FFD366"/>
                                      <w:kern w:val="24"/>
                                      <w:sz w:val="72"/>
                                      <w:szCs w:val="72"/>
                                      <w:lang w:val="en-GB"/>
                                    </w:rPr>
                                    <w:t>03</w:t>
                                  </w:r>
                                </w:p>
                              </w:txbxContent>
                            </wps:txbx>
                            <wps:bodyPr wrap="none" rtlCol="0">
                              <a:spAutoFit/>
                            </wps:bodyPr>
                          </wps:wsp>
                          <wps:wsp>
                            <wps:cNvPr id="1452062374" name="مربع نص 18"/>
                            <wps:cNvSpPr txBox="1"/>
                            <wps:spPr>
                              <a:xfrm>
                                <a:off x="0" y="1187502"/>
                                <a:ext cx="1357308" cy="747328"/>
                              </a:xfrm>
                              <a:prstGeom prst="rect">
                                <a:avLst/>
                              </a:prstGeom>
                              <a:noFill/>
                            </wps:spPr>
                            <wps:txbx>
                              <w:txbxContent>
                                <w:p w:rsidR="005345A8" w:rsidRPr="00D7734E" w:rsidRDefault="005345A8" w:rsidP="00D7734E">
                                  <w:pPr>
                                    <w:bidi w:val="0"/>
                                    <w:jc w:val="center"/>
                                    <w:rPr>
                                      <w:rFonts w:ascii="Adobe Arabic" w:hAnsi="Adobe Arabic" w:cs="Adobe Arabic"/>
                                      <w:b/>
                                      <w:bCs/>
                                      <w:color w:val="000000"/>
                                      <w:kern w:val="24"/>
                                      <w:sz w:val="40"/>
                                      <w:szCs w:val="40"/>
                                      <w:lang w:bidi="ar-SY"/>
                                    </w:rPr>
                                  </w:pPr>
                                  <w:r w:rsidRPr="00D7734E">
                                    <w:rPr>
                                      <w:rFonts w:ascii="Adobe Arabic" w:hAnsi="Adobe Arabic" w:cs="Adobe Arabic"/>
                                      <w:b/>
                                      <w:bCs/>
                                      <w:color w:val="000000"/>
                                      <w:kern w:val="24"/>
                                      <w:sz w:val="40"/>
                                      <w:szCs w:val="40"/>
                                      <w:rtl/>
                                      <w:lang w:bidi="ar-SY"/>
                                    </w:rPr>
                                    <w:t xml:space="preserve">ضغوط متعلقة بالتنظيم والإدارة  </w:t>
                                  </w:r>
                                </w:p>
                                <w:p w:rsidR="005345A8" w:rsidRDefault="005345A8" w:rsidP="00D7734E">
                                  <w:pPr>
                                    <w:bidi w:val="0"/>
                                    <w:jc w:val="center"/>
                                    <w:rPr>
                                      <w:rFonts w:ascii="Adobe Arabic" w:hAnsi="Adobe Arabic" w:cs="Adobe Arabic"/>
                                      <w:b/>
                                      <w:bCs/>
                                      <w:color w:val="000000"/>
                                      <w:kern w:val="24"/>
                                      <w:sz w:val="40"/>
                                      <w:szCs w:val="40"/>
                                      <w:lang w:bidi="ar-SY"/>
                                    </w:rPr>
                                  </w:pPr>
                                  <w:r>
                                    <w:rPr>
                                      <w:rFonts w:ascii="Adobe Arabic" w:hAnsi="Adobe Arabic" w:cs="Adobe Arabic"/>
                                      <w:b/>
                                      <w:bCs/>
                                      <w:color w:val="000000"/>
                                      <w:kern w:val="24"/>
                                      <w:sz w:val="40"/>
                                      <w:szCs w:val="40"/>
                                      <w:rtl/>
                                      <w:lang w:bidi="ar-SY"/>
                                    </w:rPr>
                                    <w:t>فنية</w:t>
                                  </w:r>
                                </w:p>
                              </w:txbxContent>
                            </wps:txbx>
                            <wps:bodyPr wrap="square" rtlCol="1">
                              <a:noAutofit/>
                            </wps:bodyPr>
                          </wps:wsp>
                        </wpg:grpSp>
                      </wpg:grpSp>
                      <wpg:grpSp>
                        <wpg:cNvPr id="1452062375" name="Group 1452062375"/>
                        <wpg:cNvGrpSpPr/>
                        <wpg:grpSpPr>
                          <a:xfrm>
                            <a:off x="2873882" y="1983425"/>
                            <a:ext cx="1357308" cy="1900193"/>
                            <a:chOff x="2873882" y="1983425"/>
                            <a:chExt cx="1357308" cy="1900193"/>
                          </a:xfrm>
                        </wpg:grpSpPr>
                        <wps:wsp>
                          <wps:cNvPr id="1452062376" name="Freeform: Shape 1452062376"/>
                          <wps:cNvSpPr/>
                          <wps:spPr>
                            <a:xfrm>
                              <a:off x="2990270" y="250242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452062377" name="TextBox 6"/>
                          <wps:cNvSpPr txBox="1"/>
                          <wps:spPr>
                            <a:xfrm>
                              <a:off x="3276259" y="1983425"/>
                              <a:ext cx="785495" cy="733425"/>
                            </a:xfrm>
                            <a:prstGeom prst="rect">
                              <a:avLst/>
                            </a:prstGeom>
                            <a:noFill/>
                          </wps:spPr>
                          <wps:txbx>
                            <w:txbxContent>
                              <w:p w:rsidR="005345A8" w:rsidRDefault="005345A8" w:rsidP="00D7734E">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04</w:t>
                                </w:r>
                              </w:p>
                            </w:txbxContent>
                          </wps:txbx>
                          <wps:bodyPr wrap="square" rtlCol="0">
                            <a:spAutoFit/>
                          </wps:bodyPr>
                        </wps:wsp>
                        <wps:wsp>
                          <wps:cNvPr id="1452062378" name="مربع نص 18"/>
                          <wps:cNvSpPr txBox="1"/>
                          <wps:spPr>
                            <a:xfrm>
                              <a:off x="2873882" y="3171009"/>
                              <a:ext cx="1357308" cy="712609"/>
                            </a:xfrm>
                            <a:prstGeom prst="rect">
                              <a:avLst/>
                            </a:prstGeom>
                            <a:noFill/>
                          </wps:spPr>
                          <wps:txbx>
                            <w:txbxContent>
                              <w:p w:rsidR="005345A8" w:rsidRPr="00D7734E" w:rsidRDefault="005345A8" w:rsidP="00D7734E">
                                <w:pPr>
                                  <w:bidi w:val="0"/>
                                  <w:jc w:val="center"/>
                                  <w:rPr>
                                    <w:rFonts w:ascii="Adobe Arabic" w:hAnsi="Adobe Arabic" w:cs="Adobe Arabic"/>
                                    <w:b/>
                                    <w:bCs/>
                                    <w:color w:val="000000"/>
                                    <w:kern w:val="24"/>
                                    <w:sz w:val="40"/>
                                    <w:szCs w:val="40"/>
                                    <w:lang w:bidi="ar-SY"/>
                                  </w:rPr>
                                </w:pPr>
                                <w:r w:rsidRPr="00D7734E">
                                  <w:rPr>
                                    <w:rFonts w:ascii="Adobe Arabic" w:hAnsi="Adobe Arabic" w:cs="Adobe Arabic"/>
                                    <w:b/>
                                    <w:bCs/>
                                    <w:color w:val="000000"/>
                                    <w:kern w:val="24"/>
                                    <w:sz w:val="40"/>
                                    <w:szCs w:val="40"/>
                                    <w:rtl/>
                                    <w:lang w:bidi="ar-SY"/>
                                  </w:rPr>
                                  <w:t xml:space="preserve">ضغوط متعلقة بالبيئة المادية للعمل  </w:t>
                                </w:r>
                              </w:p>
                              <w:p w:rsidR="005345A8" w:rsidRDefault="005345A8" w:rsidP="00D7734E">
                                <w:pPr>
                                  <w:bidi w:val="0"/>
                                  <w:jc w:val="center"/>
                                  <w:rPr>
                                    <w:rFonts w:ascii="Adobe Arabic" w:hAnsi="Adobe Arabic" w:cs="Adobe Arabic"/>
                                    <w:b/>
                                    <w:bCs/>
                                    <w:color w:val="000000"/>
                                    <w:kern w:val="24"/>
                                    <w:sz w:val="40"/>
                                    <w:szCs w:val="40"/>
                                    <w:lang w:bidi="ar-SY"/>
                                  </w:rPr>
                                </w:pPr>
                              </w:p>
                            </w:txbxContent>
                          </wps:txbx>
                          <wps:bodyPr wrap="square" rtlCol="1">
                            <a:noAutofit/>
                          </wps:bodyPr>
                        </wps:wsp>
                      </wpg:grpSp>
                      <wpg:grpSp>
                        <wpg:cNvPr id="1452062379" name="Group 1452062379"/>
                        <wpg:cNvGrpSpPr/>
                        <wpg:grpSpPr>
                          <a:xfrm>
                            <a:off x="1270113" y="1983095"/>
                            <a:ext cx="1685740" cy="1876040"/>
                            <a:chOff x="1270113" y="1983095"/>
                            <a:chExt cx="1685740" cy="1876040"/>
                          </a:xfrm>
                        </wpg:grpSpPr>
                        <wps:wsp>
                          <wps:cNvPr id="1452062380" name="Freeform: Shape 1452062380"/>
                          <wps:cNvSpPr/>
                          <wps:spPr>
                            <a:xfrm>
                              <a:off x="1550476" y="250242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452062381" name="TextBox 6"/>
                          <wps:cNvSpPr txBox="1"/>
                          <wps:spPr>
                            <a:xfrm>
                              <a:off x="1836163" y="1983095"/>
                              <a:ext cx="646430" cy="733425"/>
                            </a:xfrm>
                            <a:prstGeom prst="rect">
                              <a:avLst/>
                            </a:prstGeom>
                            <a:noFill/>
                          </wps:spPr>
                          <wps:txbx>
                            <w:txbxContent>
                              <w:p w:rsidR="005345A8" w:rsidRDefault="005345A8" w:rsidP="00D7734E">
                                <w:pPr>
                                  <w:rPr>
                                    <w:rFonts w:ascii="Calibri" w:eastAsia="Calibri" w:hAnsi="Calibri" w:cs="Activist Light"/>
                                    <w:b/>
                                    <w:bCs/>
                                    <w:color w:val="BFBFBF"/>
                                    <w:kern w:val="24"/>
                                    <w:sz w:val="72"/>
                                    <w:szCs w:val="72"/>
                                    <w:lang w:val="en-GB"/>
                                  </w:rPr>
                                </w:pPr>
                                <w:r>
                                  <w:rPr>
                                    <w:rFonts w:ascii="Calibri" w:eastAsia="Calibri" w:hAnsi="Calibri" w:cs="Activist Light"/>
                                    <w:b/>
                                    <w:bCs/>
                                    <w:color w:val="BFBFBF"/>
                                    <w:kern w:val="24"/>
                                    <w:sz w:val="72"/>
                                    <w:szCs w:val="72"/>
                                    <w:lang w:val="en-GB"/>
                                  </w:rPr>
                                  <w:t>05</w:t>
                                </w:r>
                              </w:p>
                            </w:txbxContent>
                          </wps:txbx>
                          <wps:bodyPr wrap="none" rtlCol="0">
                            <a:spAutoFit/>
                          </wps:bodyPr>
                        </wps:wsp>
                        <wps:wsp>
                          <wps:cNvPr id="1452062382" name="مربع نص 18"/>
                          <wps:cNvSpPr txBox="1"/>
                          <wps:spPr>
                            <a:xfrm>
                              <a:off x="1270113" y="3170305"/>
                              <a:ext cx="1685740" cy="688830"/>
                            </a:xfrm>
                            <a:prstGeom prst="rect">
                              <a:avLst/>
                            </a:prstGeom>
                            <a:noFill/>
                          </wps:spPr>
                          <wps:txbx>
                            <w:txbxContent>
                              <w:p w:rsidR="005345A8" w:rsidRPr="00D7734E" w:rsidRDefault="005345A8" w:rsidP="00D7734E">
                                <w:pPr>
                                  <w:bidi w:val="0"/>
                                  <w:jc w:val="center"/>
                                  <w:rPr>
                                    <w:rFonts w:ascii="Adobe Arabic" w:hAnsi="Adobe Arabic" w:cs="Adobe Arabic"/>
                                    <w:b/>
                                    <w:bCs/>
                                    <w:color w:val="000000"/>
                                    <w:kern w:val="24"/>
                                    <w:sz w:val="40"/>
                                    <w:szCs w:val="40"/>
                                    <w:lang w:bidi="ar-SY"/>
                                  </w:rPr>
                                </w:pPr>
                                <w:r w:rsidRPr="00D7734E">
                                  <w:rPr>
                                    <w:rFonts w:ascii="Adobe Arabic" w:hAnsi="Adobe Arabic" w:cs="Adobe Arabic"/>
                                    <w:b/>
                                    <w:bCs/>
                                    <w:color w:val="000000"/>
                                    <w:kern w:val="24"/>
                                    <w:sz w:val="40"/>
                                    <w:szCs w:val="40"/>
                                    <w:rtl/>
                                    <w:lang w:bidi="ar-SY"/>
                                  </w:rPr>
                                  <w:t xml:space="preserve">ضغوط متعلقة بالحياة المهنية والشخصية  </w:t>
                                </w:r>
                              </w:p>
                              <w:p w:rsidR="005345A8" w:rsidRDefault="005345A8" w:rsidP="00D7734E">
                                <w:pPr>
                                  <w:bidi w:val="0"/>
                                  <w:jc w:val="center"/>
                                  <w:rPr>
                                    <w:rFonts w:ascii="Adobe Arabic" w:hAnsi="Adobe Arabic" w:cs="Adobe Arabic"/>
                                    <w:b/>
                                    <w:bCs/>
                                    <w:color w:val="000000"/>
                                    <w:kern w:val="24"/>
                                    <w:sz w:val="40"/>
                                    <w:szCs w:val="40"/>
                                    <w:lang w:bidi="ar-SY"/>
                                  </w:rPr>
                                </w:pPr>
                              </w:p>
                            </w:txbxContent>
                          </wps:txbx>
                          <wps:bodyPr wrap="square" rtlCol="1">
                            <a:noAutofit/>
                          </wps:bodyPr>
                        </wps:wsp>
                      </wpg:grpSp>
                      <wpg:grpSp>
                        <wpg:cNvPr id="1452062383" name="Group 1452062383"/>
                        <wpg:cNvGrpSpPr/>
                        <wpg:grpSpPr>
                          <a:xfrm>
                            <a:off x="-159511" y="1982930"/>
                            <a:ext cx="1676250" cy="1964240"/>
                            <a:chOff x="-159511" y="1982930"/>
                            <a:chExt cx="1676250" cy="1964240"/>
                          </a:xfrm>
                        </wpg:grpSpPr>
                        <wps:wsp>
                          <wps:cNvPr id="1452062384" name="Freeform: Shape 1452062384"/>
                          <wps:cNvSpPr/>
                          <wps:spPr>
                            <a:xfrm>
                              <a:off x="115996" y="250242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452062385" name="TextBox 6"/>
                          <wps:cNvSpPr txBox="1"/>
                          <wps:spPr>
                            <a:xfrm>
                              <a:off x="402213" y="1982930"/>
                              <a:ext cx="646430" cy="733425"/>
                            </a:xfrm>
                            <a:prstGeom prst="rect">
                              <a:avLst/>
                            </a:prstGeom>
                            <a:noFill/>
                          </wps:spPr>
                          <wps:txbx>
                            <w:txbxContent>
                              <w:p w:rsidR="005345A8" w:rsidRDefault="005345A8" w:rsidP="00D7734E">
                                <w:pPr>
                                  <w:rPr>
                                    <w:rFonts w:ascii="Calibri" w:eastAsia="Calibri" w:hAnsi="Calibri" w:cs="Activist Light"/>
                                    <w:b/>
                                    <w:bCs/>
                                    <w:color w:val="FFD366"/>
                                    <w:kern w:val="24"/>
                                    <w:sz w:val="72"/>
                                    <w:szCs w:val="72"/>
                                    <w:lang w:val="en-GB"/>
                                  </w:rPr>
                                </w:pPr>
                                <w:r>
                                  <w:rPr>
                                    <w:rFonts w:ascii="Calibri" w:eastAsia="Calibri" w:hAnsi="Calibri" w:cs="Activist Light"/>
                                    <w:b/>
                                    <w:bCs/>
                                    <w:color w:val="FFD366"/>
                                    <w:kern w:val="24"/>
                                    <w:sz w:val="72"/>
                                    <w:szCs w:val="72"/>
                                    <w:lang w:val="en-GB"/>
                                  </w:rPr>
                                  <w:t>06</w:t>
                                </w:r>
                              </w:p>
                            </w:txbxContent>
                          </wps:txbx>
                          <wps:bodyPr wrap="none" rtlCol="0">
                            <a:spAutoFit/>
                          </wps:bodyPr>
                        </wps:wsp>
                        <wps:wsp>
                          <wps:cNvPr id="1452062386" name="مربع نص 18"/>
                          <wps:cNvSpPr txBox="1"/>
                          <wps:spPr>
                            <a:xfrm>
                              <a:off x="-159511" y="3170545"/>
                              <a:ext cx="1676250" cy="776625"/>
                            </a:xfrm>
                            <a:prstGeom prst="rect">
                              <a:avLst/>
                            </a:prstGeom>
                            <a:noFill/>
                          </wps:spPr>
                          <wps:txbx>
                            <w:txbxContent>
                              <w:p w:rsidR="005345A8" w:rsidRPr="00D7734E" w:rsidRDefault="005345A8" w:rsidP="00D7734E">
                                <w:pPr>
                                  <w:bidi w:val="0"/>
                                  <w:jc w:val="center"/>
                                  <w:rPr>
                                    <w:rFonts w:ascii="Adobe Arabic" w:hAnsi="Adobe Arabic" w:cs="Adobe Arabic"/>
                                    <w:b/>
                                    <w:bCs/>
                                    <w:color w:val="000000"/>
                                    <w:kern w:val="24"/>
                                    <w:sz w:val="40"/>
                                    <w:szCs w:val="40"/>
                                    <w:lang w:bidi="ar-SY"/>
                                  </w:rPr>
                                </w:pPr>
                                <w:r w:rsidRPr="00D7734E">
                                  <w:rPr>
                                    <w:rFonts w:ascii="Adobe Arabic" w:hAnsi="Adobe Arabic" w:cs="Adobe Arabic"/>
                                    <w:b/>
                                    <w:bCs/>
                                    <w:color w:val="000000"/>
                                    <w:kern w:val="24"/>
                                    <w:sz w:val="40"/>
                                    <w:szCs w:val="40"/>
                                    <w:rtl/>
                                    <w:lang w:bidi="ar-SY"/>
                                  </w:rPr>
                                  <w:t xml:space="preserve">ضغوط متعلقة بالأهداف والتوقعات  </w:t>
                                </w:r>
                              </w:p>
                              <w:p w:rsidR="005345A8" w:rsidRDefault="005345A8" w:rsidP="00D7734E">
                                <w:pPr>
                                  <w:bidi w:val="0"/>
                                  <w:jc w:val="center"/>
                                  <w:rPr>
                                    <w:rFonts w:ascii="Adobe Arabic" w:hAnsi="Adobe Arabic" w:cs="Adobe Arabic"/>
                                    <w:b/>
                                    <w:bCs/>
                                    <w:color w:val="000000"/>
                                    <w:kern w:val="24"/>
                                    <w:sz w:val="40"/>
                                    <w:szCs w:val="40"/>
                                    <w:lang w:bidi="ar-SY"/>
                                  </w:rPr>
                                </w:pPr>
                              </w:p>
                            </w:txbxContent>
                          </wps:txbx>
                          <wps:bodyPr wrap="square" rtlCol="1">
                            <a:noAutofit/>
                          </wps:bodyPr>
                        </wps:wsp>
                      </wpg:grpSp>
                    </wpg:wgp>
                  </a:graphicData>
                </a:graphic>
              </wp:inline>
            </w:drawing>
          </mc:Choice>
          <mc:Fallback>
            <w:pict>
              <v:group id="Group 7" o:spid="_x0000_s2171" style="width:345.7pt;height:310.8pt;mso-position-horizontal-relative:char;mso-position-vertical-relative:line" coordorigin="-1595" coordsize="43907,394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">
                <v:group id="Group 1452062362" o:spid="_x0000_s2172" style="position:absolute;width:42311;height:19351" coordsize="42311,193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s8DTPIAAAA&#10;4wAAAA8AAAAAAAAAAAAAAAAAqgIAAGRycy9kb3ducmV2LnhtbFBLBQYAAAAABAAEAPoAAACfAwAA&#10;AAA=&#10;">
                  <v:group id="Group 1452062363" o:spid="_x0000_s2173" style="position:absolute;left:28738;width:13573;height:19138" coordorigin="28738" coordsize="13573,191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RwqKjIAAAA&#10;4wAAAA8AAAAAAAAAAAAAAAAAqgIAAGRycy9kb3ducmV2LnhtbFBLBQYAAAAABAAEAPoAAACfAwAA&#10;AAA=&#10;">
                    <v:shape id="Freeform: Shape 1452062364" o:spid="_x0000_s2174" style="position:absolute;left:29902;top:5188;width:12256;height:5209;visibility:visible;mso-wrap-style:square;v-text-anchor:middle" coordsize="2064132,8779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HoKscA&#10;AADjAAAADwAAAGRycy9kb3ducmV2LnhtbERPX0vDMBB/F/wO4QRfxKWrW5G6bJShIOzJbqCPR3K2&#10;1eRSkrh1394Iwh7v9/9Wm8lZcaQQB88K5rMCBLH2ZuBOwWH/cv8IIiZkg9YzKThThM36+mqFtfEn&#10;fqNjmzqRQzjWqKBPaayljLonh3HmR+LMffrgMOUzdNIEPOVwZ2VZFJV0OHBu6HGkbU/6u/1xCuzd&#10;l2/O9p21nsLHrmmfXdodlLq9mZonEImmdBH/u19Nnr9YlkVVPlQL+PspAy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Zx6CrHAAAA4wAAAA8AAAAAAAAAAAAAAAAAmAIAAGRy&#10;cy9kb3ducmV2LnhtbFBLBQYAAAAABAAEAPUAAACMAw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2175" type="#_x0000_t202" style="position:absolute;left:32762;width:7855;height:7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a8NsUA&#10;AADjAAAADwAAAGRycy9kb3ducmV2LnhtbERPS0vEMBC+C/6HMII3N9lqi9TNLosP2IMX13ofmrEp&#10;NpPSjNvuvzeC4HG+92x2SxjUiabUR7awXhlQxG10PXcWmveXm3tQSZAdDpHJwpkS7LaXFxusXZz5&#10;jU5H6VQO4VSjBS8y1lqn1lPAtIojceY+4xRQ8jl12k045/Aw6MKYSgfsOTd4HOnRU/t1/A4WRNx+&#10;fW6eQzp8LK9PszdtiY2111fL/gGU0CL/4j/3weX5d2VhquK2KuH3pwyA3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drw2xQAAAOMAAAAPAAAAAAAAAAAAAAAAAJgCAABkcnMv&#10;ZG93bnJldi54bWxQSwUGAAAAAAQABAD1AAAAigMAAAAA&#10;" filled="f" stroked="f">
                      <v:textbox style="mso-fit-shape-to-text:t">
                        <w:txbxContent>
                          <w:p w:rsidR="005345A8" w:rsidRDefault="005345A8" w:rsidP="00D7734E">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01</w:t>
                            </w:r>
                          </w:p>
                        </w:txbxContent>
                      </v:textbox>
                    </v:shape>
                    <v:shape id="مربع نص 18" o:spid="_x0000_s2176" type="#_x0000_t202" style="position:absolute;left:28738;top:11875;width:13573;height:72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BSGscA&#10;AADjAAAADwAAAGRycy9kb3ducmV2LnhtbERPS2vCQBC+C/6HZYTedLdRQxtdRZRCTxXTB3gbsmMS&#10;mp0N2a1J/323IHic7z3r7WAbcaXO1441PM4UCOLCmZpLDR/vL9MnED4gG2wck4Zf8rDdjEdrzIzr&#10;+UTXPJQihrDPUEMVQptJ6YuKLPqZa4kjd3GdxRDPrpSmwz6G20YmSqXSYs2xocKW9hUV3/mP1fD5&#10;djl/LdSxPNhl27tBSbbPUuuHybBbgQg0hLv45n41cf5imag0macp/P8UAZC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FwUhrHAAAA4wAAAA8AAAAAAAAAAAAAAAAAmAIAAGRy&#10;cy9kb3ducmV2LnhtbFBLBQYAAAAABAAEAPUAAACMAwAAAAA=&#10;" filled="f" stroked="f">
                      <v:textbox>
                        <w:txbxContent>
                          <w:p w:rsidR="005345A8" w:rsidRPr="00D7734E" w:rsidRDefault="005345A8" w:rsidP="00D7734E">
                            <w:pPr>
                              <w:bidi w:val="0"/>
                              <w:jc w:val="center"/>
                              <w:rPr>
                                <w:rFonts w:ascii="Adobe Arabic" w:hAnsi="Adobe Arabic" w:cs="Adobe Arabic"/>
                                <w:b/>
                                <w:bCs/>
                                <w:color w:val="000000"/>
                                <w:kern w:val="24"/>
                                <w:sz w:val="40"/>
                                <w:szCs w:val="40"/>
                                <w:lang w:bidi="ar-SY"/>
                              </w:rPr>
                            </w:pPr>
                            <w:r w:rsidRPr="00D7734E">
                              <w:rPr>
                                <w:rFonts w:ascii="Adobe Arabic" w:hAnsi="Adobe Arabic" w:cs="Adobe Arabic"/>
                                <w:b/>
                                <w:bCs/>
                                <w:color w:val="000000"/>
                                <w:kern w:val="24"/>
                                <w:sz w:val="40"/>
                                <w:szCs w:val="40"/>
                                <w:rtl/>
                                <w:lang w:bidi="ar-SY"/>
                              </w:rPr>
                              <w:t xml:space="preserve">ضغوط متعلقة بطبيعة العمل  </w:t>
                            </w:r>
                          </w:p>
                          <w:p w:rsidR="005345A8" w:rsidRDefault="005345A8" w:rsidP="00D7734E">
                            <w:pPr>
                              <w:bidi w:val="0"/>
                              <w:jc w:val="center"/>
                              <w:rPr>
                                <w:rFonts w:ascii="Adobe Arabic" w:hAnsi="Adobe Arabic" w:cs="Adobe Arabic"/>
                                <w:b/>
                                <w:bCs/>
                                <w:color w:val="000000"/>
                                <w:kern w:val="24"/>
                                <w:sz w:val="40"/>
                                <w:szCs w:val="40"/>
                                <w:lang w:bidi="ar-SY"/>
                              </w:rPr>
                            </w:pPr>
                          </w:p>
                        </w:txbxContent>
                      </v:textbox>
                    </v:shape>
                  </v:group>
                  <v:group id="Group 1452062367" o:spid="_x0000_s2177" style="position:absolute;left:11740;width:18774;height:19351" coordorigin="11740" coordsize="18773,193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7S66ryQAA&#10;AOMAAAAPAAAAAAAAAAAAAAAAAKoCAABkcnMvZG93bnJldi54bWxQSwUGAAAAAAQABAD6AAAAoAMA&#10;AAAA&#10;">
                    <v:shape id="Freeform: Shape 1452062368" o:spid="_x0000_s2178" style="position:absolute;left:15504;top:5188;width:12256;height:5209;visibility:visible;mso-wrap-style:square;v-text-anchor:middle" coordsize="2064132,8779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cwWMsA&#10;AADjAAAADwAAAGRycy9kb3ducmV2LnhtbESPT0vDQBDF74LfYRnBm91ttEFit0WEiiAUWv+cx+yY&#10;xO7OhuzapN/eORQ8zrw37/1muZ6CV0caUhfZwnxmQBHX0XXcWHh/29zcg0oZ2aGPTBZOlGC9urxY&#10;YuXiyDs67nOjJIRThRbanPtK61S3FDDNYk8s2nccAmYZh0a7AUcJD14XxpQ6YMfS0GJPTy3Vh/1v&#10;sBC3p8XPpP3mdau/fJGezef4Yay9vpoeH0BlmvK/+Xz94gT/blGYsrgtBVp+kgXo1R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FlzBYywAAAOMAAAAPAAAAAAAAAAAAAAAAAJgC&#10;AABkcnMvZG93bnJldi54bWxQSwUGAAAAAAQABAD1AAAAkAMAAAAA&#10;" path="m,l352967,r32360,104246c491881,356168,741330,532933,1032066,532933v290736,,540186,-176765,646739,-428687l1711165,r352967,l2057718,42026c1960097,519091,1537990,877957,1032066,877957,526142,877957,104035,519091,6414,42026l,xe" fillcolor="#bfbfbf" strokecolor="#bfbfbf" strokeweight="1pt">
                      <v:stroke joinstyle="miter"/>
                      <v:path arrowok="t" o:connecttype="custom" o:connectlocs="0,0;209580,0;228795,61848;612808,316183;996820,61848;1016035,0;1225615,0;1221807,24934;612808,520881;3808,24934;0,0" o:connectangles="0,0,0,0,0,0,0,0,0,0,0"/>
                    </v:shape>
                    <v:shape id="TextBox 6" o:spid="_x0000_s2179" type="#_x0000_t202" style="position:absolute;left:18366;width:6464;height:733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0DJ8cA&#10;AADjAAAADwAAAGRycy9kb3ducmV2LnhtbERPX0/CMBB/N/E7NEfim7RMWGBQiEFNeFOBD3BZj3Vs&#10;vS5rhemnpyYmPt7v/602g2vFhfpQe9YwGSsQxKU3NVcajoe3xzmIEJENtp5JwzcF2Kzv71ZYGH/l&#10;T7rsYyVSCIcCNdgYu0LKUFpyGMa+I07cyfcOYzr7SpoerynctTJTKpcOa04NFjvaWiqb/ZfTMFfu&#10;vWkW2Udw05/JzG5f/Gt31vphNDwvQUQa4r/4z70zaf50lqk8e8oX8PtTAkCu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tdAyfHAAAA4wAAAA8AAAAAAAAAAAAAAAAAmAIAAGRy&#10;cy9kb3ducmV2LnhtbFBLBQYAAAAABAAEAPUAAACMAwAAAAA=&#10;" filled="f" stroked="f">
                      <v:textbox style="mso-fit-shape-to-text:t">
                        <w:txbxContent>
                          <w:p w:rsidR="005345A8" w:rsidRDefault="005345A8" w:rsidP="00D7734E">
                            <w:pPr>
                              <w:rPr>
                                <w:rFonts w:ascii="Calibri" w:eastAsia="Calibri" w:hAnsi="Calibri" w:cs="Activist Light"/>
                                <w:b/>
                                <w:bCs/>
                                <w:color w:val="BFBFBF"/>
                                <w:kern w:val="24"/>
                                <w:sz w:val="72"/>
                                <w:szCs w:val="72"/>
                                <w:lang w:val="en-GB"/>
                              </w:rPr>
                            </w:pPr>
                            <w:r>
                              <w:rPr>
                                <w:rFonts w:ascii="Calibri" w:eastAsia="Calibri" w:hAnsi="Calibri" w:cs="Activist Light"/>
                                <w:b/>
                                <w:bCs/>
                                <w:color w:val="BFBFBF"/>
                                <w:kern w:val="24"/>
                                <w:sz w:val="72"/>
                                <w:szCs w:val="72"/>
                                <w:lang w:val="en-GB"/>
                              </w:rPr>
                              <w:t>02</w:t>
                            </w:r>
                          </w:p>
                        </w:txbxContent>
                      </v:textbox>
                    </v:shape>
                    <v:shape id="مربع نص 18" o:spid="_x0000_s2180" type="#_x0000_t202" style="position:absolute;left:11740;top:11874;width:18774;height:74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z5KMoA&#10;AADjAAAADwAAAGRycy9kb3ducmV2LnhtbESPS0/DMBCE70j8B2uRuFGb9EmoW6FWlTiB6Evitoq3&#10;SUS8jmLThH/PHpA47u7szHzL9eAbdaUu1oEtPI4MKOIiuJpLC8fD7mEBKiZkh01gsvBDEdar25sl&#10;5i70/EHXfSqVmHDM0UKVUptrHYuKPMZRaInldgmdxyRjV2rXYS/mvtGZMTPtsWZJqLClTUXF1/7b&#10;Wzi9XT7PE/Nebv207cNgNPsnbe393fDyDCrRkP7Ff9+vTupPppmZZeO5UAiTLECvf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QM+SjKAAAA4wAAAA8AAAAAAAAAAAAAAAAAmAIA&#10;AGRycy9kb3ducmV2LnhtbFBLBQYAAAAABAAEAPUAAACPAwAAAAA=&#10;" filled="f" stroked="f">
                      <v:textbox>
                        <w:txbxContent>
                          <w:p w:rsidR="005345A8" w:rsidRPr="00D7734E" w:rsidRDefault="005345A8" w:rsidP="00D7734E">
                            <w:pPr>
                              <w:bidi w:val="0"/>
                              <w:jc w:val="center"/>
                              <w:rPr>
                                <w:rFonts w:ascii="Adobe Arabic" w:hAnsi="Adobe Arabic" w:cs="Adobe Arabic"/>
                                <w:b/>
                                <w:bCs/>
                                <w:color w:val="000000"/>
                                <w:kern w:val="24"/>
                                <w:sz w:val="40"/>
                                <w:szCs w:val="40"/>
                                <w:lang w:bidi="ar-SY"/>
                              </w:rPr>
                            </w:pPr>
                            <w:r w:rsidRPr="00D7734E">
                              <w:rPr>
                                <w:rFonts w:ascii="Adobe Arabic" w:hAnsi="Adobe Arabic" w:cs="Adobe Arabic"/>
                                <w:b/>
                                <w:bCs/>
                                <w:color w:val="000000"/>
                                <w:kern w:val="24"/>
                                <w:sz w:val="40"/>
                                <w:szCs w:val="40"/>
                                <w:rtl/>
                                <w:lang w:bidi="ar-SY"/>
                              </w:rPr>
                              <w:t xml:space="preserve">ضغوط متعلقة بالعلاقات في بيئة العمل  </w:t>
                            </w:r>
                          </w:p>
                          <w:p w:rsidR="005345A8" w:rsidRDefault="005345A8" w:rsidP="00D7734E">
                            <w:pPr>
                              <w:bidi w:val="0"/>
                              <w:jc w:val="center"/>
                              <w:rPr>
                                <w:rFonts w:ascii="Adobe Arabic" w:hAnsi="Adobe Arabic" w:cs="Adobe Arabic"/>
                                <w:b/>
                                <w:bCs/>
                                <w:color w:val="000000"/>
                                <w:kern w:val="24"/>
                                <w:sz w:val="40"/>
                                <w:szCs w:val="40"/>
                                <w:lang w:bidi="ar-SY"/>
                              </w:rPr>
                            </w:pPr>
                          </w:p>
                        </w:txbxContent>
                      </v:textbox>
                    </v:shape>
                  </v:group>
                  <v:group id="Group 1452062371" o:spid="_x0000_s2181" style="position:absolute;width:13573;height:19348" coordsize="13573,193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43BZnIAAAA&#10;4wAAAA8AAAAAAAAAAAAAAAAAqgIAAGRycy9kb3ducmV2LnhtbFBLBQYAAAAABAAEAPoAAACfAwAA&#10;AAA=&#10;">
                    <v:shape id="Freeform: Shape 1452062372" o:spid="_x0000_s2182" style="position:absolute;left:1159;top:5188;width:12257;height:5209;visibility:visible;mso-wrap-style:square;v-text-anchor:middle" coordsize="2064132,8779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UghMgA&#10;AADjAAAADwAAAGRycy9kb3ducmV2LnhtbERPS2vCQBC+C/0Pywi96a6xppK6CSItWPDi49DjkB2T&#10;0Oxsmt1q2l/fLQge53vPqhhsKy7U+8axhtlUgSAunWm40nA6vk2WIHxANtg6Jg0/5KHIH0YrzIy7&#10;8p4uh1CJGMI+Qw11CF0mpS9rsuinriOO3Nn1FkM8+0qaHq8x3LYyUSqVFhuODTV2tKmp/Dx8Ww1q&#10;hxuz//14T5v1/ISvAbdd9aX143hYv4AINIS7+Obemjj/aZGoNJk/J/D/UwRA5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ZBSCEyAAAAOMAAAAPAAAAAAAAAAAAAAAAAJgCAABk&#10;cnMvZG93bnJldi54bWxQSwUGAAAAAAQABAD1AAAAjQMAAAAA&#10;" path="m,l352967,r32360,104246c491881,356168,741330,532933,1032066,532933v290736,,540186,-176765,646739,-428687l1711165,r352967,l2057718,42026c1960097,519091,1537990,877957,1032066,877957,526142,877957,104035,519091,6414,42026l,xe" fillcolor="#ffd366" strokecolor="#ffd366" strokeweight="1pt">
                      <v:stroke joinstyle="miter"/>
                      <v:path arrowok="t" o:connecttype="custom" o:connectlocs="0,0;209580,0;228795,61848;612808,316183;996820,61848;1016035,0;1225615,0;1221807,24934;612808,520881;3808,24934;0,0" o:connectangles="0,0,0,0,0,0,0,0,0,0,0"/>
                    </v:shape>
                    <v:shape id="TextBox 6" o:spid="_x0000_s2183" type="#_x0000_t202" style="position:absolute;left:4023;width:6465;height:733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yiEMcA&#10;AADjAAAADwAAAGRycy9kb3ducmV2LnhtbERPzU4CMRC+m/gOzZhwk5blR1wphIAm3ED0ASbbcbvu&#10;drrZFlh9emtCwnG+/1mseteIM3Wh8qxhNFQgiAtvKi41fH68Pc5BhIhssPFMGn4owGp5f7fA3PgL&#10;v9P5GEuRQjjkqMHG2OZShsKSwzD0LXHivnznMKazK6Xp8JLCXSMzpWbSYcWpwWJLG0tFfTw5DXPl&#10;9nX9nB2Cm/yOpnaz9a/tt9aDh379AiJSH2/iq3tn0vzJNFOzbPw0hv+fEgBy+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9sohDHAAAA4wAAAA8AAAAAAAAAAAAAAAAAmAIAAGRy&#10;cy9kb3ducmV2LnhtbFBLBQYAAAAABAAEAPUAAACMAwAAAAA=&#10;" filled="f" stroked="f">
                      <v:textbox style="mso-fit-shape-to-text:t">
                        <w:txbxContent>
                          <w:p w:rsidR="005345A8" w:rsidRDefault="005345A8" w:rsidP="00D7734E">
                            <w:pPr>
                              <w:rPr>
                                <w:rFonts w:ascii="Calibri" w:eastAsia="Calibri" w:hAnsi="Calibri" w:cs="Activist Light"/>
                                <w:b/>
                                <w:bCs/>
                                <w:color w:val="FFD366"/>
                                <w:kern w:val="24"/>
                                <w:sz w:val="72"/>
                                <w:szCs w:val="72"/>
                                <w:lang w:val="en-GB"/>
                              </w:rPr>
                            </w:pPr>
                            <w:r>
                              <w:rPr>
                                <w:rFonts w:ascii="Calibri" w:eastAsia="Calibri" w:hAnsi="Calibri" w:cs="Activist Light"/>
                                <w:b/>
                                <w:bCs/>
                                <w:color w:val="FFD366"/>
                                <w:kern w:val="24"/>
                                <w:sz w:val="72"/>
                                <w:szCs w:val="72"/>
                                <w:lang w:val="en-GB"/>
                              </w:rPr>
                              <w:t>03</w:t>
                            </w:r>
                          </w:p>
                        </w:txbxContent>
                      </v:textbox>
                    </v:shape>
                    <v:shape id="مربع نص 18" o:spid="_x0000_s2184" type="#_x0000_t202" style="position:absolute;top:11875;width:13573;height:74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f/K8cA&#10;AADjAAAADwAAAGRycy9kb3ducmV2LnhtbERPX2vCMBB/H/gdwgl7m8lqdVtnFHEMfJrodLC3oznb&#10;YnMpTWbrtzfCwMf7/b/Zore1OFPrK8cankcKBHHuTMWFhv3359MrCB+QDdaOScOFPCzmg4cZZsZ1&#10;vKXzLhQihrDPUEMZQpNJ6fOSLPqRa4gjd3StxRDPtpCmxS6G21omSk2lxYpjQ4kNrUrKT7s/q+Hw&#10;dfz9SdWm+LCTpnO9kmzfpNaPw375DiJQH+7if/faxPnpJFHTZPySwu2nCICcX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s3/yvHAAAA4wAAAA8AAAAAAAAAAAAAAAAAmAIAAGRy&#10;cy9kb3ducmV2LnhtbFBLBQYAAAAABAAEAPUAAACMAwAAAAA=&#10;" filled="f" stroked="f">
                      <v:textbox>
                        <w:txbxContent>
                          <w:p w:rsidR="005345A8" w:rsidRPr="00D7734E" w:rsidRDefault="005345A8" w:rsidP="00D7734E">
                            <w:pPr>
                              <w:bidi w:val="0"/>
                              <w:jc w:val="center"/>
                              <w:rPr>
                                <w:rFonts w:ascii="Adobe Arabic" w:hAnsi="Adobe Arabic" w:cs="Adobe Arabic"/>
                                <w:b/>
                                <w:bCs/>
                                <w:color w:val="000000"/>
                                <w:kern w:val="24"/>
                                <w:sz w:val="40"/>
                                <w:szCs w:val="40"/>
                                <w:lang w:bidi="ar-SY"/>
                              </w:rPr>
                            </w:pPr>
                            <w:r w:rsidRPr="00D7734E">
                              <w:rPr>
                                <w:rFonts w:ascii="Adobe Arabic" w:hAnsi="Adobe Arabic" w:cs="Adobe Arabic"/>
                                <w:b/>
                                <w:bCs/>
                                <w:color w:val="000000"/>
                                <w:kern w:val="24"/>
                                <w:sz w:val="40"/>
                                <w:szCs w:val="40"/>
                                <w:rtl/>
                                <w:lang w:bidi="ar-SY"/>
                              </w:rPr>
                              <w:t xml:space="preserve">ضغوط متعلقة بالتنظيم والإدارة  </w:t>
                            </w:r>
                          </w:p>
                          <w:p w:rsidR="005345A8" w:rsidRDefault="005345A8" w:rsidP="00D7734E">
                            <w:pPr>
                              <w:bidi w:val="0"/>
                              <w:jc w:val="center"/>
                              <w:rPr>
                                <w:rFonts w:ascii="Adobe Arabic" w:hAnsi="Adobe Arabic" w:cs="Adobe Arabic"/>
                                <w:b/>
                                <w:bCs/>
                                <w:color w:val="000000"/>
                                <w:kern w:val="24"/>
                                <w:sz w:val="40"/>
                                <w:szCs w:val="40"/>
                                <w:lang w:bidi="ar-SY"/>
                              </w:rPr>
                            </w:pPr>
                            <w:r>
                              <w:rPr>
                                <w:rFonts w:ascii="Adobe Arabic" w:hAnsi="Adobe Arabic" w:cs="Adobe Arabic"/>
                                <w:b/>
                                <w:bCs/>
                                <w:color w:val="000000"/>
                                <w:kern w:val="24"/>
                                <w:sz w:val="40"/>
                                <w:szCs w:val="40"/>
                                <w:rtl/>
                                <w:lang w:bidi="ar-SY"/>
                              </w:rPr>
                              <w:t>فنية</w:t>
                            </w:r>
                          </w:p>
                        </w:txbxContent>
                      </v:textbox>
                    </v:shape>
                  </v:group>
                </v:group>
                <v:group id="Group 1452062375" o:spid="_x0000_s2185" style="position:absolute;left:28738;top:19834;width:13573;height:19002" coordorigin="28738,19834" coordsize="13573,190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hDAOayQAA&#10;AOMAAAAPAAAAAAAAAAAAAAAAAKoCAABkcnMvZG93bnJldi54bWxQSwUGAAAAAAQABAD6AAAAoAMA&#10;AAAA&#10;">
                  <v:shape id="Freeform: Shape 1452062376" o:spid="_x0000_s2186" style="position:absolute;left:29902;top:25024;width:12256;height:5209;visibility:visible;mso-wrap-style:square;v-text-anchor:middle" coordsize="2064132,8779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ZFG8cA&#10;AADjAAAADwAAAGRycy9kb3ducmV2LnhtbERPX0vDMBB/F/wO4Qa+iEutWqUuG0UUBntaHejjkZxt&#10;XXIpSdy6b78Igo/3+3+L1eSsOFCIg2cFt/MCBLH2ZuBOwe797eYJREzIBq1nUnCiCKvl5cUCa+OP&#10;vKVDmzqRQzjWqKBPaayljLonh3HuR+LMffngMOUzdNIEPOZwZ2VZFJV0OHBu6HGkl570vv1xCuz1&#10;t29O9oO1nsLnpmlfXdrslLqaTc0ziERT+hf/udcmz79/KIuqvHus4PenDIBcn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w2RRvHAAAA4wAAAA8AAAAAAAAAAAAAAAAAmAIAAGRy&#10;cy9kb3ducmV2LnhtbFBLBQYAAAAABAAEAPUAAACMAw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2187" type="#_x0000_t202" style="position:absolute;left:32762;top:19834;width:7855;height:7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ERB8YA&#10;AADjAAAADwAAAGRycy9kb3ducmV2LnhtbERPS0/DMAy+I/EfIiNxY8kK21C3bJp4SDtwYZS71XhN&#10;ReNUjVm7f0+QkDj6e3uzm0KnzjSkNrKF+cyAIq6ja7mxUH283j2CSoLssItMFi6UYLe9vtpg6eLI&#10;73Q+SqNyCKcSLXiRvtQ61Z4CplnsiTN3ikNAyefQaDfgmMNDpwtjljpgy7nBY09Pnuqv43ewIOL2&#10;80v1EtLhc3p7Hr2pF1hZe3sz7deghCb5F/+5Dy7Pf1gUZlncr1bw+1MGQG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ERB8YAAADjAAAADwAAAAAAAAAAAAAAAACYAgAAZHJz&#10;L2Rvd25yZXYueG1sUEsFBgAAAAAEAAQA9QAAAIsDAAAAAA==&#10;" filled="f" stroked="f">
                    <v:textbox style="mso-fit-shape-to-text:t">
                      <w:txbxContent>
                        <w:p w:rsidR="005345A8" w:rsidRDefault="005345A8" w:rsidP="00D7734E">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04</w:t>
                          </w:r>
                        </w:p>
                      </w:txbxContent>
                    </v:textbox>
                  </v:shape>
                  <v:shape id="مربع نص 18" o:spid="_x0000_s2188" type="#_x0000_t202" style="position:absolute;left:28738;top:31710;width:13573;height:71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r1LsoA&#10;AADjAAAADwAAAGRycy9kb3ducmV2LnhtbESPS0/DMBCE70j8B2uRuFGb9EmoW6FWlTiB6Evitoq3&#10;SUS8jmLThH/PHpA47s7szLfL9eAbdaUu1oEtPI4MKOIiuJpLC8fD7mEBKiZkh01gsvBDEdar25sl&#10;5i70/EHXfSqVhHDM0UKVUptrHYuKPMZRaIlFu4TOY5KxK7XrsJdw3+jMmJn2WLM0VNjSpqLia//t&#10;LZzeLp/niXkvt37a9mEwmv2Ttvb+bnh5BpVoSP/mv+tXJ/iTaWZm2Xgu0PKTLECvf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p69S7KAAAA4wAAAA8AAAAAAAAAAAAAAAAAmAIA&#10;AGRycy9kb3ducmV2LnhtbFBLBQYAAAAABAAEAPUAAACPAwAAAAA=&#10;" filled="f" stroked="f">
                    <v:textbox>
                      <w:txbxContent>
                        <w:p w:rsidR="005345A8" w:rsidRPr="00D7734E" w:rsidRDefault="005345A8" w:rsidP="00D7734E">
                          <w:pPr>
                            <w:bidi w:val="0"/>
                            <w:jc w:val="center"/>
                            <w:rPr>
                              <w:rFonts w:ascii="Adobe Arabic" w:hAnsi="Adobe Arabic" w:cs="Adobe Arabic"/>
                              <w:b/>
                              <w:bCs/>
                              <w:color w:val="000000"/>
                              <w:kern w:val="24"/>
                              <w:sz w:val="40"/>
                              <w:szCs w:val="40"/>
                              <w:lang w:bidi="ar-SY"/>
                            </w:rPr>
                          </w:pPr>
                          <w:r w:rsidRPr="00D7734E">
                            <w:rPr>
                              <w:rFonts w:ascii="Adobe Arabic" w:hAnsi="Adobe Arabic" w:cs="Adobe Arabic"/>
                              <w:b/>
                              <w:bCs/>
                              <w:color w:val="000000"/>
                              <w:kern w:val="24"/>
                              <w:sz w:val="40"/>
                              <w:szCs w:val="40"/>
                              <w:rtl/>
                              <w:lang w:bidi="ar-SY"/>
                            </w:rPr>
                            <w:t xml:space="preserve">ضغوط متعلقة بالبيئة المادية للعمل  </w:t>
                          </w:r>
                        </w:p>
                        <w:p w:rsidR="005345A8" w:rsidRDefault="005345A8" w:rsidP="00D7734E">
                          <w:pPr>
                            <w:bidi w:val="0"/>
                            <w:jc w:val="center"/>
                            <w:rPr>
                              <w:rFonts w:ascii="Adobe Arabic" w:hAnsi="Adobe Arabic" w:cs="Adobe Arabic"/>
                              <w:b/>
                              <w:bCs/>
                              <w:color w:val="000000"/>
                              <w:kern w:val="24"/>
                              <w:sz w:val="40"/>
                              <w:szCs w:val="40"/>
                              <w:lang w:bidi="ar-SY"/>
                            </w:rPr>
                          </w:pPr>
                        </w:p>
                      </w:txbxContent>
                    </v:textbox>
                  </v:shape>
                </v:group>
                <v:group id="Group 1452062379" o:spid="_x0000_s2189" style="position:absolute;left:12701;top:19830;width:16857;height:18761" coordorigin="12701,19830" coordsize="16857,187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gQQmfyQAA&#10;AOMAAAAPAAAAAAAAAAAAAAAAAKoCAABkcnMvZG93bnJldi54bWxQSwUGAAAAAAQABAD6AAAAoAMA&#10;AAAA&#10;">
                  <v:shape id="Freeform: Shape 1452062380" o:spid="_x0000_s2190" style="position:absolute;left:15504;top:25024;width:12256;height:5209;visibility:visible;mso-wrap-style:square;v-text-anchor:middle" coordsize="2064132,8779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apMsA&#10;AADjAAAADwAAAGRycy9kb3ducmV2LnhtbESPT2vDMAzF74N9B6PBbqvdbC0lq1tKoWMwKKz7c9Zi&#10;LclqyyH2mvTbT4dBj5Ke3nu/5XoMXp2oT21kC9OJAUVcRddybeH9bXe3AJUyskMfmSycKcF6dX21&#10;xNLFgV/pdMi1EhNOJVpocu5KrVPVUMA0iR2x3L5jHzDL2Nfa9TiIefC6MGauA7YsCQ12tG2oOh5+&#10;g4W4P89+Ru13L3v95Yv0ZD6HD2Pt7c24eQSVacwX8f/3s5P6D7PCzIv7hVAIkyxAr/4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L7dqkywAAAOMAAAAPAAAAAAAAAAAAAAAAAJgC&#10;AABkcnMvZG93bnJldi54bWxQSwUGAAAAAAQABAD1AAAAkAMAAAAA&#10;" path="m,l352967,r32360,104246c491881,356168,741330,532933,1032066,532933v290736,,540186,-176765,646739,-428687l1711165,r352967,l2057718,42026c1960097,519091,1537990,877957,1032066,877957,526142,877957,104035,519091,6414,42026l,xe" fillcolor="#bfbfbf" strokecolor="#bfbfbf" strokeweight="1pt">
                    <v:stroke joinstyle="miter"/>
                    <v:path arrowok="t" o:connecttype="custom" o:connectlocs="0,0;209580,0;228795,61848;612808,316183;996820,61848;1016035,0;1225615,0;1221807,24934;612808,520881;3808,24934;0,0" o:connectangles="0,0,0,0,0,0,0,0,0,0,0"/>
                  </v:shape>
                  <v:shape id="TextBox 6" o:spid="_x0000_s2191" type="#_x0000_t202" style="position:absolute;left:18361;top:19830;width:6464;height:733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fp28cA&#10;AADjAAAADwAAAGRycy9kb3ducmV2LnhtbERPS07DMBDdI3EHa5DYUTuhrUJat0ItSOzohwOM4mkc&#10;Eo+j2G0Dp8dISCzn/We5Hl0nLjSExrOGbKJAEFfeNFxr+Di+PhQgQkQ22HkmDV8UYL26vVliafyV&#10;93Q5xFqkEA4larAx9qWUobLkMEx8T5y4kx8cxnQOtTQDXlO462Su1Fw6bDg1WOxpY6lqD2enoVDu&#10;vW2f8l1w0+9sZjdb/9J/an1/Nz4vQEQa47/4z/1m0vzpLFfz/LHI4PenBIBc/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Un6dvHAAAA4wAAAA8AAAAAAAAAAAAAAAAAmAIAAGRy&#10;cy9kb3ducmV2LnhtbFBLBQYAAAAABAAEAPUAAACMAwAAAAA=&#10;" filled="f" stroked="f">
                    <v:textbox style="mso-fit-shape-to-text:t">
                      <w:txbxContent>
                        <w:p w:rsidR="005345A8" w:rsidRDefault="005345A8" w:rsidP="00D7734E">
                          <w:pPr>
                            <w:rPr>
                              <w:rFonts w:ascii="Calibri" w:eastAsia="Calibri" w:hAnsi="Calibri" w:cs="Activist Light"/>
                              <w:b/>
                              <w:bCs/>
                              <w:color w:val="BFBFBF"/>
                              <w:kern w:val="24"/>
                              <w:sz w:val="72"/>
                              <w:szCs w:val="72"/>
                              <w:lang w:val="en-GB"/>
                            </w:rPr>
                          </w:pPr>
                          <w:r>
                            <w:rPr>
                              <w:rFonts w:ascii="Calibri" w:eastAsia="Calibri" w:hAnsi="Calibri" w:cs="Activist Light"/>
                              <w:b/>
                              <w:bCs/>
                              <w:color w:val="BFBFBF"/>
                              <w:kern w:val="24"/>
                              <w:sz w:val="72"/>
                              <w:szCs w:val="72"/>
                              <w:lang w:val="en-GB"/>
                            </w:rPr>
                            <w:t>05</w:t>
                          </w:r>
                        </w:p>
                      </w:txbxContent>
                    </v:textbox>
                  </v:shape>
                  <v:shape id="مربع نص 18" o:spid="_x0000_s2192" type="#_x0000_t202" style="position:absolute;left:12701;top:31703;width:16857;height:68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ey48YA&#10;AADjAAAADwAAAGRycy9kb3ducmV2LnhtbERPS2vCQBC+F/wPywje6q6pikZXKS2Cpxaf4G3Ijkkw&#10;Oxuyq0n/fbdQ8Djfe5brzlbiQY0vHWsYDRUI4syZknMNx8PmdQbCB2SDlWPS8EMe1qveyxJT41re&#10;0WMfchFD2KeooQihTqX0WUEW/dDVxJG7usZiiGeTS9NgG8NtJROlptJiybGhwJo+Cspu+7vVcPq6&#10;Xs5j9Z1/2knduk5JtnOp9aDfvS9ABOrCU/zv3po4fzxJ1DR5myXw91ME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key48YAAADjAAAADwAAAAAAAAAAAAAAAACYAgAAZHJz&#10;L2Rvd25yZXYueG1sUEsFBgAAAAAEAAQA9QAAAIsDAAAAAA==&#10;" filled="f" stroked="f">
                    <v:textbox>
                      <w:txbxContent>
                        <w:p w:rsidR="005345A8" w:rsidRPr="00D7734E" w:rsidRDefault="005345A8" w:rsidP="00D7734E">
                          <w:pPr>
                            <w:bidi w:val="0"/>
                            <w:jc w:val="center"/>
                            <w:rPr>
                              <w:rFonts w:ascii="Adobe Arabic" w:hAnsi="Adobe Arabic" w:cs="Adobe Arabic"/>
                              <w:b/>
                              <w:bCs/>
                              <w:color w:val="000000"/>
                              <w:kern w:val="24"/>
                              <w:sz w:val="40"/>
                              <w:szCs w:val="40"/>
                              <w:lang w:bidi="ar-SY"/>
                            </w:rPr>
                          </w:pPr>
                          <w:r w:rsidRPr="00D7734E">
                            <w:rPr>
                              <w:rFonts w:ascii="Adobe Arabic" w:hAnsi="Adobe Arabic" w:cs="Adobe Arabic"/>
                              <w:b/>
                              <w:bCs/>
                              <w:color w:val="000000"/>
                              <w:kern w:val="24"/>
                              <w:sz w:val="40"/>
                              <w:szCs w:val="40"/>
                              <w:rtl/>
                              <w:lang w:bidi="ar-SY"/>
                            </w:rPr>
                            <w:t xml:space="preserve">ضغوط متعلقة بالحياة المهنية والشخصية  </w:t>
                          </w:r>
                        </w:p>
                        <w:p w:rsidR="005345A8" w:rsidRDefault="005345A8" w:rsidP="00D7734E">
                          <w:pPr>
                            <w:bidi w:val="0"/>
                            <w:jc w:val="center"/>
                            <w:rPr>
                              <w:rFonts w:ascii="Adobe Arabic" w:hAnsi="Adobe Arabic" w:cs="Adobe Arabic"/>
                              <w:b/>
                              <w:bCs/>
                              <w:color w:val="000000"/>
                              <w:kern w:val="24"/>
                              <w:sz w:val="40"/>
                              <w:szCs w:val="40"/>
                              <w:lang w:bidi="ar-SY"/>
                            </w:rPr>
                          </w:pPr>
                        </w:p>
                      </w:txbxContent>
                    </v:textbox>
                  </v:shape>
                </v:group>
                <v:group id="Group 1452062383" o:spid="_x0000_s2193" style="position:absolute;left:-1595;top:19829;width:16762;height:19642" coordorigin="-1595,19829" coordsize="16762,196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R8TlLIAAAA&#10;4wAAAA8AAAAAAAAAAAAAAAAAqgIAAGRycy9kb3ducmV2LnhtbFBLBQYAAAAABAAEAPoAAACfAwAA&#10;AAA=&#10;">
                  <v:shape id="Freeform: Shape 1452062384" o:spid="_x0000_s2194" style="position:absolute;left:1159;top:25024;width:12257;height:5209;visibility:visible;mso-wrap-style:square;v-text-anchor:middle" coordsize="2064132,8779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VtTMcA&#10;AADjAAAADwAAAGRycy9kb3ducmV2LnhtbERPS4vCMBC+L/gfwgje1sTqFqlGEVnBBS8+Dh6HZmyL&#10;zaQ2We3ur98ICx7ne8982dla3Kn1lWMNo6ECQZw7U3Gh4XTcvE9B+IBssHZMGn7Iw3LRe5tjZtyD&#10;93Q/hELEEPYZaihDaDIpfV6SRT90DXHkLq61GOLZFtK0+IjhtpaJUqm0WHFsKLGhdUn59fBtNagd&#10;rs3+9/yVVqvxCT8DbpvipvWg361mIAJ14SX+d29NnD/5SFSajKcTeP4UAZ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x1bUzHAAAA4wAAAA8AAAAAAAAAAAAAAAAAmAIAAGRy&#10;cy9kb3ducmV2LnhtbFBLBQYAAAAABAAEAPUAAACMAwAAAAA=&#10;" path="m,l352967,r32360,104246c491881,356168,741330,532933,1032066,532933v290736,,540186,-176765,646739,-428687l1711165,r352967,l2057718,42026c1960097,519091,1537990,877957,1032066,877957,526142,877957,104035,519091,6414,42026l,xe" fillcolor="#ffd366" strokecolor="#ffd366" strokeweight="1pt">
                    <v:stroke joinstyle="miter"/>
                    <v:path arrowok="t" o:connecttype="custom" o:connectlocs="0,0;209580,0;228795,61848;612808,316183;996820,61848;1016035,0;1225615,0;1221807,24934;612808,520881;3808,24934;0,0" o:connectangles="0,0,0,0,0,0,0,0,0,0,0"/>
                  </v:shape>
                  <v:shape id="TextBox 6" o:spid="_x0000_s2195" type="#_x0000_t202" style="position:absolute;left:4022;top:19829;width:6464;height:733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v2McA&#10;AADjAAAADwAAAGRycy9kb3ducmV2LnhtbERPX0/CMBB/N/E7NEfim7RMRuagEIOS+CaiH+CyHuvY&#10;el3WCpNPb01MfLzf/1ttRteJMw2h8axhNlUgiCtvGq41fH7s7gsQISIb7DyThm8KsFnf3qywNP7C&#10;73Q+xFqkEA4larAx9qWUobLkMEx9T5y4ox8cxnQOtTQDXlK462Sm1EI6bDg1WOxpa6lqD19OQ6Hc&#10;W9s+Zvvg5tdZbrfP/qU/aX03GZ+WICKN8V/85341af48z9Qieyhy+P0pASD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oc79jHAAAA4wAAAA8AAAAAAAAAAAAAAAAAmAIAAGRy&#10;cy9kb3ducmV2LnhtbFBLBQYAAAAABAAEAPUAAACMAwAAAAA=&#10;" filled="f" stroked="f">
                    <v:textbox style="mso-fit-shape-to-text:t">
                      <w:txbxContent>
                        <w:p w:rsidR="005345A8" w:rsidRDefault="005345A8" w:rsidP="00D7734E">
                          <w:pPr>
                            <w:rPr>
                              <w:rFonts w:ascii="Calibri" w:eastAsia="Calibri" w:hAnsi="Calibri" w:cs="Activist Light"/>
                              <w:b/>
                              <w:bCs/>
                              <w:color w:val="FFD366"/>
                              <w:kern w:val="24"/>
                              <w:sz w:val="72"/>
                              <w:szCs w:val="72"/>
                              <w:lang w:val="en-GB"/>
                            </w:rPr>
                          </w:pPr>
                          <w:r>
                            <w:rPr>
                              <w:rFonts w:ascii="Calibri" w:eastAsia="Calibri" w:hAnsi="Calibri" w:cs="Activist Light"/>
                              <w:b/>
                              <w:bCs/>
                              <w:color w:val="FFD366"/>
                              <w:kern w:val="24"/>
                              <w:sz w:val="72"/>
                              <w:szCs w:val="72"/>
                              <w:lang w:val="en-GB"/>
                            </w:rPr>
                            <w:t>06</w:t>
                          </w:r>
                        </w:p>
                      </w:txbxContent>
                    </v:textbox>
                  </v:shape>
                  <v:shape id="مربع نص 18" o:spid="_x0000_s2196" type="#_x0000_t202" style="position:absolute;left:-1595;top:31705;width:16762;height:77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y04MYA&#10;AADjAAAADwAAAGRycy9kb3ducmV2LnhtbERPX2vCMBB/F/wO4YS9aWKnRatRxsZgTxtzKvh2NGdb&#10;bC6lyWz99mYw8PF+/2+97W0trtT6yrGG6USBIM6dqbjQsP95Hy9A+IBssHZMGm7kYbsZDtaYGdfx&#10;N113oRAxhH2GGsoQmkxKn5dk0U9cQxy5s2sthni2hTQtdjHc1jJRKpUWK44NJTb0WlJ+2f1aDYfP&#10;8+k4U1/Fm503neuVZLuUWj+N+pcViEB9eIj/3R8mzp/NE5Umz4sU/n6KAMjN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Xy04MYAAADjAAAADwAAAAAAAAAAAAAAAACYAgAAZHJz&#10;L2Rvd25yZXYueG1sUEsFBgAAAAAEAAQA9QAAAIsDAAAAAA==&#10;" filled="f" stroked="f">
                    <v:textbox>
                      <w:txbxContent>
                        <w:p w:rsidR="005345A8" w:rsidRPr="00D7734E" w:rsidRDefault="005345A8" w:rsidP="00D7734E">
                          <w:pPr>
                            <w:bidi w:val="0"/>
                            <w:jc w:val="center"/>
                            <w:rPr>
                              <w:rFonts w:ascii="Adobe Arabic" w:hAnsi="Adobe Arabic" w:cs="Adobe Arabic"/>
                              <w:b/>
                              <w:bCs/>
                              <w:color w:val="000000"/>
                              <w:kern w:val="24"/>
                              <w:sz w:val="40"/>
                              <w:szCs w:val="40"/>
                              <w:lang w:bidi="ar-SY"/>
                            </w:rPr>
                          </w:pPr>
                          <w:r w:rsidRPr="00D7734E">
                            <w:rPr>
                              <w:rFonts w:ascii="Adobe Arabic" w:hAnsi="Adobe Arabic" w:cs="Adobe Arabic"/>
                              <w:b/>
                              <w:bCs/>
                              <w:color w:val="000000"/>
                              <w:kern w:val="24"/>
                              <w:sz w:val="40"/>
                              <w:szCs w:val="40"/>
                              <w:rtl/>
                              <w:lang w:bidi="ar-SY"/>
                            </w:rPr>
                            <w:t xml:space="preserve">ضغوط متعلقة بالأهداف والتوقعات  </w:t>
                          </w:r>
                        </w:p>
                        <w:p w:rsidR="005345A8" w:rsidRDefault="005345A8" w:rsidP="00D7734E">
                          <w:pPr>
                            <w:bidi w:val="0"/>
                            <w:jc w:val="center"/>
                            <w:rPr>
                              <w:rFonts w:ascii="Adobe Arabic" w:hAnsi="Adobe Arabic" w:cs="Adobe Arabic"/>
                              <w:b/>
                              <w:bCs/>
                              <w:color w:val="000000"/>
                              <w:kern w:val="24"/>
                              <w:sz w:val="40"/>
                              <w:szCs w:val="40"/>
                              <w:lang w:bidi="ar-SY"/>
                            </w:rPr>
                          </w:pPr>
                        </w:p>
                      </w:txbxContent>
                    </v:textbox>
                  </v:shape>
                </v:group>
                <w10:wrap anchorx="page"/>
                <w10:anchorlock/>
              </v:group>
            </w:pict>
          </mc:Fallback>
        </mc:AlternateContent>
      </w:r>
      <w:r>
        <w:rPr>
          <w:b/>
          <w:bCs/>
          <w:color w:val="168489"/>
        </w:rPr>
        <w:t xml:space="preserve">      </w:t>
      </w:r>
    </w:p>
    <w:p w:rsidR="00084372" w:rsidRPr="003A6645" w:rsidRDefault="00084372" w:rsidP="00084372">
      <w:pPr>
        <w:rPr>
          <w:b/>
          <w:bCs/>
        </w:rPr>
      </w:pPr>
      <w:r w:rsidRPr="002A078C">
        <w:rPr>
          <w:rFonts w:ascii="Sakkal Majalla" w:hAnsi="Sakkal Majalla"/>
          <w:noProof/>
          <w:sz w:val="34"/>
        </w:rPr>
        <mc:AlternateContent>
          <mc:Choice Requires="wpg">
            <w:drawing>
              <wp:inline distT="0" distB="0" distL="0" distR="0" wp14:anchorId="5D3EE9E0" wp14:editId="6C7BD55A">
                <wp:extent cx="5731510" cy="892088"/>
                <wp:effectExtent l="0" t="0" r="2540" b="22860"/>
                <wp:docPr id="160869162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630" name="مجموعة 47"/>
                        <wpg:cNvGrpSpPr/>
                        <wpg:grpSpPr>
                          <a:xfrm>
                            <a:off x="0" y="0"/>
                            <a:ext cx="5731510" cy="895351"/>
                            <a:chOff x="0" y="0"/>
                            <a:chExt cx="5878196" cy="918845"/>
                          </a:xfrm>
                        </wpg:grpSpPr>
                        <wpg:grpSp>
                          <wpg:cNvPr id="1608691631" name="مجموعة 48"/>
                          <wpg:cNvGrpSpPr/>
                          <wpg:grpSpPr>
                            <a:xfrm>
                              <a:off x="0" y="0"/>
                              <a:ext cx="5878196" cy="918845"/>
                              <a:chOff x="0" y="0"/>
                              <a:chExt cx="6240348" cy="919070"/>
                            </a:xfrm>
                          </wpg:grpSpPr>
                          <wpg:grpSp>
                            <wpg:cNvPr id="1608691632" name="مجموعة 49"/>
                            <wpg:cNvGrpSpPr/>
                            <wpg:grpSpPr>
                              <a:xfrm>
                                <a:off x="0" y="169208"/>
                                <a:ext cx="5433072" cy="580613"/>
                                <a:chOff x="0" y="169208"/>
                                <a:chExt cx="5433072" cy="580613"/>
                              </a:xfrm>
                            </wpg:grpSpPr>
                            <wps:wsp>
                              <wps:cNvPr id="160869163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63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63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636"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D7734E">
                                  <w:rPr>
                                    <w:rFonts w:eastAsia="Calibri" w:hAnsi="Adobe Arabic" w:cs="Adobe Arabic"/>
                                    <w:b/>
                                    <w:bCs/>
                                    <w:color w:val="FFFFFF"/>
                                    <w:kern w:val="24"/>
                                    <w:sz w:val="36"/>
                                    <w:szCs w:val="36"/>
                                    <w:rtl/>
                                    <w:lang w:bidi="ar-EG"/>
                                  </w:rPr>
                                  <w:t xml:space="preserve">ضغوط متعلقة بطبيعة العمل  </w:t>
                                </w:r>
                              </w:p>
                            </w:txbxContent>
                          </wps:txbx>
                          <wps:bodyPr wrap="square" rtlCol="1">
                            <a:spAutoFit/>
                          </wps:bodyPr>
                        </wps:wsp>
                      </wpg:grpSp>
                      <pic:pic xmlns:pic="http://schemas.openxmlformats.org/drawingml/2006/picture">
                        <pic:nvPicPr>
                          <pic:cNvPr id="1608691637"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19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">
                <v:group id="مجموعة 47" o:spid="_x0000_s219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4+9iY&#10;zAAAAOMAAAAPAAAAAAAAAAAAAAAAAKoCAABkcnMvZG93bnJldi54bWxQSwUGAAAAAAQABAD6AAAA&#10;owMAAAAA&#10;">
                  <v:group id="مجموعة 48" o:spid="_x0000_s219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e3fQPIAAAA&#10;4wAAAA8AAAAAAAAAAAAAAAAAqgIAAGRycy9kb3ducmV2LnhtbFBLBQYAAAAABAAEAPoAAACfAwAA&#10;AAA=&#10;">
                    <v:group id="مجموعة 49" o:spid="_x0000_s220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dl43TIAAAA&#10;4wAAAA8AAAAAAAAAAAAAAAAAqgIAAGRycy9kb3ducmV2LnhtbFBLBQYAAAAABAAEAPoAAACfAwAA&#10;AAA=&#10;">
                      <v:shape id="شكل حر 50" o:spid="_x0000_s220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8Z7MYA&#10;AADjAAAADwAAAGRycy9kb3ducmV2LnhtbERPX2vCMBB/H+w7hBv4NlMtBleNIoIg4oNWh69Hc2vL&#10;mktponbffhEEH+/3/+bL3jbiRp2vHWsYDRMQxIUzNZcazqfN5xSED8gGG8ek4Y88LBfvb3PMjLvz&#10;kW55KEUMYZ+hhiqENpPSFxVZ9EPXEkfux3UWQzy7UpoO7zHcNnKcJEparDk2VNjSuqLiN79aDWo3&#10;uRwOxWZyzLfp3pM138YFrQcf/WoGIlAfXuKne2vifJVM1ddIpSk8fooAyM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v8Z7M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0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npOsYA&#10;AADjAAAADwAAAGRycy9kb3ducmV2LnhtbERPS2vCQBC+C/0PywheRDdaDZq6SqkUPNYHnsfsdBPM&#10;zqbZNab/visUPM73ntWms5VoqfGlYwWTcQKCOHe6ZKPgdPwcLUD4gKyxckwKfsnDZv3SW2Gm3Z33&#10;1B6CETGEfYYKihDqTEqfF2TRj11NHLlv11gM8WyM1A3eY7it5DRJUmmx5NhQYE0fBeXXw80qwB/7&#10;db644Hx7MWY7nNfdUM+VGvS79zcQgbrwFP+7dzrOT5NFupykrzN4/BQB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YnpOsYAAADjAAAADwAAAAAAAAAAAAAAAACYAgAAZHJz&#10;L2Rvd25yZXYueG1sUEsFBgAAAAAEAAQA9QAAAIsDAAAAAA==&#10;" fillcolor="#a5a5a5 [2092]" stroked="f" strokeweight="1pt">
                        <v:stroke joinstyle="miter"/>
                      </v:roundrect>
                    </v:group>
                    <v:oval id="شكل بيضاوي 52" o:spid="_x0000_s220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kUFccA&#10;AADjAAAADwAAAGRycy9kb3ducmV2LnhtbERPX0vDMBB/F/wO4QTfXLKKYeuWjTERFBS2Tvd8NLe2&#10;rLmUJq7dtzeC4OP9/t9yPbpWXKgPjWcD04kCQVx623Bl4PPw8jADESKyxdYzGbhSgPXq9maJufUD&#10;7+lSxEqkEA45Gqhj7HIpQ1mTwzDxHXHiTr53GNPZV9L2OKRw18pMKS0dNpwaauxoW1N5Lr6dgd35&#10;9HU9vr2rj8oPhR7cc5bZgzH3d+NmASLSGP/Ff+5Xm+ZrNdPzqX58gt+fEgBy9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VZFBXHAAAA4wAAAA8AAAAAAAAAAAAAAAAAmAIAAGRy&#10;cy9kb3ducmV2LnhtbFBLBQYAAAAABAAEAPUAAACMAwAAAAA=&#10;" filled="f" strokecolor="#168489" strokeweight="1pt">
                      <v:stroke joinstyle="miter"/>
                    </v:oval>
                  </v:group>
                  <v:shape id="مربع نص 41" o:spid="_x0000_s2204"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MBsUA&#10;AADjAAAADwAAAGRycy9kb3ducmV2LnhtbERPT0vDMBS/C36H8AbeXFLFsNVlY6iDHby4dfdH82zK&#10;mpfSxLX79osgeHy//2+1mXwnLjTENrCBYq5AENfBttwYqI67xwWImJAtdoHJwJUibNb3dyssbRj5&#10;iy6H1IgcwrFEAy6lvpQy1o48xnnoiTP3HQaPKZ9DI+2AYw73nXxSSkuPLecGhz29OarPhx9vICW7&#10;La7Vh4/70/T5PjpVv2BlzMNs2r6CSDSlf/Gfe2/zfK0WelnoZw2/P2UA5P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cwG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D7734E">
                            <w:rPr>
                              <w:rFonts w:eastAsia="Calibri" w:hAnsi="Adobe Arabic" w:cs="Adobe Arabic"/>
                              <w:b/>
                              <w:bCs/>
                              <w:color w:val="FFFFFF"/>
                              <w:kern w:val="24"/>
                              <w:sz w:val="36"/>
                              <w:szCs w:val="36"/>
                              <w:rtl/>
                              <w:lang w:bidi="ar-EG"/>
                            </w:rPr>
                            <w:t xml:space="preserve">ضغوط متعلقة بطبيعة العمل  </w:t>
                          </w:r>
                        </w:p>
                      </w:txbxContent>
                    </v:textbox>
                  </v:shape>
                </v:group>
                <v:shape id="صورة 54" o:spid="_x0000_s2205"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tmID3JAAAA4wAAAA8AAABkcnMvZG93bnJldi54bWxET19PwjAQfyfxOzRn4ht0SDLGoBA1mJjw&#10;BFPj47ke26S9zrbC/PbWxMTH+/2/1WawRpzJh86xgukkA0FcO91xo+C5ehwXIEJE1mgck4JvCrBZ&#10;X41WWGp34T2dD7ERKYRDiQraGPtSylC3ZDFMXE+cuKPzFmM6fSO1x0sKt0beZlkuLXacGlrs6aGl&#10;+nT4sgp2/v79Y1G9mupz/7YtzGz+ctrulLq5Hu6WICIN8V/8537SaX6eFflims/m8PtTAkCuf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e2YgPckAAADjAAAADwAAAAAAAAAA&#10;AAAAAACfAgAAZHJzL2Rvd25yZXYueG1sUEsFBgAAAAAEAAQA9wAAAJUDAAAAAA==&#10;">
                  <v:imagedata r:id="rId74" o:title=""/>
                  <v:path arrowok="t"/>
                </v:shape>
                <w10:wrap anchorx="page"/>
                <w10:anchorlock/>
              </v:group>
            </w:pict>
          </mc:Fallback>
        </mc:AlternateContent>
      </w:r>
    </w:p>
    <w:p w:rsidR="007C6591" w:rsidRPr="00DD2A38" w:rsidRDefault="007C6591" w:rsidP="00084372">
      <w:r w:rsidRPr="00DD2A38">
        <w:rPr>
          <w:rtl/>
        </w:rPr>
        <w:t xml:space="preserve">   -عبء العمل الزائد: تكليف الموظف بمهام أكثر من قدرته أو وقت عمله، مما يسبب الإرهاق.  </w:t>
      </w:r>
    </w:p>
    <w:p w:rsidR="007C6591" w:rsidRPr="00DD2A38" w:rsidRDefault="007C6591" w:rsidP="00084372">
      <w:r w:rsidRPr="00DD2A38">
        <w:rPr>
          <w:rtl/>
        </w:rPr>
        <w:t xml:space="preserve">   -الروتين الممل: أداء مهام مكررة أو غير محفزة يؤدي إلى شعور بالملل وفقدان الحافز.  </w:t>
      </w:r>
    </w:p>
    <w:p w:rsidR="007C6591" w:rsidRPr="00DD2A38" w:rsidRDefault="007C6591" w:rsidP="00084372">
      <w:r w:rsidRPr="00DD2A38">
        <w:rPr>
          <w:rtl/>
        </w:rPr>
        <w:t xml:space="preserve">   -ساعات العمل الطويلة: العمل لساعات إضافية دون وقت كافٍ للراحة يؤثر على الصحة النفسية والجسدية.  </w:t>
      </w:r>
    </w:p>
    <w:p w:rsidR="007C6591" w:rsidRPr="00DD2A38" w:rsidRDefault="00084372" w:rsidP="00084372">
      <w:r w:rsidRPr="002A078C">
        <w:rPr>
          <w:rFonts w:ascii="Sakkal Majalla" w:hAnsi="Sakkal Majalla"/>
          <w:noProof/>
          <w:sz w:val="34"/>
        </w:rPr>
        <mc:AlternateContent>
          <mc:Choice Requires="wpg">
            <w:drawing>
              <wp:inline distT="0" distB="0" distL="0" distR="0" wp14:anchorId="1E0CC75B" wp14:editId="30964B89">
                <wp:extent cx="5731510" cy="892088"/>
                <wp:effectExtent l="0" t="0" r="2540" b="22860"/>
                <wp:docPr id="160869162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621" name="مجموعة 47"/>
                        <wpg:cNvGrpSpPr/>
                        <wpg:grpSpPr>
                          <a:xfrm>
                            <a:off x="0" y="0"/>
                            <a:ext cx="5731510" cy="895351"/>
                            <a:chOff x="0" y="0"/>
                            <a:chExt cx="5878196" cy="918845"/>
                          </a:xfrm>
                        </wpg:grpSpPr>
                        <wpg:grpSp>
                          <wpg:cNvPr id="1608691622" name="مجموعة 48"/>
                          <wpg:cNvGrpSpPr/>
                          <wpg:grpSpPr>
                            <a:xfrm>
                              <a:off x="0" y="0"/>
                              <a:ext cx="5878196" cy="918845"/>
                              <a:chOff x="0" y="0"/>
                              <a:chExt cx="6240348" cy="919070"/>
                            </a:xfrm>
                          </wpg:grpSpPr>
                          <wpg:grpSp>
                            <wpg:cNvPr id="1608691623" name="مجموعة 49"/>
                            <wpg:cNvGrpSpPr/>
                            <wpg:grpSpPr>
                              <a:xfrm>
                                <a:off x="0" y="169208"/>
                                <a:ext cx="5433072" cy="580613"/>
                                <a:chOff x="0" y="169208"/>
                                <a:chExt cx="5433072" cy="580613"/>
                              </a:xfrm>
                            </wpg:grpSpPr>
                            <wps:wsp>
                              <wps:cNvPr id="160869162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62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62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627"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D7734E">
                                  <w:rPr>
                                    <w:rFonts w:eastAsia="Calibri" w:hAnsi="Adobe Arabic" w:cs="Adobe Arabic"/>
                                    <w:b/>
                                    <w:bCs/>
                                    <w:color w:val="FFFFFF"/>
                                    <w:kern w:val="24"/>
                                    <w:sz w:val="36"/>
                                    <w:szCs w:val="36"/>
                                    <w:rtl/>
                                    <w:lang w:bidi="ar-EG"/>
                                  </w:rPr>
                                  <w:t xml:space="preserve">ضغوط متعلقة بالعلاقات في بيئة العمل  </w:t>
                                </w:r>
                              </w:p>
                            </w:txbxContent>
                          </wps:txbx>
                          <wps:bodyPr wrap="square" rtlCol="1">
                            <a:spAutoFit/>
                          </wps:bodyPr>
                        </wps:wsp>
                      </wpg:grpSp>
                      <pic:pic xmlns:pic="http://schemas.openxmlformats.org/drawingml/2006/picture">
                        <pic:nvPicPr>
                          <pic:cNvPr id="1608691628"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20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">
                <v:group id="مجموعة 47" o:spid="_x0000_s220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Ju697IAAAA&#10;4wAAAA8AAAAAAAAAAAAAAAAAqgIAAGRycy9kb3ducmV2LnhtbFBLBQYAAAAABAAEAPoAAACfAwAA&#10;AAA=&#10;">
                  <v:group id="مجموعة 48" o:spid="_x0000_s220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K8danIAAAA&#10;4wAAAA8AAAAAAAAAAAAAAAAAqgIAAGRycy9kb3ducmV2LnhtbFBLBQYAAAAABAAEAPoAAACfAwAA&#10;AAA=&#10;">
                    <v:group id="مجموعة 49" o:spid="_x0000_s220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3w0DLIAAAA&#10;4wAAAA8AAAAAAAAAAAAAAAAAqgIAAGRycy9kb3ducmV2LnhtbFBLBQYAAAAABAAEAPoAAACfAwAA&#10;AAA=&#10;">
                      <v:shape id="شكل حر 50" o:spid="_x0000_s221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8XRcYA&#10;AADjAAAADwAAAGRycy9kb3ducmV2LnhtbERPX2vCMBB/H/gdwgm+zVQ3g1ajiCDI2INWxdejOdti&#10;cylNpvXbL4OBj/f7f4tVZ2txp9ZXjjWMhgkI4tyZigsNp+P2fQrCB2SDtWPS8CQPq2XvbYGpcQ8+&#10;0D0LhYgh7FPUUIbQpFL6vCSLfuga4shdXWsxxLMtpGnxEcNtLcdJoqTFimNDiQ1tSspv2Y/VoL4m&#10;l/0+304O2e7j25M1Z+OC1oN+t56DCNSFl/jfvTNxvkqmajZS40/4+ykC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M8XRc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1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zafMUA&#10;AADjAAAADwAAAGRycy9kb3ducmV2LnhtbERPX2vCMBB/F/wO4YS9yEwVWmpnFFEGe3Ru+Hw2Z1ps&#10;LrXJavftF2Hg4/3+32oz2Eb01PnasYL5LAFBXDpds1Hw/fX+moPwAVlj45gU/JKHzXo8WmGh3Z0/&#10;qT8GI2II+wIVVCG0hZS+rMiin7mWOHIX11kM8eyM1B3eY7ht5CJJMmmx5thQYUu7isrr8ccqwJs9&#10;nM4uON+fjdlP03aY6lSpl8mwfQMRaAhP8b/7Q8f5WZJny3m2SOHxUwR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HNp8xQAAAOMAAAAPAAAAAAAAAAAAAAAAAJgCAABkcnMv&#10;ZG93bnJldi54bWxQSwUGAAAAAAQABAD1AAAAigMAAAAA&#10;" fillcolor="#a5a5a5 [2092]" stroked="f" strokeweight="1pt">
                        <v:stroke joinstyle="miter"/>
                      </v:roundrect>
                    </v:group>
                    <v:oval id="شكل بيضاوي 52" o:spid="_x0000_s221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Icv8YA&#10;AADjAAAADwAAAGRycy9kb3ducmV2LnhtbERPX2vCMBB/H+w7hBv4NhP7EFxnlLEhOFDYqtvz0Zxt&#10;sbmUJrP125uB4OP9/t9iNbpWnKkPjWcDs6kCQVx623Bl4LBfP89BhIhssfVMBi4UYLV8fFhgbv3A&#10;33QuYiVSCIccDdQxdrmUoazJYZj6jjhxR987jOnsK2l7HFK4a2WmlJYOG04NNXb0XlN5Kv6cga/T&#10;8efy+7lVu8oPhR7cR5bZvTGTp/HtFUSkMd7FN/fGpvlazfXLTGca/n9KAMjl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FIcv8YAAADjAAAADwAAAAAAAAAAAAAAAACYAgAAZHJz&#10;L2Rvd25yZXYueG1sUEsFBgAAAAAEAAQA9QAAAIsDAAAAAA==&#10;" filled="f" strokecolor="#168489" strokeweight="1pt">
                      <v:stroke joinstyle="miter"/>
                    </v:oval>
                  </v:group>
                  <v:shape id="مربع نص 41" o:spid="_x0000_s2213"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j/QMUA&#10;AADjAAAADwAAAGRycy9kb3ducmV2LnhtbERPS0vDQBC+C/6HZQRvdjcFY5t2W4oP6MGLNd6H7JgN&#10;ZmdDdmzSf+8Kgsf53rPdz6FXZxpTF9lCsTCgiJvoOm4t1O8vdytQSZAd9pHJwoUS7HfXV1usXJz4&#10;jc4naVUO4VShBS8yVFqnxlPAtIgDceY+4xhQ8jm22o045fDQ66UxpQ7YcW7wONCjp+br9B0siLhD&#10;camfQzp+zK9PkzfNPdbW3t7Mhw0ooVn+xX/uo8vzS7Mq10W5fIDfnz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aP9A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D7734E">
                            <w:rPr>
                              <w:rFonts w:eastAsia="Calibri" w:hAnsi="Adobe Arabic" w:cs="Adobe Arabic"/>
                              <w:b/>
                              <w:bCs/>
                              <w:color w:val="FFFFFF"/>
                              <w:kern w:val="24"/>
                              <w:sz w:val="36"/>
                              <w:szCs w:val="36"/>
                              <w:rtl/>
                              <w:lang w:bidi="ar-EG"/>
                            </w:rPr>
                            <w:t xml:space="preserve">ضغوط متعلقة بالعلاقات في بيئة العمل  </w:t>
                          </w:r>
                        </w:p>
                      </w:txbxContent>
                    </v:textbox>
                  </v:shape>
                </v:group>
                <v:shape id="صورة 54" o:spid="_x0000_s2214"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jyAikswAAADjAAAADwAAAAAA&#10;AAAAAAAAAACfAgAAZHJzL2Rvd25yZXYueG1sUEsFBgAAAAAEAAQA9wAAAJgDAAAAAA==&#10;">
                  <v:imagedata r:id="rId74" o:title=""/>
                  <v:path arrowok="t"/>
                </v:shape>
                <w10:wrap anchorx="page"/>
                <w10:anchorlock/>
              </v:group>
            </w:pict>
          </mc:Fallback>
        </mc:AlternateContent>
      </w:r>
    </w:p>
    <w:p w:rsidR="007C6591" w:rsidRPr="00DD2A38" w:rsidRDefault="007C6591" w:rsidP="00084372">
      <w:r w:rsidRPr="00DD2A38">
        <w:rPr>
          <w:rtl/>
        </w:rPr>
        <w:t xml:space="preserve">   -الصراعات مع الزملاء: الخلافات أو ضعف التعاون بين الزملاء يزيد التوتر.  </w:t>
      </w:r>
    </w:p>
    <w:p w:rsidR="007C6591" w:rsidRPr="00DD2A38" w:rsidRDefault="007C6591" w:rsidP="00084372">
      <w:r w:rsidRPr="00DD2A38">
        <w:rPr>
          <w:rtl/>
        </w:rPr>
        <w:t xml:space="preserve">   -ضعف العلاقة مع المدير: غياب الدعم أو التقدير من المدير قد يُشعر الموظف بالإحباط.  </w:t>
      </w:r>
    </w:p>
    <w:p w:rsidR="007C6591" w:rsidRPr="00DD2A38" w:rsidRDefault="007C6591" w:rsidP="00084372">
      <w:r w:rsidRPr="00DD2A38">
        <w:rPr>
          <w:rtl/>
        </w:rPr>
        <w:t xml:space="preserve">   -التنافس غير الصحي: البيئة التي تحفز المنافسة السلبية قد تخلق صراعات وضغوط</w:t>
      </w:r>
      <w:r>
        <w:rPr>
          <w:rFonts w:hint="cs"/>
          <w:rtl/>
        </w:rPr>
        <w:t>اً</w:t>
      </w:r>
      <w:r w:rsidRPr="00DD2A38">
        <w:rPr>
          <w:rtl/>
        </w:rPr>
        <w:t xml:space="preserve"> إضافية.  </w:t>
      </w:r>
    </w:p>
    <w:p w:rsidR="007C6591" w:rsidRPr="00DD2A38" w:rsidRDefault="00084372" w:rsidP="00084372">
      <w:r w:rsidRPr="002A078C">
        <w:rPr>
          <w:rFonts w:ascii="Sakkal Majalla" w:hAnsi="Sakkal Majalla"/>
          <w:noProof/>
          <w:sz w:val="34"/>
        </w:rPr>
        <w:lastRenderedPageBreak/>
        <mc:AlternateContent>
          <mc:Choice Requires="wpg">
            <w:drawing>
              <wp:inline distT="0" distB="0" distL="0" distR="0" wp14:anchorId="4FECF0A4" wp14:editId="08C143F5">
                <wp:extent cx="5731510" cy="892088"/>
                <wp:effectExtent l="0" t="0" r="2540" b="22860"/>
                <wp:docPr id="160869161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612" name="مجموعة 47"/>
                        <wpg:cNvGrpSpPr/>
                        <wpg:grpSpPr>
                          <a:xfrm>
                            <a:off x="0" y="0"/>
                            <a:ext cx="5731510" cy="895351"/>
                            <a:chOff x="0" y="0"/>
                            <a:chExt cx="5878196" cy="918845"/>
                          </a:xfrm>
                        </wpg:grpSpPr>
                        <wpg:grpSp>
                          <wpg:cNvPr id="1608691613" name="مجموعة 48"/>
                          <wpg:cNvGrpSpPr/>
                          <wpg:grpSpPr>
                            <a:xfrm>
                              <a:off x="0" y="0"/>
                              <a:ext cx="5878196" cy="918845"/>
                              <a:chOff x="0" y="0"/>
                              <a:chExt cx="6240348" cy="919070"/>
                            </a:xfrm>
                          </wpg:grpSpPr>
                          <wpg:grpSp>
                            <wpg:cNvPr id="1608691614" name="مجموعة 49"/>
                            <wpg:cNvGrpSpPr/>
                            <wpg:grpSpPr>
                              <a:xfrm>
                                <a:off x="0" y="169208"/>
                                <a:ext cx="5433072" cy="580613"/>
                                <a:chOff x="0" y="169208"/>
                                <a:chExt cx="5433072" cy="580613"/>
                              </a:xfrm>
                            </wpg:grpSpPr>
                            <wps:wsp>
                              <wps:cNvPr id="160869161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61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61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618"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D7734E">
                                  <w:rPr>
                                    <w:rFonts w:eastAsia="Calibri" w:hAnsi="Adobe Arabic" w:cs="Adobe Arabic"/>
                                    <w:b/>
                                    <w:bCs/>
                                    <w:color w:val="FFFFFF"/>
                                    <w:kern w:val="24"/>
                                    <w:sz w:val="36"/>
                                    <w:szCs w:val="36"/>
                                    <w:rtl/>
                                    <w:lang w:bidi="ar-EG"/>
                                  </w:rPr>
                                  <w:t xml:space="preserve">ضغوط متعلقة بالتنظيم والإدارة  </w:t>
                                </w:r>
                              </w:p>
                            </w:txbxContent>
                          </wps:txbx>
                          <wps:bodyPr wrap="square" rtlCol="1">
                            <a:spAutoFit/>
                          </wps:bodyPr>
                        </wps:wsp>
                      </wpg:grpSp>
                      <pic:pic xmlns:pic="http://schemas.openxmlformats.org/drawingml/2006/picture">
                        <pic:nvPicPr>
                          <pic:cNvPr id="1608691619"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21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Vt0rtN0AAAAFAQAADwAAAGRy&#10;cy9kb3ducmV2LnhtbEyPQUvDQBCF74L/YRnBm91NtcXGbEop6qkIbQXpbZudJqHZ2ZDdJum/d/Si&#10;lwfDe7z3TbYcXSN67ELtSUMyUSCQCm9rKjV87t8enkGEaMiaxhNquGKAZX57k5nU+oG22O9iKbiE&#10;Qmo0VDG2qZShqNCZMPEtEnsn3zkT+exKaTszcLlr5FSpuXSmJl6oTIvrCovz7uI0vA9mWD0mr/3m&#10;fFpfD/vZx9cmQa3v78bVC4iIY/wLww8+o0POTEd/IRtEo4Efib/K3kJN5yCOHHpSM5B5Jv/T598A&#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">
                <v:group id="مجموعة 47" o:spid="_x0000_s221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zQvxTIAAAA&#10;4wAAAA8AAAAAAAAAAAAAAAAAqgIAAGRycy9kb3ducmV2LnhtbFBLBQYAAAAABAAEAPoAAACfAwAA&#10;AAA=&#10;">
                  <v:group id="مجموعة 48" o:spid="_x0000_s221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OcGo/IAAAA&#10;4wAAAA8AAAAAAAAAAAAAAAAAqgIAAGRycy9kb3ducmV2LnhtbFBLBQYAAAAABAAEAPoAAACfAwAA&#10;AAA=&#10;">
                    <v:group id="مجموعة 49" o:spid="_x0000_s221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x1gvvIAAAA&#10;4wAAAA8AAAAAAAAAAAAAAAAAqgIAAGRycy9kb3ducmV2LnhtbFBLBQYAAAAABAAEAPoAAACfAwAA&#10;AAA=&#10;">
                      <v:shape id="شكل حر 50" o:spid="_x0000_s221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94Y8YA&#10;AADjAAAADwAAAGRycy9kb3ducmV2LnhtbERPX2vCMBB/H/gdwgm+zbQbDa4zigwEER+0Kns9mltb&#10;bC6lybT79osg+Hi//zdfDrYVV+p941hDOk1AEJfONFxpOB3XrzMQPiAbbB2Thj/ysFyMXuaYG3fj&#10;A12LUIkYwj5HDXUIXS6lL2uy6KeuI47cj+sthnj2lTQ93mK4beVbkihpseHYUGNHXzWVl+LXalDb&#10;7Hu/L9fZodi87zxZczYuaD0ZD6tPEIGG8BQ/3BsT56tkpj5SlWZw/ykCIB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e94Y8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2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KOtsUA&#10;AADjAAAADwAAAGRycy9kb3ducmV2LnhtbERP3WvCMBB/H/g/hBP2IjOtYHCdUWRD2OP8wOezuaXF&#10;5tI1Wa3/vRkIe7zf9y3Xg2tET12oPWvIpxkI4tKbmq2G42H7sgARIrLBxjNpuFGA9Wr0tMTC+Cvv&#10;qN9HK1IIhwI1VDG2hZShrMhhmPqWOHHfvnMY09lZaTq8pnDXyFmWKemw5tRQYUvvFZWX/a/TgD/u&#10;63T20Yf+bO3HZN4OEzPX+nk8bN5ARBriv/jh/jRpvsoW6jVXuYK/nxIAcn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oo62xQAAAOMAAAAPAAAAAAAAAAAAAAAAAJgCAABkcnMv&#10;ZG93bnJldi54bWxQSwUGAAAAAAQABAD1AAAAigMAAAAA&#10;" fillcolor="#a5a5a5 [2092]" stroked="f" strokeweight="1pt">
                        <v:stroke joinstyle="miter"/>
                      </v:roundrect>
                    </v:group>
                    <v:oval id="شكل بيضاوي 52" o:spid="_x0000_s222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JzmccA&#10;AADjAAAADwAAAGRycy9kb3ducmV2LnhtbERPX0vDMBB/F/Ydwgm+uaR9iLNbNmQiTFDQTvd8NLe2&#10;rLmUJlu7b28Ewcf7/b/VZnKduNAQWs8GsrkCQVx523Jt4Gv/cr8AESKyxc4zGbhSgM16drPCwvqR&#10;P+lSxlqkEA4FGmhi7AspQ9WQwzD3PXHijn5wGNM51NIOOKZw18lcKS0dtpwaGuxp21B1Ks/OwMfp&#10;+H09vL6p99qPpR7dc57bvTF3t9PTEkSkKf6L/9w7m+ZrtdCPmc4e4PenBIB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Fyc5nHAAAA4wAAAA8AAAAAAAAAAAAAAAAAmAIAAGRy&#10;cy9kb3ducmV2LnhtbFBLBQYAAAAABAAEAPUAAACMAwAAAAA=&#10;" filled="f" strokecolor="#168489" strokeweight="1pt">
                      <v:stroke joinstyle="miter"/>
                    </v:oval>
                  </v:group>
                  <v:shape id="مربع نص 41" o:spid="_x0000_s2222"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uhj8gA&#10;AADjAAAADwAAAGRycy9kb3ducmV2LnhtbESPQU/DMAyF70j7D5GRdmNJkahGWTZNA6QduLCVu9WY&#10;pqJxqias3b+fD0gc7ff83ufNbg69utCYusgWipUBRdxE13FroT6/P6xBpYzssI9MFq6UYLdd3G2w&#10;cnHiT7qccqskhFOFFnzOQ6V1ajwFTKs4EIv2HceAWcax1W7EScJDrx+NKXXAjqXB40AHT83P6TdY&#10;yNnti2v9FtLxa/54nbxpnrC2dnk/719AZZrzv/nv+ugEvzTr8rkoC4GWn2QBens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Gm6GPyAAAAOMAAAAPAAAAAAAAAAAAAAAAAJgCAABk&#10;cnMvZG93bnJldi54bWxQSwUGAAAAAAQABAD1AAAAjQ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D7734E">
                            <w:rPr>
                              <w:rFonts w:eastAsia="Calibri" w:hAnsi="Adobe Arabic" w:cs="Adobe Arabic"/>
                              <w:b/>
                              <w:bCs/>
                              <w:color w:val="FFFFFF"/>
                              <w:kern w:val="24"/>
                              <w:sz w:val="36"/>
                              <w:szCs w:val="36"/>
                              <w:rtl/>
                              <w:lang w:bidi="ar-EG"/>
                            </w:rPr>
                            <w:t xml:space="preserve">ضغوط متعلقة بالتنظيم والإدارة  </w:t>
                          </w:r>
                        </w:p>
                      </w:txbxContent>
                    </v:textbox>
                  </v:shape>
                </v:group>
                <v:shape id="صورة 54" o:spid="_x0000_s2223"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4ATbTIAAAA4wAAAA8AAABkcnMvZG93bnJldi54bWxET19LwzAQfxf8DuEE31xahdrWZUNlgrCn&#10;rSp7vDVnW5dcahK3+u2NIPh4v/83X07WiCP5MDhWkM8yEMSt0wN3Cl6ap6sSRIjIGo1jUvBNAZaL&#10;87M51tqdeEPHbexECuFQo4I+xrGWMrQ9WQwzNxIn7t15izGdvpPa4ymFWyOvs6yQFgdODT2O9NhT&#10;e9h+WQVr/7D/qJo303xudqvS3Ny+HlZrpS4vpvs7EJGm+C/+cz/rNL/IyqLKi7yC358SAHLx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uAE20yAAAAOMAAAAPAAAAAAAAAAAA&#10;AAAAAJ8CAABkcnMvZG93bnJldi54bWxQSwUGAAAAAAQABAD3AAAAlAMAAAAA&#10;">
                  <v:imagedata r:id="rId74" o:title=""/>
                  <v:path arrowok="t"/>
                </v:shape>
                <w10:wrap anchorx="page"/>
                <w10:anchorlock/>
              </v:group>
            </w:pict>
          </mc:Fallback>
        </mc:AlternateContent>
      </w:r>
    </w:p>
    <w:p w:rsidR="007C6591" w:rsidRPr="00DD2A38" w:rsidRDefault="007C6591" w:rsidP="00084372">
      <w:r w:rsidRPr="00DD2A38">
        <w:rPr>
          <w:rtl/>
        </w:rPr>
        <w:t xml:space="preserve">   -عدم وضوح الأدوار: عندما لا يكون الموظف متأكدا</w:t>
      </w:r>
      <w:r>
        <w:rPr>
          <w:rFonts w:hint="cs"/>
          <w:rtl/>
        </w:rPr>
        <w:t>ً</w:t>
      </w:r>
      <w:r w:rsidRPr="00DD2A38">
        <w:rPr>
          <w:rtl/>
        </w:rPr>
        <w:t xml:space="preserve"> من مسؤولياته أو توقعات الإدارة.  </w:t>
      </w:r>
    </w:p>
    <w:p w:rsidR="007C6591" w:rsidRPr="00DD2A38" w:rsidRDefault="007C6591" w:rsidP="00084372">
      <w:r w:rsidRPr="00DD2A38">
        <w:rPr>
          <w:rtl/>
        </w:rPr>
        <w:t xml:space="preserve">   -ضعف القيادة: غياب التوجيه أو القرارات غير الواضحة من الإدارة يسبب الإحباط.  </w:t>
      </w:r>
    </w:p>
    <w:p w:rsidR="007C6591" w:rsidRPr="00DD2A38" w:rsidRDefault="007C6591" w:rsidP="00084372">
      <w:r w:rsidRPr="00DD2A38">
        <w:rPr>
          <w:rtl/>
        </w:rPr>
        <w:t xml:space="preserve">   -التغيرات التنظيمية: مثل إعادة الهيكلة أو دمج الأقسام أو تغييرات في سياسات العمل.  </w:t>
      </w:r>
    </w:p>
    <w:p w:rsidR="007C6591" w:rsidRPr="00DD2A38" w:rsidRDefault="00084372" w:rsidP="00084372">
      <w:r w:rsidRPr="002A078C">
        <w:rPr>
          <w:rFonts w:ascii="Sakkal Majalla" w:hAnsi="Sakkal Majalla"/>
          <w:noProof/>
          <w:sz w:val="34"/>
        </w:rPr>
        <mc:AlternateContent>
          <mc:Choice Requires="wpg">
            <w:drawing>
              <wp:inline distT="0" distB="0" distL="0" distR="0" wp14:anchorId="2825E23A" wp14:editId="47455D1D">
                <wp:extent cx="5731510" cy="892088"/>
                <wp:effectExtent l="0" t="0" r="2540" b="22860"/>
                <wp:docPr id="160869160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603" name="مجموعة 47"/>
                        <wpg:cNvGrpSpPr/>
                        <wpg:grpSpPr>
                          <a:xfrm>
                            <a:off x="0" y="0"/>
                            <a:ext cx="5731510" cy="895351"/>
                            <a:chOff x="0" y="0"/>
                            <a:chExt cx="5878196" cy="918845"/>
                          </a:xfrm>
                        </wpg:grpSpPr>
                        <wpg:grpSp>
                          <wpg:cNvPr id="1608691604" name="مجموعة 48"/>
                          <wpg:cNvGrpSpPr/>
                          <wpg:grpSpPr>
                            <a:xfrm>
                              <a:off x="0" y="0"/>
                              <a:ext cx="5878196" cy="918845"/>
                              <a:chOff x="0" y="0"/>
                              <a:chExt cx="6240348" cy="919070"/>
                            </a:xfrm>
                          </wpg:grpSpPr>
                          <wpg:grpSp>
                            <wpg:cNvPr id="1608691605" name="مجموعة 49"/>
                            <wpg:cNvGrpSpPr/>
                            <wpg:grpSpPr>
                              <a:xfrm>
                                <a:off x="0" y="169208"/>
                                <a:ext cx="5433072" cy="580613"/>
                                <a:chOff x="0" y="169208"/>
                                <a:chExt cx="5433072" cy="580613"/>
                              </a:xfrm>
                            </wpg:grpSpPr>
                            <wps:wsp>
                              <wps:cNvPr id="160869160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60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60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609"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D7734E">
                                  <w:rPr>
                                    <w:rFonts w:eastAsia="Calibri" w:hAnsi="Adobe Arabic" w:cs="Adobe Arabic"/>
                                    <w:b/>
                                    <w:bCs/>
                                    <w:color w:val="FFFFFF"/>
                                    <w:kern w:val="24"/>
                                    <w:sz w:val="36"/>
                                    <w:szCs w:val="36"/>
                                    <w:rtl/>
                                    <w:lang w:bidi="ar-EG"/>
                                  </w:rPr>
                                  <w:t xml:space="preserve">ضغوط متعلقة بالبيئة المادية للعمل  </w:t>
                                </w:r>
                              </w:p>
                            </w:txbxContent>
                          </wps:txbx>
                          <wps:bodyPr wrap="square" rtlCol="1">
                            <a:spAutoFit/>
                          </wps:bodyPr>
                        </wps:wsp>
                      </wpg:grpSp>
                      <pic:pic xmlns:pic="http://schemas.openxmlformats.org/drawingml/2006/picture">
                        <pic:nvPicPr>
                          <pic:cNvPr id="1608691610"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22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">
                <v:group id="مجموعة 47" o:spid="_x0000_s222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hkWMUsoA&#10;AADjAAAADwAAAAAAAAAAAAAAAACqAgAAZHJzL2Rvd25yZXYueG1sUEsFBgAAAAAEAAQA+gAAAKED&#10;AAAAAA==&#10;">
                  <v:group id="مجموعة 48" o:spid="_x0000_s222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AmsFCbL&#10;AAAA4wAAAA8AAAAAAAAAAAAAAAAAqgIAAGRycy9kb3ducmV2LnhtbFBLBQYAAAAABAAEAPoAAACi&#10;AwAAAAA=&#10;">
                    <v:group id="مجموعة 49" o:spid="_x0000_s222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ZuCxvcoA&#10;AADjAAAADwAAAAAAAAAAAAAAAACqAgAAZHJzL2Rvd25yZXYueG1sUEsFBgAAAAAEAAQA+gAAAKED&#10;AAAAAA==&#10;">
                      <v:shape id="شكل حر 50" o:spid="_x0000_s222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RwyccA&#10;AADjAAAADwAAAGRycy9kb3ducmV2LnhtbERP0YrCMBB8F+4fwh7cm6anGLQa5RAEOXzQqvi6NGtb&#10;bDaliVr/3ggH9zKwOzszO/NlZ2txp9ZXjjV8DxIQxLkzFRcajod1fwLCB2SDtWPS8CQPy8VHb46p&#10;cQ/e0z0LhYgm7FPUUIbQpFL6vCSLfuAa4shdXGsxxLEtpGnxEc1tLYdJoqTFimNCiQ2tSsqv2c1q&#10;UL/j826Xr8f7bDPaerLmZFzQ+uuz+5mBCNSF/+M/9cbE91UyUdOICt6d4gLk4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DkcMnHAAAA4w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2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e98McA&#10;AADjAAAADwAAAGRycy9kb3ducmV2LnhtbERP0YrCMBB8P/Afwgr3IpregVWrUQ6PAx/vVHxemzUt&#10;NpvaxFr//iIIvgzszs7MzmLV2Uq01PjSsYKPUQKCOHe6ZKNgv/sZTkH4gKyxckwK7uRhtey9LTDT&#10;7sZ/1G6DEdGEfYYKihDqTEqfF2TRj1xNHLmTayyGODZG6gZv0dxW8jNJUmmx5JhQYE3rgvLz9moV&#10;4MX+Ho4uON8ejfkejOtuoMdKvfe7rzmIQF14HT/VGx3fT5NpOos4gUenuAC5/A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c3vfDHAAAA4wAAAA8AAAAAAAAAAAAAAAAAmAIAAGRy&#10;cy9kb3ducmV2LnhtbFBLBQYAAAAABAAEAPUAAACMAwAAAAA=&#10;" fillcolor="#a5a5a5 [2092]" stroked="f" strokeweight="1pt">
                        <v:stroke joinstyle="miter"/>
                      </v:roundrect>
                    </v:group>
                    <v:oval id="شكل بيضاوي 52" o:spid="_x0000_s223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RxNskA&#10;AADjAAAADwAAAGRycy9kb3ducmV2LnhtbERPXWvCQBB8L/gfjhX6Vu/MQ9DoKWIptNBCjR/PS25N&#10;grm9kLua+O97guDLwO7szOws14NtxJU6XzvWMJ0oEMSFMzWXGg77j7cZCB+QDTaOScONPKxXo5cl&#10;Zsb1vKNrHkoRTdhnqKEKoc2k9EVFFv3EtcSRO7vOYohjV0rTYR/NbSMTpVJpseaYUGFL24qKS/5n&#10;Nfxezsfb6etb/ZSuz9PevieJ2Wv9Oh42CxCBhvA8fqg/TXw/VbN0fke4d4oLkKt/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TRxNskAAADjAAAADwAAAAAAAAAAAAAAAACYAgAA&#10;ZHJzL2Rvd25yZXYueG1sUEsFBgAAAAAEAAQA9QAAAI4DAAAAAA==&#10;" filled="f" strokecolor="#168489" strokeweight="1pt">
                      <v:stroke joinstyle="miter"/>
                    </v:oval>
                  </v:group>
                  <v:shape id="مربع نص 41" o:spid="_x0000_s2231"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6SycgA&#10;AADjAAAADwAAAGRycy9kb3ducmV2LnhtbERPy2rDMBC8F/oPYgu9NVIKNYkTJYQ+IIdekjj3xdpa&#10;ptbKWNvY+fuqUMhlYHd2ZnbW2yl06kJDaiNbmM8MKOI6upYbC9Xp42kBKgmywy4yWbhSgu3m/m6N&#10;pYsjH+hylEZlE04lWvAifal1qj0FTLPYE2fuKw4BJY9Do92AYzYPnX42ptABW84JHnt69VR/H3+C&#10;BRG3m1+r95D25+nzbfSmfsHK2seHabcCJTTJ7fhfvXf5/cIsimXGJfx1ygvQm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sDpLJyAAAAOMAAAAPAAAAAAAAAAAAAAAAAJgCAABk&#10;cnMvZG93bnJldi54bWxQSwUGAAAAAAQABAD1AAAAjQ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D7734E">
                            <w:rPr>
                              <w:rFonts w:eastAsia="Calibri" w:hAnsi="Adobe Arabic" w:cs="Adobe Arabic"/>
                              <w:b/>
                              <w:bCs/>
                              <w:color w:val="FFFFFF"/>
                              <w:kern w:val="24"/>
                              <w:sz w:val="36"/>
                              <w:szCs w:val="36"/>
                              <w:rtl/>
                              <w:lang w:bidi="ar-EG"/>
                            </w:rPr>
                            <w:t xml:space="preserve">ضغوط متعلقة بالبيئة المادية للعمل  </w:t>
                          </w:r>
                        </w:p>
                      </w:txbxContent>
                    </v:textbox>
                  </v:shape>
                </v:group>
                <v:shape id="صورة 54" o:spid="_x0000_s2232"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vzrkKcwAAADjAAAADwAAAAAA&#10;AAAAAAAAAACfAgAAZHJzL2Rvd25yZXYueG1sUEsFBgAAAAAEAAQA9wAAAJgDAAAAAA==&#10;">
                  <v:imagedata r:id="rId74" o:title=""/>
                  <v:path arrowok="t"/>
                </v:shape>
                <w10:wrap anchorx="page"/>
                <w10:anchorlock/>
              </v:group>
            </w:pict>
          </mc:Fallback>
        </mc:AlternateContent>
      </w:r>
    </w:p>
    <w:p w:rsidR="007C6591" w:rsidRPr="00DD2A38" w:rsidRDefault="007C6591" w:rsidP="00084372">
      <w:r w:rsidRPr="00DD2A38">
        <w:rPr>
          <w:rtl/>
        </w:rPr>
        <w:t xml:space="preserve">   -بيئة عمل غير </w:t>
      </w:r>
      <w:r>
        <w:rPr>
          <w:rFonts w:hint="cs"/>
          <w:rtl/>
        </w:rPr>
        <w:t>ال</w:t>
      </w:r>
      <w:r w:rsidRPr="00DD2A38">
        <w:rPr>
          <w:rtl/>
        </w:rPr>
        <w:t xml:space="preserve">مريحة: مثل الضوضاء، الإضاءة السيئة، أو المكاتب المزدحمة.  </w:t>
      </w:r>
    </w:p>
    <w:p w:rsidR="007C6591" w:rsidRPr="00DD2A38" w:rsidRDefault="007C6591" w:rsidP="00084372">
      <w:r w:rsidRPr="00DD2A38">
        <w:rPr>
          <w:rtl/>
        </w:rPr>
        <w:t xml:space="preserve">   -نقص الموارد: عدم توفر الأدوات أو المعدات اللازمة لإتمام المهام بكفاءة.  </w:t>
      </w:r>
    </w:p>
    <w:p w:rsidR="007C6591" w:rsidRPr="00DD2A38" w:rsidRDefault="007C6591" w:rsidP="00084372">
      <w:r w:rsidRPr="00DD2A38">
        <w:rPr>
          <w:rtl/>
        </w:rPr>
        <w:t xml:space="preserve">   -ب</w:t>
      </w:r>
      <w:r>
        <w:rPr>
          <w:rFonts w:hint="cs"/>
          <w:rtl/>
        </w:rPr>
        <w:t>ُ</w:t>
      </w:r>
      <w:r w:rsidRPr="00DD2A38">
        <w:rPr>
          <w:rtl/>
        </w:rPr>
        <w:t xml:space="preserve">عد المسافة: طول المسافة بين مكان العمل ومكان الإقامة قد يزيد من التعب.  </w:t>
      </w:r>
    </w:p>
    <w:p w:rsidR="007C6591" w:rsidRPr="00DD2A38" w:rsidRDefault="00084372" w:rsidP="00084372">
      <w:r w:rsidRPr="002A078C">
        <w:rPr>
          <w:rFonts w:ascii="Sakkal Majalla" w:hAnsi="Sakkal Majalla"/>
          <w:noProof/>
          <w:sz w:val="34"/>
        </w:rPr>
        <mc:AlternateContent>
          <mc:Choice Requires="wpg">
            <w:drawing>
              <wp:inline distT="0" distB="0" distL="0" distR="0" wp14:anchorId="0C04DE77" wp14:editId="434AAE2E">
                <wp:extent cx="5731510" cy="892088"/>
                <wp:effectExtent l="0" t="0" r="2540" b="22860"/>
                <wp:docPr id="160869159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594" name="مجموعة 47"/>
                        <wpg:cNvGrpSpPr/>
                        <wpg:grpSpPr>
                          <a:xfrm>
                            <a:off x="0" y="0"/>
                            <a:ext cx="5731510" cy="895351"/>
                            <a:chOff x="0" y="0"/>
                            <a:chExt cx="5878196" cy="918845"/>
                          </a:xfrm>
                        </wpg:grpSpPr>
                        <wpg:grpSp>
                          <wpg:cNvPr id="1608691595" name="مجموعة 48"/>
                          <wpg:cNvGrpSpPr/>
                          <wpg:grpSpPr>
                            <a:xfrm>
                              <a:off x="0" y="0"/>
                              <a:ext cx="5878196" cy="918845"/>
                              <a:chOff x="0" y="0"/>
                              <a:chExt cx="6240348" cy="919070"/>
                            </a:xfrm>
                          </wpg:grpSpPr>
                          <wpg:grpSp>
                            <wpg:cNvPr id="1608691596" name="مجموعة 49"/>
                            <wpg:cNvGrpSpPr/>
                            <wpg:grpSpPr>
                              <a:xfrm>
                                <a:off x="0" y="169208"/>
                                <a:ext cx="5433072" cy="580613"/>
                                <a:chOff x="0" y="169208"/>
                                <a:chExt cx="5433072" cy="580613"/>
                              </a:xfrm>
                            </wpg:grpSpPr>
                            <wps:wsp>
                              <wps:cNvPr id="160869159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59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59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600"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D7734E">
                                  <w:rPr>
                                    <w:rFonts w:eastAsia="Calibri" w:hAnsi="Adobe Arabic" w:cs="Adobe Arabic"/>
                                    <w:b/>
                                    <w:bCs/>
                                    <w:color w:val="FFFFFF"/>
                                    <w:kern w:val="24"/>
                                    <w:sz w:val="36"/>
                                    <w:szCs w:val="36"/>
                                    <w:rtl/>
                                    <w:lang w:bidi="ar-EG"/>
                                  </w:rPr>
                                  <w:t xml:space="preserve">ضغوط متعلقة بالحياة المهنية والشخصية  </w:t>
                                </w:r>
                              </w:p>
                            </w:txbxContent>
                          </wps:txbx>
                          <wps:bodyPr wrap="square" rtlCol="1">
                            <a:spAutoFit/>
                          </wps:bodyPr>
                        </wps:wsp>
                      </wpg:grpSp>
                      <pic:pic xmlns:pic="http://schemas.openxmlformats.org/drawingml/2006/picture">
                        <pic:nvPicPr>
                          <pic:cNvPr id="1608691601"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23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Vt0rtN0AAAAFAQAADwAAAGRy&#10;cy9kb3ducmV2LnhtbEyPQUvDQBCF74L/YRnBm91NtcXGbEop6qkIbQXpbZudJqHZ2ZDdJum/d/Si&#10;lwfDe7z3TbYcXSN67ELtSUMyUSCQCm9rKjV87t8enkGEaMiaxhNquGKAZX57k5nU+oG22O9iKbiE&#10;Qmo0VDG2qZShqNCZMPEtEnsn3zkT+exKaTszcLlr5FSpuXSmJl6oTIvrCovz7uI0vA9mWD0mr/3m&#10;fFpfD/vZx9cmQa3v78bVC4iIY/wLww8+o0POTEd/IRtEo4Efib/K3kJN5yCOHHpSM5B5Jv/T598A&#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">
                <v:group id="مجموعة 47" o:spid="_x0000_s223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qD4N3IAAAA&#10;4wAAAA8AAAAAAAAAAAAAAAAAqgIAAGRycy9kb3ducmV2LnhtbFBLBQYAAAAABAAEAPoAAACfAwAA&#10;AAA=&#10;">
                  <v:group id="مجموعة 48" o:spid="_x0000_s223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XPRUbIAAAA&#10;4wAAAA8AAAAAAAAAAAAAAAAAqgIAAGRycy9kb3ducmV2LnhtbFBLBQYAAAAABAAEAPoAAACfAwAA&#10;AAA=&#10;">
                    <v:group id="مجموعة 49" o:spid="_x0000_s223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Ud2zHIAAAA&#10;4wAAAA8AAAAAAAAAAAAAAAAAqgIAAGRycy9kb3ducmV2LnhtbFBLBQYAAAAABAAEAPoAAACfAwAA&#10;AAA=&#10;">
                      <v:shape id="شكل حر 50" o:spid="_x0000_s223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chqcYA&#10;AADjAAAADwAAAGRycy9kb3ducmV2LnhtbERPzYrCMBC+C75DGMGbpiqt2jWKCILIHrTustehGdti&#10;MylN1Pr2m4UFj/P9z2rTmVo8qHWVZQWTcQSCOLe64kLB12U/WoBwHlljbZkUvMjBZt3vrTDV9sln&#10;emS+ECGEXYoKSu+bVEqXl2TQjW1DHLirbQ36cLaF1C0+Q7ip5TSKEmmw4tBQYkO7kvJbdjcKkmP8&#10;czrl+/icHWafjoz+1tYrNRx02w8Qnjr/Fv+7DzrMT6JFspzEyzn8/RQAk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Ichqc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3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fdeckA&#10;AADjAAAADwAAAGRycy9kb3ducmV2LnhtbESPT2vDMAzF74V9B6NBL2V1Wkhos7plbAx27J+xsxpr&#10;TlgsZ7GXZt++OhR6lN7Tez9tdqNv1UB9bAIbWMwzUMRVsA07A5+n96cVqJiQLbaBycA/RdhtHyYb&#10;LG248IGGY3JKQjiWaKBOqSu1jlVNHuM8dMSifYfeY5Kxd9r2eJFw3+pllhXaY8PSUGNHrzVVP8c/&#10;bwB//f7rHFKIw9m5t1nejTObGzN9HF+eQSUa0918u/6wgl9kq2K9yNcCLT/JAvT2C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YfdeckAAADjAAAADwAAAAAAAAAAAAAAAACYAgAA&#10;ZHJzL2Rvd25yZXYueG1sUEsFBgAAAAAEAAQA9QAAAI4DAAAAAA==&#10;" fillcolor="#a5a5a5 [2092]" stroked="f" strokeweight="1pt">
                        <v:stroke joinstyle="miter"/>
                      </v:roundrect>
                    </v:group>
                    <v:oval id="شكل بيضاوي 52" o:spid="_x0000_s223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cgVscA&#10;AADjAAAADwAAAGRycy9kb3ducmV2LnhtbERPX2vCMBB/H+w7hBvsbSYWLLYaRZSBgw22On0+mrMt&#10;NpfSZLZ++2Uw8PF+/2+5Hm0rrtT7xrGG6USBIC6dabjS8H14fZmD8AHZYOuYNNzIw3r1+LDE3LiB&#10;v+hahErEEPY5aqhD6HIpfVmTRT9xHXHkzq63GOLZV9L0OMRw28pEqVRabDg21NjRtqbyUvxYDZ+X&#10;8/F2entXH5UbinSwuyQxB62fn8bNAkSgMdzF/+69ifNTNU+z6SzL4O+nCIB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lXIFbHAAAA4wAAAA8AAAAAAAAAAAAAAAAAmAIAAGRy&#10;cy9kb3ducmV2LnhtbFBLBQYAAAAABAAEAPUAAACMAwAAAAA=&#10;" filled="f" strokecolor="#168489" strokeweight="1pt">
                      <v:stroke joinstyle="miter"/>
                    </v:oval>
                  </v:group>
                  <v:shape id="مربع نص 41" o:spid="_x0000_s2240"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7VMcA&#10;AADjAAAADwAAAGRycy9kb3ducmV2LnhtbERPTWvDMAy9D/ofjAq7rXYHC21Wt5Rugx52WZveRazF&#10;obEcYq9J//10GOwikN6H3tvsptCpGw2pjWxhuTCgiOvoWm4sVOePpxWolJEddpHJwp0S7Lazhw2W&#10;Lo78RbdTbpSYcCrRgs+5L7VOtaeAaRF7YsG+4xAwyzo02g04inno9LMxhQ7Ysnzw2NPBU309/QQL&#10;Obv98l69h3S8TJ9vozf1C1bWPs6n/SuoTFP+J/+pj07iF2ZVrGVKC+kkB9D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00O1THAAAA4wAAAA8AAAAAAAAAAAAAAAAAmAIAAGRy&#10;cy9kb3ducmV2LnhtbFBLBQYAAAAABAAEAPUAAACMAw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D7734E">
                            <w:rPr>
                              <w:rFonts w:eastAsia="Calibri" w:hAnsi="Adobe Arabic" w:cs="Adobe Arabic"/>
                              <w:b/>
                              <w:bCs/>
                              <w:color w:val="FFFFFF"/>
                              <w:kern w:val="24"/>
                              <w:sz w:val="36"/>
                              <w:szCs w:val="36"/>
                              <w:rtl/>
                              <w:lang w:bidi="ar-EG"/>
                            </w:rPr>
                            <w:t xml:space="preserve">ضغوط متعلقة بالحياة المهنية والشخصية  </w:t>
                          </w:r>
                        </w:p>
                      </w:txbxContent>
                    </v:textbox>
                  </v:shape>
                </v:group>
                <v:shape id="صورة 54" o:spid="_x0000_s2241"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Va/Xb8wAAADjAAAADwAAAAAA&#10;AAAAAAAAAACfAgAAZHJzL2Rvd25yZXYueG1sUEsFBgAAAAAEAAQA9wAAAJgDAAAAAA==&#10;">
                  <v:imagedata r:id="rId74" o:title=""/>
                  <v:path arrowok="t"/>
                </v:shape>
                <w10:wrap anchorx="page"/>
                <w10:anchorlock/>
              </v:group>
            </w:pict>
          </mc:Fallback>
        </mc:AlternateContent>
      </w:r>
    </w:p>
    <w:p w:rsidR="007C6591" w:rsidRPr="00DD2A38" w:rsidRDefault="007C6591" w:rsidP="00084372">
      <w:r w:rsidRPr="00DD2A38">
        <w:rPr>
          <w:rtl/>
        </w:rPr>
        <w:t xml:space="preserve">   -غياب التوازن بين العمل والحياة: عدم القدرة على تخصيص وقت كافٍ للأسرة أو الأنشطة الشخصية.  </w:t>
      </w:r>
    </w:p>
    <w:p w:rsidR="007C6591" w:rsidRPr="00DD2A38" w:rsidRDefault="007C6591" w:rsidP="00084372">
      <w:r w:rsidRPr="00DD2A38">
        <w:rPr>
          <w:rtl/>
        </w:rPr>
        <w:t xml:space="preserve">   -الخوف من فقدان الوظيفة: القلق من الاستغناء عن العمل أو عدم الاستقرار الوظيفي.  </w:t>
      </w:r>
    </w:p>
    <w:p w:rsidR="007C6591" w:rsidRPr="00DD2A38" w:rsidRDefault="007C6591" w:rsidP="00084372">
      <w:r w:rsidRPr="00DD2A38">
        <w:rPr>
          <w:rtl/>
        </w:rPr>
        <w:t xml:space="preserve">   -غياب التقدير: عدم الاعتراف بإنجازات الموظف أو مكافأته بشكل مناسب.  </w:t>
      </w:r>
    </w:p>
    <w:p w:rsidR="007C6591" w:rsidRPr="00DD2A38" w:rsidRDefault="00084372" w:rsidP="00084372">
      <w:r w:rsidRPr="002A078C">
        <w:rPr>
          <w:rFonts w:ascii="Sakkal Majalla" w:hAnsi="Sakkal Majalla"/>
          <w:noProof/>
          <w:sz w:val="34"/>
        </w:rPr>
        <mc:AlternateContent>
          <mc:Choice Requires="wpg">
            <w:drawing>
              <wp:inline distT="0" distB="0" distL="0" distR="0" wp14:anchorId="40AA052E" wp14:editId="2A4B7610">
                <wp:extent cx="5731510" cy="892088"/>
                <wp:effectExtent l="0" t="0" r="2540" b="22860"/>
                <wp:docPr id="160869158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585" name="مجموعة 47"/>
                        <wpg:cNvGrpSpPr/>
                        <wpg:grpSpPr>
                          <a:xfrm>
                            <a:off x="0" y="0"/>
                            <a:ext cx="5731510" cy="895351"/>
                            <a:chOff x="0" y="0"/>
                            <a:chExt cx="5878196" cy="918845"/>
                          </a:xfrm>
                        </wpg:grpSpPr>
                        <wpg:grpSp>
                          <wpg:cNvPr id="1608691586" name="مجموعة 48"/>
                          <wpg:cNvGrpSpPr/>
                          <wpg:grpSpPr>
                            <a:xfrm>
                              <a:off x="0" y="0"/>
                              <a:ext cx="5878196" cy="918845"/>
                              <a:chOff x="0" y="0"/>
                              <a:chExt cx="6240348" cy="919070"/>
                            </a:xfrm>
                          </wpg:grpSpPr>
                          <wpg:grpSp>
                            <wpg:cNvPr id="1608691587" name="مجموعة 49"/>
                            <wpg:cNvGrpSpPr/>
                            <wpg:grpSpPr>
                              <a:xfrm>
                                <a:off x="0" y="169208"/>
                                <a:ext cx="5433072" cy="580613"/>
                                <a:chOff x="0" y="169208"/>
                                <a:chExt cx="5433072" cy="580613"/>
                              </a:xfrm>
                            </wpg:grpSpPr>
                            <wps:wsp>
                              <wps:cNvPr id="160869158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58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59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591"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D7734E">
                                  <w:rPr>
                                    <w:rFonts w:eastAsia="Calibri" w:hAnsi="Adobe Arabic" w:cs="Adobe Arabic"/>
                                    <w:b/>
                                    <w:bCs/>
                                    <w:color w:val="FFFFFF"/>
                                    <w:kern w:val="24"/>
                                    <w:sz w:val="36"/>
                                    <w:szCs w:val="36"/>
                                    <w:rtl/>
                                    <w:lang w:bidi="ar-EG"/>
                                  </w:rPr>
                                  <w:t xml:space="preserve">ضغوط متعلقة بالأهداف والتوقعات  </w:t>
                                </w:r>
                              </w:p>
                            </w:txbxContent>
                          </wps:txbx>
                          <wps:bodyPr wrap="square" rtlCol="1">
                            <a:spAutoFit/>
                          </wps:bodyPr>
                        </wps:wsp>
                      </wpg:grpSp>
                      <pic:pic xmlns:pic="http://schemas.openxmlformats.org/drawingml/2006/picture">
                        <pic:nvPicPr>
                          <pic:cNvPr id="1608691592"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24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">
                <v:group id="مجموعة 47" o:spid="_x0000_s224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AW05vIAAAA&#10;4wAAAA8AAAAAAAAAAAAAAAAAqgIAAGRycy9kb3ducmV2LnhtbFBLBQYAAAAABAAEAPoAAACfAwAA&#10;AAA=&#10;">
                  <v:group id="مجموعة 48" o:spid="_x0000_s224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DETezIAAAA&#10;4wAAAA8AAAAAAAAAAAAAAAAAqgIAAGRycy9kb3ducmV2LnhtbFBLBQYAAAAABAAEAPoAAACfAwAA&#10;AAA=&#10;">
                    <v:group id="مجموعة 49" o:spid="_x0000_s224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I6HfIAAAA&#10;4wAAAA8AAAAAAAAAAAAAAAAAqgIAAGRycy9kb3ducmV2LnhtbFBLBQYAAAAABAAEAPoAAACfAwAA&#10;AAA=&#10;">
                      <v:shape id="شكل حر 50" o:spid="_x0000_s224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EjBsoA&#10;AADjAAAADwAAAGRycy9kb3ducmV2LnhtbESPQWvCQBCF74X+h2UKvTUbLQlpdJVSEKR40LTF65Cd&#10;JqHZ2ZBdNf33zkHwOPPevPfNcj25Xp1pDJ1nA7MkBUVce9txY+D7a/NSgAoR2WLvmQz8U4D16vFh&#10;iaX1Fz7QuYqNkhAOJRpoYxxKrUPdksOQ+IFYtF8/Oowyjo22I14k3PV6nqa5dtixNLQ40EdL9V91&#10;cgbyz+y439eb7FBtX3eBnP2xPhrz/DS9L0BFmuLdfLveWsHP0yJ/m2WFQMtPsgC9ugI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jBIwb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4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LuP8UA&#10;AADjAAAADwAAAGRycy9kb3ducmV2LnhtbERPX2vCMBB/H/gdwgl7EU0VWmo1imwIe3Ru+Hw2Z1ps&#10;Ll2T1frtjTDY4/3+33o72Eb01PnasYL5LAFBXDpds1Hw/bWf5iB8QNbYOCYFd/Kw3Yxe1lhod+NP&#10;6o/BiBjCvkAFVQhtIaUvK7LoZ64ljtzFdRZDPDsjdYe3GG4buUiSTFqsOTZU2NJbReX1+GsV4I89&#10;nM4uON+fjXmfpO0w0alSr+NhtwIRaAj/4j/3h47zsyTPlvM0X8LzpwiA3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u4/xQAAAOMAAAAPAAAAAAAAAAAAAAAAAJgCAABkcnMv&#10;ZG93bnJldi54bWxQSwUGAAAAAAQABAD1AAAAigMAAAAA&#10;" fillcolor="#a5a5a5 [2092]" stroked="f" strokeweight="1pt">
                        <v:stroke joinstyle="miter"/>
                      </v:roundrect>
                    </v:group>
                    <v:oval id="شكل بيضاوي 52" o:spid="_x0000_s224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2Jy8sA&#10;AADjAAAADwAAAGRycy9kb3ducmV2LnhtbESPQUvDQBCF74L/YRnBm91twNDGbou0CAoKmtqeh+w0&#10;Cc3OhuzapP/eOQgeZ+bNe+9bbSbfqQsNsQ1sYT4zoIir4FquLXzvXx4WoGJCdtgFJgtXirBZ396s&#10;sHBh5C+6lKlWYsKxQAtNSn2hdawa8hhnoSeW2ykMHpOMQ63dgKOY+05nxuTaY8uS0GBP24aqc/nj&#10;LXyeT4fr8e3dfNRhLPPR77LM7a29v5uen0AlmtK/+O/71Un93Czy5fxxKRTCJAvQ61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obYnLywAAAOMAAAAPAAAAAAAAAAAAAAAAAJgC&#10;AABkcnMvZG93bnJldi54bWxQSwUGAAAAAAQABAD1AAAAkAMAAAAA&#10;" filled="f" strokecolor="#168489" strokeweight="1pt">
                      <v:stroke joinstyle="miter"/>
                    </v:oval>
                  </v:group>
                  <v:shape id="مربع نص 41" o:spid="_x0000_s2249"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dqNMUA&#10;AADjAAAADwAAAGRycy9kb3ducmV2LnhtbERPS2vDMAy+D/YfjAq7rXYGDW1Wt5Q9oIdd1mV3EWtx&#10;aCyHWGvSfz8PBjvqe2u7n0OvLjSmLrKFYmlAETfRddxaqD9e79egkiA77COThSsl2O9ub7ZYuTjx&#10;O11O0qocwqlCC15kqLROjaeAaRkH4sx9xTGg5HNstRtxyuGh1w/GlDpgx7nB40BPnprz6TtYEHGH&#10;4lq/hHT8nN+eJ2+aFdbW3i3mwyMooVn+xX/uo8vzS7MuN8VqU8DvTxkAv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V2o0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D7734E">
                            <w:rPr>
                              <w:rFonts w:eastAsia="Calibri" w:hAnsi="Adobe Arabic" w:cs="Adobe Arabic"/>
                              <w:b/>
                              <w:bCs/>
                              <w:color w:val="FFFFFF"/>
                              <w:kern w:val="24"/>
                              <w:sz w:val="36"/>
                              <w:szCs w:val="36"/>
                              <w:rtl/>
                              <w:lang w:bidi="ar-EG"/>
                            </w:rPr>
                            <w:t xml:space="preserve">ضغوط متعلقة بالأهداف والتوقعات  </w:t>
                          </w:r>
                        </w:p>
                      </w:txbxContent>
                    </v:textbox>
                  </v:shape>
                </v:group>
                <v:shape id="صورة 54" o:spid="_x0000_s225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ZSvePJAAAA4wAAAA8AAABkcnMvZG93bnJldi54bWxET19LwzAQfxf8DuEE31y6ibWty4bKBGFP&#10;W3Xs8WzOti651CRu9dsbQfDxfv9vvhytEUfyoXesYDrJQBA3TvfcKnipn64KECEiazSOScE3BVgu&#10;zs/mWGl34g0dt7EVKYRDhQq6GIdKytB0ZDFM3ECcuHfnLcZ0+lZqj6cUbo2cZVkuLfacGjoc6LGj&#10;5rD9sgrW/uHto6x3pv7c7FeFub59PazWSl1ejPd3ICKN8V/8537WaX6eFXk5vSln8PtTAkAufg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llK948kAAADjAAAADwAAAAAAAAAA&#10;AAAAAACfAgAAZHJzL2Rvd25yZXYueG1sUEsFBgAAAAAEAAQA9wAAAJUDAAAAAA==&#10;">
                  <v:imagedata r:id="rId74" o:title=""/>
                  <v:path arrowok="t"/>
                </v:shape>
                <w10:wrap anchorx="page"/>
                <w10:anchorlock/>
              </v:group>
            </w:pict>
          </mc:Fallback>
        </mc:AlternateContent>
      </w:r>
    </w:p>
    <w:p w:rsidR="007C6591" w:rsidRPr="00DD2A38" w:rsidRDefault="007C6591" w:rsidP="00084372">
      <w:r w:rsidRPr="00DD2A38">
        <w:rPr>
          <w:rtl/>
        </w:rPr>
        <w:t xml:space="preserve">   -</w:t>
      </w:r>
      <w:r>
        <w:rPr>
          <w:rFonts w:hint="cs"/>
          <w:rtl/>
        </w:rPr>
        <w:t>ال</w:t>
      </w:r>
      <w:r w:rsidRPr="00DD2A38">
        <w:rPr>
          <w:rtl/>
        </w:rPr>
        <w:t xml:space="preserve">توقعات غير </w:t>
      </w:r>
      <w:r>
        <w:rPr>
          <w:rFonts w:hint="cs"/>
          <w:rtl/>
        </w:rPr>
        <w:t>ال</w:t>
      </w:r>
      <w:r w:rsidRPr="00DD2A38">
        <w:rPr>
          <w:rtl/>
        </w:rPr>
        <w:t xml:space="preserve">واقعية: عندما تكون الأهداف صعبة التحقيق أو غير واضحة.  </w:t>
      </w:r>
    </w:p>
    <w:p w:rsidR="007C6591" w:rsidRPr="00DD2A38" w:rsidRDefault="007C6591" w:rsidP="00084372">
      <w:r w:rsidRPr="00DD2A38">
        <w:rPr>
          <w:rtl/>
        </w:rPr>
        <w:t xml:space="preserve">   -الضغط لتحقيق نتائج: الشعور المستمر بالضغط لتحقيق أداء عالٍ أو إنجاز سريع.  </w:t>
      </w:r>
    </w:p>
    <w:p w:rsidR="007C6591" w:rsidRPr="00DD2A38" w:rsidRDefault="007C6591" w:rsidP="00084372">
      <w:r w:rsidRPr="00DD2A38">
        <w:rPr>
          <w:rtl/>
        </w:rPr>
        <w:t xml:space="preserve">   -الخوف من الفشل: القلق من عدم تحقيق نتائج مرضية أو ارتكاب الأخطاء.  </w:t>
      </w:r>
    </w:p>
    <w:p w:rsidR="007C6591" w:rsidRPr="00DD2A38" w:rsidRDefault="007C6591" w:rsidP="00084372"/>
    <w:p w:rsidR="007C6591" w:rsidRPr="00D7734E" w:rsidRDefault="007C6591" w:rsidP="00084372">
      <w:pPr>
        <w:rPr>
          <w:b/>
          <w:bCs/>
          <w:color w:val="168489"/>
        </w:rPr>
      </w:pPr>
      <w:r w:rsidRPr="00D7734E">
        <w:rPr>
          <w:b/>
          <w:bCs/>
          <w:color w:val="168489"/>
          <w:rtl/>
        </w:rPr>
        <w:lastRenderedPageBreak/>
        <w:t>أثر الضغوط المهنية على الموظف</w:t>
      </w:r>
    </w:p>
    <w:p w:rsidR="007C6591" w:rsidRPr="00DD2A38" w:rsidRDefault="007C6591" w:rsidP="00084372">
      <w:r w:rsidRPr="00DD2A38">
        <w:rPr>
          <w:rtl/>
        </w:rPr>
        <w:t>-نفسيا</w:t>
      </w:r>
      <w:r>
        <w:rPr>
          <w:rFonts w:hint="cs"/>
          <w:rtl/>
        </w:rPr>
        <w:t>ً</w:t>
      </w:r>
      <w:r w:rsidRPr="00DD2A38">
        <w:rPr>
          <w:rtl/>
        </w:rPr>
        <w:t xml:space="preserve">: قلق، اكتئاب، فقدان الحافز، أو فقدان الثقة بالنفس.  </w:t>
      </w:r>
    </w:p>
    <w:p w:rsidR="007C6591" w:rsidRPr="00DD2A38" w:rsidRDefault="007C6591" w:rsidP="00084372">
      <w:r w:rsidRPr="00DD2A38">
        <w:rPr>
          <w:rtl/>
        </w:rPr>
        <w:t>-جسديا</w:t>
      </w:r>
      <w:r>
        <w:rPr>
          <w:rFonts w:hint="cs"/>
          <w:rtl/>
        </w:rPr>
        <w:t>ً</w:t>
      </w:r>
      <w:r w:rsidRPr="00DD2A38">
        <w:rPr>
          <w:rtl/>
        </w:rPr>
        <w:t xml:space="preserve">: إرهاق مزمن، صداع، اضطرابات النوم، أو مشكلات صحية طويلة الأمد.  </w:t>
      </w:r>
    </w:p>
    <w:p w:rsidR="007C6591" w:rsidRPr="00DD2A38" w:rsidRDefault="007C6591" w:rsidP="00D7734E">
      <w:r w:rsidRPr="00DD2A38">
        <w:rPr>
          <w:rtl/>
        </w:rPr>
        <w:t>-مهنيا</w:t>
      </w:r>
      <w:r>
        <w:rPr>
          <w:rFonts w:hint="cs"/>
          <w:rtl/>
        </w:rPr>
        <w:t>ً</w:t>
      </w:r>
      <w:r w:rsidRPr="00DD2A38">
        <w:rPr>
          <w:rtl/>
        </w:rPr>
        <w:t xml:space="preserve">: انخفاض الإنتاجية، ضعف التركيز، زيادة الأخطاء، أو الرغبة في ترك العمل.  </w:t>
      </w:r>
    </w:p>
    <w:p w:rsidR="007C6591" w:rsidRPr="00D7734E" w:rsidRDefault="00D7734E" w:rsidP="00084372">
      <w:pPr>
        <w:rPr>
          <w:b/>
          <w:bCs/>
          <w:color w:val="168489"/>
        </w:rPr>
      </w:pPr>
      <w:r>
        <w:rPr>
          <w:noProof/>
        </w:rPr>
        <w:drawing>
          <wp:anchor distT="0" distB="0" distL="114300" distR="114300" simplePos="0" relativeHeight="252815360" behindDoc="0" locked="0" layoutInCell="1" allowOverlap="1" wp14:anchorId="6D277B30" wp14:editId="1FE3824A">
            <wp:simplePos x="0" y="0"/>
            <wp:positionH relativeFrom="margin">
              <wp:align>left</wp:align>
            </wp:positionH>
            <wp:positionV relativeFrom="paragraph">
              <wp:posOffset>5080</wp:posOffset>
            </wp:positionV>
            <wp:extent cx="1861185" cy="1861185"/>
            <wp:effectExtent l="0" t="0" r="0" b="5715"/>
            <wp:wrapSquare wrapText="bothSides"/>
            <wp:docPr id="1452062387" name="Picture 145206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861185" cy="18611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C6591" w:rsidRPr="00D7734E">
        <w:rPr>
          <w:b/>
          <w:bCs/>
          <w:color w:val="168489"/>
          <w:rtl/>
        </w:rPr>
        <w:t>دور المؤسسات في تقليل الضغوط المهنية</w:t>
      </w:r>
    </w:p>
    <w:p w:rsidR="007C6591" w:rsidRPr="00DD2A38" w:rsidRDefault="007C6591" w:rsidP="00084372">
      <w:r w:rsidRPr="00DD2A38">
        <w:rPr>
          <w:rtl/>
        </w:rPr>
        <w:t xml:space="preserve">-توفير بيئة عمل مريحة وداعمة.  </w:t>
      </w:r>
    </w:p>
    <w:p w:rsidR="007C6591" w:rsidRPr="00DD2A38" w:rsidRDefault="007C6591" w:rsidP="00084372">
      <w:r w:rsidRPr="00DD2A38">
        <w:rPr>
          <w:rtl/>
        </w:rPr>
        <w:t xml:space="preserve">-تشجيع التوازن بين العمل والحياة الشخصية.  </w:t>
      </w:r>
    </w:p>
    <w:p w:rsidR="007C6591" w:rsidRPr="00DD2A38" w:rsidRDefault="007C6591" w:rsidP="00084372">
      <w:r w:rsidRPr="00DD2A38">
        <w:rPr>
          <w:rtl/>
        </w:rPr>
        <w:t xml:space="preserve">-تقديم برامج دعم نفسي واجتماعي.  </w:t>
      </w:r>
    </w:p>
    <w:p w:rsidR="007C6591" w:rsidRPr="00DD2A38" w:rsidRDefault="007C6591" w:rsidP="00084372">
      <w:r w:rsidRPr="00DD2A38">
        <w:rPr>
          <w:rtl/>
        </w:rPr>
        <w:t xml:space="preserve">-إشراك الموظفين في اتخاذ القرارات المتعلقة بالعمل.  </w:t>
      </w:r>
    </w:p>
    <w:p w:rsidR="007C6591" w:rsidRPr="00DD2A38" w:rsidRDefault="007C6591" w:rsidP="00084372">
      <w:r w:rsidRPr="00DD2A38">
        <w:rPr>
          <w:rtl/>
        </w:rPr>
        <w:t xml:space="preserve">-تقدير الموظفين ومكافأتهم على إنجازاتهم.  </w:t>
      </w:r>
    </w:p>
    <w:p w:rsidR="007C6591" w:rsidRPr="00DD2A38" w:rsidRDefault="007C6591" w:rsidP="00084372">
      <w:r>
        <w:rPr>
          <w:rFonts w:hint="cs"/>
          <w:rtl/>
        </w:rPr>
        <w:t xml:space="preserve">خلاصة القول، </w:t>
      </w:r>
      <w:r w:rsidRPr="00DD2A38">
        <w:rPr>
          <w:rtl/>
        </w:rPr>
        <w:t>التعر</w:t>
      </w:r>
      <w:r>
        <w:rPr>
          <w:rFonts w:hint="cs"/>
          <w:rtl/>
        </w:rPr>
        <w:t>ّ</w:t>
      </w:r>
      <w:r w:rsidRPr="00DD2A38">
        <w:rPr>
          <w:rtl/>
        </w:rPr>
        <w:t>ف على مصادر الضغوط المهنية هو الخطوة الأولى نحو إيجاد حلول فعّالة للتعامل معها. فهم هذه الضغوط يساعد الموظفين والمؤسسات على تحسين بيئة العمل، مما يعزز من رفاهية الموظفين ويزيد من إنتاجيتهم. من خلال التعاون بين الموظفين والإدارة، يمكن تقليل الآثار السلبية للضغوط وتحقيق بيئة عمل أكثر إيجابية وصحة.</w:t>
      </w:r>
    </w:p>
    <w:p w:rsidR="007C6591" w:rsidRDefault="00084372" w:rsidP="00084372">
      <w:pPr>
        <w:rPr>
          <w:rtl/>
        </w:rPr>
      </w:pPr>
      <w:r w:rsidRPr="002A078C">
        <w:rPr>
          <w:rFonts w:ascii="Sakkal Majalla" w:hAnsi="Sakkal Majalla"/>
          <w:noProof/>
          <w:color w:val="002060"/>
          <w:sz w:val="34"/>
        </w:rPr>
        <mc:AlternateContent>
          <mc:Choice Requires="wpg">
            <w:drawing>
              <wp:inline distT="0" distB="0" distL="0" distR="0" wp14:anchorId="61468DA4" wp14:editId="2275A27F">
                <wp:extent cx="5731510" cy="895350"/>
                <wp:effectExtent l="0" t="0" r="21590" b="19050"/>
                <wp:docPr id="2084"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85"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86" name="مجموعة 39"/>
                        <wpg:cNvGrpSpPr/>
                        <wpg:grpSpPr>
                          <a:xfrm>
                            <a:off x="0" y="0"/>
                            <a:ext cx="5731510" cy="895350"/>
                            <a:chOff x="0" y="0"/>
                            <a:chExt cx="5878196" cy="918845"/>
                          </a:xfrm>
                        </wpg:grpSpPr>
                        <wpg:grpSp>
                          <wpg:cNvPr id="2087" name="مجموعة 40"/>
                          <wpg:cNvGrpSpPr/>
                          <wpg:grpSpPr>
                            <a:xfrm>
                              <a:off x="0" y="0"/>
                              <a:ext cx="5878196" cy="918845"/>
                              <a:chOff x="0" y="0"/>
                              <a:chExt cx="6240348" cy="919070"/>
                            </a:xfrm>
                          </wpg:grpSpPr>
                          <wpg:grpSp>
                            <wpg:cNvPr id="2088" name="مجموعة 41"/>
                            <wpg:cNvGrpSpPr/>
                            <wpg:grpSpPr>
                              <a:xfrm>
                                <a:off x="0" y="169208"/>
                                <a:ext cx="5433072" cy="580613"/>
                                <a:chOff x="0" y="169208"/>
                                <a:chExt cx="5433072" cy="580613"/>
                              </a:xfrm>
                            </wpg:grpSpPr>
                            <wps:wsp>
                              <wps:cNvPr id="2089"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9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91"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92" name="مربع نص 41"/>
                          <wps:cNvSpPr txBox="1"/>
                          <wps:spPr>
                            <a:xfrm>
                              <a:off x="204484" y="256985"/>
                              <a:ext cx="4616071" cy="387740"/>
                            </a:xfrm>
                            <a:prstGeom prst="rect">
                              <a:avLst/>
                            </a:prstGeom>
                            <a:noFill/>
                          </wps:spPr>
                          <wps:txbx>
                            <w:txbxContent>
                              <w:p w:rsidR="005345A8" w:rsidRPr="003C3BDA" w:rsidRDefault="005345A8" w:rsidP="003C3BDA">
                                <w:pPr>
                                  <w:rPr>
                                    <w:rFonts w:eastAsia="Calibri" w:hAnsi="Adobe Arabic" w:cs="Adobe Arabic"/>
                                    <w:b/>
                                    <w:bCs/>
                                    <w:color w:val="FFFFFF"/>
                                    <w:kern w:val="24"/>
                                    <w:sz w:val="36"/>
                                    <w:szCs w:val="36"/>
                                    <w:lang w:bidi="ar-EG"/>
                                  </w:rPr>
                                </w:pPr>
                                <w:r w:rsidRPr="003C3BDA">
                                  <w:rPr>
                                    <w:rFonts w:eastAsia="Calibri" w:hAnsi="Adobe Arabic" w:cs="Adobe Arabic" w:hint="cs"/>
                                    <w:b/>
                                    <w:bCs/>
                                    <w:color w:val="FFFFFF"/>
                                    <w:kern w:val="24"/>
                                    <w:sz w:val="36"/>
                                    <w:szCs w:val="36"/>
                                    <w:rtl/>
                                    <w:lang w:bidi="ar-EG"/>
                                  </w:rPr>
                                  <w:t>ال</w:t>
                                </w:r>
                                <w:r w:rsidRPr="003C3BDA">
                                  <w:rPr>
                                    <w:rFonts w:eastAsia="Calibri" w:hAnsi="Adobe Arabic" w:cs="Adobe Arabic"/>
                                    <w:b/>
                                    <w:bCs/>
                                    <w:color w:val="FFFFFF"/>
                                    <w:kern w:val="24"/>
                                    <w:sz w:val="36"/>
                                    <w:szCs w:val="36"/>
                                    <w:rtl/>
                                    <w:lang w:bidi="ar-EG"/>
                                  </w:rPr>
                                  <w:t xml:space="preserve">استراتيجيات </w:t>
                                </w:r>
                                <w:r w:rsidRPr="003C3BDA">
                                  <w:rPr>
                                    <w:rFonts w:eastAsia="Calibri" w:hAnsi="Adobe Arabic" w:cs="Adobe Arabic" w:hint="cs"/>
                                    <w:b/>
                                    <w:bCs/>
                                    <w:color w:val="FFFFFF"/>
                                    <w:kern w:val="24"/>
                                    <w:sz w:val="36"/>
                                    <w:szCs w:val="36"/>
                                    <w:rtl/>
                                    <w:lang w:bidi="ar-EG"/>
                                  </w:rPr>
                                  <w:t>ال</w:t>
                                </w:r>
                                <w:r w:rsidRPr="003C3BDA">
                                  <w:rPr>
                                    <w:rFonts w:eastAsia="Calibri" w:hAnsi="Adobe Arabic" w:cs="Adobe Arabic"/>
                                    <w:b/>
                                    <w:bCs/>
                                    <w:color w:val="FFFFFF"/>
                                    <w:kern w:val="24"/>
                                    <w:sz w:val="36"/>
                                    <w:szCs w:val="36"/>
                                    <w:rtl/>
                                    <w:lang w:bidi="ar-EG"/>
                                  </w:rPr>
                                  <w:t>فعّالة للتعامل مع الضغوط</w:t>
                                </w:r>
                              </w:p>
                            </w:txbxContent>
                          </wps:txbx>
                          <wps:bodyPr wrap="square" rtlCol="1">
                            <a:spAutoFit/>
                          </wps:bodyPr>
                        </wps:wsp>
                      </wpg:grpSp>
                    </wpg:wgp>
                  </a:graphicData>
                </a:graphic>
              </wp:inline>
            </w:drawing>
          </mc:Choice>
          <mc:Fallback>
            <w:pict>
              <v:group id="_x0000_s2251"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">
                <v:shape id="صورة 38" o:spid="_x0000_s2252"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OjnFTEAAAA3QAAAA8AAABkcnMvZG93bnJldi54bWxEj0GLwjAUhO8L/ofwBG9rquIi1SgiLniR&#10;1Sp4fTTPpti81CZb67/fCMIeh5n5hlmsOluJlhpfOlYwGiYgiHOnSy4UnE/fnzMQPiBrrByTgid5&#10;WC17HwtMtXvwkdosFCJC2KeowIRQp1L63JBFP3Q1cfSurrEYomwKqRt8RLit5DhJvqTFkuOCwZo2&#10;hvJb9msVTLZtt51sfvb+YurTPbPr0h8PSg363XoOIlAX/sPv9k4rGCezKbzexCcgl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OjnFTEAAAA3QAAAA8AAAAAAAAAAAAAAAAA&#10;nwIAAGRycy9kb3ducmV2LnhtbFBLBQYAAAAABAAEAPcAAACQAwAAAAA=&#10;">
                  <v:imagedata r:id="rId67" o:title=""/>
                </v:shape>
                <v:group id="مجموعة 39" o:spid="_x0000_s225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uGKsfFAAAA3QAA&#10;AA8AAAAAAAAAAAAAAAAAqgIAAGRycy9kb3ducmV2LnhtbFBLBQYAAAAABAAEAPoAAACcAwAAAAA=&#10;">
                  <v:group id="مجموعة 40" o:spid="_x0000_s225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0yo9cxgAAAN0A&#10;AAAPAAAAAAAAAAAAAAAAAKoCAABkcnMvZG93bnJldi54bWxQSwUGAAAAAAQABAD6AAAAnQMAAAAA&#10;">
                    <v:group id="مجموعة 41" o:spid="_x0000_s225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FVRsuwwAAAN0AAAAP&#10;AAAAAAAAAAAAAAAAAKoCAABkcnMvZG93bnJldi54bWxQSwUGAAAAAAQABAD6AAAAmgMAAAAA&#10;">
                      <v:shape id="شكل حر 42" o:spid="_x0000_s225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x8MQA&#10;AADdAAAADwAAAGRycy9kb3ducmV2LnhtbESPzW7CMBCE75V4B2uReis2FBUIGIRQK3rohZ8HWMVL&#10;HIjXITYQ3r5GQuI4mplvNLNF6ypxpSaUnjX0ewoEce5NyYWG/e7nYwwiRGSDlWfScKcAi3nnbYaZ&#10;8Tfe0HUbC5EgHDLUYGOsMylDbslh6PmaOHkH3ziMSTaFNA3eEtxVcqDUl3RYclqwWNPKUn7aXpwG&#10;o4bfbjhaj2h1/rPq2Dfx9Gm0fu+2yymISG18hZ/tX6NhoMYTeLxJT0DO/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sfDEAAAA3QAAAA8AAAAAAAAAAAAAAAAAmAIAAGRycy9k&#10;b3ducmV2LnhtbFBLBQYAAAAABAAEAPUAAACJAw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25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618MA&#10;AADdAAAADwAAAGRycy9kb3ducmV2LnhtbERPz2vCMBS+C/4P4Qm7abIenFajuIFjTA+birs+mre2&#10;LHkpTbTdf28OgseP7/dy3TsrrtSG2rOG54kCQVx4U3Op4XTcjmcgQkQ2aD2Thn8KsF4NB0vMje/4&#10;m66HWIoUwiFHDVWMTS5lKCpyGCa+IU7cr28dxgTbUpoWuxTurMyUmkqHNaeGCht6q6j4O1ychpev&#10;7aUL79Pj5+vZ7mtlfzbZjrV+GvWbBYhIfXyI7+4PoyFT87Q/vUlPQK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O/618MAAADdAAAADwAAAAAAAAAAAAAAAACYAgAAZHJzL2Rv&#10;d25yZXYueG1sUEsFBgAAAAAEAAQA9QAAAIgDAAAAAA==&#10;" fillcolor="#168489" stroked="f" strokeweight="1pt">
                        <v:stroke joinstyle="miter"/>
                      </v:roundrect>
                    </v:group>
                    <v:oval id="شكل بيضاوي 44" o:spid="_x0000_s225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9QJcUA&#10;AADdAAAADwAAAGRycy9kb3ducmV2LnhtbESPUWvCMBSF3wX/Q7jC3jStDzI70zIGYyKMYfQH3DXX&#10;ptrcdE2m3b9fBgMfD+ec73A21eg6caUhtJ4V5IsMBHHtTcuNguPhdf4IIkRkg51nUvBDAapyOtlg&#10;YfyN93TVsREJwqFABTbGvpAy1JYchoXviZN38oPDmOTQSDPgLcFdJ5dZtpIOW04LFnt6sVRf9LdT&#10;oMeD/ng7NdK/a7v7zM/+y+23Sj3MxucnEJHGeA//t7dGwTJb5/D3Jj0BWf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n1AlxQAAAN0AAAAPAAAAAAAAAAAAAAAAAJgCAABkcnMv&#10;ZG93bnJldi54bWxQSwUGAAAAAAQABAD1AAAAigMAAAAA&#10;" filled="f" strokecolor="#a5a5a5 [2092]" strokeweight="1pt">
                      <v:stroke joinstyle="miter"/>
                    </v:oval>
                  </v:group>
                  <v:shape id="مربع نص 41" o:spid="_x0000_s2259" type="#_x0000_t202" style="position:absolute;left:2044;top:2569;width:46161;height:38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qm78MA&#10;AADdAAAADwAAAGRycy9kb3ducmV2LnhtbESPwWrDMBBE74X8g9hAb40UQ0vjRgkhbSGHXpo498Xa&#10;WibWyljb2Pn7qlDocZiZN8x6O4VOXWlIbWQLy4UBRVxH13JjoTq9PzyDSoLssItMFm6UYLuZ3a2x&#10;dHHkT7oepVEZwqlEC16kL7VOtaeAaRF74ux9xSGgZDk02g04ZnjodGHMkw7Ycl7w2NPeU305fgcL&#10;Im63vFVvIR3O08fr6E39iJW19/Np9wJKaJL/8F/74CwUZlXA75v8BPTm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mqm78MAAADdAAAADwAAAAAAAAAAAAAAAACYAgAAZHJzL2Rv&#10;d25yZXYueG1sUEsFBgAAAAAEAAQA9QAAAIgDAAAAAA==&#10;" filled="f" stroked="f">
                    <v:textbox style="mso-fit-shape-to-text:t">
                      <w:txbxContent>
                        <w:p w:rsidR="005345A8" w:rsidRPr="003C3BDA" w:rsidRDefault="005345A8" w:rsidP="003C3BDA">
                          <w:pPr>
                            <w:rPr>
                              <w:rFonts w:eastAsia="Calibri" w:hAnsi="Adobe Arabic" w:cs="Adobe Arabic"/>
                              <w:b/>
                              <w:bCs/>
                              <w:color w:val="FFFFFF"/>
                              <w:kern w:val="24"/>
                              <w:sz w:val="36"/>
                              <w:szCs w:val="36"/>
                              <w:lang w:bidi="ar-EG"/>
                            </w:rPr>
                          </w:pPr>
                          <w:r w:rsidRPr="003C3BDA">
                            <w:rPr>
                              <w:rFonts w:eastAsia="Calibri" w:hAnsi="Adobe Arabic" w:cs="Adobe Arabic" w:hint="cs"/>
                              <w:b/>
                              <w:bCs/>
                              <w:color w:val="FFFFFF"/>
                              <w:kern w:val="24"/>
                              <w:sz w:val="36"/>
                              <w:szCs w:val="36"/>
                              <w:rtl/>
                              <w:lang w:bidi="ar-EG"/>
                            </w:rPr>
                            <w:t>ال</w:t>
                          </w:r>
                          <w:r w:rsidRPr="003C3BDA">
                            <w:rPr>
                              <w:rFonts w:eastAsia="Calibri" w:hAnsi="Adobe Arabic" w:cs="Adobe Arabic"/>
                              <w:b/>
                              <w:bCs/>
                              <w:color w:val="FFFFFF"/>
                              <w:kern w:val="24"/>
                              <w:sz w:val="36"/>
                              <w:szCs w:val="36"/>
                              <w:rtl/>
                              <w:lang w:bidi="ar-EG"/>
                            </w:rPr>
                            <w:t xml:space="preserve">استراتيجيات </w:t>
                          </w:r>
                          <w:r w:rsidRPr="003C3BDA">
                            <w:rPr>
                              <w:rFonts w:eastAsia="Calibri" w:hAnsi="Adobe Arabic" w:cs="Adobe Arabic" w:hint="cs"/>
                              <w:b/>
                              <w:bCs/>
                              <w:color w:val="FFFFFF"/>
                              <w:kern w:val="24"/>
                              <w:sz w:val="36"/>
                              <w:szCs w:val="36"/>
                              <w:rtl/>
                              <w:lang w:bidi="ar-EG"/>
                            </w:rPr>
                            <w:t>ال</w:t>
                          </w:r>
                          <w:r w:rsidRPr="003C3BDA">
                            <w:rPr>
                              <w:rFonts w:eastAsia="Calibri" w:hAnsi="Adobe Arabic" w:cs="Adobe Arabic"/>
                              <w:b/>
                              <w:bCs/>
                              <w:color w:val="FFFFFF"/>
                              <w:kern w:val="24"/>
                              <w:sz w:val="36"/>
                              <w:szCs w:val="36"/>
                              <w:rtl/>
                              <w:lang w:bidi="ar-EG"/>
                            </w:rPr>
                            <w:t>فعّالة للتعامل مع الضغوط</w:t>
                          </w:r>
                        </w:p>
                      </w:txbxContent>
                    </v:textbox>
                  </v:shape>
                </v:group>
                <w10:wrap anchorx="page"/>
                <w10:anchorlock/>
              </v:group>
            </w:pict>
          </mc:Fallback>
        </mc:AlternateContent>
      </w:r>
    </w:p>
    <w:p w:rsidR="007C6591" w:rsidRPr="00DD2A38" w:rsidRDefault="007C6591" w:rsidP="00084372">
      <w:r w:rsidRPr="00DD2A38">
        <w:rPr>
          <w:rtl/>
        </w:rPr>
        <w:t>الضغوط المهنية جزء طبيعي من الحياة العملية، ولكن عندما تتجاوز مستوياتها الحد الطبيعي، قد تؤثر سلبا</w:t>
      </w:r>
      <w:r>
        <w:rPr>
          <w:rFonts w:hint="cs"/>
          <w:rtl/>
        </w:rPr>
        <w:t>ً</w:t>
      </w:r>
      <w:r w:rsidRPr="00DD2A38">
        <w:rPr>
          <w:rtl/>
        </w:rPr>
        <w:t xml:space="preserve"> على الصحة النفسية والجسدية وكذلك على الأداء والإنتاجية. لذلك، من الضروري تبني استراتيجيات فعّالة للتعامل مع هذه الضغوط بطريقة صحية وبنّاءة.</w:t>
      </w:r>
    </w:p>
    <w:p w:rsidR="007C6591" w:rsidRDefault="007C6591" w:rsidP="003C3BDA">
      <w:pPr>
        <w:keepNext/>
        <w:rPr>
          <w:b/>
          <w:bCs/>
          <w:color w:val="168489"/>
        </w:rPr>
      </w:pPr>
      <w:r w:rsidRPr="003C3BDA">
        <w:rPr>
          <w:b/>
          <w:bCs/>
          <w:color w:val="C00000"/>
          <w:rtl/>
        </w:rPr>
        <w:lastRenderedPageBreak/>
        <w:t>أولا</w:t>
      </w:r>
      <w:r w:rsidRPr="003C3BDA">
        <w:rPr>
          <w:rFonts w:hint="cs"/>
          <w:b/>
          <w:bCs/>
          <w:color w:val="C00000"/>
          <w:rtl/>
        </w:rPr>
        <w:t>ً</w:t>
      </w:r>
      <w:r w:rsidRPr="003C3BDA">
        <w:rPr>
          <w:b/>
          <w:bCs/>
          <w:color w:val="C00000"/>
          <w:rtl/>
        </w:rPr>
        <w:t xml:space="preserve">: </w:t>
      </w:r>
      <w:r w:rsidRPr="003C3BDA">
        <w:rPr>
          <w:b/>
          <w:bCs/>
          <w:color w:val="168489"/>
          <w:rtl/>
        </w:rPr>
        <w:t>استراتيجيات فردية للتعامل مع الضغوط المهنية</w:t>
      </w:r>
    </w:p>
    <w:p w:rsidR="003C3BDA" w:rsidRDefault="003C3BDA" w:rsidP="003C3BDA">
      <w:pPr>
        <w:rPr>
          <w:b/>
          <w:bCs/>
          <w:rtl/>
        </w:rPr>
      </w:pPr>
      <w:r w:rsidRPr="003C3BDA">
        <w:rPr>
          <w:b/>
          <w:bCs/>
          <w:noProof/>
        </w:rPr>
        <mc:AlternateContent>
          <mc:Choice Requires="wpg">
            <w:drawing>
              <wp:inline distT="0" distB="0" distL="0" distR="0" wp14:anchorId="4F7BCB51" wp14:editId="7737107A">
                <wp:extent cx="5728532" cy="2314066"/>
                <wp:effectExtent l="152400" t="114300" r="139065" b="105410"/>
                <wp:docPr id="827658451" name="Group 42"/>
                <wp:cNvGraphicFramePr/>
                <a:graphic xmlns:a="http://schemas.openxmlformats.org/drawingml/2006/main">
                  <a:graphicData uri="http://schemas.microsoft.com/office/word/2010/wordprocessingGroup">
                    <wpg:wgp>
                      <wpg:cNvGrpSpPr/>
                      <wpg:grpSpPr>
                        <a:xfrm>
                          <a:off x="0" y="0"/>
                          <a:ext cx="5728532" cy="2314066"/>
                          <a:chOff x="0" y="0"/>
                          <a:chExt cx="5728532" cy="2314066"/>
                        </a:xfrm>
                      </wpg:grpSpPr>
                      <pic:pic xmlns:pic="http://schemas.openxmlformats.org/drawingml/2006/picture">
                        <pic:nvPicPr>
                          <pic:cNvPr id="827658452" name="Graphic 47" descr="Confused person with solid fill"/>
                          <pic:cNvPicPr>
                            <a:picLocks noChangeAspect="1"/>
                          </pic:cNvPicPr>
                        </pic:nvPicPr>
                        <pic:blipFill>
                          <a:blip r:embed="rId128"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29"/>
                              </a:ext>
                            </a:extLst>
                          </a:blip>
                          <a:stretch>
                            <a:fillRect/>
                          </a:stretch>
                        </pic:blipFill>
                        <pic:spPr>
                          <a:xfrm>
                            <a:off x="4127941" y="1065526"/>
                            <a:ext cx="540772" cy="540772"/>
                          </a:xfrm>
                          <a:prstGeom prst="rect">
                            <a:avLst/>
                          </a:prstGeom>
                        </pic:spPr>
                      </pic:pic>
                      <pic:pic xmlns:pic="http://schemas.openxmlformats.org/drawingml/2006/picture">
                        <pic:nvPicPr>
                          <pic:cNvPr id="827658453" name="Graphic 11" descr="Clock with solid fill"/>
                          <pic:cNvPicPr>
                            <a:picLocks noChangeAspect="1"/>
                          </pic:cNvPicPr>
                        </pic:nvPicPr>
                        <pic:blipFill>
                          <a:blip r:embed="rId130"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31"/>
                              </a:ext>
                            </a:extLst>
                          </a:blip>
                          <a:stretch>
                            <a:fillRect/>
                          </a:stretch>
                        </pic:blipFill>
                        <pic:spPr>
                          <a:xfrm>
                            <a:off x="4901954" y="90345"/>
                            <a:ext cx="458989" cy="458989"/>
                          </a:xfrm>
                          <a:prstGeom prst="rect">
                            <a:avLst/>
                          </a:prstGeom>
                        </pic:spPr>
                      </pic:pic>
                      <pic:pic xmlns:pic="http://schemas.openxmlformats.org/drawingml/2006/picture">
                        <pic:nvPicPr>
                          <pic:cNvPr id="827658454" name="رسم 18" descr="الاجتماع"/>
                          <pic:cNvPicPr>
                            <a:picLocks noChangeAspect="1"/>
                          </pic:cNvPicPr>
                        </pic:nvPicPr>
                        <pic:blipFill>
                          <a:blip r:embed="rId132"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33"/>
                              </a:ext>
                            </a:extLst>
                          </a:blip>
                          <a:stretch>
                            <a:fillRect/>
                          </a:stretch>
                        </pic:blipFill>
                        <pic:spPr>
                          <a:xfrm>
                            <a:off x="284366" y="0"/>
                            <a:ext cx="530371" cy="530371"/>
                          </a:xfrm>
                          <a:prstGeom prst="rect">
                            <a:avLst/>
                          </a:prstGeom>
                        </pic:spPr>
                      </pic:pic>
                      <pic:pic xmlns:pic="http://schemas.openxmlformats.org/drawingml/2006/picture">
                        <pic:nvPicPr>
                          <pic:cNvPr id="827658455" name="Graphic 21" descr="Group brainstorm with solid fill"/>
                          <pic:cNvPicPr/>
                        </pic:nvPicPr>
                        <pic:blipFill>
                          <a:blip r:embed="rId134"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35"/>
                              </a:ext>
                            </a:extLst>
                          </a:blip>
                          <a:stretch>
                            <a:fillRect/>
                          </a:stretch>
                        </pic:blipFill>
                        <pic:spPr>
                          <a:xfrm>
                            <a:off x="1027300" y="1011746"/>
                            <a:ext cx="636227" cy="629833"/>
                          </a:xfrm>
                          <a:prstGeom prst="rect">
                            <a:avLst/>
                          </a:prstGeom>
                        </pic:spPr>
                      </pic:pic>
                      <pic:pic xmlns:pic="http://schemas.openxmlformats.org/drawingml/2006/picture">
                        <pic:nvPicPr>
                          <pic:cNvPr id="827658456" name="Graphic 8" descr="Brain in head with solid fill"/>
                          <pic:cNvPicPr>
                            <a:picLocks noChangeAspect="1"/>
                          </pic:cNvPicPr>
                        </pic:nvPicPr>
                        <pic:blipFill>
                          <a:blip r:embed="rId136"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37"/>
                              </a:ext>
                            </a:extLst>
                          </a:blip>
                          <a:stretch>
                            <a:fillRect/>
                          </a:stretch>
                        </pic:blipFill>
                        <pic:spPr>
                          <a:xfrm>
                            <a:off x="2647226" y="935570"/>
                            <a:ext cx="562089" cy="562089"/>
                          </a:xfrm>
                          <a:prstGeom prst="rect">
                            <a:avLst/>
                          </a:prstGeom>
                        </pic:spPr>
                      </pic:pic>
                      <wpg:grpSp>
                        <wpg:cNvPr id="827658457" name="Group 827658457"/>
                        <wpg:cNvGrpSpPr/>
                        <wpg:grpSpPr>
                          <a:xfrm>
                            <a:off x="753793" y="1101870"/>
                            <a:ext cx="4185651" cy="1212196"/>
                            <a:chOff x="753793" y="1101870"/>
                            <a:chExt cx="4185651" cy="1212196"/>
                          </a:xfrm>
                        </wpg:grpSpPr>
                        <wpg:grpSp>
                          <wpg:cNvPr id="827658458" name="مجموعة 93"/>
                          <wpg:cNvGrpSpPr/>
                          <wpg:grpSpPr>
                            <a:xfrm>
                              <a:off x="3799323" y="1101870"/>
                              <a:ext cx="1140121" cy="1140031"/>
                              <a:chOff x="3799323" y="1101870"/>
                              <a:chExt cx="1173956" cy="1173956"/>
                            </a:xfrm>
                          </wpg:grpSpPr>
                          <wps:wsp>
                            <wps:cNvPr id="827658459" name="مستطيل: زوايا مستديرة 100"/>
                            <wps:cNvSpPr/>
                            <wps:spPr>
                              <a:xfrm rot="18900000">
                                <a:off x="3799323" y="1101870"/>
                                <a:ext cx="1173956" cy="1173956"/>
                              </a:xfrm>
                              <a:prstGeom prst="roundRect">
                                <a:avLst/>
                              </a:prstGeom>
                              <a:noFill/>
                              <a:ln w="28575">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827658460" name="مربع نص 163"/>
                            <wps:cNvSpPr txBox="1"/>
                            <wps:spPr>
                              <a:xfrm>
                                <a:off x="3808659" y="1505005"/>
                                <a:ext cx="1129844" cy="683976"/>
                              </a:xfrm>
                              <a:prstGeom prst="rect">
                                <a:avLst/>
                              </a:prstGeom>
                              <a:noFill/>
                            </wps:spPr>
                            <wps:txbx>
                              <w:txbxContent>
                                <w:p w:rsidR="005345A8" w:rsidRDefault="005345A8" w:rsidP="003C3BDA">
                                  <w:pPr>
                                    <w:jc w:val="center"/>
                                    <w:rPr>
                                      <w:rFonts w:hAnsi="Adobe Arabic" w:cs="Adobe Arabic"/>
                                      <w:b/>
                                      <w:bCs/>
                                      <w:kern w:val="24"/>
                                      <w:sz w:val="36"/>
                                      <w:szCs w:val="36"/>
                                      <w:lang w:bidi="ar-EG"/>
                                    </w:rPr>
                                  </w:pPr>
                                  <w:r>
                                    <w:rPr>
                                      <w:rFonts w:hAnsi="Adobe Arabic" w:cs="Adobe Arabic"/>
                                      <w:b/>
                                      <w:bCs/>
                                      <w:kern w:val="24"/>
                                      <w:sz w:val="36"/>
                                      <w:szCs w:val="36"/>
                                      <w:rtl/>
                                      <w:lang w:bidi="ar-EG"/>
                                    </w:rPr>
                                    <w:t>ممارسة تقنيات الاسترخاء</w:t>
                                  </w:r>
                                </w:p>
                              </w:txbxContent>
                            </wps:txbx>
                            <wps:bodyPr wrap="square" rtlCol="1">
                              <a:spAutoFit/>
                            </wps:bodyPr>
                          </wps:wsp>
                        </wpg:grpSp>
                        <wpg:grpSp>
                          <wpg:cNvPr id="827658461" name="مجموعة 94"/>
                          <wpg:cNvGrpSpPr/>
                          <wpg:grpSpPr>
                            <a:xfrm>
                              <a:off x="2305150" y="1101870"/>
                              <a:ext cx="1140122" cy="1212196"/>
                              <a:chOff x="2305150" y="1101870"/>
                              <a:chExt cx="1173956" cy="1248265"/>
                            </a:xfrm>
                          </wpg:grpSpPr>
                          <wps:wsp>
                            <wps:cNvPr id="827658462" name="مستطيل: زوايا مستديرة 98"/>
                            <wps:cNvSpPr/>
                            <wps:spPr>
                              <a:xfrm rot="18900000">
                                <a:off x="2305150" y="1101870"/>
                                <a:ext cx="1173956" cy="1173956"/>
                              </a:xfrm>
                              <a:prstGeom prst="roundRect">
                                <a:avLst/>
                              </a:prstGeom>
                              <a:noFill/>
                              <a:ln w="28575">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827658463" name="مربع نص 166"/>
                            <wps:cNvSpPr txBox="1"/>
                            <wps:spPr>
                              <a:xfrm>
                                <a:off x="2318073" y="1371909"/>
                                <a:ext cx="1122650" cy="978226"/>
                              </a:xfrm>
                              <a:prstGeom prst="rect">
                                <a:avLst/>
                              </a:prstGeom>
                            </wps:spPr>
                            <wps:txbx>
                              <w:txbxContent>
                                <w:p w:rsidR="005345A8" w:rsidRDefault="005345A8" w:rsidP="003C3BDA">
                                  <w:pPr>
                                    <w:jc w:val="center"/>
                                    <w:rPr>
                                      <w:rFonts w:hAnsi="Adobe Arabic" w:cs="Adobe Arabic"/>
                                      <w:b/>
                                      <w:bCs/>
                                      <w:kern w:val="24"/>
                                      <w:sz w:val="36"/>
                                      <w:szCs w:val="36"/>
                                      <w:lang w:bidi="ar-EG"/>
                                    </w:rPr>
                                  </w:pPr>
                                  <w:r>
                                    <w:rPr>
                                      <w:rFonts w:hAnsi="Adobe Arabic" w:cs="Adobe Arabic"/>
                                      <w:b/>
                                      <w:bCs/>
                                      <w:kern w:val="24"/>
                                      <w:sz w:val="36"/>
                                      <w:szCs w:val="36"/>
                                      <w:rtl/>
                                      <w:lang w:bidi="ar-EG"/>
                                    </w:rPr>
                                    <w:t>الحفاظ على الصحة الجسدية</w:t>
                                  </w:r>
                                </w:p>
                              </w:txbxContent>
                            </wps:txbx>
                            <wps:bodyPr wrap="square" rtlCol="1">
                              <a:spAutoFit/>
                            </wps:bodyPr>
                          </wps:wsp>
                        </wpg:grpSp>
                        <wpg:grpSp>
                          <wpg:cNvPr id="827658464" name="مجموعة 95"/>
                          <wpg:cNvGrpSpPr/>
                          <wpg:grpSpPr>
                            <a:xfrm>
                              <a:off x="753793" y="1101870"/>
                              <a:ext cx="1242060" cy="1140033"/>
                              <a:chOff x="753792" y="1101870"/>
                              <a:chExt cx="1278920" cy="1173956"/>
                            </a:xfrm>
                          </wpg:grpSpPr>
                          <wps:wsp>
                            <wps:cNvPr id="827658465" name="مستطيل: زوايا مستديرة 96"/>
                            <wps:cNvSpPr/>
                            <wps:spPr>
                              <a:xfrm rot="18900000">
                                <a:off x="798159" y="1101870"/>
                                <a:ext cx="1173956" cy="1173956"/>
                              </a:xfrm>
                              <a:prstGeom prst="roundRect">
                                <a:avLst/>
                              </a:prstGeom>
                              <a:noFill/>
                              <a:ln w="28575">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827658466" name="مربع نص 169"/>
                            <wps:cNvSpPr txBox="1"/>
                            <wps:spPr>
                              <a:xfrm>
                                <a:off x="753792" y="1505197"/>
                                <a:ext cx="1278920" cy="683974"/>
                              </a:xfrm>
                              <a:prstGeom prst="rect">
                                <a:avLst/>
                              </a:prstGeom>
                              <a:noFill/>
                            </wps:spPr>
                            <wps:txbx>
                              <w:txbxContent>
                                <w:p w:rsidR="005345A8" w:rsidRDefault="005345A8" w:rsidP="003C3BDA">
                                  <w:pPr>
                                    <w:jc w:val="center"/>
                                    <w:rPr>
                                      <w:rFonts w:hAnsi="Adobe Arabic" w:cs="Adobe Arabic"/>
                                      <w:b/>
                                      <w:bCs/>
                                      <w:kern w:val="24"/>
                                      <w:sz w:val="36"/>
                                      <w:szCs w:val="36"/>
                                      <w:lang w:bidi="ar-EG"/>
                                    </w:rPr>
                                  </w:pPr>
                                  <w:r>
                                    <w:rPr>
                                      <w:rFonts w:hAnsi="Adobe Arabic" w:cs="Adobe Arabic"/>
                                      <w:b/>
                                      <w:bCs/>
                                      <w:kern w:val="24"/>
                                      <w:sz w:val="36"/>
                                      <w:szCs w:val="36"/>
                                      <w:rtl/>
                                      <w:lang w:bidi="ar-EG"/>
                                    </w:rPr>
                                    <w:t>إعادة صياغة التفكير</w:t>
                                  </w:r>
                                </w:p>
                              </w:txbxContent>
                            </wps:txbx>
                            <wps:bodyPr wrap="square" rtlCol="1">
                              <a:spAutoFit/>
                            </wps:bodyPr>
                          </wps:wsp>
                        </wpg:grpSp>
                      </wpg:grpSp>
                      <wpg:grpSp>
                        <wpg:cNvPr id="827658467" name="مجموعة 89"/>
                        <wpg:cNvGrpSpPr/>
                        <wpg:grpSpPr>
                          <a:xfrm>
                            <a:off x="4475677" y="72274"/>
                            <a:ext cx="1252855" cy="1140035"/>
                            <a:chOff x="4475670" y="72274"/>
                            <a:chExt cx="1290035" cy="1173956"/>
                          </a:xfrm>
                        </wpg:grpSpPr>
                        <wps:wsp>
                          <wps:cNvPr id="827658468" name="مستطيل: زوايا مستديرة 108"/>
                          <wps:cNvSpPr/>
                          <wps:spPr>
                            <a:xfrm rot="18900000">
                              <a:off x="4549255" y="72274"/>
                              <a:ext cx="1173956" cy="1173956"/>
                            </a:xfrm>
                            <a:prstGeom prst="roundRect">
                              <a:avLst/>
                            </a:prstGeom>
                            <a:noFill/>
                            <a:ln w="28575">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827658469" name="مربع نص 150"/>
                          <wps:cNvSpPr txBox="1"/>
                          <wps:spPr>
                            <a:xfrm>
                              <a:off x="4475670" y="502136"/>
                              <a:ext cx="1290035" cy="683973"/>
                            </a:xfrm>
                            <a:prstGeom prst="rect">
                              <a:avLst/>
                            </a:prstGeom>
                            <a:noFill/>
                          </wps:spPr>
                          <wps:txbx>
                            <w:txbxContent>
                              <w:p w:rsidR="005345A8" w:rsidRDefault="005345A8" w:rsidP="003C3BDA">
                                <w:pPr>
                                  <w:jc w:val="center"/>
                                  <w:rPr>
                                    <w:rFonts w:hAnsi="Adobe Arabic" w:cs="Adobe Arabic"/>
                                    <w:b/>
                                    <w:bCs/>
                                    <w:kern w:val="24"/>
                                    <w:sz w:val="36"/>
                                    <w:szCs w:val="36"/>
                                    <w:lang w:bidi="ar-EG"/>
                                  </w:rPr>
                                </w:pPr>
                                <w:r>
                                  <w:rPr>
                                    <w:rFonts w:hAnsi="Adobe Arabic" w:cs="Adobe Arabic"/>
                                    <w:b/>
                                    <w:bCs/>
                                    <w:kern w:val="24"/>
                                    <w:sz w:val="36"/>
                                    <w:szCs w:val="36"/>
                                    <w:rtl/>
                                    <w:lang w:bidi="ar-EG"/>
                                  </w:rPr>
                                  <w:t>إدارة الوقت بفعالية</w:t>
                                </w:r>
                              </w:p>
                            </w:txbxContent>
                          </wps:txbx>
                          <wps:bodyPr wrap="square" rtlCol="1">
                            <a:spAutoFit/>
                          </wps:bodyPr>
                        </wps:wsp>
                      </wpg:grpSp>
                      <wpg:grpSp>
                        <wpg:cNvPr id="827658470" name="مجموعة 90"/>
                        <wpg:cNvGrpSpPr/>
                        <wpg:grpSpPr>
                          <a:xfrm>
                            <a:off x="2936635" y="72274"/>
                            <a:ext cx="1322070" cy="1140030"/>
                            <a:chOff x="2936633" y="72274"/>
                            <a:chExt cx="1361305" cy="1173956"/>
                          </a:xfrm>
                        </wpg:grpSpPr>
                        <wps:wsp>
                          <wps:cNvPr id="827658471" name="مستطيل: زوايا مستديرة 106"/>
                          <wps:cNvSpPr/>
                          <wps:spPr>
                            <a:xfrm rot="18900000">
                              <a:off x="3041900" y="72274"/>
                              <a:ext cx="1173956" cy="1173956"/>
                            </a:xfrm>
                            <a:prstGeom prst="roundRect">
                              <a:avLst/>
                            </a:prstGeom>
                            <a:noFill/>
                            <a:ln w="28575">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827658472" name="مربع نص 154"/>
                          <wps:cNvSpPr txBox="1"/>
                          <wps:spPr>
                            <a:xfrm>
                              <a:off x="2936633" y="502139"/>
                              <a:ext cx="1361305" cy="683976"/>
                            </a:xfrm>
                            <a:prstGeom prst="rect">
                              <a:avLst/>
                            </a:prstGeom>
                            <a:noFill/>
                          </wps:spPr>
                          <wps:txbx>
                            <w:txbxContent>
                              <w:p w:rsidR="005345A8" w:rsidRDefault="005345A8" w:rsidP="003C3BDA">
                                <w:pPr>
                                  <w:jc w:val="center"/>
                                  <w:rPr>
                                    <w:rFonts w:hAnsi="Adobe Arabic" w:cs="Adobe Arabic"/>
                                    <w:b/>
                                    <w:bCs/>
                                    <w:kern w:val="24"/>
                                    <w:sz w:val="36"/>
                                    <w:szCs w:val="36"/>
                                    <w:lang w:bidi="ar-EG"/>
                                  </w:rPr>
                                </w:pPr>
                                <w:r>
                                  <w:rPr>
                                    <w:rFonts w:hAnsi="Adobe Arabic" w:cs="Adobe Arabic"/>
                                    <w:b/>
                                    <w:bCs/>
                                    <w:kern w:val="24"/>
                                    <w:sz w:val="36"/>
                                    <w:szCs w:val="36"/>
                                    <w:rtl/>
                                    <w:lang w:bidi="ar-EG"/>
                                  </w:rPr>
                                  <w:t>تحديد مصادر الضغط</w:t>
                                </w:r>
                              </w:p>
                            </w:txbxContent>
                          </wps:txbx>
                          <wps:bodyPr wrap="square" rtlCol="1">
                            <a:spAutoFit/>
                          </wps:bodyPr>
                        </wps:wsp>
                      </wpg:grpSp>
                      <wpg:grpSp>
                        <wpg:cNvPr id="827658473" name="مجموعة 91"/>
                        <wpg:cNvGrpSpPr/>
                        <wpg:grpSpPr>
                          <a:xfrm>
                            <a:off x="1380655" y="72274"/>
                            <a:ext cx="1370330" cy="1140032"/>
                            <a:chOff x="1380653" y="72274"/>
                            <a:chExt cx="1410997" cy="1173956"/>
                          </a:xfrm>
                        </wpg:grpSpPr>
                        <wps:wsp>
                          <wps:cNvPr id="827658474" name="مستطيل: زوايا مستديرة 104"/>
                          <wps:cNvSpPr/>
                          <wps:spPr>
                            <a:xfrm rot="18900000">
                              <a:off x="1549565" y="72274"/>
                              <a:ext cx="1173956" cy="1173956"/>
                            </a:xfrm>
                            <a:prstGeom prst="roundRect">
                              <a:avLst/>
                            </a:prstGeom>
                            <a:noFill/>
                            <a:ln w="28575">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827658475" name="مربع نص 157"/>
                          <wps:cNvSpPr txBox="1"/>
                          <wps:spPr>
                            <a:xfrm>
                              <a:off x="1380653" y="502138"/>
                              <a:ext cx="1410997" cy="389068"/>
                            </a:xfrm>
                            <a:prstGeom prst="rect">
                              <a:avLst/>
                            </a:prstGeom>
                            <a:noFill/>
                          </wps:spPr>
                          <wps:txbx>
                            <w:txbxContent>
                              <w:p w:rsidR="005345A8" w:rsidRDefault="005345A8" w:rsidP="003C3BDA">
                                <w:pPr>
                                  <w:jc w:val="center"/>
                                  <w:rPr>
                                    <w:rFonts w:hAnsi="Adobe Arabic" w:cs="Adobe Arabic"/>
                                    <w:b/>
                                    <w:bCs/>
                                    <w:kern w:val="24"/>
                                    <w:sz w:val="36"/>
                                    <w:szCs w:val="36"/>
                                    <w:lang w:bidi="ar-EG"/>
                                  </w:rPr>
                                </w:pPr>
                                <w:r>
                                  <w:rPr>
                                    <w:rFonts w:hAnsi="Adobe Arabic" w:cs="Adobe Arabic"/>
                                    <w:b/>
                                    <w:bCs/>
                                    <w:kern w:val="24"/>
                                    <w:sz w:val="36"/>
                                    <w:szCs w:val="36"/>
                                    <w:rtl/>
                                    <w:lang w:bidi="ar-EG"/>
                                  </w:rPr>
                                  <w:t>التواصل الفعّال</w:t>
                                </w:r>
                              </w:p>
                            </w:txbxContent>
                          </wps:txbx>
                          <wps:bodyPr wrap="square" rtlCol="1">
                            <a:spAutoFit/>
                          </wps:bodyPr>
                        </wps:wsp>
                      </wpg:grpSp>
                      <wpg:grpSp>
                        <wpg:cNvPr id="827658476" name="مجموعة 92"/>
                        <wpg:cNvGrpSpPr/>
                        <wpg:grpSpPr>
                          <a:xfrm>
                            <a:off x="0" y="72274"/>
                            <a:ext cx="1181100" cy="1267329"/>
                            <a:chOff x="0" y="72274"/>
                            <a:chExt cx="1216151" cy="1305041"/>
                          </a:xfrm>
                        </wpg:grpSpPr>
                        <wps:wsp>
                          <wps:cNvPr id="827658477" name="مستطيل: زوايا مستديرة 102"/>
                          <wps:cNvSpPr/>
                          <wps:spPr>
                            <a:xfrm rot="18900000">
                              <a:off x="37511" y="72274"/>
                              <a:ext cx="1173956" cy="1173956"/>
                            </a:xfrm>
                            <a:prstGeom prst="roundRect">
                              <a:avLst/>
                            </a:prstGeom>
                            <a:noFill/>
                            <a:ln w="28575">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827658478" name="مربع نص 160"/>
                          <wps:cNvSpPr txBox="1"/>
                          <wps:spPr>
                            <a:xfrm>
                              <a:off x="0" y="399087"/>
                              <a:ext cx="1216151" cy="978228"/>
                            </a:xfrm>
                            <a:prstGeom prst="rect">
                              <a:avLst/>
                            </a:prstGeom>
                          </wps:spPr>
                          <wps:txbx>
                            <w:txbxContent>
                              <w:p w:rsidR="005345A8" w:rsidRDefault="005345A8" w:rsidP="003C3BDA">
                                <w:pPr>
                                  <w:jc w:val="center"/>
                                  <w:rPr>
                                    <w:rFonts w:hAnsi="Adobe Arabic" w:cs="Adobe Arabic"/>
                                    <w:b/>
                                    <w:bCs/>
                                    <w:kern w:val="24"/>
                                    <w:sz w:val="36"/>
                                    <w:szCs w:val="36"/>
                                    <w:lang w:bidi="ar-EG"/>
                                  </w:rPr>
                                </w:pPr>
                                <w:r>
                                  <w:rPr>
                                    <w:rFonts w:hAnsi="Adobe Arabic" w:cs="Adobe Arabic"/>
                                    <w:b/>
                                    <w:bCs/>
                                    <w:kern w:val="24"/>
                                    <w:sz w:val="36"/>
                                    <w:szCs w:val="36"/>
                                    <w:rtl/>
                                    <w:lang w:bidi="ar-EG"/>
                                  </w:rPr>
                                  <w:t>التوازن بين العمل والحياة الشخصية</w:t>
                                </w:r>
                              </w:p>
                            </w:txbxContent>
                          </wps:txbx>
                          <wps:bodyPr wrap="square" rtlCol="1">
                            <a:spAutoFit/>
                          </wps:bodyPr>
                        </wps:wsp>
                      </wpg:grpSp>
                      <pic:pic xmlns:pic="http://schemas.openxmlformats.org/drawingml/2006/picture">
                        <pic:nvPicPr>
                          <pic:cNvPr id="827658479" name="رسم 6" descr="مصافحة باليد"/>
                          <pic:cNvPicPr>
                            <a:picLocks noChangeAspect="1"/>
                          </pic:cNvPicPr>
                        </pic:nvPicPr>
                        <pic:blipFill>
                          <a:blip r:embed="rId138"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39"/>
                              </a:ext>
                            </a:extLst>
                          </a:blip>
                          <a:stretch>
                            <a:fillRect/>
                          </a:stretch>
                        </pic:blipFill>
                        <pic:spPr>
                          <a:xfrm>
                            <a:off x="1812584" y="24741"/>
                            <a:ext cx="592024" cy="592024"/>
                          </a:xfrm>
                          <a:prstGeom prst="rect">
                            <a:avLst/>
                          </a:prstGeom>
                        </pic:spPr>
                      </pic:pic>
                      <pic:pic xmlns:pic="http://schemas.openxmlformats.org/drawingml/2006/picture">
                        <pic:nvPicPr>
                          <pic:cNvPr id="827658480" name="Graphic 2" descr="Books with solid fill"/>
                          <pic:cNvPicPr>
                            <a:picLocks noChangeAspect="1"/>
                          </pic:cNvPicPr>
                        </pic:nvPicPr>
                        <pic:blipFill>
                          <a:blip r:embed="rId140"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41"/>
                              </a:ext>
                            </a:extLst>
                          </a:blip>
                          <a:stretch>
                            <a:fillRect/>
                          </a:stretch>
                        </pic:blipFill>
                        <pic:spPr>
                          <a:xfrm>
                            <a:off x="3396439" y="68992"/>
                            <a:ext cx="501264" cy="501264"/>
                          </a:xfrm>
                          <a:prstGeom prst="rect">
                            <a:avLst/>
                          </a:prstGeom>
                        </pic:spPr>
                      </pic:pic>
                    </wpg:wgp>
                  </a:graphicData>
                </a:graphic>
              </wp:inline>
            </w:drawing>
          </mc:Choice>
          <mc:Fallback>
            <w:pict>
              <v:group id="_x0000_s2260" style="width:451.05pt;height:182.2pt;mso-position-horizontal-relative:char;mso-position-vertical-relative:line" coordsize="57285,231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">
                <v:shape id="Graphic 47" o:spid="_x0000_s2261" type="#_x0000_t75" alt="Confused person with solid fill" style="position:absolute;left:41279;top:10655;width:5408;height:54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aDvIDKAAAA4gAAAA8AAABkcnMvZG93bnJldi54bWxEj1FLwzAUhd8F/0O4A99cuupm6ZYNFQRB&#10;QdbJnu+aaxvX3JQkdnW/3giCj4dzznc4q81oOzGQD8axgtk0A0FcO224UfC+e7ouQISIrLFzTAq+&#10;KcBmfXmxwlK7E29pqGIjEoRDiQraGPtSylC3ZDFMXU+cvA/nLcYkfSO1x1OC207mWbaQFg2nhRZ7&#10;emypPlZfVoE5DG83en8+Hh5i1Z/59WX4NF6pq8l4vwQRaYz/4b/2s1ZQ5HeLeXE7z+H3UroDcv0D&#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FaDvIDKAAAA4gAAAA8AAAAAAAAA&#10;AAAAAAAAnwIAAGRycy9kb3ducmV2LnhtbFBLBQYAAAAABAAEAPcAAACWAwAAAAA=&#10;">
                  <v:imagedata r:id="rId142" o:title="Confused person with solid fill"/>
                  <v:path arrowok="t"/>
                </v:shape>
                <v:shape id="Graphic 11" o:spid="_x0000_s2262" type="#_x0000_t75" alt="Clock with solid fill" style="position:absolute;left:49019;top:903;width:4590;height:45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OOK73LAAAA4gAAAA8AAABkcnMvZG93bnJldi54bWxEj91Kw0AUhO8F32E5Qu/sxmrbkHZbpFhR&#10;ipT+6e0he5oNyZ4N2TVN394VBC+HmfmGmS97W4uOWl86VvAwTEAQ506XXCg4Htb3KQgfkDXWjknB&#10;lTwsF7c3c8y0u/COun0oRISwz1CBCaHJpPS5IYt+6Bri6J1dazFE2RZSt3iJcFvLUZJMpMWS44LB&#10;hlaG8mr/bRWczObldRUa915VRl8/vrbdp5dKDe765xmIQH34D/+137SCdDSdjNOn8SP8Xop3QC5+&#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jjiu9ywAAAOIAAAAPAAAAAAAA&#10;AAAAAAAAAJ8CAABkcnMvZG93bnJldi54bWxQSwUGAAAAAAQABAD3AAAAlwMAAAAA&#10;">
                  <v:imagedata r:id="rId143" o:title="Clock with solid fill"/>
                  <v:path arrowok="t"/>
                </v:shape>
                <v:shape id="رسم 18" o:spid="_x0000_s2263" type="#_x0000_t75" alt="الاجتماع" style="position:absolute;left:2843;width:5304;height:53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BIGdjIAAAA4gAAAA8AAABkcnMvZG93bnJldi54bWxEj09rwkAUxO+C32F5BW+60cYYoquU1oJ4&#10;0xbPj+zLH5p9G7Orpt/eFQSPw8z8hlltetOIK3WutqxgOolAEOdW11wq+P35HqcgnEfW2FgmBf/k&#10;YLMeDlaYaXvjA12PvhQBwi5DBZX3bSalyysy6Ca2JQ5eYTuDPsiulLrDW4CbRs6iKJEGaw4LFbb0&#10;WVH+d7wYBc3CJdMvtHG0v5yKonS77fk9Vmr01n8sQXjq/Sv8bO+0gnS2SOZpPI/hcSncAbm+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ASBnYyAAAAOIAAAAPAAAAAAAAAAAA&#10;AAAAAJ8CAABkcnMvZG93bnJldi54bWxQSwUGAAAAAAQABAD3AAAAlAMAAAAA&#10;">
                  <v:imagedata r:id="rId144" o:title="الاجتماع"/>
                  <v:path arrowok="t"/>
                </v:shape>
                <v:shape id="Graphic 21" o:spid="_x0000_s2264" type="#_x0000_t75" alt="Group brainstorm with solid fill" style="position:absolute;left:10273;top:10117;width:6362;height:62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SJjyDJAAAA4gAAAA8AAABkcnMvZG93bnJldi54bWxEj0FLw0AUhO8F/8PyBG/txrSJIXZbRBR6&#10;tFHx+sg+k2D2bchum42/3i0UPA4z8w2z3QfTizONrrOs4H6VgCCure64UfDx/rosQDiPrLG3TApm&#10;crDf3Sy2WGo78ZHOlW9EhLArUUHr/VBK6eqWDLqVHYij921Hgz7KsZF6xCnCTS/TJMmlwY7jQosD&#10;PbdU/1QnowCn9XH+PIWX5jd5S7HyXzOGtVJ3t+HpEYSn4P/D1/ZBKyjShzwrNlkGl0vxDsjdH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hImPIMkAAADiAAAADwAAAAAAAAAA&#10;AAAAAACfAgAAZHJzL2Rvd25yZXYueG1sUEsFBgAAAAAEAAQA9wAAAJUDAAAAAA==&#10;">
                  <v:imagedata r:id="rId145" o:title="Group brainstorm with solid fill"/>
                </v:shape>
                <v:shape id="Graphic 8" o:spid="_x0000_s2265" type="#_x0000_t75" alt="Brain in head with solid fill" style="position:absolute;left:26472;top:9355;width:5621;height:56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pcgD4MwAAADiAAAADwAAAAAA&#10;AAAAAAAAAACfAgAAZHJzL2Rvd25yZXYueG1sUEsFBgAAAAAEAAQA9wAAAJgDAAAAAA==&#10;">
                  <v:imagedata r:id="rId146" o:title="Brain in head with solid fill"/>
                  <v:path arrowok="t"/>
                </v:shape>
                <v:group id="Group 827658457" o:spid="_x0000_s2266" style="position:absolute;left:7537;top:11018;width:41857;height:12122" coordorigin="7537,11018" coordsize="41856,121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DYyNSLL&#10;AAAA4gAAAA8AAAAAAAAAAAAAAAAAqgIAAGRycy9kb3ducmV2LnhtbFBLBQYAAAAABAAEAPoAAACi&#10;AwAAAAA=&#10;">
                  <v:group id="مجموعة 93" o:spid="_x0000_s2267" style="position:absolute;left:37993;top:11018;width:11401;height:11401" coordorigin="37993,11018" coordsize="11739,117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etoVDIAAAA&#10;4gAAAA8AAAAAAAAAAAAAAAAAqgIAAGRycy9kb3ducmV2LnhtbFBLBQYAAAAABAAEAPoAAACfAwAA&#10;AAA=&#10;">
                    <v:roundrect id="مستطيل: زوايا مستديرة 100" o:spid="_x0000_s2268" style="position:absolute;left:37993;top:11018;width:11739;height:11740;rotation:-4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hvKcwA&#10;AADiAAAADwAAAGRycy9kb3ducmV2LnhtbESPQUsDMRSE70L/Q3gFbzZp6dbdtWmxoljwIK1Senxs&#10;nrtLNy9LEtvVX28EweMwM98wy/VgO3EmH1rHGqYTBYK4cqblWsP729NNDiJEZIOdY9LwRQHWq9HV&#10;EkvjLryj8z7WIkE4lKihibEvpQxVQxbDxPXEyftw3mJM0tfSeLwkuO3kTKmFtNhyWmiwp4eGqtP+&#10;02p43G2zuXopYvv8uvHFJjscv5XV+no83N+BiDTE//Bfe2s05LPbRZbPswJ+L6U7IFc/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1chvKcwAAADiAAAADwAAAAAAAAAAAAAAAACY&#10;AgAAZHJzL2Rvd25yZXYueG1sUEsFBgAAAAAEAAQA9QAAAJEDAAAAAA==&#10;" filled="f" strokecolor="#a0c9ca" strokeweight="2.25pt">
                      <v:stroke joinstyle="miter"/>
                    </v:roundrect>
                    <v:shape id="مربع نص 163" o:spid="_x0000_s2269" type="#_x0000_t202" style="position:absolute;left:38086;top:15050;width:11299;height:68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VBc8cA&#10;AADiAAAADwAAAGRycy9kb3ducmV2LnhtbESPTWvCQBCG7wX/wzJCb3Wj1DSkriK2BQ+91Kb3ITtm&#10;g9nZkB1N/PfdQ6HHl/eLZ7ObfKduNMQ2sIHlIgNFXAfbcmOg+v54KkBFQbbYBSYDd4qw284eNlja&#10;MPIX3U7SqDTCsUQDTqQvtY61I49xEXri5J3D4FGSHBptBxzTuO/0Ksty7bHl9OCwp4Oj+nK6egMi&#10;dr+8V+8+Hn+mz7fRZfUaK2Me59P+FZTQJP/hv/bRGihWL/m6eM4TREJKOKC3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O1QXPHAAAA4gAAAA8AAAAAAAAAAAAAAAAAmAIAAGRy&#10;cy9kb3ducmV2LnhtbFBLBQYAAAAABAAEAPUAAACMAwAAAAA=&#10;" filled="f" stroked="f">
                      <v:textbox style="mso-fit-shape-to-text:t">
                        <w:txbxContent>
                          <w:p w:rsidR="005345A8" w:rsidRDefault="005345A8" w:rsidP="003C3BDA">
                            <w:pPr>
                              <w:jc w:val="center"/>
                              <w:rPr>
                                <w:rFonts w:hAnsi="Adobe Arabic" w:cs="Adobe Arabic"/>
                                <w:b/>
                                <w:bCs/>
                                <w:kern w:val="24"/>
                                <w:sz w:val="36"/>
                                <w:szCs w:val="36"/>
                                <w:lang w:bidi="ar-EG"/>
                              </w:rPr>
                            </w:pPr>
                            <w:r>
                              <w:rPr>
                                <w:rFonts w:hAnsi="Adobe Arabic" w:cs="Adobe Arabic"/>
                                <w:b/>
                                <w:bCs/>
                                <w:kern w:val="24"/>
                                <w:sz w:val="36"/>
                                <w:szCs w:val="36"/>
                                <w:rtl/>
                                <w:lang w:bidi="ar-EG"/>
                              </w:rPr>
                              <w:t>ممارسة تقنيات الاسترخاء</w:t>
                            </w:r>
                          </w:p>
                        </w:txbxContent>
                      </v:textbox>
                    </v:shape>
                  </v:group>
                  <v:group id="مجموعة 94" o:spid="_x0000_s2270" style="position:absolute;left:23051;top:11018;width:11401;height:12122" coordorigin="23051,11018" coordsize="11739,124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Bj7wnDL&#10;AAAA4gAAAA8AAAAAAAAAAAAAAAAAqgIAAGRycy9kb3ducmV2LnhtbFBLBQYAAAAABAAEAPoAAACi&#10;AwAAAAA=&#10;">
                    <v:roundrect id="مستطيل: زوايا مستديرة 98" o:spid="_x0000_s2271" style="position:absolute;left:23051;top:11018;width:11740;height:11740;rotation:-4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A35cwA&#10;AADiAAAADwAAAGRycy9kb3ducmV2LnhtbESPQUvDQBSE70L/w/IEb3bX0KRp7LZYUSx4KK0iHh/Z&#10;ZxKafRt21zb6611B8DjMzDfMcj3aXpzIh86xhpupAkFcO9Nxo+H15fG6BBEissHeMWn4ogDr1eRi&#10;iZVxZ97T6RAbkSAcKtTQxjhUUoa6JYth6gbi5H04bzEm6RtpPJ4T3PYyU6qQFjtOCy0OdN9SfTx8&#10;Wg0P+20+U8+L2D3tNn6xyd/ev5XV+upyvLsFEWmM/+G/9tZoKLN5kZezIoPfS+kOyNUP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FQA35cwAAADiAAAADwAAAAAAAAAAAAAAAACY&#10;AgAAZHJzL2Rvd25yZXYueG1sUEsFBgAAAAAEAAQA9QAAAJEDAAAAAA==&#10;" filled="f" strokecolor="#a0c9ca" strokeweight="2.25pt">
                      <v:stroke joinstyle="miter"/>
                    </v:roundrect>
                    <v:shape id="مربع نص 166" o:spid="_x0000_s2272" type="#_x0000_t202" style="position:absolute;left:23180;top:13719;width:11227;height:97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ffBMgA&#10;AADiAAAADwAAAGRycy9kb3ducmV2LnhtbESPQUvDQBSE70L/w/IK3uym1cYQuy2lKvTgxRrvj+wz&#10;G5p9G7LPJv33riB4HGbmG2azm3ynLjTENrCB5SIDRVwH23JjoPp4vStARUG22AUmA1eKsNvObjZY&#10;2jDyO11O0qgE4ViiASfSl1rH2pHHuAg9cfK+wuBRkhwabQccE9x3epVlufbYclpw2NPBUX0+fXsD&#10;Ina/vFYvPh4/p7fn0WX1GitjbufT/gmU0CT/4b/20RooVo/5unjI7+H3UroDevs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DZ98EyAAAAOIAAAAPAAAAAAAAAAAAAAAAAJgCAABk&#10;cnMvZG93bnJldi54bWxQSwUGAAAAAAQABAD1AAAAjQMAAAAA&#10;" filled="f" stroked="f">
                      <v:textbox style="mso-fit-shape-to-text:t">
                        <w:txbxContent>
                          <w:p w:rsidR="005345A8" w:rsidRDefault="005345A8" w:rsidP="003C3BDA">
                            <w:pPr>
                              <w:jc w:val="center"/>
                              <w:rPr>
                                <w:rFonts w:hAnsi="Adobe Arabic" w:cs="Adobe Arabic"/>
                                <w:b/>
                                <w:bCs/>
                                <w:kern w:val="24"/>
                                <w:sz w:val="36"/>
                                <w:szCs w:val="36"/>
                                <w:lang w:bidi="ar-EG"/>
                              </w:rPr>
                            </w:pPr>
                            <w:r>
                              <w:rPr>
                                <w:rFonts w:hAnsi="Adobe Arabic" w:cs="Adobe Arabic"/>
                                <w:b/>
                                <w:bCs/>
                                <w:kern w:val="24"/>
                                <w:sz w:val="36"/>
                                <w:szCs w:val="36"/>
                                <w:rtl/>
                                <w:lang w:bidi="ar-EG"/>
                              </w:rPr>
                              <w:t>الحفاظ على الصحة الجسدية</w:t>
                            </w:r>
                          </w:p>
                        </w:txbxContent>
                      </v:textbox>
                    </v:shape>
                  </v:group>
                  <v:group id="مجموعة 95" o:spid="_x0000_s2273" style="position:absolute;left:7537;top:11018;width:12421;height:11401" coordorigin="7537,11018" coordsize="12789,117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AiMYejL&#10;AAAA4gAAAA8AAAAAAAAAAAAAAAAAqgIAAGRycy9kb3ducmV2LnhtbFBLBQYAAAAABAAEAPoAAACi&#10;AwAAAAA=&#10;">
                    <v:roundrect id="مستطيل: زوايا مستديرة 96" o:spid="_x0000_s2274" style="position:absolute;left:7981;top:11018;width:11740;height:11740;rotation:-4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mvkcwA&#10;AADiAAAADwAAAGRycy9kb3ducmV2LnhtbESPQUsDMRSE74L/ITzBm00s3e1227RYUSx4KK1Senxs&#10;XncXNy9LEtvVX28EweMwM98wi9VgO3EmH1rHGu5HCgRx5UzLtYb3t+e7AkSIyAY7x6ThiwKsltdX&#10;CyyNu/COzvtYiwThUKKGJsa+lDJUDVkMI9cTJ+/kvMWYpK+l8XhJcNvJsVK5tNhyWmiwp8eGqo/9&#10;p9XwtNtkE/U6i+3Ldu1n6+xw/FZW69ub4WEOItIQ/8N/7Y3RUIyneVZM8gx+L6U7IJc/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mumvkcwAAADiAAAADwAAAAAAAAAAAAAAAACY&#10;AgAAZHJzL2Rvd25yZXYueG1sUEsFBgAAAAAEAAQA9QAAAJEDAAAAAA==&#10;" filled="f" strokecolor="#a0c9ca" strokeweight="2.25pt">
                      <v:stroke joinstyle="miter"/>
                    </v:roundrect>
                    <v:shape id="مربع نص 169" o:spid="_x0000_s2275" type="#_x0000_t202" style="position:absolute;left:7537;top:15051;width:12790;height:68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B8nMgA&#10;AADiAAAADwAAAGRycy9kb3ducmV2LnhtbESPQUvDQBSE70L/w/IEb3bTYtMQuy2lKvTgxTa9P7LP&#10;bDD7NmSfTfrvXUHwOMzMN8xmN/lOXWmIbWADi3kGirgOtuXGQHV+eyxARUG22AUmAzeKsNvO7jZY&#10;2jDyB11P0qgE4ViiASfSl1rH2pHHOA89cfI+w+BRkhwabQccE9x3epllufbYclpw2NPBUf11+vYG&#10;ROx+catefTxepveX0WX1CitjHu6n/TMooUn+w3/tozVQLNf5qnjKc/i9lO6A3v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TEHycyAAAAOIAAAAPAAAAAAAAAAAAAAAAAJgCAABk&#10;cnMvZG93bnJldi54bWxQSwUGAAAAAAQABAD1AAAAjQMAAAAA&#10;" filled="f" stroked="f">
                      <v:textbox style="mso-fit-shape-to-text:t">
                        <w:txbxContent>
                          <w:p w:rsidR="005345A8" w:rsidRDefault="005345A8" w:rsidP="003C3BDA">
                            <w:pPr>
                              <w:jc w:val="center"/>
                              <w:rPr>
                                <w:rFonts w:hAnsi="Adobe Arabic" w:cs="Adobe Arabic"/>
                                <w:b/>
                                <w:bCs/>
                                <w:kern w:val="24"/>
                                <w:sz w:val="36"/>
                                <w:szCs w:val="36"/>
                                <w:lang w:bidi="ar-EG"/>
                              </w:rPr>
                            </w:pPr>
                            <w:r>
                              <w:rPr>
                                <w:rFonts w:hAnsi="Adobe Arabic" w:cs="Adobe Arabic"/>
                                <w:b/>
                                <w:bCs/>
                                <w:kern w:val="24"/>
                                <w:sz w:val="36"/>
                                <w:szCs w:val="36"/>
                                <w:rtl/>
                                <w:lang w:bidi="ar-EG"/>
                              </w:rPr>
                              <w:t>إعادة صياغة التفكير</w:t>
                            </w:r>
                          </w:p>
                        </w:txbxContent>
                      </v:textbox>
                    </v:shape>
                  </v:group>
                </v:group>
                <v:group id="مجموعة 89" o:spid="_x0000_s2276" style="position:absolute;left:44756;top:722;width:12529;height:11401" coordorigin="44756,722" coordsize="12900,117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Phe/5/L&#10;AAAA4gAAAA8AAAAAAAAAAAAAAAAAqgIAAGRycy9kb3ducmV2LnhtbFBLBQYAAAAABAAEAPoAAACi&#10;AwAAAAA=&#10;">
                  <v:roundrect id="مستطيل: زوايا مستديرة 108" o:spid="_x0000_s2277" style="position:absolute;left:45492;top:722;width:11740;height:11740;rotation:-4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gAD8kA&#10;AADiAAAADwAAAGRycy9kb3ducmV2LnhtbERPz0/CMBS+m/A/NI/Em7QSNsegEDEaSTgYkBCOL+tz&#10;W1xfl7bC9K+3BxOPX77fy/VgO3EhH1rHGu4nCgRx5UzLtYbj+8tdASJEZIOdY9LwTQHWq9HNEkvj&#10;rrynyyHWIoVwKFFDE2NfShmqhiyGieuJE/fhvMWYoK+l8XhN4baTU6VyabHl1NBgT08NVZ+HL6vh&#10;eb/NZmo3j+3r28bPN9np/KOs1rfj4XEBItIQ/8V/7q3RUEwf8qyY5WlzupTugFz9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OgAD8kAAADiAAAADwAAAAAAAAAAAAAAAACYAgAA&#10;ZHJzL2Rvd25yZXYueG1sUEsFBgAAAAAEAAQA9QAAAI4DAAAAAA==&#10;" filled="f" strokecolor="#a0c9ca" strokeweight="2.25pt">
                    <v:stroke joinstyle="miter"/>
                  </v:roundrect>
                  <v:shape id="مربع نص 150" o:spid="_x0000_s2278" type="#_x0000_t202" style="position:absolute;left:44756;top:5021;width:12901;height:68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o7skA&#10;AADiAAAADwAAAGRycy9kb3ducmV2LnhtbESPzWrDMBCE74W8g9hAb42c0LiuGyWE/kAOuTR174u1&#10;tUytlbG2sfP2VaGQ4zAz3zCb3eQ7daYhtoENLBcZKOI62JYbA9XH210BKgqyxS4wGbhQhN12drPB&#10;0oaR3+l8kkYlCMcSDTiRvtQ61o48xkXoiZP3FQaPkuTQaDvgmOC+06ssy7XHltOCw56eHdXfpx9v&#10;QMTul5fq1cfD53R8GV1Wr7Ey5nY+7Z9ACU1yDf+3D9ZAsXrI18V9/gh/l9Id0N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o/o7skAAADiAAAADwAAAAAAAAAAAAAAAACYAgAA&#10;ZHJzL2Rvd25yZXYueG1sUEsFBgAAAAAEAAQA9QAAAI4DAAAAAA==&#10;" filled="f" stroked="f">
                    <v:textbox style="mso-fit-shape-to-text:t">
                      <w:txbxContent>
                        <w:p w:rsidR="005345A8" w:rsidRDefault="005345A8" w:rsidP="003C3BDA">
                          <w:pPr>
                            <w:jc w:val="center"/>
                            <w:rPr>
                              <w:rFonts w:hAnsi="Adobe Arabic" w:cs="Adobe Arabic"/>
                              <w:b/>
                              <w:bCs/>
                              <w:kern w:val="24"/>
                              <w:sz w:val="36"/>
                              <w:szCs w:val="36"/>
                              <w:lang w:bidi="ar-EG"/>
                            </w:rPr>
                          </w:pPr>
                          <w:r>
                            <w:rPr>
                              <w:rFonts w:hAnsi="Adobe Arabic" w:cs="Adobe Arabic"/>
                              <w:b/>
                              <w:bCs/>
                              <w:kern w:val="24"/>
                              <w:sz w:val="36"/>
                              <w:szCs w:val="36"/>
                              <w:rtl/>
                              <w:lang w:bidi="ar-EG"/>
                            </w:rPr>
                            <w:t>إدارة الوقت بفعالية</w:t>
                          </w:r>
                        </w:p>
                      </w:txbxContent>
                    </v:textbox>
                  </v:shape>
                </v:group>
                <v:group id="مجموعة 90" o:spid="_x0000_s2279" style="position:absolute;left:29366;top:722;width:13221;height:11401" coordorigin="29366,722" coordsize="13613,117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ybvE2yQAA&#10;AOIAAAAPAAAAAAAAAAAAAAAAAKoCAABkcnMvZG93bnJldi54bWxQSwUGAAAAAAQABAD6AAAAoAMA&#10;AAAA&#10;">
                  <v:roundrect id="مستطيل: زوايا مستديرة 106" o:spid="_x0000_s2280" style="position:absolute;left:30419;top:722;width:11739;height:11740;rotation:-4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" filled="f" strokecolor="#a0c9ca" strokeweight="2.25pt">
                    <v:stroke joinstyle="miter"/>
                  </v:roundrect>
                  <v:shape id="مربع نص 154" o:spid="_x0000_s2281" type="#_x0000_t202" style="position:absolute;left:29366;top:5021;width:13613;height:68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LsQsgA&#10;AADiAAAADwAAAGRycy9kb3ducmV2LnhtbESPzWrDMBCE74W+g9hCbo0ckx/jRgmhTSCHXpq698Xa&#10;WqbWyljb2Hn7qlDocZiZb5jtfvKdutIQ28AGFvMMFHEdbMuNger99FiAioJssQtMBm4UYb+7v9ti&#10;acPIb3S9SKMShGOJBpxIX2oda0ce4zz0xMn7DINHSXJotB1wTHDf6TzL1tpjy2nBYU/Pjuqvy7c3&#10;IGIPi1t19PH8Mb2+jC6rV1gZM3uYDk+ghCb5D/+1z9ZAkW/Wq2K5yeH3UroDevc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p8uxCyAAAAOIAAAAPAAAAAAAAAAAAAAAAAJgCAABk&#10;cnMvZG93bnJldi54bWxQSwUGAAAAAAQABAD1AAAAjQMAAAAA&#10;" filled="f" stroked="f">
                    <v:textbox style="mso-fit-shape-to-text:t">
                      <w:txbxContent>
                        <w:p w:rsidR="005345A8" w:rsidRDefault="005345A8" w:rsidP="003C3BDA">
                          <w:pPr>
                            <w:jc w:val="center"/>
                            <w:rPr>
                              <w:rFonts w:hAnsi="Adobe Arabic" w:cs="Adobe Arabic"/>
                              <w:b/>
                              <w:bCs/>
                              <w:kern w:val="24"/>
                              <w:sz w:val="36"/>
                              <w:szCs w:val="36"/>
                              <w:lang w:bidi="ar-EG"/>
                            </w:rPr>
                          </w:pPr>
                          <w:r>
                            <w:rPr>
                              <w:rFonts w:hAnsi="Adobe Arabic" w:cs="Adobe Arabic"/>
                              <w:b/>
                              <w:bCs/>
                              <w:kern w:val="24"/>
                              <w:sz w:val="36"/>
                              <w:szCs w:val="36"/>
                              <w:rtl/>
                              <w:lang w:bidi="ar-EG"/>
                            </w:rPr>
                            <w:t>تحديد مصادر الضغط</w:t>
                          </w:r>
                        </w:p>
                      </w:txbxContent>
                    </v:textbox>
                  </v:shape>
                </v:group>
                <v:group id="مجموعة 91" o:spid="_x0000_s2282" style="position:absolute;left:13806;top:722;width:13703;height:11401" coordorigin="13806,722" coordsize="14109,117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AK8b0HL&#10;AAAA4gAAAA8AAAAAAAAAAAAAAAAAqgIAAGRycy9kb3ducmV2LnhtbFBLBQYAAAAABAAEAPoAAACi&#10;AwAAAAA=&#10;">
                  <v:roundrect id="مستطيل: زوايا مستديرة 104" o:spid="_x0000_s2283" style="position:absolute;left:15495;top:722;width:11740;height:11740;rotation:-4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yc18wA&#10;AADiAAAADwAAAGRycy9kb3ducmV2LnhtbESPQUsDMRSE70L/Q3gFbzax7LbbbdNiRbHQg7SK9PjY&#10;PHcXNy9LEtvVX28EweMwM98wq81gO3EmH1rHGm4nCgRx5UzLtYbXl8ebAkSIyAY7x6ThiwJs1qOr&#10;FZbGXfhA52OsRYJwKFFDE2NfShmqhiyGieuJk/fuvMWYpK+l8XhJcNvJqVIzabHltNBgT/cNVR/H&#10;T6vh4bDLM7VfxPbpeesX2/zt9K2s1tfj4W4JItIQ/8N/7Z3RUEzns7zI5hn8Xkp3QK5/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cHyc18wAAADiAAAADwAAAAAAAAAAAAAAAACY&#10;AgAAZHJzL2Rvd25yZXYueG1sUEsFBgAAAAAEAAQA9QAAAJEDAAAAAA==&#10;" filled="f" strokecolor="#a0c9ca" strokeweight="2.25pt">
                    <v:stroke joinstyle="miter"/>
                  </v:roundrect>
                  <v:shape id="مربع نص 157" o:spid="_x0000_s2284" type="#_x0000_t202" style="position:absolute;left:13806;top:5021;width:14110;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t0NsgA&#10;AADiAAAADwAAAGRycy9kb3ducmV2LnhtbESPQUvDQBSE70L/w/IEb3bT0rQhdltKrdCDF2u8P7LP&#10;bDD7NmSfTfrvXUHwOMzMN8x2P/lOXWmIbWADi3kGirgOtuXGQPX+8liAioJssQtMBm4UYb+b3W2x&#10;tGHkN7pepFEJwrFEA06kL7WOtSOPcR564uR9hsGjJDk02g44Jrjv9DLL1tpjy2nBYU9HR/XX5dsb&#10;ELGHxa06+Xj+mF6fR5fVOVbGPNxPhydQQpP8h//aZ2ugWG7WebHa5PB7Kd0Bvfs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mG3Q2yAAAAOIAAAAPAAAAAAAAAAAAAAAAAJgCAABk&#10;cnMvZG93bnJldi54bWxQSwUGAAAAAAQABAD1AAAAjQMAAAAA&#10;" filled="f" stroked="f">
                    <v:textbox style="mso-fit-shape-to-text:t">
                      <w:txbxContent>
                        <w:p w:rsidR="005345A8" w:rsidRDefault="005345A8" w:rsidP="003C3BDA">
                          <w:pPr>
                            <w:jc w:val="center"/>
                            <w:rPr>
                              <w:rFonts w:hAnsi="Adobe Arabic" w:cs="Adobe Arabic"/>
                              <w:b/>
                              <w:bCs/>
                              <w:kern w:val="24"/>
                              <w:sz w:val="36"/>
                              <w:szCs w:val="36"/>
                              <w:lang w:bidi="ar-EG"/>
                            </w:rPr>
                          </w:pPr>
                          <w:r>
                            <w:rPr>
                              <w:rFonts w:hAnsi="Adobe Arabic" w:cs="Adobe Arabic"/>
                              <w:b/>
                              <w:bCs/>
                              <w:kern w:val="24"/>
                              <w:sz w:val="36"/>
                              <w:szCs w:val="36"/>
                              <w:rtl/>
                              <w:lang w:bidi="ar-EG"/>
                            </w:rPr>
                            <w:t>التواصل الفعّال</w:t>
                          </w:r>
                        </w:p>
                      </w:txbxContent>
                    </v:textbox>
                  </v:shape>
                </v:group>
                <v:group id="مجموعة 92" o:spid="_x0000_s2285" style="position:absolute;top:722;width:11811;height:12674" coordorigin=",722" coordsize="12161,130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BLLzNnL&#10;AAAA4gAAAA8AAAAAAAAAAAAAAAAAqgIAAGRycy9kb3ducmV2LnhtbFBLBQYAAAAABAAEAPoAAACi&#10;AwAAAAA=&#10;">
                  <v:roundrect id="مستطيل: زوايا مستديرة 102" o:spid="_x0000_s2286" style="position:absolute;left:375;top:722;width:11739;height:11740;rotation:-4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4CoMwA&#10;AADiAAAADwAAAGRycy9kb3ducmV2LnhtbESPQUsDMRSE70L/Q3gFbzaxdLvbbdNiRbHQg7SK9PjY&#10;PHcXNy9LEtvVX28EweMwM98wq81gO3EmH1rHGm4nCgRx5UzLtYbXl8ebAkSIyAY7x6ThiwJs1qOr&#10;FZbGXfhA52OsRYJwKFFDE2NfShmqhiyGieuJk/fuvMWYpK+l8XhJcNvJqVJzabHltNBgT/cNVR/H&#10;T6vh4bDLZmq/iO3T89Yvttnb6VtZra/Hw90SRKQh/of/2jujoZjm86yY5Tn8Xkp3QK5/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gK4CoMwAAADiAAAADwAAAAAAAAAAAAAAAACY&#10;AgAAZHJzL2Rvd25yZXYueG1sUEsFBgAAAAAEAAQA9QAAAJEDAAAAAA==&#10;" filled="f" strokecolor="#a0c9ca" strokeweight="2.25pt">
                    <v:stroke joinstyle="miter"/>
                  </v:roundrect>
                  <v:shape id="مربع نص 160" o:spid="_x0000_s2287" type="#_x0000_t202" style="position:absolute;top:3990;width:12161;height:97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rbqMUA&#10;AADiAAAADwAAAGRycy9kb3ducmV2LnhtbERPTWvCQBC9F/oflin0VjdK1RBdRWwFD71U433ITrOh&#10;2dmQHU389+6h0OPjfa+3o2/VjfrYBDYwnWSgiKtgG64NlOfDWw4qCrLFNjAZuFOE7eb5aY2FDQN/&#10;0+0ktUohHAs04ES6QutYOfIYJ6EjTtxP6D1Kgn2tbY9DCvetnmXZQntsODU47GjvqPo9Xb0BEbub&#10;3stPH4+X8etjcFk1x9KY15dxtwIlNMq/+M99tAby2XIxz9+XaXO6lO6A3j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GtuoxQAAAOIAAAAPAAAAAAAAAAAAAAAAAJgCAABkcnMv&#10;ZG93bnJldi54bWxQSwUGAAAAAAQABAD1AAAAigMAAAAA&#10;" filled="f" stroked="f">
                    <v:textbox style="mso-fit-shape-to-text:t">
                      <w:txbxContent>
                        <w:p w:rsidR="005345A8" w:rsidRDefault="005345A8" w:rsidP="003C3BDA">
                          <w:pPr>
                            <w:jc w:val="center"/>
                            <w:rPr>
                              <w:rFonts w:hAnsi="Adobe Arabic" w:cs="Adobe Arabic"/>
                              <w:b/>
                              <w:bCs/>
                              <w:kern w:val="24"/>
                              <w:sz w:val="36"/>
                              <w:szCs w:val="36"/>
                              <w:lang w:bidi="ar-EG"/>
                            </w:rPr>
                          </w:pPr>
                          <w:r>
                            <w:rPr>
                              <w:rFonts w:hAnsi="Adobe Arabic" w:cs="Adobe Arabic"/>
                              <w:b/>
                              <w:bCs/>
                              <w:kern w:val="24"/>
                              <w:sz w:val="36"/>
                              <w:szCs w:val="36"/>
                              <w:rtl/>
                              <w:lang w:bidi="ar-EG"/>
                            </w:rPr>
                            <w:t>التوازن بين العمل والحياة الشخصية</w:t>
                          </w:r>
                        </w:p>
                      </w:txbxContent>
                    </v:textbox>
                  </v:shape>
                </v:group>
                <v:shape id="رسم 6" o:spid="_x0000_s2288" type="#_x0000_t75" alt="مصافحة باليد" style="position:absolute;left:18125;top:247;width:5921;height:59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4+503LAAAA4gAAAA8AAABkcnMvZG93bnJldi54bWxEj0FrwkAUhO+F/oflFbzVTaXGmLpKKAhK&#10;oVAV0dsj+0zSZt+G3TWm/75bKPQ4zMw3zGI1mFb05HxjWcHTOAFBXFrdcKXgsF8/ZiB8QNbYWiYF&#10;3+Rhtby/W2Cu7Y0/qN+FSkQI+xwV1CF0uZS+rMmgH9uOOHoX6wyGKF0ltcNbhJtWTpIklQYbjgs1&#10;dvRaU/m1uxoF/VvqyvOwbdr15fipT8V7Yc1VqdHDULyACDSE//Bfe6MVZJNZOs2eZ3P4vRTvgFz+&#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OPudNywAAAOIAAAAPAAAAAAAA&#10;AAAAAAAAAJ8CAABkcnMvZG93bnJldi54bWxQSwUGAAAAAAQABAD3AAAAlwMAAAAA&#10;">
                  <v:imagedata r:id="rId147" o:title="مصافحة باليد"/>
                  <v:path arrowok="t"/>
                </v:shape>
                <v:shape id="Graphic 2" o:spid="_x0000_s2289" type="#_x0000_t75" alt="Books with solid fill" style="position:absolute;left:33964;top:689;width:5013;height:50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D+j/TLAAAA4gAAAA8AAABkcnMvZG93bnJldi54bWxEj8tOwkAUhvcmvsPkmLiTKY3iUBmIlJAQ&#10;F8pt4+7YObaNnTOlM0Dh6Z2Fics//y3fZNbbRpyo87VjDcNBAoK4cKbmUsN+t3xQIHxANtg4Jg0X&#10;8jCb3t5MMDPuzBs6bUMp4gj7DDVUIbSZlL6oyKIfuJY4et+usxii7EppOjzHcdvINElG0mLN8aHC&#10;lvKKip/t0WoYv+++1Md6uPg8SFVKSvPr/C3X+v6uf30BEagP/+G/9spoUOnz6Ek9qggRkSIOyOkv&#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A/o/0ywAAAOIAAAAPAAAAAAAA&#10;AAAAAAAAAJ8CAABkcnMvZG93bnJldi54bWxQSwUGAAAAAAQABAD3AAAAlwMAAAAA&#10;">
                  <v:imagedata r:id="rId148" o:title="Books with solid fill"/>
                  <v:path arrowok="t"/>
                </v:shape>
                <w10:wrap anchorx="page"/>
                <w10:anchorlock/>
              </v:group>
            </w:pict>
          </mc:Fallback>
        </mc:AlternateContent>
      </w:r>
    </w:p>
    <w:p w:rsidR="00084372" w:rsidRPr="004039DA" w:rsidRDefault="00084372" w:rsidP="00084372">
      <w:pPr>
        <w:rPr>
          <w:b/>
          <w:bCs/>
        </w:rPr>
      </w:pPr>
      <w:r w:rsidRPr="002A078C">
        <w:rPr>
          <w:rFonts w:ascii="Sakkal Majalla" w:hAnsi="Sakkal Majalla"/>
          <w:noProof/>
          <w:sz w:val="34"/>
        </w:rPr>
        <mc:AlternateContent>
          <mc:Choice Requires="wpg">
            <w:drawing>
              <wp:inline distT="0" distB="0" distL="0" distR="0" wp14:anchorId="3A4A4D5F" wp14:editId="0F910392">
                <wp:extent cx="5731510" cy="892088"/>
                <wp:effectExtent l="0" t="0" r="2540" b="22860"/>
                <wp:docPr id="160869173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738" name="مجموعة 47"/>
                        <wpg:cNvGrpSpPr/>
                        <wpg:grpSpPr>
                          <a:xfrm>
                            <a:off x="0" y="0"/>
                            <a:ext cx="5731510" cy="895351"/>
                            <a:chOff x="0" y="0"/>
                            <a:chExt cx="5878196" cy="918845"/>
                          </a:xfrm>
                        </wpg:grpSpPr>
                        <wpg:grpSp>
                          <wpg:cNvPr id="1608691739" name="مجموعة 48"/>
                          <wpg:cNvGrpSpPr/>
                          <wpg:grpSpPr>
                            <a:xfrm>
                              <a:off x="0" y="0"/>
                              <a:ext cx="5878196" cy="918845"/>
                              <a:chOff x="0" y="0"/>
                              <a:chExt cx="6240348" cy="919070"/>
                            </a:xfrm>
                          </wpg:grpSpPr>
                          <wpg:grpSp>
                            <wpg:cNvPr id="1608691740" name="مجموعة 49"/>
                            <wpg:cNvGrpSpPr/>
                            <wpg:grpSpPr>
                              <a:xfrm>
                                <a:off x="0" y="169208"/>
                                <a:ext cx="5433072" cy="580613"/>
                                <a:chOff x="0" y="169208"/>
                                <a:chExt cx="5433072" cy="580613"/>
                              </a:xfrm>
                            </wpg:grpSpPr>
                            <wps:wsp>
                              <wps:cNvPr id="160869174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74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74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744"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3C3BDA">
                                  <w:rPr>
                                    <w:rFonts w:eastAsia="Calibri" w:hAnsi="Adobe Arabic" w:cs="Adobe Arabic"/>
                                    <w:b/>
                                    <w:bCs/>
                                    <w:color w:val="FFFFFF"/>
                                    <w:kern w:val="24"/>
                                    <w:sz w:val="36"/>
                                    <w:szCs w:val="36"/>
                                    <w:rtl/>
                                    <w:lang w:bidi="ar-EG"/>
                                  </w:rPr>
                                  <w:t>إدارة الوقت بفعالية</w:t>
                                </w:r>
                              </w:p>
                            </w:txbxContent>
                          </wps:txbx>
                          <wps:bodyPr wrap="square" rtlCol="1">
                            <a:spAutoFit/>
                          </wps:bodyPr>
                        </wps:wsp>
                      </wpg:grpSp>
                      <pic:pic xmlns:pic="http://schemas.openxmlformats.org/drawingml/2006/picture">
                        <pic:nvPicPr>
                          <pic:cNvPr id="1608691745"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29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">
                <v:group id="مجموعة 47" o:spid="_x0000_s229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wbNsD&#10;zAAAAOMAAAAPAAAAAAAAAAAAAAAAAKoCAABkcnMvZG93bnJldi54bWxQSwUGAAAAAAQABAD6AAAA&#10;owMAAAAA&#10;">
                  <v:group id="مجموعة 48" o:spid="_x0000_s229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8gfpjIAAAA&#10;4wAAAA8AAAAAAAAAAAAAAAAAqgIAAGRycy9kb3ducmV2LnhtbFBLBQYAAAAABAAEAPoAAACfAwAA&#10;AAA=&#10;">
                    <v:group id="مجموعة 49" o:spid="_x0000_s229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lhyk&#10;eM0AAADjAAAADwAAAAAAAAAAAAAAAACqAgAAZHJzL2Rvd25yZXYueG1sUEsFBgAAAAAEAAQA+gAA&#10;AKQDAAAAAA==&#10;">
                      <v:shape id="شكل حر 50" o:spid="_x0000_s229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Ze4McA&#10;AADjAAAADwAAAGRycy9kb3ducmV2LnhtbERPS2vCQBC+F/oflin0VjfxEW3qKiIIUjyYqHgdstMk&#10;NDsbsluN/74rCB7ne8982ZtGXKhztWUF8SACQVxYXXOp4HjYfMxAOI+ssbFMCm7kYLl4fZljqu2V&#10;M7rkvhQhhF2KCirv21RKV1Rk0A1sSxy4H9sZ9OHsSqk7vIZw08hhFCXSYM2hocKW1hUVv/mfUZB8&#10;T877fbGZZPl2tHNk9Elbr9T7W7/6AuGp90/xw73VYX4SzZLPeDqO4f5TAEA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GXuDHAAAA4w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9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uoNcYA&#10;AADjAAAADwAAAGRycy9kb3ducmV2LnhtbERPX2vCMBB/H/gdwgm+yEyV2bmuqYyJ4OPmxp7P5pYW&#10;m0ttYu2+vRGEPd7v/+XrwTaip87XjhXMZwkI4tLpmo2C76/t4wqED8gaG8ek4I88rIvRQ46Zdhf+&#10;pH4fjIgh7DNUUIXQZlL6siKLfuZa4sj9us5iiGdnpO7wEsNtIxdJkkqLNceGClt6r6g87s9WAZ7s&#10;x8/BBef7gzGb6bIdpnqp1GQ8vL2CCDSEf/HdvdNxfpqs0pf589MCbj9FAGRx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8uoNcYAAADjAAAADwAAAAAAAAAAAAAAAACYAgAAZHJz&#10;L2Rvd25yZXYueG1sUEsFBgAAAAAEAAQA9QAAAIsDAAAAAA==&#10;" fillcolor="#a5a5a5 [2092]" stroked="f" strokeweight="1pt">
                        <v:stroke joinstyle="miter"/>
                      </v:roundrect>
                    </v:group>
                    <v:oval id="شكل بيضاوي 52" o:spid="_x0000_s229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tVGsgA&#10;AADjAAAADwAAAGRycy9kb3ducmV2LnhtbERP3WvCMBB/F/Y/hBP2NhO70Wk1ytgYTNhgqx/PR3O2&#10;xeZSmszW/94MBj7e7/uW68E24kydrx1rmE4UCOLCmZpLDbvt+8MMhA/IBhvHpOFCHtaru9ESM+N6&#10;/qFzHkoRQ9hnqKEKoc2k9EVFFv3EtcSRO7rOYohnV0rTYR/DbSMTpVJpsebYUGFLrxUVp/zXavg+&#10;HfeXw+ZTfZWuz9PeviWJ2Wp9Px5eFiACDeEm/nd/mDg/VbN0Pn1+eoS/nyIAcnU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LG1UayAAAAOMAAAAPAAAAAAAAAAAAAAAAAJgCAABk&#10;cnMvZG93bnJldi54bWxQSwUGAAAAAAQABAD1AAAAjQMAAAAA&#10;" filled="f" strokecolor="#168489" strokeweight="1pt">
                      <v:stroke joinstyle="miter"/>
                    </v:oval>
                  </v:group>
                  <v:shape id="مربع نص 41" o:spid="_x0000_s2297"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SLCsYA&#10;AADjAAAADwAAAGRycy9kb3ducmV2LnhtbERPS0/DMAy+I/EfIiNxY0nRKKMsmyYe0g5cNsrdakxT&#10;0ThVY9bu3xMkJI7+3l5v59CrE42pi2yhWBhQxE10HbcW6vfXmxWoJMgO+8hk4UwJtpvLizVWLk58&#10;oNNRWpVDOFVowYsMldap8RQwLeJAnLnPOAaUfI6tdiNOOTz0+taYUgfsODd4HOjJU/N1/A4WRNyu&#10;ONcvIe0/5rfnyZvmDmtrr6/m3SMooVn+xX/uvcvzS7MqH4r75RJ+f8oA6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oSLCsYAAADjAAAADwAAAAAAAAAAAAAAAACYAgAAZHJz&#10;L2Rvd25yZXYueG1sUEsFBgAAAAAEAAQA9QAAAIsDA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3C3BDA">
                            <w:rPr>
                              <w:rFonts w:eastAsia="Calibri" w:hAnsi="Adobe Arabic" w:cs="Adobe Arabic"/>
                              <w:b/>
                              <w:bCs/>
                              <w:color w:val="FFFFFF"/>
                              <w:kern w:val="24"/>
                              <w:sz w:val="36"/>
                              <w:szCs w:val="36"/>
                              <w:rtl/>
                              <w:lang w:bidi="ar-EG"/>
                            </w:rPr>
                            <w:t>إدارة الوقت بفعالية</w:t>
                          </w:r>
                        </w:p>
                      </w:txbxContent>
                    </v:textbox>
                  </v:shape>
                </v:group>
                <v:shape id="صورة 54" o:spid="_x0000_s2298"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ofZzHKAAAA4wAAAA8AAABkcnMvZG93bnJldi54bWxET91PwjAQfzfxf2jOxDfp8GOMSSFqMDHh&#10;CSbEx3M9t0l7nW2F+d9TExMf7/d9s8VgjTiQD51jBeNRBoK4drrjRsFr9XxVgAgRWaNxTAp+KMBi&#10;fn42w1K7I6/psImNSCEcSlTQxtiXUoa6JYth5HrixH04bzGm0zdSezymcGvkdZbl0mLHqaHFnp5a&#10;qvebb6tg5R/fP6fVzlRf67dlYW4m2/1ypdTlxfBwDyLSEP/Ff+4XnebnWZFPx5PbO/j9KQEg5yc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MofZzHKAAAA4wAAAA8AAAAAAAAA&#10;AAAAAAAAnwIAAGRycy9kb3ducmV2LnhtbFBLBQYAAAAABAAEAPcAAACWAwAAAAA=&#10;">
                  <v:imagedata r:id="rId74" o:title=""/>
                  <v:path arrowok="t"/>
                </v:shape>
                <w10:wrap anchorx="page"/>
                <w10:anchorlock/>
              </v:group>
            </w:pict>
          </mc:Fallback>
        </mc:AlternateContent>
      </w:r>
    </w:p>
    <w:p w:rsidR="007C6591" w:rsidRPr="00DD2A38" w:rsidRDefault="007C6591" w:rsidP="00084372">
      <w:r w:rsidRPr="00DD2A38">
        <w:rPr>
          <w:rtl/>
        </w:rPr>
        <w:t xml:space="preserve">   - ضع قائمة بالمهام اليومية ورتبها حسب الأولوية.  </w:t>
      </w:r>
    </w:p>
    <w:p w:rsidR="007C6591" w:rsidRPr="00DD2A38" w:rsidRDefault="007C6591" w:rsidP="00084372">
      <w:r w:rsidRPr="00DD2A38">
        <w:rPr>
          <w:rtl/>
        </w:rPr>
        <w:t xml:space="preserve">   - تجن</w:t>
      </w:r>
      <w:r>
        <w:rPr>
          <w:rFonts w:hint="cs"/>
          <w:rtl/>
        </w:rPr>
        <w:t>ّ</w:t>
      </w:r>
      <w:r w:rsidRPr="00DD2A38">
        <w:rPr>
          <w:rtl/>
        </w:rPr>
        <w:t xml:space="preserve">ب التسويف وقسّم المهام الكبيرة إلى مهام صغيرة يسهل إنجازها.  </w:t>
      </w:r>
    </w:p>
    <w:p w:rsidR="007C6591" w:rsidRPr="00DD2A38" w:rsidRDefault="007C6591" w:rsidP="00084372">
      <w:r w:rsidRPr="00DD2A38">
        <w:rPr>
          <w:rtl/>
        </w:rPr>
        <w:t xml:space="preserve">   - خصص وقتا</w:t>
      </w:r>
      <w:r>
        <w:rPr>
          <w:rFonts w:hint="cs"/>
          <w:rtl/>
        </w:rPr>
        <w:t>ً</w:t>
      </w:r>
      <w:r w:rsidRPr="00DD2A38">
        <w:rPr>
          <w:rtl/>
        </w:rPr>
        <w:t xml:space="preserve"> محددا</w:t>
      </w:r>
      <w:r>
        <w:rPr>
          <w:rFonts w:hint="cs"/>
          <w:rtl/>
        </w:rPr>
        <w:t>ً</w:t>
      </w:r>
      <w:r w:rsidRPr="00DD2A38">
        <w:rPr>
          <w:rtl/>
        </w:rPr>
        <w:t xml:space="preserve"> لكل مهمة، مع ترك هامش للمهام الطارئة.  </w:t>
      </w:r>
    </w:p>
    <w:p w:rsidR="007C6591" w:rsidRPr="004039DA" w:rsidRDefault="00084372" w:rsidP="00084372">
      <w:r w:rsidRPr="002A078C">
        <w:rPr>
          <w:rFonts w:ascii="Sakkal Majalla" w:hAnsi="Sakkal Majalla"/>
          <w:noProof/>
          <w:sz w:val="34"/>
        </w:rPr>
        <mc:AlternateContent>
          <mc:Choice Requires="wpg">
            <w:drawing>
              <wp:inline distT="0" distB="0" distL="0" distR="0" wp14:anchorId="517EDCAC" wp14:editId="0CD4D697">
                <wp:extent cx="5731510" cy="892088"/>
                <wp:effectExtent l="0" t="0" r="2540" b="22860"/>
                <wp:docPr id="160869172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729" name="مجموعة 47"/>
                        <wpg:cNvGrpSpPr/>
                        <wpg:grpSpPr>
                          <a:xfrm>
                            <a:off x="0" y="0"/>
                            <a:ext cx="5731510" cy="895351"/>
                            <a:chOff x="0" y="0"/>
                            <a:chExt cx="5878196" cy="918845"/>
                          </a:xfrm>
                        </wpg:grpSpPr>
                        <wpg:grpSp>
                          <wpg:cNvPr id="1608691730" name="مجموعة 48"/>
                          <wpg:cNvGrpSpPr/>
                          <wpg:grpSpPr>
                            <a:xfrm>
                              <a:off x="0" y="0"/>
                              <a:ext cx="5878196" cy="918845"/>
                              <a:chOff x="0" y="0"/>
                              <a:chExt cx="6240348" cy="919070"/>
                            </a:xfrm>
                          </wpg:grpSpPr>
                          <wpg:grpSp>
                            <wpg:cNvPr id="1608691731" name="مجموعة 49"/>
                            <wpg:cNvGrpSpPr/>
                            <wpg:grpSpPr>
                              <a:xfrm>
                                <a:off x="0" y="169208"/>
                                <a:ext cx="5433072" cy="580613"/>
                                <a:chOff x="0" y="169208"/>
                                <a:chExt cx="5433072" cy="580613"/>
                              </a:xfrm>
                            </wpg:grpSpPr>
                            <wps:wsp>
                              <wps:cNvPr id="160869173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73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73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735"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3C3BDA">
                                  <w:rPr>
                                    <w:rFonts w:eastAsia="Calibri" w:hAnsi="Adobe Arabic" w:cs="Adobe Arabic"/>
                                    <w:b/>
                                    <w:bCs/>
                                    <w:color w:val="FFFFFF"/>
                                    <w:kern w:val="24"/>
                                    <w:sz w:val="36"/>
                                    <w:szCs w:val="36"/>
                                    <w:rtl/>
                                    <w:lang w:bidi="ar-EG"/>
                                  </w:rPr>
                                  <w:t>تحديد مصادر الضغط</w:t>
                                </w:r>
                              </w:p>
                            </w:txbxContent>
                          </wps:txbx>
                          <wps:bodyPr wrap="square" rtlCol="1">
                            <a:spAutoFit/>
                          </wps:bodyPr>
                        </wps:wsp>
                      </wpg:grpSp>
                      <pic:pic xmlns:pic="http://schemas.openxmlformats.org/drawingml/2006/picture">
                        <pic:nvPicPr>
                          <pic:cNvPr id="1608691736"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29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">
                <v:group id="مجموعة 47" o:spid="_x0000_s230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r56EXIAAAA&#10;4wAAAA8AAAAAAAAAAAAAAAAAqgIAAGRycy9kb3ducmV2LnhtbFBLBQYAAAAABAAEAPoAAACfAwAA&#10;AAA=&#10;">
                  <v:group id="مجموعة 48" o:spid="_x0000_s230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OGtcF&#10;zAAAAOMAAAAPAAAAAAAAAAAAAAAAAKoCAABkcnMvZG93bnJldi54bWxQSwUGAAAAAAQABAD6AAAA&#10;owMAAAAA&#10;">
                    <v:group id="مجموعة 49" o:spid="_x0000_s230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FWcp7IAAAA&#10;4wAAAA8AAAAAAAAAAAAAAAAAqgIAAGRycy9kb3ducmV2LnhtbFBLBQYAAAAABAAEAPoAAACfAwAA&#10;AAA=&#10;">
                      <v:shape id="شكل حر 50" o:spid="_x0000_s230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Kz6sUA&#10;AADjAAAADwAAAGRycy9kb3ducmV2LnhtbERPzYrCMBC+C/sOYRa8aapi1WqUZUEQ2YNWxevQjG2x&#10;mZQman37jSB4nO9/FqvWVOJOjSstKxj0IxDEmdUl5wqOh3VvCsJ5ZI2VZVLwJAer5VdngYm2D97T&#10;PfW5CCHsElRQeF8nUrqsIIOub2viwF1sY9CHs8mlbvARwk0lh1EUS4Mlh4YCa/otKLumN6Mg3o7P&#10;u122Hu/TzejPkdEnbb1S3e/2Zw7CU+s/4rd7o8P8OJrGs8FkNITXTwEAuf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UrPqxQAAAOMAAAAPAAAAAAAAAAAAAAAAAJgCAABkcnMv&#10;ZG93bnJldi54bWxQSwUGAAAAAAQABAD1AAAAig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0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F+08YA&#10;AADjAAAADwAAAGRycy9kb3ducmV2LnhtbERPX2vCMBB/H/gdwg18kZmq2GnXVMbGwMdNxeezuaVl&#10;zaU2We2+vRGEPd7v/+WbwTaip87XjhXMpgkI4tLpmo2Cw/7jaQXCB2SNjWNS8EceNsXoIcdMuwt/&#10;Ub8LRsQQ9hkqqEJoMyl9WZFFP3UtceS+XWcxxLMzUnd4ieG2kfMkSaXFmmNDhS29VVT+7H6tAjzb&#10;z+PJBef7kzHvk2U7TPRSqfHj8PoCItAQ/sV391bH+WmyStez58UCbj9FAGRx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IF+08YAAADjAAAADwAAAAAAAAAAAAAAAACYAgAAZHJz&#10;L2Rvd25yZXYueG1sUEsFBgAAAAAEAAQA9QAAAIsDAAAAAA==&#10;" fillcolor="#a5a5a5 [2092]" stroked="f" strokeweight="1pt">
                        <v:stroke joinstyle="miter"/>
                      </v:roundrect>
                    </v:group>
                    <v:oval id="شكل بيضاوي 52" o:spid="_x0000_s230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S+E8gA&#10;AADjAAAADwAAAGRycy9kb3ducmV2LnhtbERP3WvCMBB/F/Y/hBP2NhO70Wk1ytgYTNhgqx/PR3O2&#10;xeZSmszW/94MBj7e7/uW68E24kydrx1rmE4UCOLCmZpLDbvt+8MMhA/IBhvHpOFCHtaru9ESM+N6&#10;/qFzHkoRQ9hnqKEKoc2k9EVFFv3EtcSRO7rOYohnV0rTYR/DbSMTpVJpsebYUGFLrxUVp/zXavg+&#10;HfeXw+ZTfZWuz9PeviWJ2Wp9Px5eFiACDeEm/nd/mDg/VbN0Pn1+fIK/nyIAcnU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c9L4TyAAAAOMAAAAPAAAAAAAAAAAAAAAAAJgCAABk&#10;cnMvZG93bnJldi54bWxQSwUGAAAAAAQABAD1AAAAjQMAAAAA&#10;" filled="f" strokecolor="#168489" strokeweight="1pt">
                      <v:stroke joinstyle="miter"/>
                    </v:oval>
                  </v:group>
                  <v:shape id="مربع نص 41" o:spid="_x0000_s2306"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5d7MYA&#10;AADjAAAADwAAAGRycy9kb3ducmV2LnhtbERPS0/DMAy+I/EfIiNxY0lBK6MsmyYe0g5cNsrdakxT&#10;0ThVY9bu3xMkJI7+3l5v59CrE42pi2yhWBhQxE10HbcW6vfXmxWoJMgO+8hk4UwJtpvLizVWLk58&#10;oNNRWpVDOFVowYsMldap8RQwLeJAnLnPOAaUfI6tdiNOOTz0+taYUgfsODd4HOjJU/N1/A4WRNyu&#10;ONcvIe0/5rfnyZtmibW111fz7hGU0Cz/4j/33uX5pVmVD8X93RJ+f8oA6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c5d7MYAAADjAAAADwAAAAAAAAAAAAAAAACYAgAAZHJz&#10;L2Rvd25yZXYueG1sUEsFBgAAAAAEAAQA9QAAAIsDA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3C3BDA">
                            <w:rPr>
                              <w:rFonts w:eastAsia="Calibri" w:hAnsi="Adobe Arabic" w:cs="Adobe Arabic"/>
                              <w:b/>
                              <w:bCs/>
                              <w:color w:val="FFFFFF"/>
                              <w:kern w:val="24"/>
                              <w:sz w:val="36"/>
                              <w:szCs w:val="36"/>
                              <w:rtl/>
                              <w:lang w:bidi="ar-EG"/>
                            </w:rPr>
                            <w:t>تحديد مصادر الضغط</w:t>
                          </w:r>
                        </w:p>
                      </w:txbxContent>
                    </v:textbox>
                  </v:shape>
                </v:group>
                <v:shape id="صورة 54" o:spid="_x0000_s2307"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LLijvJAAAA4wAAAA8AAABkcnMvZG93bnJldi54bWxET19PwjAQfyfxOzRn4ht0SDLGoBA1mJjw&#10;BFPj47ke26S9zrbC/PbWxMTH+/2/1WawRpzJh86xgukkA0FcO91xo+C5ehwXIEJE1mgck4JvCrBZ&#10;X41WWGp34T2dD7ERKYRDiQraGPtSylC3ZDFMXE+cuKPzFmM6fSO1x0sKt0beZlkuLXacGlrs6aGl&#10;+nT4sgp2/v79Y1G9mupz/7YtzGz+ctrulLq5Hu6WICIN8V/8537SaX6eFfliOp/l8PtTAkCuf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YsuKO8kAAADjAAAADwAAAAAAAAAA&#10;AAAAAACfAgAAZHJzL2Rvd25yZXYueG1sUEsFBgAAAAAEAAQA9wAAAJUDAAAAAA==&#10;">
                  <v:imagedata r:id="rId74" o:title=""/>
                  <v:path arrowok="t"/>
                </v:shape>
                <w10:wrap anchorx="page"/>
                <w10:anchorlock/>
              </v:group>
            </w:pict>
          </mc:Fallback>
        </mc:AlternateContent>
      </w:r>
    </w:p>
    <w:p w:rsidR="007C6591" w:rsidRPr="00DD2A38" w:rsidRDefault="007C6591" w:rsidP="00084372">
      <w:r w:rsidRPr="00DD2A38">
        <w:rPr>
          <w:rtl/>
        </w:rPr>
        <w:t xml:space="preserve">   - حدد الأسباب الرئيسية التي تسبب لك التوتر في العمل.  </w:t>
      </w:r>
    </w:p>
    <w:p w:rsidR="007C6591" w:rsidRPr="00DD2A38" w:rsidRDefault="007C6591" w:rsidP="00084372">
      <w:r w:rsidRPr="00DD2A38">
        <w:rPr>
          <w:rtl/>
        </w:rPr>
        <w:t xml:space="preserve">   - اسأل نفسك: هل الضغط ناتج عن عبء العمل، عدم وضوح الأدوار، أو العلاقات مع الزملاء؟  </w:t>
      </w:r>
    </w:p>
    <w:p w:rsidR="007C6591" w:rsidRPr="00DD2A38" w:rsidRDefault="007C6591" w:rsidP="00084372">
      <w:r w:rsidRPr="00DD2A38">
        <w:rPr>
          <w:rtl/>
        </w:rPr>
        <w:t xml:space="preserve">   - بمجرد تحديد المصدر، ابدأ في معالجته بشكل مباشر.  </w:t>
      </w:r>
    </w:p>
    <w:p w:rsidR="007C6591" w:rsidRPr="00DD2A38" w:rsidRDefault="00084372" w:rsidP="00084372">
      <w:r w:rsidRPr="002A078C">
        <w:rPr>
          <w:rFonts w:ascii="Sakkal Majalla" w:hAnsi="Sakkal Majalla"/>
          <w:noProof/>
          <w:sz w:val="34"/>
        </w:rPr>
        <mc:AlternateContent>
          <mc:Choice Requires="wpg">
            <w:drawing>
              <wp:inline distT="0" distB="0" distL="0" distR="0" wp14:anchorId="45DCE704" wp14:editId="2B654EA5">
                <wp:extent cx="5731510" cy="892088"/>
                <wp:effectExtent l="0" t="0" r="2540" b="22860"/>
                <wp:docPr id="160869171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720" name="مجموعة 47"/>
                        <wpg:cNvGrpSpPr/>
                        <wpg:grpSpPr>
                          <a:xfrm>
                            <a:off x="0" y="0"/>
                            <a:ext cx="5731510" cy="895351"/>
                            <a:chOff x="0" y="0"/>
                            <a:chExt cx="5878196" cy="918845"/>
                          </a:xfrm>
                        </wpg:grpSpPr>
                        <wpg:grpSp>
                          <wpg:cNvPr id="1608691721" name="مجموعة 48"/>
                          <wpg:cNvGrpSpPr/>
                          <wpg:grpSpPr>
                            <a:xfrm>
                              <a:off x="0" y="0"/>
                              <a:ext cx="5878196" cy="918845"/>
                              <a:chOff x="0" y="0"/>
                              <a:chExt cx="6240348" cy="919070"/>
                            </a:xfrm>
                          </wpg:grpSpPr>
                          <wpg:grpSp>
                            <wpg:cNvPr id="1608691722" name="مجموعة 49"/>
                            <wpg:cNvGrpSpPr/>
                            <wpg:grpSpPr>
                              <a:xfrm>
                                <a:off x="0" y="169208"/>
                                <a:ext cx="5433072" cy="580613"/>
                                <a:chOff x="0" y="169208"/>
                                <a:chExt cx="5433072" cy="580613"/>
                              </a:xfrm>
                            </wpg:grpSpPr>
                            <wps:wsp>
                              <wps:cNvPr id="160869172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72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72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726"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3C3BDA">
                                  <w:rPr>
                                    <w:rFonts w:eastAsia="Calibri" w:hAnsi="Adobe Arabic" w:cs="Adobe Arabic"/>
                                    <w:b/>
                                    <w:bCs/>
                                    <w:color w:val="FFFFFF"/>
                                    <w:kern w:val="24"/>
                                    <w:sz w:val="36"/>
                                    <w:szCs w:val="36"/>
                                    <w:rtl/>
                                    <w:lang w:bidi="ar-EG"/>
                                  </w:rPr>
                                  <w:t>التواصل الفعّال</w:t>
                                </w:r>
                              </w:p>
                            </w:txbxContent>
                          </wps:txbx>
                          <wps:bodyPr wrap="square" rtlCol="1">
                            <a:spAutoFit/>
                          </wps:bodyPr>
                        </wps:wsp>
                      </wpg:grpSp>
                      <pic:pic xmlns:pic="http://schemas.openxmlformats.org/drawingml/2006/picture">
                        <pic:nvPicPr>
                          <pic:cNvPr id="1608691727"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30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&#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">
                <v:group id="مجموعة 47" o:spid="_x0000_s230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Lw0HY&#10;zAAAAOMAAAAPAAAAAAAAAAAAAAAAAKoCAABkcnMvZG93bnJldi54bWxQSwUGAAAAAAQABAD6AAAA&#10;owMAAAAA&#10;">
                  <v:group id="مجموعة 48" o:spid="_x0000_s231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SP5EPIAAAA&#10;4wAAAA8AAAAAAAAAAAAAAAAAqgIAAGRycy9kb3ducmV2LnhtbFBLBQYAAAAABAAEAPoAAACfAwAA&#10;AAA=&#10;">
                    <v:group id="مجموعة 49" o:spid="_x0000_s231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RdejTIAAAA&#10;4wAAAA8AAAAAAAAAAAAAAAAAqgIAAGRycy9kb3ducmV2LnhtbFBLBQYAAAAABAAEAPoAAACfAwAA&#10;AAA=&#10;">
                      <v:shape id="شكل حر 50" o:spid="_x0000_s231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eArMUA&#10;AADjAAAADwAAAGRycy9kb3ducmV2LnhtbERPzYrCMBC+C/sOYRa8aapi1WqUZUEQ2YNWxevQjG2x&#10;mZQman37jSB4nO9/FqvWVOJOjSstKxj0IxDEmdUl5wqOh3VvCsJ5ZI2VZVLwJAer5VdngYm2D97T&#10;PfW5CCHsElRQeF8nUrqsIIOub2viwF1sY9CHs8mlbvARwk0lh1EUS4Mlh4YCa/otKLumN6Mg3o7P&#10;u122Hu/TzejPkdEnbb1S3e/2Zw7CU+s/4rd7o8P8OJrGs8FkOILXTwEAuf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x4CsxQAAAOMAAAAPAAAAAAAAAAAAAAAAAJgCAABkcnMv&#10;ZG93bnJldi54bWxQSwUGAAAAAAQABAD1AAAAig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1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FwesYA&#10;AADjAAAADwAAAGRycy9kb3ducmV2LnhtbERPX2vCMBB/H/gdwgm+yEyV2bmuqYyJ4OPmxp7P5pYW&#10;m0ttYu2+vRGEPd7v/+XrwTaip87XjhXMZwkI4tLpmo2C76/t4wqED8gaG8ek4I88rIvRQ46Zdhf+&#10;pH4fjIgh7DNUUIXQZlL6siKLfuZa4sj9us5iiGdnpO7wEsNtIxdJkkqLNceGClt6r6g87s9WAZ7s&#10;x8/BBef7gzGb6bIdpnqp1GQ8vL2CCDSEf/HdvdNxfpqs0pf58+IJbj9FAGRx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rFwesYAAADjAAAADwAAAAAAAAAAAAAAAACYAgAAZHJz&#10;L2Rvd25yZXYueG1sUEsFBgAAAAAEAAQA9QAAAIsDAAAAAA==&#10;" fillcolor="#a5a5a5 [2092]" stroked="f" strokeweight="1pt">
                        <v:stroke joinstyle="miter"/>
                      </v:roundrect>
                    </v:group>
                    <v:oval id="شكل بيضاوي 52" o:spid="_x0000_s231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GNVccA&#10;AADjAAAADwAAAGRycy9kb3ducmV2LnhtbERPX2vCMBB/H+w7hBv4NhMLVleNMjYGDhRc3Xw+mrMt&#10;NpfSRFu//SIM9ni//7dcD7YRV+p87VjDZKxAEBfO1Fxq+D58PM9B+IBssHFMGm7kYb16fFhiZlzP&#10;X3TNQyliCPsMNVQhtJmUvqjIoh+7ljhyJ9dZDPHsSmk67GO4bWSiVCot1hwbKmzpraLinF+shv35&#10;9HM7fm7VrnR9nvb2PUnMQevR0/C6ABFoCP/iP/fGxPmpmqcvk1kyhftPEQC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ZhjVXHAAAA4wAAAA8AAAAAAAAAAAAAAAAAmAIAAGRy&#10;cy9kb3ducmV2LnhtbFBLBQYAAAAABAAEAPUAAACMAwAAAAA=&#10;" filled="f" strokecolor="#168489" strokeweight="1pt">
                      <v:stroke joinstyle="miter"/>
                    </v:oval>
                  </v:group>
                  <v:shape id="مربع نص 41" o:spid="_x0000_s2315"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VVRsUA&#10;AADjAAAADwAAAGRycy9kb3ducmV2LnhtbERPS0vDQBC+C/6HZQRvdjcFY5t2W4oP6MGLNd6H7JgN&#10;ZmdDdmzSf+8Kgsf53rPdz6FXZxpTF9lCsTCgiJvoOm4t1O8vdytQSZAd9pHJwoUS7HfXV1usXJz4&#10;jc4naVUO4VShBS8yVFqnxlPAtIgDceY+4xhQ8jm22o045fDQ66UxpQ7YcW7wONCjp+br9B0siLhD&#10;camfQzp+zK9PkzfNPdbW3t7Mhw0ooVn+xX/uo8vzS7Mq18XDsoTfnz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xVVG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3C3BDA">
                            <w:rPr>
                              <w:rFonts w:eastAsia="Calibri" w:hAnsi="Adobe Arabic" w:cs="Adobe Arabic"/>
                              <w:b/>
                              <w:bCs/>
                              <w:color w:val="FFFFFF"/>
                              <w:kern w:val="24"/>
                              <w:sz w:val="36"/>
                              <w:szCs w:val="36"/>
                              <w:rtl/>
                              <w:lang w:bidi="ar-EG"/>
                            </w:rPr>
                            <w:t>التواصل الفعّال</w:t>
                          </w:r>
                        </w:p>
                      </w:txbxContent>
                    </v:textbox>
                  </v:shape>
                </v:group>
                <v:shape id="صورة 54" o:spid="_x0000_s2316"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heuX3JAAAA4wAAAA8AAABkcnMvZG93bnJldi54bWxET19LwzAQfxf8DuEE31y6CW1Xlw2VCcKe&#10;tqrs8dacbV1yqUnc6rc3guDj/f7fYjVaI07kQ+9YwXSSgSBunO65VfBSP92UIEJE1mgck4JvCrBa&#10;Xl4ssNLuzFs67WIrUgiHChV0MQ6VlKHpyGKYuIE4ce/OW4zp9K3UHs8p3Bo5y7JcWuw5NXQ40GNH&#10;zXH3ZRVs/MPhY16/mfpzu1+X5rZ4Pa43Sl1fjfd3ICKN8V/8537WaX6elfl8WswK+P0pASCXP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iF65fckAAADjAAAADwAAAAAAAAAA&#10;AAAAAACfAgAAZHJzL2Rvd25yZXYueG1sUEsFBgAAAAAEAAQA9wAAAJUDAAAAAA==&#10;">
                  <v:imagedata r:id="rId74" o:title=""/>
                  <v:path arrowok="t"/>
                </v:shape>
                <w10:wrap anchorx="page"/>
                <w10:anchorlock/>
              </v:group>
            </w:pict>
          </mc:Fallback>
        </mc:AlternateContent>
      </w:r>
    </w:p>
    <w:p w:rsidR="007C6591" w:rsidRPr="00DD2A38" w:rsidRDefault="007C6591" w:rsidP="00084372">
      <w:r w:rsidRPr="00DD2A38">
        <w:rPr>
          <w:rtl/>
        </w:rPr>
        <w:t xml:space="preserve">   - تحدث مع المدير أو الزملاء حول الضغوط التي تواجهها.  </w:t>
      </w:r>
    </w:p>
    <w:p w:rsidR="007C6591" w:rsidRPr="00DD2A38" w:rsidRDefault="007C6591" w:rsidP="00084372">
      <w:r w:rsidRPr="00DD2A38">
        <w:rPr>
          <w:rtl/>
        </w:rPr>
        <w:t xml:space="preserve">   - استخدم لغة واضحة ومهذبة للتعبير عن احتياجاتك أو اقتراح الحلول.  </w:t>
      </w:r>
    </w:p>
    <w:p w:rsidR="007C6591" w:rsidRPr="00DD2A38" w:rsidRDefault="007C6591" w:rsidP="00084372">
      <w:r w:rsidRPr="00DD2A38">
        <w:rPr>
          <w:rtl/>
        </w:rPr>
        <w:t xml:space="preserve">   - طلب المساعدة ليس علامة ضعف، بل خطوة نحو تحسين بيئة عملك.  </w:t>
      </w:r>
    </w:p>
    <w:p w:rsidR="007C6591" w:rsidRPr="00DD2A38" w:rsidRDefault="00084372" w:rsidP="00084372">
      <w:r w:rsidRPr="002A078C">
        <w:rPr>
          <w:rFonts w:ascii="Sakkal Majalla" w:hAnsi="Sakkal Majalla"/>
          <w:noProof/>
          <w:sz w:val="34"/>
        </w:rPr>
        <w:lastRenderedPageBreak/>
        <mc:AlternateContent>
          <mc:Choice Requires="wpg">
            <w:drawing>
              <wp:inline distT="0" distB="0" distL="0" distR="0" wp14:anchorId="0AD15DEB" wp14:editId="06236E13">
                <wp:extent cx="5731510" cy="892088"/>
                <wp:effectExtent l="0" t="0" r="2540" b="22860"/>
                <wp:docPr id="160869171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711" name="مجموعة 47"/>
                        <wpg:cNvGrpSpPr/>
                        <wpg:grpSpPr>
                          <a:xfrm>
                            <a:off x="0" y="0"/>
                            <a:ext cx="5731510" cy="895351"/>
                            <a:chOff x="0" y="0"/>
                            <a:chExt cx="5878196" cy="918845"/>
                          </a:xfrm>
                        </wpg:grpSpPr>
                        <wpg:grpSp>
                          <wpg:cNvPr id="1608691712" name="مجموعة 48"/>
                          <wpg:cNvGrpSpPr/>
                          <wpg:grpSpPr>
                            <a:xfrm>
                              <a:off x="0" y="0"/>
                              <a:ext cx="5878196" cy="918845"/>
                              <a:chOff x="0" y="0"/>
                              <a:chExt cx="6240348" cy="919070"/>
                            </a:xfrm>
                          </wpg:grpSpPr>
                          <wpg:grpSp>
                            <wpg:cNvPr id="1608691713" name="مجموعة 49"/>
                            <wpg:cNvGrpSpPr/>
                            <wpg:grpSpPr>
                              <a:xfrm>
                                <a:off x="0" y="169208"/>
                                <a:ext cx="5433072" cy="580613"/>
                                <a:chOff x="0" y="169208"/>
                                <a:chExt cx="5433072" cy="580613"/>
                              </a:xfrm>
                            </wpg:grpSpPr>
                            <wps:wsp>
                              <wps:cNvPr id="160869171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71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71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717"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3C3BDA">
                                  <w:rPr>
                                    <w:rFonts w:eastAsia="Calibri" w:hAnsi="Adobe Arabic" w:cs="Adobe Arabic"/>
                                    <w:b/>
                                    <w:bCs/>
                                    <w:color w:val="FFFFFF"/>
                                    <w:kern w:val="24"/>
                                    <w:sz w:val="36"/>
                                    <w:szCs w:val="36"/>
                                    <w:rtl/>
                                    <w:lang w:bidi="ar-EG"/>
                                  </w:rPr>
                                  <w:t>التوازن بين العمل والحياة الشخصية</w:t>
                                </w:r>
                              </w:p>
                            </w:txbxContent>
                          </wps:txbx>
                          <wps:bodyPr wrap="square" rtlCol="1">
                            <a:spAutoFit/>
                          </wps:bodyPr>
                        </wps:wsp>
                      </wpg:grpSp>
                      <pic:pic xmlns:pic="http://schemas.openxmlformats.org/drawingml/2006/picture">
                        <pic:nvPicPr>
                          <pic:cNvPr id="1608691718"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31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">
                <v:group id="مجموعة 47" o:spid="_x0000_s231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rjLv7IAAAA&#10;4wAAAA8AAAAAAAAAAAAAAAAAqgIAAGRycy9kb3ducmV2LnhtbFBLBQYAAAAABAAEAPoAAACfAwAA&#10;AAA=&#10;">
                  <v:group id="مجموعة 48" o:spid="_x0000_s231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oxsInIAAAA&#10;4wAAAA8AAAAAAAAAAAAAAAAAqgIAAGRycy9kb3ducmV2LnhtbFBLBQYAAAAABAAEAPoAAACfAwAA&#10;AAA=&#10;">
                    <v:group id="مجموعة 49" o:spid="_x0000_s232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V9FRLIAAAA&#10;4wAAAA8AAAAAAAAAAAAAAAAAqgIAAGRycy9kb3ducmV2LnhtbFBLBQYAAAAABAAEAPoAAACfAwAA&#10;AAA=&#10;">
                      <v:shape id="شكل حر 50" o:spid="_x0000_s232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LSZccA&#10;AADjAAAADwAAAGRycy9kb3ducmV2LnhtbERPS2vCQBC+F/oflin0VjfxEW3qKiIIUjyYqHgdstMk&#10;NDsbsluN/74rCB7ne8982ZtGXKhztWUF8SACQVxYXXOp4HjYfMxAOI+ssbFMCm7kYLl4fZljqu2V&#10;M7rkvhQhhF2KCirv21RKV1Rk0A1sSxy4H9sZ9OHsSqk7vIZw08hhFCXSYM2hocKW1hUVv/mfUZB8&#10;T877fbGZZPl2tHNk9Elbr9T7W7/6AuGp90/xw73VYX4SzZLPeBqP4f5TAEA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xC0mXHAAAA4w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2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EfXMUA&#10;AADjAAAADwAAAGRycy9kb3ducmV2LnhtbERPX2vCMBB/H+w7hBvsRWZaoZ12RpHJwEenY89nc6Zl&#10;zaU2Wa3f3giCj/f7f/PlYBvRU+drxwrScQKCuHS6ZqPgZ//1NgXhA7LGxjEpuJCH5eL5aY6Fdmf+&#10;pn4XjIgh7AtUUIXQFlL6siKLfuxa4sgdXWcxxLMzUnd4juG2kZMkyaXFmmNDhS19VlT+7f6tAjzZ&#10;7e/BBef7gzHrUdYOI50p9foyrD5ABBrCQ3x3b3ScnyfTfJa+pxncfooA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kR9cxQAAAOMAAAAPAAAAAAAAAAAAAAAAAJgCAABkcnMv&#10;ZG93bnJldi54bWxQSwUGAAAAAAQABAD1AAAAigMAAAAA&#10;" fillcolor="#a5a5a5 [2092]" stroked="f" strokeweight="1pt">
                        <v:stroke joinstyle="miter"/>
                      </v:roundrect>
                    </v:group>
                    <v:oval id="شكل بيضاوي 52" o:spid="_x0000_s232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Zn8cA&#10;AADjAAAADwAAAGRycy9kb3ducmV2LnhtbERPX0vDMBB/F/Ydwgm+uaR9iLNbNmQiTFDQTvd8NLe2&#10;rLmUJlu7b28Ewcf7/b/VZnKduNAQWs8GsrkCQVx523Jt4Gv/cr8AESKyxc4zGbhSgM16drPCwvqR&#10;P+lSxlqkEA4FGmhi7AspQ9WQwzD3PXHijn5wGNM51NIOOKZw18lcKS0dtpwaGuxp21B1Ks/OwMfp&#10;+H09vL6p99qPpR7dc57bvTF3t9PTEkSkKf6L/9w7m+ZrtdCP2UOm4fenBIB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jf2Z/HAAAA4wAAAA8AAAAAAAAAAAAAAAAAmAIAAGRy&#10;cy9kb3ducmV2LnhtbFBLBQYAAAAABAAEAPUAAACMAwAAAAA=&#10;" filled="f" strokecolor="#168489" strokeweight="1pt">
                      <v:stroke joinstyle="miter"/>
                    </v:oval>
                  </v:group>
                  <v:shape id="مربع نص 41" o:spid="_x0000_s2324"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U6YMUA&#10;AADjAAAADwAAAGRycy9kb3ducmV2LnhtbERPS0vDQBC+C/6HZQRvdjeCaZt2W4oP6MGLNd6H7JgN&#10;ZmdDdmzSf+8Kgsf53rPdz6FXZxpTF9lCsTCgiJvoOm4t1O8vdytQSZAd9pHJwoUS7HfXV1usXJz4&#10;jc4naVUO4VShBS8yVFqnxlPAtIgDceY+4xhQ8jm22o045fDQ63tjSh2w49zgcaBHT83X6TtYEHGH&#10;4lI/h3T8mF+fJm+aB6ytvb2ZDxtQQrP8i//cR5fnl2ZVrotlsYTfnz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5Tpg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3C3BDA">
                            <w:rPr>
                              <w:rFonts w:eastAsia="Calibri" w:hAnsi="Adobe Arabic" w:cs="Adobe Arabic"/>
                              <w:b/>
                              <w:bCs/>
                              <w:color w:val="FFFFFF"/>
                              <w:kern w:val="24"/>
                              <w:sz w:val="36"/>
                              <w:szCs w:val="36"/>
                              <w:rtl/>
                              <w:lang w:bidi="ar-EG"/>
                            </w:rPr>
                            <w:t>التوازن بين العمل والحياة الشخصية</w:t>
                          </w:r>
                        </w:p>
                      </w:txbxContent>
                    </v:textbox>
                  </v:shape>
                </v:group>
                <v:shape id="صورة 54" o:spid="_x0000_s2325"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N63nsswAAADjAAAADwAAAAAA&#10;AAAAAAAAAACfAgAAZHJzL2Rvd25yZXYueG1sUEsFBgAAAAAEAAQA9wAAAJgDAAAAAA==&#10;">
                  <v:imagedata r:id="rId74" o:title=""/>
                  <v:path arrowok="t"/>
                </v:shape>
                <w10:wrap anchorx="page"/>
                <w10:anchorlock/>
              </v:group>
            </w:pict>
          </mc:Fallback>
        </mc:AlternateContent>
      </w:r>
    </w:p>
    <w:p w:rsidR="007C6591" w:rsidRPr="00DD2A38" w:rsidRDefault="007C6591" w:rsidP="00084372">
      <w:r w:rsidRPr="00DD2A38">
        <w:rPr>
          <w:rtl/>
        </w:rPr>
        <w:t xml:space="preserve">   - خصص وقتا</w:t>
      </w:r>
      <w:r>
        <w:rPr>
          <w:rFonts w:hint="cs"/>
          <w:rtl/>
        </w:rPr>
        <w:t>ً</w:t>
      </w:r>
      <w:r w:rsidRPr="00DD2A38">
        <w:rPr>
          <w:rtl/>
        </w:rPr>
        <w:t xml:space="preserve"> لأنشطتك الشخصية وهواياتك خارج العمل.  </w:t>
      </w:r>
    </w:p>
    <w:p w:rsidR="007C6591" w:rsidRPr="00DD2A38" w:rsidRDefault="007C6591" w:rsidP="00084372">
      <w:r w:rsidRPr="00DD2A38">
        <w:rPr>
          <w:rtl/>
        </w:rPr>
        <w:t xml:space="preserve">   - حاول الالتزام بساعات العمل الرسمية وتجن</w:t>
      </w:r>
      <w:r>
        <w:rPr>
          <w:rFonts w:hint="cs"/>
          <w:rtl/>
        </w:rPr>
        <w:t>ّ</w:t>
      </w:r>
      <w:r w:rsidRPr="00DD2A38">
        <w:rPr>
          <w:rtl/>
        </w:rPr>
        <w:t xml:space="preserve">ب الانشغال المستمر بمهام العمل في أوقات الراحة.  </w:t>
      </w:r>
    </w:p>
    <w:p w:rsidR="007C6591" w:rsidRPr="00DD2A38" w:rsidRDefault="007C6591" w:rsidP="00084372">
      <w:r w:rsidRPr="00DD2A38">
        <w:rPr>
          <w:rtl/>
        </w:rPr>
        <w:t xml:space="preserve">   - تعلم قول "لا" عندما تكون المهام خارج قدراتك أو وقتك.  </w:t>
      </w:r>
    </w:p>
    <w:p w:rsidR="007C6591" w:rsidRPr="00DD2A38" w:rsidRDefault="00084372" w:rsidP="00084372">
      <w:r w:rsidRPr="002A078C">
        <w:rPr>
          <w:rFonts w:ascii="Sakkal Majalla" w:hAnsi="Sakkal Majalla"/>
          <w:noProof/>
          <w:sz w:val="34"/>
        </w:rPr>
        <mc:AlternateContent>
          <mc:Choice Requires="wpg">
            <w:drawing>
              <wp:inline distT="0" distB="0" distL="0" distR="0" wp14:anchorId="65972982" wp14:editId="60D25A64">
                <wp:extent cx="5731510" cy="892088"/>
                <wp:effectExtent l="0" t="0" r="2540" b="22860"/>
                <wp:docPr id="160869170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702" name="مجموعة 47"/>
                        <wpg:cNvGrpSpPr/>
                        <wpg:grpSpPr>
                          <a:xfrm>
                            <a:off x="0" y="0"/>
                            <a:ext cx="5731510" cy="895351"/>
                            <a:chOff x="0" y="0"/>
                            <a:chExt cx="5878196" cy="918845"/>
                          </a:xfrm>
                        </wpg:grpSpPr>
                        <wpg:grpSp>
                          <wpg:cNvPr id="1608691703" name="مجموعة 48"/>
                          <wpg:cNvGrpSpPr/>
                          <wpg:grpSpPr>
                            <a:xfrm>
                              <a:off x="0" y="0"/>
                              <a:ext cx="5878196" cy="918845"/>
                              <a:chOff x="0" y="0"/>
                              <a:chExt cx="6240348" cy="919070"/>
                            </a:xfrm>
                          </wpg:grpSpPr>
                          <wpg:grpSp>
                            <wpg:cNvPr id="1608691704" name="مجموعة 49"/>
                            <wpg:cNvGrpSpPr/>
                            <wpg:grpSpPr>
                              <a:xfrm>
                                <a:off x="0" y="169208"/>
                                <a:ext cx="5433072" cy="580613"/>
                                <a:chOff x="0" y="169208"/>
                                <a:chExt cx="5433072" cy="580613"/>
                              </a:xfrm>
                            </wpg:grpSpPr>
                            <wps:wsp>
                              <wps:cNvPr id="160869170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70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70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708"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3C3BDA">
                                  <w:rPr>
                                    <w:rFonts w:eastAsia="Calibri" w:hAnsi="Adobe Arabic" w:cs="Adobe Arabic"/>
                                    <w:b/>
                                    <w:bCs/>
                                    <w:color w:val="FFFFFF"/>
                                    <w:kern w:val="24"/>
                                    <w:sz w:val="36"/>
                                    <w:szCs w:val="36"/>
                                    <w:rtl/>
                                    <w:lang w:bidi="ar-EG"/>
                                  </w:rPr>
                                  <w:t>ممارسة تقنيات الاسترخاء</w:t>
                                </w:r>
                              </w:p>
                            </w:txbxContent>
                          </wps:txbx>
                          <wps:bodyPr wrap="square" rtlCol="1">
                            <a:spAutoFit/>
                          </wps:bodyPr>
                        </wps:wsp>
                      </wpg:grpSp>
                      <pic:pic xmlns:pic="http://schemas.openxmlformats.org/drawingml/2006/picture">
                        <pic:nvPicPr>
                          <pic:cNvPr id="1608691709"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32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">
                <v:group id="مجموعة 47" o:spid="_x0000_s232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oJlTIAAAA&#10;4wAAAA8AAAAAAAAAAAAAAAAAqgIAAGRycy9kb3ducmV2LnhtbFBLBQYAAAAABAAEAPoAAACfAwAA&#10;AAA=&#10;">
                  <v:group id="مجموعة 48" o:spid="_x0000_s232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Ckg8/IAAAA&#10;4wAAAA8AAAAAAAAAAAAAAAAAqgIAAGRycy9kb3ducmV2LnhtbFBLBQYAAAAABAAEAPoAAACfAwAA&#10;AAA=&#10;">
                    <v:group id="مجموعة 49" o:spid="_x0000_s232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TRu7yQAA&#10;AOMAAAAPAAAAAAAAAAAAAAAAAKoCAABkcnMvZG93bnJldi54bWxQSwUGAAAAAAQABAD6AAAAoAMA&#10;AAAA&#10;">
                      <v:shape id="شكل حر 50" o:spid="_x0000_s233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fhI8YA&#10;AADjAAAADwAAAGRycy9kb3ducmV2LnhtbERPX2vCMBB/H/gdwgl7m4kbra4zyhAEGT5oN/H1aM62&#10;2FxKE7X79kYQfLzf/5stetuIC3W+dqxhPFIgiAtnai41/P2u3qYgfEA22DgmDf/kYTEfvMwwM+7K&#10;O7rkoRQxhH2GGqoQ2kxKX1Rk0Y9cSxy5o+sshnh2pTQdXmO4beS7Uqm0WHNsqLClZUXFKT9bDelP&#10;cthui1Wyy9cfG0/W7I0LWr8O++8vEIH68BQ/3GsT56dqmn6OJyqB+08RAD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fhI8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3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oX9sUA&#10;AADjAAAADwAAAGRycy9kb3ducmV2LnhtbERPX2vCMBB/F/Ydwg18kZko2NXOKKIIe5xu7PlszrSs&#10;udQm1u7bL4PBHu/3/1abwTWipy7UnjXMpgoEcelNzVbDx/vhKQcRIrLBxjNp+KYAm/XDaIWF8Xc+&#10;Un+KVqQQDgVqqGJsCylDWZHDMPUtceIuvnMY09lZaTq8p3DXyLlSmXRYc2qosKVdReXX6eY04NW9&#10;fZ599KE/W7ufLNphYhZajx+H7QuISEP8F/+5X02an6k8W86eVQa/PyUA5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mhf2xQAAAOMAAAAPAAAAAAAAAAAAAAAAAJgCAABkcnMv&#10;ZG93bnJldi54bWxQSwUGAAAAAAQABAD1AAAAigMAAAAA&#10;" fillcolor="#a5a5a5 [2092]" stroked="f" strokeweight="1pt">
                        <v:stroke joinstyle="miter"/>
                      </v:roundrect>
                    </v:group>
                    <v:oval id="شكل بيضاوي 52" o:spid="_x0000_s233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rq2ccA&#10;AADjAAAADwAAAGRycy9kb3ducmV2LnhtbERPX2vCMBB/H/gdwgl708Q+VFeNIhvCBhtonT4fzdkW&#10;m0tpoq3ffhkM9ni//7faDLYRd+p87VjDbKpAEBfO1Fxq+D7uJgsQPiAbbByThgd52KxHTyvMjOv5&#10;QPc8lCKGsM9QQxVCm0npi4os+qlriSN3cZ3FEM+ulKbDPobbRiZKpdJizbGhwpZeKyqu+c1q2F8v&#10;p8f541N9la7P096+JYk5av08HrZLEIGG8C/+c7+bOD9Vi/RlNldz+P0pAiD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JK6tnHAAAA4wAAAA8AAAAAAAAAAAAAAAAAmAIAAGRy&#10;cy9kb3ducmV2LnhtbFBLBQYAAAAABAAEAPUAAACMAwAAAAA=&#10;" filled="f" strokecolor="#168489" strokeweight="1pt">
                      <v:stroke joinstyle="miter"/>
                    </v:oval>
                  </v:group>
                  <v:shape id="مربع نص 41" o:spid="_x0000_s2333"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M4z8gA&#10;AADjAAAADwAAAGRycy9kb3ducmV2LnhtbESPQU/DMAyF70j7D5EncWNJJ1FGWTZNA6QduDDK3WpM&#10;U9E4VWPW7t+TAxJH+z2/93m7n0OvLjSmLrKFYmVAETfRddxaqD9e7zagkiA77COThSsl2O8WN1us&#10;XJz4nS5naVUO4VShBS8yVFqnxlPAtIoDcda+4hhQ8ji22o045fDQ67UxpQ7YcW7wONDRU/N9/gkW&#10;RNyhuNYvIZ0+57fnyZvmHmtrb5fz4QmU0Cz/5r/rk8v4pdmUj8WDydD5p7wAvfs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1ozjPyAAAAOMAAAAPAAAAAAAAAAAAAAAAAJgCAABk&#10;cnMvZG93bnJldi54bWxQSwUGAAAAAAQABAD1AAAAjQ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3C3BDA">
                            <w:rPr>
                              <w:rFonts w:eastAsia="Calibri" w:hAnsi="Adobe Arabic" w:cs="Adobe Arabic"/>
                              <w:b/>
                              <w:bCs/>
                              <w:color w:val="FFFFFF"/>
                              <w:kern w:val="24"/>
                              <w:sz w:val="36"/>
                              <w:szCs w:val="36"/>
                              <w:rtl/>
                              <w:lang w:bidi="ar-EG"/>
                            </w:rPr>
                            <w:t>ممارسة تقنيات الاسترخاء</w:t>
                          </w:r>
                        </w:p>
                      </w:txbxContent>
                    </v:textbox>
                  </v:shape>
                </v:group>
                <v:shape id="صورة 54" o:spid="_x0000_s2334"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041PTJAAAA4wAAAA8AAABkcnMvZG93bnJldi54bWxET09PwjAUv5v4HZpn4k1aNBnbpBAwmJhw&#10;ginhWNfnNmlfZ1thfntLQsLx/f6/6Xywhh3Rh86RhPFIAEOqne6okfBevT7kwEJUpJVxhBL+MMB8&#10;dnszVaV2J9rgcRsblkIolEpCG2Nfch7qFq0KI9cjJe7LeatiOn3DtVenFG4NfxQi41Z1lBpa1eNL&#10;i/Vh+2slrP3y87uodqb62exXuXmafBxWaynv74bFM7CIQ7yKL+43neZnIs+K8UQUcP4pAcBn/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3TjU9MkAAADjAAAADwAAAAAAAAAA&#10;AAAAAACfAgAAZHJzL2Rvd25yZXYueG1sUEsFBgAAAAAEAAQA9wAAAJUDAAAAAA==&#10;">
                  <v:imagedata r:id="rId74" o:title=""/>
                  <v:path arrowok="t"/>
                </v:shape>
                <w10:wrap anchorx="page"/>
                <w10:anchorlock/>
              </v:group>
            </w:pict>
          </mc:Fallback>
        </mc:AlternateContent>
      </w:r>
    </w:p>
    <w:p w:rsidR="007C6591" w:rsidRPr="00DD2A38" w:rsidRDefault="007C6591" w:rsidP="00084372">
      <w:r w:rsidRPr="00DD2A38">
        <w:rPr>
          <w:rtl/>
        </w:rPr>
        <w:t xml:space="preserve">   - جر</w:t>
      </w:r>
      <w:r>
        <w:rPr>
          <w:rFonts w:hint="cs"/>
          <w:rtl/>
        </w:rPr>
        <w:t>ّ</w:t>
      </w:r>
      <w:r w:rsidRPr="00DD2A38">
        <w:rPr>
          <w:rtl/>
        </w:rPr>
        <w:t xml:space="preserve">ب تمارين التنفس العميق أو التأمل لخفض مستويات التوتر.  </w:t>
      </w:r>
    </w:p>
    <w:p w:rsidR="007C6591" w:rsidRPr="00DD2A38" w:rsidRDefault="007C6591" w:rsidP="00084372">
      <w:r w:rsidRPr="00DD2A38">
        <w:rPr>
          <w:rtl/>
        </w:rPr>
        <w:t xml:space="preserve">   - مارس الرياضة بانتظام، مثل المشي أو اليوغا، لتحفيز الجسم على إفراز هرمونات السعادة (الإندورفين).  </w:t>
      </w:r>
    </w:p>
    <w:p w:rsidR="007C6591" w:rsidRPr="00DD2A38" w:rsidRDefault="007C6591" w:rsidP="00084372">
      <w:r w:rsidRPr="00DD2A38">
        <w:rPr>
          <w:rtl/>
        </w:rPr>
        <w:t xml:space="preserve">   - خذ استراحات قصيرة خلال يوم العمل لتصفية ذهنك واستعادة النشاط.  </w:t>
      </w:r>
    </w:p>
    <w:p w:rsidR="007C6591" w:rsidRPr="00DD2A38" w:rsidRDefault="00084372" w:rsidP="00084372">
      <w:r w:rsidRPr="002A078C">
        <w:rPr>
          <w:rFonts w:ascii="Sakkal Majalla" w:hAnsi="Sakkal Majalla"/>
          <w:noProof/>
          <w:sz w:val="34"/>
        </w:rPr>
        <mc:AlternateContent>
          <mc:Choice Requires="wpg">
            <w:drawing>
              <wp:inline distT="0" distB="0" distL="0" distR="0" wp14:anchorId="407A6DFB" wp14:editId="1775AB2E">
                <wp:extent cx="5731510" cy="892088"/>
                <wp:effectExtent l="0" t="0" r="2540" b="22860"/>
                <wp:docPr id="160869169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693" name="مجموعة 47"/>
                        <wpg:cNvGrpSpPr/>
                        <wpg:grpSpPr>
                          <a:xfrm>
                            <a:off x="0" y="0"/>
                            <a:ext cx="5731510" cy="895351"/>
                            <a:chOff x="0" y="0"/>
                            <a:chExt cx="5878196" cy="918845"/>
                          </a:xfrm>
                        </wpg:grpSpPr>
                        <wpg:grpSp>
                          <wpg:cNvPr id="1608691694" name="مجموعة 48"/>
                          <wpg:cNvGrpSpPr/>
                          <wpg:grpSpPr>
                            <a:xfrm>
                              <a:off x="0" y="0"/>
                              <a:ext cx="5878196" cy="918845"/>
                              <a:chOff x="0" y="0"/>
                              <a:chExt cx="6240348" cy="919070"/>
                            </a:xfrm>
                          </wpg:grpSpPr>
                          <wpg:grpSp>
                            <wpg:cNvPr id="1608691695" name="مجموعة 49"/>
                            <wpg:cNvGrpSpPr/>
                            <wpg:grpSpPr>
                              <a:xfrm>
                                <a:off x="0" y="169208"/>
                                <a:ext cx="5433072" cy="580613"/>
                                <a:chOff x="0" y="169208"/>
                                <a:chExt cx="5433072" cy="580613"/>
                              </a:xfrm>
                            </wpg:grpSpPr>
                            <wps:wsp>
                              <wps:cNvPr id="160869169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69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69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699"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3C3BDA">
                                  <w:rPr>
                                    <w:rFonts w:eastAsia="Calibri" w:hAnsi="Adobe Arabic" w:cs="Adobe Arabic"/>
                                    <w:b/>
                                    <w:bCs/>
                                    <w:color w:val="FFFFFF"/>
                                    <w:kern w:val="24"/>
                                    <w:sz w:val="36"/>
                                    <w:szCs w:val="36"/>
                                    <w:rtl/>
                                    <w:lang w:bidi="ar-EG"/>
                                  </w:rPr>
                                  <w:t>الحفاظ على الصحة الجسدية</w:t>
                                </w:r>
                              </w:p>
                            </w:txbxContent>
                          </wps:txbx>
                          <wps:bodyPr wrap="square" rtlCol="1">
                            <a:spAutoFit/>
                          </wps:bodyPr>
                        </wps:wsp>
                      </wpg:grpSp>
                      <pic:pic xmlns:pic="http://schemas.openxmlformats.org/drawingml/2006/picture">
                        <pic:nvPicPr>
                          <pic:cNvPr id="1608691700"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33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FbdK7TdAAAABQEAAA8AAABkcnMvZG93bnJl&#10;di54bWxMj0FLw0AQhe+C/2EZwZvdTbXFxmxKKeqpCG0F6W2bnSah2dmQ3Sbpv3f0opcHw3u89022&#10;HF0jeuxC7UlDMlEgkApvayo1fO7fHp5BhGjImsYTarhigGV+e5OZ1PqBttjvYim4hEJqNFQxtqmU&#10;oajQmTDxLRJ7J985E/nsSmk7M3C5a+RUqbl0piZeqEyL6wqL8+7iNLwPZlg9Jq/95nxaXw/72cfX&#10;JkGt7+/G1QuIiGP8C8MPPqNDzkxHfyEbRKOBH4m/yt5CTecgjhx6UjOQeSb/0+ff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">
                <v:group id="مجموعة 47" o:spid="_x0000_s233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5PGdXIAAAA&#10;4wAAAA8AAAAAAAAAAAAAAAAAqgIAAGRycy9kb3ducmV2LnhtbFBLBQYAAAAABAAEAPoAAACfAwAA&#10;AAA=&#10;">
                  <v:group id="مجموعة 48" o:spid="_x0000_s233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GmgaHIAAAA&#10;4wAAAA8AAAAAAAAAAAAAAAAAqgIAAGRycy9kb3ducmV2LnhtbFBLBQYAAAAABAAEAPoAAACfAwAA&#10;AAA=&#10;">
                    <v:group id="مجموعة 49" o:spid="_x0000_s233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7qJDrIAAAA&#10;4wAAAA8AAAAAAAAAAAAAAAAAqgIAAGRycy9kb3ducmV2LnhtbFBLBQYAAAAABAAEAPoAAACfAwAA&#10;AAA=&#10;">
                      <v:shape id="شكل حر 50" o:spid="_x0000_s233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7lTsUA&#10;AADjAAAADwAAAGRycy9kb3ducmV2LnhtbERPzYrCMBC+L/gOYQRva+qKQbtGkQVBxINWxevQzLbF&#10;ZlKaqPXtjbCwx/n+Z77sbC3u1PrKsYbRMAFBnDtTcaHhdFx/TkH4gGywdkwanuRhueh9zDE17sEH&#10;umehEDGEfYoayhCaVEqfl2TRD11DHLlf11oM8WwLaVp8xHBby68kUdJixbGhxIZ+Ssqv2c1qUNvJ&#10;Zb/P15NDthnvPFlzNi5oPeh3q28QgbrwL/5zb0ycr5Kpmo3UTMH7pwiAXL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7uVOxQAAAOMAAAAPAAAAAAAAAAAAAAAAAJgCAABkcnMv&#10;ZG93bnJldi54bWxQSwUGAAAAAAQABAD1AAAAig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4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0od8YA&#10;AADjAAAADwAAAGRycy9kb3ducmV2LnhtbERPX2vCMBB/H/gdwgm+yJo6sGrXKLIh+Lip+Hw2t7Ss&#10;udQmq/XbL4OBj/f7f8VmsI3oqfO1YwWzJAVBXDpds1FwOu6elyB8QNbYOCYFd/KwWY+eCsy1u/En&#10;9YdgRAxhn6OCKoQ2l9KXFVn0iWuJI/flOoshnp2RusNbDLeNfEnTTFqsOTZU2NJbReX34ccqwKv9&#10;OF9ccL6/GPM+nbfDVM+VmoyH7SuIQEN4iP/dex3nZ+kyW82y1QL+fooA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z0od8YAAADjAAAADwAAAAAAAAAAAAAAAACYAgAAZHJz&#10;L2Rvd25yZXYueG1sUEsFBgAAAAAEAAQA9QAAAIsDAAAAAA==&#10;" fillcolor="#a5a5a5 [2092]" stroked="f" strokeweight="1pt">
                        <v:stroke joinstyle="miter"/>
                      </v:roundrect>
                    </v:group>
                    <v:oval id="شكل بيضاوي 52" o:spid="_x0000_s234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7kscoA&#10;AADjAAAADwAAAGRycy9kb3ducmV2LnhtbESPQUvDQBCF74L/YRnBm91tDksbuy2iCAoKmlbPQ3aa&#10;hGZnQ3Zt0n/vHASPM+/Ne99sdnPo1ZnG1EV2sFwYUMR19B03Dg7757sVqJSRPfaRycGFEuy211cb&#10;LH2c+JPOVW6UhHAq0UGb81BqneqWAqZFHIhFO8YxYJZxbLQfcZLw0OvCGKsDdiwNLQ702FJ9qn6C&#10;g4/T8evy/fpm3ps4VXYKT0Xh987d3swP96Ayzfnf/Hf94gXfmpVdL+1aoOUnWYDe/gI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0+5LHKAAAA4wAAAA8AAAAAAAAAAAAAAAAAmAIA&#10;AGRycy9kb3ducmV2LnhtbFBLBQYAAAAABAAEAPUAAACPAwAAAAA=&#10;" filled="f" strokecolor="#168489" strokeweight="1pt">
                      <v:stroke joinstyle="miter"/>
                    </v:oval>
                  </v:group>
                  <v:shape id="مربع نص 41" o:spid="_x0000_s2342"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QHTsUA&#10;AADjAAAADwAAAGRycy9kb3ducmV2LnhtbERPS0vDQBC+C/6HZQRvdjeCoYndluIDevBiG+9DdswG&#10;s7MhOzbpv3cFweN879nsljCoM02pj2yhWBlQxG10PXcWmtPr3RpUEmSHQ2SycKEEu+311QZrF2d+&#10;p/NROpVDONVowYuMtdap9RQwreJInLnPOAWUfE6ddhPOOTwM+t6YUgfsOTd4HOnJU/t1/A4WRNy+&#10;uDQvIR0+lrfn2Zv2ARtrb2+W/SMooUX+xX/ug8vzS7Muq6KsKvj9KQOgt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BAdO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3C3BDA">
                            <w:rPr>
                              <w:rFonts w:eastAsia="Calibri" w:hAnsi="Adobe Arabic" w:cs="Adobe Arabic"/>
                              <w:b/>
                              <w:bCs/>
                              <w:color w:val="FFFFFF"/>
                              <w:kern w:val="24"/>
                              <w:sz w:val="36"/>
                              <w:szCs w:val="36"/>
                              <w:rtl/>
                              <w:lang w:bidi="ar-EG"/>
                            </w:rPr>
                            <w:t>الحفاظ على الصحة الجسدية</w:t>
                          </w:r>
                        </w:p>
                      </w:txbxContent>
                    </v:textbox>
                  </v:shape>
                </v:group>
                <v:shape id="صورة 54" o:spid="_x0000_s2343"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TAJ9acwAAADjAAAADwAAAAAA&#10;AAAAAAAAAACfAgAAZHJzL2Rvd25yZXYueG1sUEsFBgAAAAAEAAQA9wAAAJgDAAAAAA==&#10;">
                  <v:imagedata r:id="rId74" o:title=""/>
                  <v:path arrowok="t"/>
                </v:shape>
                <w10:wrap anchorx="page"/>
                <w10:anchorlock/>
              </v:group>
            </w:pict>
          </mc:Fallback>
        </mc:AlternateContent>
      </w:r>
    </w:p>
    <w:p w:rsidR="007C6591" w:rsidRPr="00DD2A38" w:rsidRDefault="007C6591" w:rsidP="00084372">
      <w:r w:rsidRPr="00DD2A38">
        <w:rPr>
          <w:rtl/>
        </w:rPr>
        <w:t xml:space="preserve">   - احرص على تناول طعام صحي ومتوازن لتحسين طاقتك وقدرتك على التركيز.  </w:t>
      </w:r>
    </w:p>
    <w:p w:rsidR="007C6591" w:rsidRPr="00DD2A38" w:rsidRDefault="007C6591" w:rsidP="00084372">
      <w:r w:rsidRPr="00DD2A38">
        <w:rPr>
          <w:rtl/>
        </w:rPr>
        <w:t xml:space="preserve">   - احصل على قسط كافٍ من النوم يوميا</w:t>
      </w:r>
      <w:r>
        <w:rPr>
          <w:rFonts w:hint="cs"/>
          <w:rtl/>
        </w:rPr>
        <w:t>ً</w:t>
      </w:r>
      <w:r w:rsidRPr="00DD2A38">
        <w:rPr>
          <w:rtl/>
        </w:rPr>
        <w:t xml:space="preserve">، لأن قلة النوم تزيد من التوتر.  </w:t>
      </w:r>
    </w:p>
    <w:p w:rsidR="007C6591" w:rsidRPr="00DD2A38" w:rsidRDefault="007C6591" w:rsidP="00084372">
      <w:r w:rsidRPr="00DD2A38">
        <w:rPr>
          <w:rtl/>
        </w:rPr>
        <w:t xml:space="preserve">   - تجن</w:t>
      </w:r>
      <w:r>
        <w:rPr>
          <w:rFonts w:hint="cs"/>
          <w:rtl/>
        </w:rPr>
        <w:t>ّ</w:t>
      </w:r>
      <w:r w:rsidRPr="00DD2A38">
        <w:rPr>
          <w:rtl/>
        </w:rPr>
        <w:t xml:space="preserve">ب الإفراط في تناول الكافيين والمنبهات، لأنها قد تزيد من القلق.  </w:t>
      </w:r>
    </w:p>
    <w:p w:rsidR="007C6591" w:rsidRPr="00DD2A38" w:rsidRDefault="00084372" w:rsidP="00084372">
      <w:r w:rsidRPr="002A078C">
        <w:rPr>
          <w:rFonts w:ascii="Sakkal Majalla" w:hAnsi="Sakkal Majalla"/>
          <w:noProof/>
          <w:sz w:val="34"/>
        </w:rPr>
        <mc:AlternateContent>
          <mc:Choice Requires="wpg">
            <w:drawing>
              <wp:inline distT="0" distB="0" distL="0" distR="0" wp14:anchorId="368F1130" wp14:editId="2EF8B003">
                <wp:extent cx="5731510" cy="892088"/>
                <wp:effectExtent l="0" t="0" r="2540" b="22860"/>
                <wp:docPr id="160869168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684" name="مجموعة 47"/>
                        <wpg:cNvGrpSpPr/>
                        <wpg:grpSpPr>
                          <a:xfrm>
                            <a:off x="0" y="0"/>
                            <a:ext cx="5731510" cy="895351"/>
                            <a:chOff x="0" y="0"/>
                            <a:chExt cx="5878196" cy="918845"/>
                          </a:xfrm>
                        </wpg:grpSpPr>
                        <wpg:grpSp>
                          <wpg:cNvPr id="1608691685" name="مجموعة 48"/>
                          <wpg:cNvGrpSpPr/>
                          <wpg:grpSpPr>
                            <a:xfrm>
                              <a:off x="0" y="0"/>
                              <a:ext cx="5878196" cy="918845"/>
                              <a:chOff x="0" y="0"/>
                              <a:chExt cx="6240348" cy="919070"/>
                            </a:xfrm>
                          </wpg:grpSpPr>
                          <wpg:grpSp>
                            <wpg:cNvPr id="1608691686" name="مجموعة 49"/>
                            <wpg:cNvGrpSpPr/>
                            <wpg:grpSpPr>
                              <a:xfrm>
                                <a:off x="0" y="169208"/>
                                <a:ext cx="5433072" cy="580613"/>
                                <a:chOff x="0" y="169208"/>
                                <a:chExt cx="5433072" cy="580613"/>
                              </a:xfrm>
                            </wpg:grpSpPr>
                            <wps:wsp>
                              <wps:cNvPr id="160869168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68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68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690"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3C3BDA">
                                  <w:rPr>
                                    <w:rFonts w:eastAsia="Calibri" w:hAnsi="Adobe Arabic" w:cs="Adobe Arabic"/>
                                    <w:b/>
                                    <w:bCs/>
                                    <w:color w:val="FFFFFF"/>
                                    <w:kern w:val="24"/>
                                    <w:sz w:val="36"/>
                                    <w:szCs w:val="36"/>
                                    <w:rtl/>
                                    <w:lang w:bidi="ar-EG"/>
                                  </w:rPr>
                                  <w:t>إعادة صياغة التفكير</w:t>
                                </w:r>
                              </w:p>
                            </w:txbxContent>
                          </wps:txbx>
                          <wps:bodyPr wrap="square" rtlCol="1">
                            <a:spAutoFit/>
                          </wps:bodyPr>
                        </wps:wsp>
                      </wpg:grpSp>
                      <pic:pic xmlns:pic="http://schemas.openxmlformats.org/drawingml/2006/picture">
                        <pic:nvPicPr>
                          <pic:cNvPr id="1608691691"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34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">
                <v:group id="مجموعة 47" o:spid="_x0000_s234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kfxd8yQAA&#10;AOMAAAAPAAAAAAAAAAAAAAAAAKoCAABkcnMvZG93bnJldi54bWxQSwUGAAAAAAQABAD6AAAAoAMA&#10;AAAA&#10;">
                  <v:group id="مجموعة 48" o:spid="_x0000_s234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szsufIAAAA&#10;4wAAAA8AAAAAAAAAAAAAAAAAqgIAAGRycy9kb3ducmV2LnhtbFBLBQYAAAAABAAEAPoAAACfAwAA&#10;AAA=&#10;">
                    <v:group id="مجموعة 49" o:spid="_x0000_s234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vhLJDIAAAA&#10;4wAAAA8AAAAAAAAAAAAAAAAAqgIAAGRycy9kb3ducmV2LnhtbFBLBQYAAAAABAAEAPoAAACfAwAA&#10;AAA=&#10;">
                      <v:shape id="شكل حر 50" o:spid="_x0000_s234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vWCMYA&#10;AADjAAAADwAAAGRycy9kb3ducmV2LnhtbERPX2vCMBB/H+w7hBv4NlMVY9cZRQRBhg/aTXw9mltb&#10;1lxKE7X79kYQfLzf/5sve9uIC3W+dqxhNExAEBfO1Fxq+PnevKcgfEA22DgmDf/kYbl4fZljZtyV&#10;D3TJQyliCPsMNVQhtJmUvqjIoh+6ljhyv66zGOLZldJ0eI3htpHjJFHSYs2xocKW1hUVf/nZalBf&#10;09N+X2ymh3w72Xmy5mhc0Hrw1q8+QQTqw1P8cG9NnK+SVH2MVDqD+08RALm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nvWCM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4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sq2MkA&#10;AADjAAAADwAAAGRycy9kb3ducmV2LnhtbESPQW/CMAyF75P4D5GRdkGQMomqFAJCmybtuLGJs2lM&#10;WtE4pclK9+/nw6Qd7ff83uftfvStGqiPTWADy0UGirgKtmFn4OvzdV6AignZYhuYDPxQhP1u8rDF&#10;0oY7f9BwTE5JCMcSDdQpdaXWsarJY1yEjli0S+g9Jhl7p22Pdwn3rX7Kslx7bFgaauzouabqevz2&#10;BvDm30/nkEIczs69zFbdOLMrYx6n42EDKtGY/s1/129W8POsyNfLvBBo+UkWoH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3sq2MkAAADjAAAADwAAAAAAAAAAAAAAAACYAgAA&#10;ZHJzL2Rvd25yZXYueG1sUEsFBgAAAAAEAAQA9QAAAI4DAAAAAA==&#10;" fillcolor="#a5a5a5 [2092]" stroked="f" strokeweight="1pt">
                        <v:stroke joinstyle="miter"/>
                      </v:roundrect>
                    </v:group>
                    <v:oval id="شكل بيضاوي 52" o:spid="_x0000_s235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vX98cA&#10;AADjAAAADwAAAGRycy9kb3ducmV2LnhtbERPX0vDMBB/F/Ydwg325pL1IXR12RgTwYGCdurz0dza&#10;suZSmrh2394Igo/3+3+b3eQ6caUhtJ4NrJYKBHHlbcu1gY/T030OIkRki51nMnCjALvt7G6DhfUj&#10;v9O1jLVIIRwKNNDE2BdShqohh2Hpe+LEnf3gMKZzqKUdcEzhrpOZUlo6bDk1NNjToaHqUn47A2+X&#10;8+ft6/iiXms/lnp0j1lmT8Ys5tP+AUSkKf6L/9zPNs3XKtfrlc7X8PtTAkB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er1/fHAAAA4wAAAA8AAAAAAAAAAAAAAAAAmAIAAGRy&#10;cy9kb3ducmV2LnhtbFBLBQYAAAAABAAEAPUAAACMAwAAAAA=&#10;" filled="f" strokecolor="#168489" strokeweight="1pt">
                      <v:stroke joinstyle="miter"/>
                    </v:oval>
                  </v:group>
                  <v:shape id="مربع نص 41" o:spid="_x0000_s2351"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6u08gA&#10;AADjAAAADwAAAGRycy9kb3ducmV2LnhtbESPQU/DMAyF70j7D5GRdmNJkai2smyaBkg7cGGUu9WY&#10;pqJJqsas3b+fD0gcbT+/977tfg69utCYuxQtFCsDimKTXBdbC/Xn28MaVGaMDvsUycKVMux3i7st&#10;Vi5N8YMuZ26VmMRcoQXPPFRa58ZTwLxKA0W5facxIMs4ttqNOIl56PWjMaUO2EVJ8DjQ0VPzc/4N&#10;FpjdobjWryGfvub3l8mb5glra5f38+EZFNPM/+K/75OT+qVZl5ui3AiFMMkC9O4G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VPq7TyAAAAOMAAAAPAAAAAAAAAAAAAAAAAJgCAABk&#10;cnMvZG93bnJldi54bWxQSwUGAAAAAAQABAD1AAAAjQ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3C3BDA">
                            <w:rPr>
                              <w:rFonts w:eastAsia="Calibri" w:hAnsi="Adobe Arabic" w:cs="Adobe Arabic"/>
                              <w:b/>
                              <w:bCs/>
                              <w:color w:val="FFFFFF"/>
                              <w:kern w:val="24"/>
                              <w:sz w:val="36"/>
                              <w:szCs w:val="36"/>
                              <w:rtl/>
                              <w:lang w:bidi="ar-EG"/>
                            </w:rPr>
                            <w:t>إعادة صياغة التفكير</w:t>
                          </w:r>
                        </w:p>
                      </w:txbxContent>
                    </v:textbox>
                  </v:shape>
                </v:group>
                <v:shape id="صورة 54" o:spid="_x0000_s2352"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9pULoywAAAOMAAAAPAAAAAAAA&#10;AAAAAAAAAJ8CAABkcnMvZG93bnJldi54bWxQSwUGAAAAAAQABAD3AAAAlwMAAAAA&#10;">
                  <v:imagedata r:id="rId74" o:title=""/>
                  <v:path arrowok="t"/>
                </v:shape>
                <w10:wrap anchorx="page"/>
                <w10:anchorlock/>
              </v:group>
            </w:pict>
          </mc:Fallback>
        </mc:AlternateContent>
      </w:r>
    </w:p>
    <w:p w:rsidR="007C6591" w:rsidRPr="00DD2A38" w:rsidRDefault="007C6591" w:rsidP="00084372">
      <w:r w:rsidRPr="00DD2A38">
        <w:rPr>
          <w:rtl/>
        </w:rPr>
        <w:t xml:space="preserve">   - رك</w:t>
      </w:r>
      <w:r>
        <w:rPr>
          <w:rFonts w:hint="cs"/>
          <w:rtl/>
        </w:rPr>
        <w:t>ّ</w:t>
      </w:r>
      <w:r w:rsidRPr="00DD2A38">
        <w:rPr>
          <w:rtl/>
        </w:rPr>
        <w:t>ز على الجوانب الإيجابية في عملك بدلا</w:t>
      </w:r>
      <w:r>
        <w:rPr>
          <w:rFonts w:hint="cs"/>
          <w:rtl/>
        </w:rPr>
        <w:t>ً</w:t>
      </w:r>
      <w:r w:rsidRPr="00DD2A38">
        <w:rPr>
          <w:rtl/>
        </w:rPr>
        <w:t xml:space="preserve"> من التركيز على السلبيات.  </w:t>
      </w:r>
    </w:p>
    <w:p w:rsidR="007C6591" w:rsidRPr="00DD2A38" w:rsidRDefault="007C6591" w:rsidP="00084372">
      <w:r w:rsidRPr="00DD2A38">
        <w:rPr>
          <w:rtl/>
        </w:rPr>
        <w:t xml:space="preserve">   - اعتبر التحديات المهنية فرصة للنمو والتعلم بدلا</w:t>
      </w:r>
      <w:r>
        <w:rPr>
          <w:rFonts w:hint="cs"/>
          <w:rtl/>
        </w:rPr>
        <w:t>ً</w:t>
      </w:r>
      <w:r w:rsidRPr="00DD2A38">
        <w:rPr>
          <w:rtl/>
        </w:rPr>
        <w:t xml:space="preserve"> من كونها تهديدا</w:t>
      </w:r>
      <w:r>
        <w:rPr>
          <w:rFonts w:hint="cs"/>
          <w:rtl/>
        </w:rPr>
        <w:t>ً</w:t>
      </w:r>
      <w:r w:rsidRPr="00DD2A38">
        <w:rPr>
          <w:rtl/>
        </w:rPr>
        <w:t xml:space="preserve">.  </w:t>
      </w:r>
    </w:p>
    <w:p w:rsidR="007C6591" w:rsidRPr="00DD2A38" w:rsidRDefault="007C6591" w:rsidP="003C3BDA">
      <w:r w:rsidRPr="00DD2A38">
        <w:rPr>
          <w:rtl/>
        </w:rPr>
        <w:t xml:space="preserve">   - استخدم التفكير الواقعي: لا تسعَ للكمال في كل شيء.  </w:t>
      </w:r>
    </w:p>
    <w:p w:rsidR="007C6591" w:rsidRDefault="007C6591" w:rsidP="00084372">
      <w:pPr>
        <w:rPr>
          <w:b/>
          <w:bCs/>
          <w:color w:val="168489"/>
        </w:rPr>
      </w:pPr>
      <w:r w:rsidRPr="003C3BDA">
        <w:rPr>
          <w:b/>
          <w:bCs/>
          <w:color w:val="C00000"/>
          <w:rtl/>
        </w:rPr>
        <w:t>ثانيا</w:t>
      </w:r>
      <w:r w:rsidRPr="003C3BDA">
        <w:rPr>
          <w:rFonts w:hint="cs"/>
          <w:b/>
          <w:bCs/>
          <w:color w:val="C00000"/>
          <w:rtl/>
        </w:rPr>
        <w:t>ً</w:t>
      </w:r>
      <w:r w:rsidRPr="003C3BDA">
        <w:rPr>
          <w:b/>
          <w:bCs/>
          <w:color w:val="C00000"/>
          <w:rtl/>
        </w:rPr>
        <w:t xml:space="preserve">: </w:t>
      </w:r>
      <w:r w:rsidRPr="003C3BDA">
        <w:rPr>
          <w:b/>
          <w:bCs/>
          <w:color w:val="168489"/>
          <w:rtl/>
        </w:rPr>
        <w:t>استراتيجيات جماعية في بيئة العمل</w:t>
      </w:r>
    </w:p>
    <w:p w:rsidR="00F77577" w:rsidRDefault="00F77577" w:rsidP="00F77577">
      <w:pPr>
        <w:rPr>
          <w:b/>
          <w:bCs/>
          <w:rtl/>
        </w:rPr>
      </w:pPr>
      <w:r w:rsidRPr="00F77577">
        <w:rPr>
          <w:b/>
          <w:bCs/>
          <w:noProof/>
        </w:rPr>
        <w:lastRenderedPageBreak/>
        <mc:AlternateContent>
          <mc:Choice Requires="wpg">
            <w:drawing>
              <wp:inline distT="0" distB="0" distL="0" distR="0" wp14:anchorId="6F888235" wp14:editId="72CD893F">
                <wp:extent cx="5819525" cy="1252094"/>
                <wp:effectExtent l="0" t="0" r="10160" b="24765"/>
                <wp:docPr id="827658481" name="Group 2"/>
                <wp:cNvGraphicFramePr/>
                <a:graphic xmlns:a="http://schemas.openxmlformats.org/drawingml/2006/main">
                  <a:graphicData uri="http://schemas.microsoft.com/office/word/2010/wordprocessingGroup">
                    <wpg:wgp>
                      <wpg:cNvGrpSpPr/>
                      <wpg:grpSpPr>
                        <a:xfrm>
                          <a:off x="0" y="0"/>
                          <a:ext cx="5819525" cy="1252094"/>
                          <a:chOff x="0" y="0"/>
                          <a:chExt cx="5819525" cy="1252094"/>
                        </a:xfrm>
                      </wpg:grpSpPr>
                      <wpg:grpSp>
                        <wpg:cNvPr id="827658482" name="Group 827658482"/>
                        <wpg:cNvGrpSpPr/>
                        <wpg:grpSpPr>
                          <a:xfrm>
                            <a:off x="0" y="0"/>
                            <a:ext cx="1132732" cy="1252094"/>
                            <a:chOff x="0" y="0"/>
                            <a:chExt cx="2120066" cy="1805054"/>
                          </a:xfrm>
                        </wpg:grpSpPr>
                        <wpg:grpSp>
                          <wpg:cNvPr id="827658483" name="Group 827658483"/>
                          <wpg:cNvGrpSpPr/>
                          <wpg:grpSpPr>
                            <a:xfrm>
                              <a:off x="0" y="0"/>
                              <a:ext cx="2120066" cy="1805054"/>
                              <a:chOff x="0" y="0"/>
                              <a:chExt cx="2809460" cy="2392014"/>
                            </a:xfrm>
                          </wpg:grpSpPr>
                          <wps:wsp>
                            <wps:cNvPr id="827658484" name="Freeform: Shape 827658484"/>
                            <wps:cNvSpPr/>
                            <wps:spPr>
                              <a:xfrm flipH="1" flipV="1">
                                <a:off x="0" y="781036"/>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827658485" name="Freeform: Shape 827658485"/>
                            <wps:cNvSpPr/>
                            <wps:spPr>
                              <a:xfrm>
                                <a:off x="106016" y="0"/>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827658486" name="TextBox 126"/>
                          <wps:cNvSpPr txBox="1">
                            <a:spLocks noChangeArrowheads="1"/>
                          </wps:cNvSpPr>
                          <wps:spPr bwMode="auto">
                            <a:xfrm flipV="1">
                              <a:off x="104870" y="413982"/>
                              <a:ext cx="1831839" cy="963764"/>
                            </a:xfrm>
                            <a:prstGeom prst="rect">
                              <a:avLst/>
                            </a:prstGeom>
                          </wps:spPr>
                          <wps:txbx>
                            <w:txbxContent>
                              <w:p w:rsidR="005345A8" w:rsidRPr="00F77577" w:rsidRDefault="005345A8" w:rsidP="00F77577">
                                <w:pPr>
                                  <w:jc w:val="center"/>
                                  <w:rPr>
                                    <w:rFonts w:hAnsi="Adobe Arabic" w:cs="Adobe Arabic"/>
                                    <w:b/>
                                    <w:bCs/>
                                    <w:kern w:val="24"/>
                                    <w:sz w:val="36"/>
                                    <w:szCs w:val="36"/>
                                    <w:lang w:bidi="ar-EG"/>
                                  </w:rPr>
                                </w:pPr>
                                <w:r w:rsidRPr="00F77577">
                                  <w:rPr>
                                    <w:rFonts w:hAnsi="Adobe Arabic" w:cs="Adobe Arabic"/>
                                    <w:b/>
                                    <w:bCs/>
                                    <w:kern w:val="24"/>
                                    <w:sz w:val="36"/>
                                    <w:szCs w:val="36"/>
                                    <w:rtl/>
                                    <w:lang w:bidi="ar-EG"/>
                                  </w:rPr>
                                  <w:t>التعاون في حل المشكلات</w:t>
                                </w:r>
                              </w:p>
                              <w:p w:rsidR="005345A8" w:rsidRDefault="005345A8" w:rsidP="00F77577">
                                <w:pPr>
                                  <w:jc w:val="center"/>
                                  <w:rPr>
                                    <w:rFonts w:hAnsi="Adobe Arabic" w:cs="Adobe Arabic"/>
                                    <w:b/>
                                    <w:bCs/>
                                    <w:kern w:val="24"/>
                                    <w:sz w:val="36"/>
                                    <w:szCs w:val="36"/>
                                    <w:lang w:bidi="ar-EG"/>
                                  </w:rPr>
                                </w:pPr>
                              </w:p>
                            </w:txbxContent>
                          </wps:txbx>
                          <wps:bodyPr rot="0" vert="horz" wrap="square" lIns="0" tIns="45720" rIns="0" bIns="45720" anchor="b" anchorCtr="0" upright="1">
                            <a:noAutofit/>
                          </wps:bodyPr>
                        </wps:wsp>
                      </wpg:grpSp>
                      <wpg:grpSp>
                        <wpg:cNvPr id="827658487" name="Group 827658487"/>
                        <wpg:cNvGrpSpPr/>
                        <wpg:grpSpPr>
                          <a:xfrm>
                            <a:off x="1170601" y="0"/>
                            <a:ext cx="1132732" cy="1252094"/>
                            <a:chOff x="1170601" y="0"/>
                            <a:chExt cx="2120066" cy="1805054"/>
                          </a:xfrm>
                        </wpg:grpSpPr>
                        <wpg:grpSp>
                          <wpg:cNvPr id="827658488" name="Group 827658488"/>
                          <wpg:cNvGrpSpPr/>
                          <wpg:grpSpPr>
                            <a:xfrm>
                              <a:off x="1170601" y="0"/>
                              <a:ext cx="2120066" cy="1805054"/>
                              <a:chOff x="1170601" y="0"/>
                              <a:chExt cx="2809460" cy="2392014"/>
                            </a:xfrm>
                          </wpg:grpSpPr>
                          <wps:wsp>
                            <wps:cNvPr id="827658489" name="Freeform: Shape 827658489"/>
                            <wps:cNvSpPr/>
                            <wps:spPr>
                              <a:xfrm flipH="1" flipV="1">
                                <a:off x="1170601" y="781036"/>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827658490" name="Freeform: Shape 827658490"/>
                            <wps:cNvSpPr/>
                            <wps:spPr>
                              <a:xfrm>
                                <a:off x="1276617" y="0"/>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827658491" name="TextBox 153"/>
                          <wps:cNvSpPr txBox="1">
                            <a:spLocks noChangeArrowheads="1"/>
                          </wps:cNvSpPr>
                          <wps:spPr bwMode="auto">
                            <a:xfrm flipV="1">
                              <a:off x="1275319" y="229161"/>
                              <a:ext cx="1831839" cy="1429912"/>
                            </a:xfrm>
                            <a:prstGeom prst="rect">
                              <a:avLst/>
                            </a:prstGeom>
                          </wps:spPr>
                          <wps:txbx>
                            <w:txbxContent>
                              <w:p w:rsidR="005345A8" w:rsidRPr="00F77577" w:rsidRDefault="005345A8" w:rsidP="00F77577">
                                <w:pPr>
                                  <w:jc w:val="center"/>
                                  <w:rPr>
                                    <w:rFonts w:hAnsi="Adobe Arabic" w:cs="Adobe Arabic"/>
                                    <w:b/>
                                    <w:bCs/>
                                    <w:kern w:val="24"/>
                                    <w:sz w:val="36"/>
                                    <w:szCs w:val="36"/>
                                    <w:lang w:bidi="ar-EG"/>
                                  </w:rPr>
                                </w:pPr>
                                <w:r w:rsidRPr="00F77577">
                                  <w:rPr>
                                    <w:rFonts w:hAnsi="Adobe Arabic" w:cs="Adobe Arabic"/>
                                    <w:b/>
                                    <w:bCs/>
                                    <w:kern w:val="24"/>
                                    <w:sz w:val="36"/>
                                    <w:szCs w:val="36"/>
                                    <w:rtl/>
                                    <w:lang w:bidi="ar-EG"/>
                                  </w:rPr>
                                  <w:t>المشاركة في برامج الدعم المؤسسي</w:t>
                                </w:r>
                              </w:p>
                              <w:p w:rsidR="005345A8" w:rsidRDefault="005345A8" w:rsidP="00F77577">
                                <w:pPr>
                                  <w:jc w:val="center"/>
                                  <w:rPr>
                                    <w:rFonts w:hAnsi="Adobe Arabic" w:cs="Adobe Arabic"/>
                                    <w:b/>
                                    <w:bCs/>
                                    <w:kern w:val="24"/>
                                    <w:sz w:val="36"/>
                                    <w:szCs w:val="36"/>
                                    <w:lang w:bidi="ar-EG"/>
                                  </w:rPr>
                                </w:pPr>
                              </w:p>
                            </w:txbxContent>
                          </wps:txbx>
                          <wps:bodyPr rot="0" vert="horz" wrap="square" lIns="0" tIns="45720" rIns="0" bIns="45720" anchor="b" anchorCtr="0" upright="1">
                            <a:noAutofit/>
                          </wps:bodyPr>
                        </wps:wsp>
                      </wpg:grpSp>
                      <wpg:grpSp>
                        <wpg:cNvPr id="827658492" name="Group 827658492"/>
                        <wpg:cNvGrpSpPr/>
                        <wpg:grpSpPr>
                          <a:xfrm>
                            <a:off x="3511166" y="0"/>
                            <a:ext cx="1132732" cy="1252094"/>
                            <a:chOff x="3511166" y="0"/>
                            <a:chExt cx="2120066" cy="1805054"/>
                          </a:xfrm>
                        </wpg:grpSpPr>
                        <wpg:grpSp>
                          <wpg:cNvPr id="827658493" name="Group 827658493"/>
                          <wpg:cNvGrpSpPr/>
                          <wpg:grpSpPr>
                            <a:xfrm>
                              <a:off x="3511166" y="0"/>
                              <a:ext cx="2120066" cy="1805054"/>
                              <a:chOff x="3511166" y="0"/>
                              <a:chExt cx="2809460" cy="2392014"/>
                            </a:xfrm>
                          </wpg:grpSpPr>
                          <wps:wsp>
                            <wps:cNvPr id="827658494" name="Freeform: Shape 827658494"/>
                            <wps:cNvSpPr/>
                            <wps:spPr>
                              <a:xfrm flipH="1" flipV="1">
                                <a:off x="3511166" y="781036"/>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827658495" name="Freeform: Shape 827658495"/>
                            <wps:cNvSpPr/>
                            <wps:spPr>
                              <a:xfrm>
                                <a:off x="3617182" y="0"/>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608692672" name="TextBox 144"/>
                          <wps:cNvSpPr txBox="1">
                            <a:spLocks noChangeArrowheads="1"/>
                          </wps:cNvSpPr>
                          <wps:spPr bwMode="auto">
                            <a:xfrm flipV="1">
                              <a:off x="3616036" y="399521"/>
                              <a:ext cx="1831839" cy="992685"/>
                            </a:xfrm>
                            <a:prstGeom prst="rect">
                              <a:avLst/>
                            </a:prstGeom>
                          </wps:spPr>
                          <wps:txbx>
                            <w:txbxContent>
                              <w:p w:rsidR="005345A8" w:rsidRPr="00F77577" w:rsidRDefault="005345A8" w:rsidP="00F77577">
                                <w:pPr>
                                  <w:jc w:val="center"/>
                                  <w:rPr>
                                    <w:rFonts w:eastAsia="Calibri" w:hAnsi="Adobe Arabic" w:cs="Adobe Arabic"/>
                                    <w:b/>
                                    <w:bCs/>
                                    <w:kern w:val="24"/>
                                    <w:sz w:val="36"/>
                                    <w:szCs w:val="36"/>
                                    <w:lang w:bidi="ar-EG"/>
                                  </w:rPr>
                                </w:pPr>
                                <w:r w:rsidRPr="00F77577">
                                  <w:rPr>
                                    <w:rFonts w:eastAsia="Calibri" w:hAnsi="Adobe Arabic" w:cs="Adobe Arabic"/>
                                    <w:b/>
                                    <w:bCs/>
                                    <w:kern w:val="24"/>
                                    <w:sz w:val="36"/>
                                    <w:szCs w:val="36"/>
                                    <w:rtl/>
                                    <w:lang w:bidi="ar-EG"/>
                                  </w:rPr>
                                  <w:t>طلب المساعدة من الإدارة</w:t>
                                </w:r>
                              </w:p>
                              <w:p w:rsidR="005345A8" w:rsidRDefault="005345A8" w:rsidP="00F77577">
                                <w:pPr>
                                  <w:jc w:val="center"/>
                                  <w:rPr>
                                    <w:rFonts w:hAnsi="Adobe Arabic" w:cs="Adobe Arabic"/>
                                    <w:b/>
                                    <w:bCs/>
                                    <w:kern w:val="24"/>
                                    <w:sz w:val="36"/>
                                    <w:szCs w:val="36"/>
                                    <w:lang w:bidi="ar-EG"/>
                                  </w:rPr>
                                </w:pPr>
                                <w:r>
                                  <w:rPr>
                                    <w:rFonts w:hAnsi="Adobe Arabic" w:cs="Adobe Arabic"/>
                                    <w:b/>
                                    <w:bCs/>
                                    <w:kern w:val="24"/>
                                    <w:sz w:val="36"/>
                                    <w:szCs w:val="36"/>
                                    <w:rtl/>
                                    <w:lang w:bidi="ar-EG"/>
                                  </w:rPr>
                                  <w:t>الحنان والرحمة</w:t>
                                </w:r>
                              </w:p>
                            </w:txbxContent>
                          </wps:txbx>
                          <wps:bodyPr rot="0" vert="horz" wrap="square" lIns="0" tIns="45720" rIns="0" bIns="45720" anchor="b" anchorCtr="0" upright="1">
                            <a:noAutofit/>
                          </wps:bodyPr>
                        </wps:wsp>
                      </wpg:grpSp>
                      <wpg:grpSp>
                        <wpg:cNvPr id="1608692673" name="Group 1608692673"/>
                        <wpg:cNvGrpSpPr/>
                        <wpg:grpSpPr>
                          <a:xfrm>
                            <a:off x="2346228" y="0"/>
                            <a:ext cx="1132732" cy="1252094"/>
                            <a:chOff x="2346228" y="0"/>
                            <a:chExt cx="2120066" cy="1805054"/>
                          </a:xfrm>
                        </wpg:grpSpPr>
                        <wpg:grpSp>
                          <wpg:cNvPr id="1608692674" name="Group 1608692674"/>
                          <wpg:cNvGrpSpPr/>
                          <wpg:grpSpPr>
                            <a:xfrm>
                              <a:off x="2346228" y="0"/>
                              <a:ext cx="2120066" cy="1805054"/>
                              <a:chOff x="2346228" y="0"/>
                              <a:chExt cx="2809460" cy="2392014"/>
                            </a:xfrm>
                          </wpg:grpSpPr>
                          <wps:wsp>
                            <wps:cNvPr id="1608692675" name="Freeform: Shape 1608692675"/>
                            <wps:cNvSpPr/>
                            <wps:spPr>
                              <a:xfrm flipH="1" flipV="1">
                                <a:off x="2346228" y="781036"/>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2676" name="Freeform: Shape 1608692676"/>
                            <wps:cNvSpPr/>
                            <wps:spPr>
                              <a:xfrm>
                                <a:off x="2452244" y="0"/>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608692677" name="TextBox 148"/>
                          <wps:cNvSpPr txBox="1">
                            <a:spLocks noChangeArrowheads="1"/>
                          </wps:cNvSpPr>
                          <wps:spPr bwMode="auto">
                            <a:xfrm flipV="1">
                              <a:off x="2451098" y="425635"/>
                              <a:ext cx="1831839" cy="940459"/>
                            </a:xfrm>
                            <a:prstGeom prst="rect">
                              <a:avLst/>
                            </a:prstGeom>
                          </wps:spPr>
                          <wps:txbx>
                            <w:txbxContent>
                              <w:p w:rsidR="005345A8" w:rsidRPr="00F77577" w:rsidRDefault="005345A8" w:rsidP="00F77577">
                                <w:pPr>
                                  <w:jc w:val="center"/>
                                  <w:rPr>
                                    <w:rFonts w:eastAsia="Calibri" w:hAnsi="Adobe Arabic" w:cs="Adobe Arabic"/>
                                    <w:b/>
                                    <w:bCs/>
                                    <w:kern w:val="24"/>
                                    <w:sz w:val="36"/>
                                    <w:szCs w:val="36"/>
                                    <w:lang w:bidi="ar-EG"/>
                                  </w:rPr>
                                </w:pPr>
                                <w:r w:rsidRPr="00F77577">
                                  <w:rPr>
                                    <w:rFonts w:eastAsia="Calibri" w:hAnsi="Adobe Arabic" w:cs="Adobe Arabic"/>
                                    <w:b/>
                                    <w:bCs/>
                                    <w:kern w:val="24"/>
                                    <w:sz w:val="36"/>
                                    <w:szCs w:val="36"/>
                                    <w:rtl/>
                                    <w:lang w:bidi="ar-EG"/>
                                  </w:rPr>
                                  <w:t>إنشاء مساحة عمل مريحة</w:t>
                                </w:r>
                              </w:p>
                              <w:p w:rsidR="005345A8" w:rsidRDefault="005345A8" w:rsidP="00F77577">
                                <w:pPr>
                                  <w:jc w:val="center"/>
                                  <w:rPr>
                                    <w:rFonts w:hAnsi="Adobe Arabic" w:cs="Adobe Arabic"/>
                                    <w:b/>
                                    <w:bCs/>
                                    <w:kern w:val="24"/>
                                    <w:sz w:val="36"/>
                                    <w:szCs w:val="36"/>
                                    <w:lang w:bidi="ar-EG"/>
                                  </w:rPr>
                                </w:pPr>
                              </w:p>
                            </w:txbxContent>
                          </wps:txbx>
                          <wps:bodyPr rot="0" vert="horz" wrap="square" lIns="0" tIns="45720" rIns="0" bIns="45720" anchor="b" anchorCtr="0" upright="1">
                            <a:noAutofit/>
                          </wps:bodyPr>
                        </wps:wsp>
                      </wpg:grpSp>
                      <wpg:grpSp>
                        <wpg:cNvPr id="1608692678" name="Group 1608692678"/>
                        <wpg:cNvGrpSpPr/>
                        <wpg:grpSpPr>
                          <a:xfrm>
                            <a:off x="4686793" y="0"/>
                            <a:ext cx="1132732" cy="1252094"/>
                            <a:chOff x="4686793" y="0"/>
                            <a:chExt cx="2120066" cy="1805054"/>
                          </a:xfrm>
                        </wpg:grpSpPr>
                        <wpg:grpSp>
                          <wpg:cNvPr id="1608692679" name="Group 1608692679"/>
                          <wpg:cNvGrpSpPr/>
                          <wpg:grpSpPr>
                            <a:xfrm>
                              <a:off x="4686793" y="0"/>
                              <a:ext cx="2120066" cy="1805054"/>
                              <a:chOff x="4686793" y="0"/>
                              <a:chExt cx="2809460" cy="2392014"/>
                            </a:xfrm>
                          </wpg:grpSpPr>
                          <wps:wsp>
                            <wps:cNvPr id="1608692680" name="Freeform: Shape 1608692680"/>
                            <wps:cNvSpPr/>
                            <wps:spPr>
                              <a:xfrm flipH="1" flipV="1">
                                <a:off x="4686793" y="781036"/>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2681" name="Freeform: Shape 1608692681"/>
                            <wps:cNvSpPr/>
                            <wps:spPr>
                              <a:xfrm>
                                <a:off x="4792809" y="0"/>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608692682" name="TextBox 140"/>
                          <wps:cNvSpPr txBox="1">
                            <a:spLocks noChangeArrowheads="1"/>
                          </wps:cNvSpPr>
                          <wps:spPr bwMode="auto">
                            <a:xfrm flipV="1">
                              <a:off x="4856182" y="229751"/>
                              <a:ext cx="1701620" cy="1362391"/>
                            </a:xfrm>
                            <a:prstGeom prst="rect">
                              <a:avLst/>
                            </a:prstGeom>
                          </wps:spPr>
                          <wps:txbx>
                            <w:txbxContent>
                              <w:p w:rsidR="005345A8" w:rsidRPr="00F77577" w:rsidRDefault="005345A8" w:rsidP="00F77577">
                                <w:pPr>
                                  <w:jc w:val="center"/>
                                  <w:rPr>
                                    <w:rFonts w:eastAsia="Calibri" w:hAnsi="Adobe Arabic" w:cs="Adobe Arabic"/>
                                    <w:b/>
                                    <w:bCs/>
                                    <w:kern w:val="24"/>
                                    <w:sz w:val="36"/>
                                    <w:szCs w:val="36"/>
                                    <w:lang w:bidi="ar-EG"/>
                                  </w:rPr>
                                </w:pPr>
                                <w:r w:rsidRPr="00F77577">
                                  <w:rPr>
                                    <w:rFonts w:eastAsia="Calibri" w:hAnsi="Adobe Arabic" w:cs="Adobe Arabic"/>
                                    <w:b/>
                                    <w:bCs/>
                                    <w:kern w:val="24"/>
                                    <w:sz w:val="36"/>
                                    <w:szCs w:val="36"/>
                                    <w:rtl/>
                                    <w:lang w:bidi="ar-EG"/>
                                  </w:rPr>
                                  <w:t>بناء علاقات إيجابية مع الزملاء</w:t>
                                </w:r>
                              </w:p>
                              <w:p w:rsidR="005345A8" w:rsidRDefault="005345A8" w:rsidP="00F77577">
                                <w:pPr>
                                  <w:jc w:val="center"/>
                                  <w:rPr>
                                    <w:rFonts w:eastAsia="Calibri" w:hAnsi="Adobe Arabic" w:cs="Adobe Arabic"/>
                                    <w:b/>
                                    <w:bCs/>
                                    <w:kern w:val="24"/>
                                    <w:sz w:val="36"/>
                                    <w:szCs w:val="36"/>
                                    <w:lang w:bidi="ar-EG"/>
                                  </w:rPr>
                                </w:pPr>
                              </w:p>
                            </w:txbxContent>
                          </wps:txbx>
                          <wps:bodyPr rot="0" vert="horz" wrap="square" lIns="0" tIns="45720" rIns="0" bIns="45720" anchor="b" anchorCtr="0" upright="1">
                            <a:noAutofit/>
                          </wps:bodyPr>
                        </wps:wsp>
                      </wpg:grpSp>
                    </wpg:wgp>
                  </a:graphicData>
                </a:graphic>
              </wp:inline>
            </w:drawing>
          </mc:Choice>
          <mc:Fallback>
            <w:pict>
              <v:group id="_x0000_s2353" style="width:458.25pt;height:98.6pt;mso-position-horizontal-relative:char;mso-position-vertical-relative:line" coordsize="58195,1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">
                <v:group id="Group 827658482" o:spid="_x0000_s2354" style="position:absolute;width:11327;height:12520" coordsize="21200,180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Fgluv3L&#10;AAAA4gAAAA8AAAAAAAAAAAAAAAAAqgIAAGRycy9kb3ducmV2LnhtbFBLBQYAAAAABAAEAPoAAACi&#10;AwAAAAA=&#10;">
                  <v:group id="Group 827658483" o:spid="_x0000_s2355" style="position:absolute;width:21200;height:18050" coordsize="28094,239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DdpH2bL&#10;AAAA4gAAAA8AAAAAAAAAAAAAAAAAqgIAAGRycy9kb3ducmV2LnhtbFBLBQYAAAAABAAEAPoAAACi&#10;AwAAAAA=&#10;">
                    <v:shape id="Freeform: Shape 827658484" o:spid="_x0000_s2356" style="position:absolute;top:7810;width:28094;height:16110;flip:x y;visibility:visible;mso-wrap-style:square;v-text-anchor:middle" coordsize="2809460,16109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r8B8sA&#10;AADiAAAADwAAAGRycy9kb3ducmV2LnhtbESPT2vCQBTE70K/w/IKvenGEDWkrlL6RwNeahSht0f2&#10;mYRm34bsqum37wqFHoeZ+Q2zXA+mFVfqXWNZwXQSgSAurW64UnA8fIxTEM4ja2wtk4IfcrBePYyW&#10;mGl74z1dC1+JAGGXoYLa+y6T0pU1GXQT2xEH72x7gz7IvpK6x1uAm1bGUTSXBhsOCzV29FpT+V1c&#10;jILYFMn75e3zlH+1mzyabXdugwulnh6Hl2cQngb/H/5r51pBGi/mszRJE7hfCndArn4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vuvwHywAAAOIAAAAPAAAAAAAAAAAAAAAAAJgC&#10;AABkcnMvZG93bnJldi54bWxQSwUGAAAAAAQABAD1AAAAkAMAAA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827658485" o:spid="_x0000_s2357" style="position:absolute;left:1060;width:25709;height:22594;visibility:visible;mso-wrap-style:square;v-text-anchor:middle" coordsize="2570922,22594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K0YcsA&#10;AADiAAAADwAAAGRycy9kb3ducmV2LnhtbESP3WrCQBSE74W+w3IK3ohuFH9i6ioiVBSF0ii9PmRP&#10;k9Ds2Zjdanz7bkHwcpiZb5jFqjWVuFLjSssKhoMIBHFmdcm5gvPpvR+DcB5ZY2WZFNzJwWr50llg&#10;ou2NP+ma+lwECLsEFRTe14mULivIoBvYmjh437Yx6INscqkbvAW4qeQoiqbSYMlhocCaNgVlP+mv&#10;UTD2F7neph+H424/06fya96r51qp7mu7fgPhqfXP8KO90wri0Ww6icfxBP4vhTsgl3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U0rRhywAAAOIAAAAPAAAAAAAAAAAAAAAAAJgC&#10;AABkcnMvZG93bnJldi54bWxQSwUGAAAAAAQABAD1AAAAkAMAAA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126" o:spid="_x0000_s2358" type="#_x0000_t202" style="position:absolute;left:1048;top:4139;width:18319;height:9638;flip:y;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NWpMsA&#10;AADiAAAADwAAAGRycy9kb3ducmV2LnhtbESPS2vCQBSF94X+h+EW3NVJxcaQOkobKBRpBR8L3V0y&#10;10xo5k7IjJr66x2h4PJwHh9nOu9tI07U+dqxgpdhAoK4dLrmSsF28/mcgfABWWPjmBT8kYf57PFh&#10;irl2Z17RaR0qEUfY56jAhNDmUvrSkEU/dC1x9A6usxii7CqpOzzHcdvIUZKk0mLNkWCwpcJQ+bs+&#10;2si1l8V4fzDF5GJ3i2Ipw/dH/aPU4Kl/fwMRqA/38H/7SyvIRpP0NRtnKdwuxTsgZ1c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301akywAAAOIAAAAPAAAAAAAAAAAAAAAAAJgC&#10;AABkcnMvZG93bnJldi54bWxQSwUGAAAAAAQABAD1AAAAkAMAAAAA&#10;" filled="f" stroked="f">
                    <v:textbox inset="0,,0">
                      <w:txbxContent>
                        <w:p w:rsidR="005345A8" w:rsidRPr="00F77577" w:rsidRDefault="005345A8" w:rsidP="00F77577">
                          <w:pPr>
                            <w:jc w:val="center"/>
                            <w:rPr>
                              <w:rFonts w:hAnsi="Adobe Arabic" w:cs="Adobe Arabic"/>
                              <w:b/>
                              <w:bCs/>
                              <w:kern w:val="24"/>
                              <w:sz w:val="36"/>
                              <w:szCs w:val="36"/>
                              <w:lang w:bidi="ar-EG"/>
                            </w:rPr>
                          </w:pPr>
                          <w:r w:rsidRPr="00F77577">
                            <w:rPr>
                              <w:rFonts w:hAnsi="Adobe Arabic" w:cs="Adobe Arabic"/>
                              <w:b/>
                              <w:bCs/>
                              <w:kern w:val="24"/>
                              <w:sz w:val="36"/>
                              <w:szCs w:val="36"/>
                              <w:rtl/>
                              <w:lang w:bidi="ar-EG"/>
                            </w:rPr>
                            <w:t>التعاون في حل المشكلات</w:t>
                          </w:r>
                        </w:p>
                        <w:p w:rsidR="005345A8" w:rsidRDefault="005345A8" w:rsidP="00F77577">
                          <w:pPr>
                            <w:jc w:val="center"/>
                            <w:rPr>
                              <w:rFonts w:hAnsi="Adobe Arabic" w:cs="Adobe Arabic"/>
                              <w:b/>
                              <w:bCs/>
                              <w:kern w:val="24"/>
                              <w:sz w:val="36"/>
                              <w:szCs w:val="36"/>
                              <w:lang w:bidi="ar-EG"/>
                            </w:rPr>
                          </w:pPr>
                        </w:p>
                      </w:txbxContent>
                    </v:textbox>
                  </v:shape>
                </v:group>
                <v:group id="Group 827658487" o:spid="_x0000_s2359" style="position:absolute;left:11706;width:11327;height:12520" coordorigin="11706" coordsize="21200,180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EhSGWXL&#10;AAAA4gAAAA8AAAAAAAAAAAAAAAAAqgIAAGRycy9kb3ducmV2LnhtbFBLBQYAAAAABAAEAPoAAACi&#10;AwAAAAA=&#10;">
                  <v:group id="Group 827658488" o:spid="_x0000_s2360" style="position:absolute;left:11706;width:21200;height:18050" coordorigin="11706" coordsize="28094,239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nNjRfIAAAA&#10;4gAAAA8AAAAAAAAAAAAAAAAAqgIAAGRycy9kb3ducmV2LnhtbFBLBQYAAAAABAAEAPoAAACfAwAA&#10;AAA=&#10;">
                    <v:shape id="Freeform: Shape 827658489" o:spid="_x0000_s2361" style="position:absolute;left:11706;top:7810;width:28094;height:16110;flip:x y;visibility:visible;mso-wrap-style:square;v-text-anchor:middle" coordsize="2809460,16109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tTmcwA&#10;AADiAAAADwAAAGRycy9kb3ducmV2LnhtbESPT2vCQBTE70K/w/IK3nTT4J80uopoawNebFoEb4/s&#10;MwnNvg3ZVdNv3y0Uehxm5jfMct2bRtyoc7VlBU/jCARxYXXNpYLPj9dRAsJ5ZI2NZVLwTQ7Wq4fB&#10;ElNt7/xOt9yXIkDYpaig8r5NpXRFRQbd2LbEwbvYzqAPsiul7vAe4KaRcRTNpMGaw0KFLW0rKr7y&#10;q1EQm3zyct0dT9m52WfR9O3g9jhXavjYbxYgPPX+P/zXzrSCJJ7PpskkeYbfS+EOyNUP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QbtTmcwAAADiAAAADwAAAAAAAAAAAAAAAACY&#10;AgAAZHJzL2Rvd25yZXYueG1sUEsFBgAAAAAEAAQA9QAAAJEDAAAA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827658490" o:spid="_x0000_s2362" style="position:absolute;left:12766;width:25709;height:22594;visibility:visible;mso-wrap-style:square;v-text-anchor:middle" coordsize="2570922,22594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yBJMkA&#10;AADiAAAADwAAAGRycy9kb3ducmV2LnhtbESPzWrCQBSF9wXfYbiFbopOKlaT6ChSsCgKYhTXl8xt&#10;EszcSTOjpm/vLAouD+ePb7boTC1u1LrKsoKPQQSCOLe64kLB6bjqxyCcR9ZYWyYFf+RgMe+9zDDV&#10;9s4HumW+EGGEXYoKSu+bVEqXl2TQDWxDHLwf2xr0QbaF1C3ew7ip5TCKxtJgxeGhxIa+Ssov2dUo&#10;GPlfufzO9tvdejPRx+qcvDeJVurttVtOQXjq/DP8315rBfFwMv6MR0mACEgBB+T8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XyBJMkAAADiAAAADwAAAAAAAAAAAAAAAACYAgAA&#10;ZHJzL2Rvd25yZXYueG1sUEsFBgAAAAAEAAQA9QAAAI4DAAAA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153" o:spid="_x0000_s2363" type="#_x0000_t202" style="position:absolute;left:12753;top:2291;width:18318;height:14299;flip:y;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NYDcsA&#10;AADiAAAADwAAAGRycy9kb3ducmV2LnhtbESPS2vCQBSF94X+h+EK3dWJYjVGR2kDhSJV8LHQ3SVz&#10;zYRm7oTMVFN/fadQcHk4j48zX3a2FhdqfeVYwaCfgCAunK64VHDYvz+nIHxA1lg7JgU/5GG5eHyY&#10;Y6bdlbd02YVSxBH2GSowITSZlL4wZNH3XUMcvbNrLYYo21LqFq9x3NZymCRjabHiSDDYUG6o+Np9&#10;28i1t9XodDb55GaPq3wjw+dbtVbqqde9zkAE6sI9/N/+0ArS4WT8ko6mA/i7FO+AXPwC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941gNywAAAOIAAAAPAAAAAAAAAAAAAAAAAJgC&#10;AABkcnMvZG93bnJldi54bWxQSwUGAAAAAAQABAD1AAAAkAMAAAAA&#10;" filled="f" stroked="f">
                    <v:textbox inset="0,,0">
                      <w:txbxContent>
                        <w:p w:rsidR="005345A8" w:rsidRPr="00F77577" w:rsidRDefault="005345A8" w:rsidP="00F77577">
                          <w:pPr>
                            <w:jc w:val="center"/>
                            <w:rPr>
                              <w:rFonts w:hAnsi="Adobe Arabic" w:cs="Adobe Arabic"/>
                              <w:b/>
                              <w:bCs/>
                              <w:kern w:val="24"/>
                              <w:sz w:val="36"/>
                              <w:szCs w:val="36"/>
                              <w:lang w:bidi="ar-EG"/>
                            </w:rPr>
                          </w:pPr>
                          <w:r w:rsidRPr="00F77577">
                            <w:rPr>
                              <w:rFonts w:hAnsi="Adobe Arabic" w:cs="Adobe Arabic"/>
                              <w:b/>
                              <w:bCs/>
                              <w:kern w:val="24"/>
                              <w:sz w:val="36"/>
                              <w:szCs w:val="36"/>
                              <w:rtl/>
                              <w:lang w:bidi="ar-EG"/>
                            </w:rPr>
                            <w:t>المشاركة في برامج الدعم المؤسسي</w:t>
                          </w:r>
                        </w:p>
                        <w:p w:rsidR="005345A8" w:rsidRDefault="005345A8" w:rsidP="00F77577">
                          <w:pPr>
                            <w:jc w:val="center"/>
                            <w:rPr>
                              <w:rFonts w:hAnsi="Adobe Arabic" w:cs="Adobe Arabic"/>
                              <w:b/>
                              <w:bCs/>
                              <w:kern w:val="24"/>
                              <w:sz w:val="36"/>
                              <w:szCs w:val="36"/>
                              <w:lang w:bidi="ar-EG"/>
                            </w:rPr>
                          </w:pPr>
                        </w:p>
                      </w:txbxContent>
                    </v:textbox>
                  </v:shape>
                </v:group>
                <v:group id="Group 827658492" o:spid="_x0000_s2364" style="position:absolute;left:35111;width:11327;height:12520" coordorigin="35111" coordsize="21200,180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d/Cwg&#10;zAAAAOIAAAAPAAAAAAAAAAAAAAAAAKoCAABkcnMvZG93bnJldi54bWxQSwUGAAAAAAQABAD6AAAA&#10;owMAAAAA&#10;">
                  <v:group id="Group 827658493" o:spid="_x0000_s2365" style="position:absolute;left:35111;width:21201;height:18050" coordorigin="35111" coordsize="28094,239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ysIm7&#10;zAAAAOIAAAAPAAAAAAAAAAAAAAAAAKoCAABkcnMvZG93bnJldi54bWxQSwUGAAAAAAQABAD6AAAA&#10;owMAAAAA&#10;">
                    <v:shape id="Freeform: Shape 827658494" o:spid="_x0000_s2366" style="position:absolute;left:35111;top:7810;width:28095;height:16110;flip:x y;visibility:visible;mso-wrap-style:square;v-text-anchor:middle" coordsize="2809460,16109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Nq2swA&#10;AADiAAAADwAAAGRycy9kb3ducmV2LnhtbESPT2vCQBTE74LfYXmF3nTTEDVGVyn9YwO91CiF3h7Z&#10;ZxLMvg3ZVdNv3y0Uehxm5jfMejuYVlypd41lBQ/TCARxaXXDlYLj4XWSgnAeWWNrmRR8k4PtZjxa&#10;Y6btjfd0LXwlAoRdhgpq77tMSlfWZNBNbUccvJPtDfog+0rqHm8BbloZR9FcGmw4LNTY0VNN5bm4&#10;GAWxKZKXy/PHZ/7V7vJo9vbudrhQ6v5ueFyB8DT4//BfO9cK0ngxn6XJMoHfS+EOyM0P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KmNq2swAAADiAAAADwAAAAAAAAAAAAAAAACY&#10;AgAAZHJzL2Rvd25yZXYueG1sUEsFBgAAAAAEAAQA9QAAAJEDAAAA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827658495" o:spid="_x0000_s2367" style="position:absolute;left:36171;width:25710;height:22594;visibility:visible;mso-wrap-style:square;v-text-anchor:middle" coordsize="2570922,22594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sivMsA&#10;AADiAAAADwAAAGRycy9kb3ducmV2LnhtbESP3WrCQBSE7wu+w3KE3pS6UfxJUleRQouiIMbS60P2&#10;mASzZ2N2q+nbdwuCl8PMfMPMl52pxZVaV1lWMBxEIIhzqysuFHwdP15jEM4ja6wtk4JfcrBc9J7m&#10;mGp74wNdM1+IAGGXooLS+yaV0uUlGXQD2xAH72Rbgz7ItpC6xVuAm1qOomgqDVYcFkps6L2k/Jz9&#10;GAVjf5Grz2y/3a03M32svpOXJtFKPfe71RsIT51/hO/ttVYQj2bTSTxOJvB/KdwBufgD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RCyK8ywAAAOIAAAAPAAAAAAAAAAAAAAAAAJgC&#10;AABkcnMvZG93bnJldi54bWxQSwUGAAAAAAQABAD1AAAAkAMAAA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144" o:spid="_x0000_s2368" type="#_x0000_t202" style="position:absolute;left:36160;top:3995;width:18318;height:9927;flip:y;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4WzswA&#10;AADjAAAADwAAAGRycy9kb3ducmV2LnhtbESPQWvCQBCF74L/YRmhN90YSrTRVWygUKQtqD20tyE7&#10;ZoPZ2ZDdauqvd4VCjzPvzfveLNe9bcSZOl87VjCdJCCIS6drrhR8Hl7GcxA+IGtsHJOCX/KwXg0H&#10;S8y1u/COzvtQiRjCPkcFJoQ2l9KXhiz6iWuJo3Z0ncUQx66SusNLDLeNTJMkkxZrjgSDLRWGytP+&#10;x0auvW4fv4+mmF3t17b4kOHtuX5X6mHUbxYgAvXh3/x3/apj/SyZZ09pNkvh/lNcgFzd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8d4WzswAAADjAAAADwAAAAAAAAAAAAAAAACY&#10;AgAAZHJzL2Rvd25yZXYueG1sUEsFBgAAAAAEAAQA9QAAAJEDAAAAAA==&#10;" filled="f" stroked="f">
                    <v:textbox inset="0,,0">
                      <w:txbxContent>
                        <w:p w:rsidR="005345A8" w:rsidRPr="00F77577" w:rsidRDefault="005345A8" w:rsidP="00F77577">
                          <w:pPr>
                            <w:jc w:val="center"/>
                            <w:rPr>
                              <w:rFonts w:eastAsia="Calibri" w:hAnsi="Adobe Arabic" w:cs="Adobe Arabic"/>
                              <w:b/>
                              <w:bCs/>
                              <w:kern w:val="24"/>
                              <w:sz w:val="36"/>
                              <w:szCs w:val="36"/>
                              <w:lang w:bidi="ar-EG"/>
                            </w:rPr>
                          </w:pPr>
                          <w:r w:rsidRPr="00F77577">
                            <w:rPr>
                              <w:rFonts w:eastAsia="Calibri" w:hAnsi="Adobe Arabic" w:cs="Adobe Arabic"/>
                              <w:b/>
                              <w:bCs/>
                              <w:kern w:val="24"/>
                              <w:sz w:val="36"/>
                              <w:szCs w:val="36"/>
                              <w:rtl/>
                              <w:lang w:bidi="ar-EG"/>
                            </w:rPr>
                            <w:t>طلب المساعدة من الإدارة</w:t>
                          </w:r>
                        </w:p>
                        <w:p w:rsidR="005345A8" w:rsidRDefault="005345A8" w:rsidP="00F77577">
                          <w:pPr>
                            <w:jc w:val="center"/>
                            <w:rPr>
                              <w:rFonts w:hAnsi="Adobe Arabic" w:cs="Adobe Arabic"/>
                              <w:b/>
                              <w:bCs/>
                              <w:kern w:val="24"/>
                              <w:sz w:val="36"/>
                              <w:szCs w:val="36"/>
                              <w:lang w:bidi="ar-EG"/>
                            </w:rPr>
                          </w:pPr>
                          <w:r>
                            <w:rPr>
                              <w:rFonts w:hAnsi="Adobe Arabic" w:cs="Adobe Arabic"/>
                              <w:b/>
                              <w:bCs/>
                              <w:kern w:val="24"/>
                              <w:sz w:val="36"/>
                              <w:szCs w:val="36"/>
                              <w:rtl/>
                              <w:lang w:bidi="ar-EG"/>
                            </w:rPr>
                            <w:t>الحنان والرحمة</w:t>
                          </w:r>
                        </w:p>
                      </w:txbxContent>
                    </v:textbox>
                  </v:shape>
                </v:group>
                <v:group id="Group 1608692673" o:spid="_x0000_s2369" style="position:absolute;left:23462;width:11327;height:12520" coordorigin="23462" coordsize="21200,180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cpgj7IAAAA&#10;4wAAAA8AAAAAAAAAAAAAAAAAqgIAAGRycy9kb3ducmV2LnhtbFBLBQYAAAAABAAEAPoAAACfAwAA&#10;AAA=&#10;">
                  <v:group id="Group 1608692674" o:spid="_x0000_s2370" style="position:absolute;left:23462;width:21200;height:18050" coordorigin="23462" coordsize="28094,239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owBpKyQAA&#10;AOMAAAAPAAAAAAAAAAAAAAAAAKoCAABkcnMvZG93bnJldi54bWxQSwUGAAAAAAQABAD6AAAAoAMA&#10;AAAA&#10;">
                    <v:shape id="Freeform: Shape 1608692675" o:spid="_x0000_s2371" style="position:absolute;left:23462;top:7810;width:28094;height:16110;flip:x y;visibility:visible;mso-wrap-style:square;v-text-anchor:middle" coordsize="2809460,16109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J5UskA&#10;AADjAAAADwAAAGRycy9kb3ducmV2LnhtbERPX2vCMBB/H+w7hBv4NhOLVtcZRXRzhb1s3Rjs7WjO&#10;tthcShO1+/aLMNjj/f7fcj3YVpyp941jDZOxAkFcOtNwpeHz4/l+AcIHZIOtY9LwQx7Wq9ubJWbG&#10;XfidzkWoRAxhn6GGOoQuk9KXNVn0Y9cRR+7geoshnn0lTY+XGG5bmSiVSosNx4YaO9rWVB6Lk9WQ&#10;2GL6dNq9feXf7T5Xs5dXv8e51qO7YfMIItAQ/sV/7tzE+alapA9JOp/B9acIgFz9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nJ5UskAAADjAAAADwAAAAAAAAAAAAAAAACYAgAA&#10;ZHJzL2Rvd25yZXYueG1sUEsFBgAAAAAEAAQA9QAAAI4DAAAA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1608692676" o:spid="_x0000_s2372" style="position:absolute;left:24522;width:25709;height:22594;visibility:visible;mso-wrap-style:square;v-text-anchor:middle" coordsize="2570922,22594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gcScgA&#10;AADjAAAADwAAAGRycy9kb3ducmV2LnhtbERPX2vCMBB/H/gdwgm+DE0nI9pqFBEcygZjVXw+mltb&#10;1ly6Jmr99stgsMf7/b/lureNuFLna8caniYJCOLCmZpLDafjbjwH4QOywcYxabiTh/Vq8LDEzLgb&#10;f9A1D6WIIewz1FCF0GZS+qIii37iWuLIfbrOYohnV0rT4S2G20ZOk0RJizXHhgpb2lZUfOUXq+E5&#10;fMvNS/7++rY/zMyxPqePbWq0Hg37zQJEoD78i//cexPnq2Su0qmaKfj9KQIgV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D2BxJyAAAAOMAAAAPAAAAAAAAAAAAAAAAAJgCAABk&#10;cnMvZG93bnJldi54bWxQSwUGAAAAAAQABAD1AAAAjQMAAA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148" o:spid="_x0000_s2373" type="#_x0000_t202" style="position:absolute;left:24510;top:4256;width:18319;height:9404;flip:y;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m1VswA&#10;AADjAAAADwAAAGRycy9kb3ducmV2LnhtbESPQWvCQBCF74L/YRmhN90oJbHRVWygUKQtqD20tyE7&#10;ZoPZ2ZDdauqvd4VCjzPvzfveLNe9bcSZOl87VjCdJCCIS6drrhR8Hl7GcxA+IGtsHJOCX/KwXg0H&#10;S8y1u/COzvtQiRjCPkcFJoQ2l9KXhiz6iWuJo3Z0ncUQx66SusNLDLeNnCVJKi3WHAkGWyoMlaf9&#10;j41ce90+fh9NkV3t17b4kOHtuX5X6mHUbxYgAvXh3/x3/apj/TSZp0+zNMvg/lNcgFzd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4am1VswAAADjAAAADwAAAAAAAAAAAAAAAACY&#10;AgAAZHJzL2Rvd25yZXYueG1sUEsFBgAAAAAEAAQA9QAAAJEDAAAAAA==&#10;" filled="f" stroked="f">
                    <v:textbox inset="0,,0">
                      <w:txbxContent>
                        <w:p w:rsidR="005345A8" w:rsidRPr="00F77577" w:rsidRDefault="005345A8" w:rsidP="00F77577">
                          <w:pPr>
                            <w:jc w:val="center"/>
                            <w:rPr>
                              <w:rFonts w:eastAsia="Calibri" w:hAnsi="Adobe Arabic" w:cs="Adobe Arabic"/>
                              <w:b/>
                              <w:bCs/>
                              <w:kern w:val="24"/>
                              <w:sz w:val="36"/>
                              <w:szCs w:val="36"/>
                              <w:lang w:bidi="ar-EG"/>
                            </w:rPr>
                          </w:pPr>
                          <w:r w:rsidRPr="00F77577">
                            <w:rPr>
                              <w:rFonts w:eastAsia="Calibri" w:hAnsi="Adobe Arabic" w:cs="Adobe Arabic"/>
                              <w:b/>
                              <w:bCs/>
                              <w:kern w:val="24"/>
                              <w:sz w:val="36"/>
                              <w:szCs w:val="36"/>
                              <w:rtl/>
                              <w:lang w:bidi="ar-EG"/>
                            </w:rPr>
                            <w:t>إنشاء مساحة عمل مريحة</w:t>
                          </w:r>
                        </w:p>
                        <w:p w:rsidR="005345A8" w:rsidRDefault="005345A8" w:rsidP="00F77577">
                          <w:pPr>
                            <w:jc w:val="center"/>
                            <w:rPr>
                              <w:rFonts w:hAnsi="Adobe Arabic" w:cs="Adobe Arabic"/>
                              <w:b/>
                              <w:bCs/>
                              <w:kern w:val="24"/>
                              <w:sz w:val="36"/>
                              <w:szCs w:val="36"/>
                              <w:lang w:bidi="ar-EG"/>
                            </w:rPr>
                          </w:pPr>
                        </w:p>
                      </w:txbxContent>
                    </v:textbox>
                  </v:shape>
                </v:group>
                <v:group id="Group 1608692678" o:spid="_x0000_s2374" style="position:absolute;left:46867;width:11328;height:12520" coordorigin="46867" coordsize="21200,180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pjRBP&#10;zAAAAOMAAAAPAAAAAAAAAAAAAAAAAKoCAABkcnMvZG93bnJldi54bWxQSwUGAAAAAAQABAD6AAAA&#10;owMAAAAA&#10;">
                  <v:group id="Group 1608692679" o:spid="_x0000_s2375" style="position:absolute;left:46867;width:21201;height:18050" coordorigin="46867" coordsize="28094,239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bBtdTIAAAA&#10;4wAAAA8AAAAAAAAAAAAAAAAAqgIAAGRycy9kb3ducmV2LnhtbFBLBQYAAAAABAAEAPoAAACfAwAA&#10;AAA=&#10;">
                    <v:shape id="Freeform: Shape 1608692680" o:spid="_x0000_s2376" style="position:absolute;left:46867;top:7810;width:28095;height:16110;flip:x y;visibility:visible;mso-wrap-style:square;v-text-anchor:middle" coordsize="2809460,16109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Cq7cwA&#10;AADjAAAADwAAAGRycy9kb3ducmV2LnhtbESPT0/DMAzF70h8h8hI3FhCBaUryybEn1GJC5QJiZvV&#10;mLaicaom28q3xwckjraf33u/1Wb2gzrQFPvAFi4XBhRxE1zPrYXd+9NFASomZIdDYLLwQxE269OT&#10;FZYuHPmNDnVqlZhwLNFCl9JYah2bjjzGRRiJ5fYVJo9JxqnVbsKjmPtBZ8bk2mPPktDhSPcdNd/1&#10;3lvIfH31uH94/ag+h21lrp9f4hZvrD0/m+9uQSWa07/477tyUj83Rb7M8kIohEkWoNe/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n9Cq7cwAAADjAAAADwAAAAAAAAAAAAAAAACY&#10;AgAAZHJzL2Rvd25yZXYueG1sUEsFBgAAAAAEAAQA9QAAAJEDAAAA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1608692681" o:spid="_x0000_s2377" style="position:absolute;left:47928;width:25709;height:22594;visibility:visible;mso-wrap-style:square;v-text-anchor:middle" coordsize="2570922,22594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T0GsgA&#10;AADjAAAADwAAAGRycy9kb3ducmV2LnhtbERPX2vCMBB/H/gdwgl7GZoqUttqFBlsKBsMq/h8NGdb&#10;bC5dk2n99mYw2OP9/t9y3ZtGXKlztWUFk3EEgriwuuZSwfHwNkpAOI+ssbFMCu7kYL0aPC0x0/bG&#10;e7rmvhQhhF2GCirv20xKV1Rk0I1tSxy4s+0M+nB2pdQd3kK4aeQ0imJpsObQUGFLrxUVl/zHKJj5&#10;b7l5z78+Pre7uT7Up/SlTbVSz8N+swDhqff/4j/3Vof5cZTE6TROJvD7UwBArh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55PQayAAAAOMAAAAPAAAAAAAAAAAAAAAAAJgCAABk&#10;cnMvZG93bnJldi54bWxQSwUGAAAAAAQABAD1AAAAjQMAAA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140" o:spid="_x0000_s2378" type="#_x0000_t202" style="position:absolute;left:48561;top:2297;width:17017;height:13624;flip:y;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" filled="f" stroked="f">
                    <v:textbox inset="0,,0">
                      <w:txbxContent>
                        <w:p w:rsidR="005345A8" w:rsidRPr="00F77577" w:rsidRDefault="005345A8" w:rsidP="00F77577">
                          <w:pPr>
                            <w:jc w:val="center"/>
                            <w:rPr>
                              <w:rFonts w:eastAsia="Calibri" w:hAnsi="Adobe Arabic" w:cs="Adobe Arabic"/>
                              <w:b/>
                              <w:bCs/>
                              <w:kern w:val="24"/>
                              <w:sz w:val="36"/>
                              <w:szCs w:val="36"/>
                              <w:lang w:bidi="ar-EG"/>
                            </w:rPr>
                          </w:pPr>
                          <w:r w:rsidRPr="00F77577">
                            <w:rPr>
                              <w:rFonts w:eastAsia="Calibri" w:hAnsi="Adobe Arabic" w:cs="Adobe Arabic"/>
                              <w:b/>
                              <w:bCs/>
                              <w:kern w:val="24"/>
                              <w:sz w:val="36"/>
                              <w:szCs w:val="36"/>
                              <w:rtl/>
                              <w:lang w:bidi="ar-EG"/>
                            </w:rPr>
                            <w:t>بناء علاقات إيجابية مع الزملاء</w:t>
                          </w:r>
                        </w:p>
                        <w:p w:rsidR="005345A8" w:rsidRDefault="005345A8" w:rsidP="00F77577">
                          <w:pPr>
                            <w:jc w:val="center"/>
                            <w:rPr>
                              <w:rFonts w:eastAsia="Calibri" w:hAnsi="Adobe Arabic" w:cs="Adobe Arabic"/>
                              <w:b/>
                              <w:bCs/>
                              <w:kern w:val="24"/>
                              <w:sz w:val="36"/>
                              <w:szCs w:val="36"/>
                              <w:lang w:bidi="ar-EG"/>
                            </w:rPr>
                          </w:pPr>
                        </w:p>
                      </w:txbxContent>
                    </v:textbox>
                  </v:shape>
                </v:group>
                <w10:wrap anchorx="page"/>
                <w10:anchorlock/>
              </v:group>
            </w:pict>
          </mc:Fallback>
        </mc:AlternateContent>
      </w:r>
    </w:p>
    <w:p w:rsidR="00084372" w:rsidRPr="004039DA" w:rsidRDefault="00084372" w:rsidP="00084372">
      <w:pPr>
        <w:rPr>
          <w:b/>
          <w:bCs/>
        </w:rPr>
      </w:pPr>
      <w:r w:rsidRPr="002A078C">
        <w:rPr>
          <w:rFonts w:ascii="Sakkal Majalla" w:hAnsi="Sakkal Majalla"/>
          <w:noProof/>
          <w:sz w:val="34"/>
        </w:rPr>
        <mc:AlternateContent>
          <mc:Choice Requires="wpg">
            <w:drawing>
              <wp:inline distT="0" distB="0" distL="0" distR="0" wp14:anchorId="30D739E9" wp14:editId="0FE9ACF8">
                <wp:extent cx="5731510" cy="892088"/>
                <wp:effectExtent l="0" t="0" r="2540" b="22860"/>
                <wp:docPr id="160869167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675" name="مجموعة 47"/>
                        <wpg:cNvGrpSpPr/>
                        <wpg:grpSpPr>
                          <a:xfrm>
                            <a:off x="0" y="0"/>
                            <a:ext cx="5731510" cy="895351"/>
                            <a:chOff x="0" y="0"/>
                            <a:chExt cx="5878196" cy="918845"/>
                          </a:xfrm>
                        </wpg:grpSpPr>
                        <wpg:grpSp>
                          <wpg:cNvPr id="1608691676" name="مجموعة 48"/>
                          <wpg:cNvGrpSpPr/>
                          <wpg:grpSpPr>
                            <a:xfrm>
                              <a:off x="0" y="0"/>
                              <a:ext cx="5878196" cy="918845"/>
                              <a:chOff x="0" y="0"/>
                              <a:chExt cx="6240348" cy="919070"/>
                            </a:xfrm>
                          </wpg:grpSpPr>
                          <wpg:grpSp>
                            <wpg:cNvPr id="1608691677" name="مجموعة 49"/>
                            <wpg:cNvGrpSpPr/>
                            <wpg:grpSpPr>
                              <a:xfrm>
                                <a:off x="0" y="169208"/>
                                <a:ext cx="5433072" cy="580613"/>
                                <a:chOff x="0" y="169208"/>
                                <a:chExt cx="5433072" cy="580613"/>
                              </a:xfrm>
                            </wpg:grpSpPr>
                            <wps:wsp>
                              <wps:cNvPr id="160869167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67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68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681"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3C3BDA">
                                  <w:rPr>
                                    <w:rFonts w:eastAsia="Calibri" w:hAnsi="Adobe Arabic" w:cs="Adobe Arabic"/>
                                    <w:b/>
                                    <w:bCs/>
                                    <w:color w:val="FFFFFF"/>
                                    <w:kern w:val="24"/>
                                    <w:sz w:val="36"/>
                                    <w:szCs w:val="36"/>
                                    <w:rtl/>
                                    <w:lang w:bidi="ar-EG"/>
                                  </w:rPr>
                                  <w:t>بناء علاقات إيجابية مع الزملاء</w:t>
                                </w:r>
                              </w:p>
                            </w:txbxContent>
                          </wps:txbx>
                          <wps:bodyPr wrap="square" rtlCol="1">
                            <a:spAutoFit/>
                          </wps:bodyPr>
                        </wps:wsp>
                      </wpg:grpSp>
                      <pic:pic xmlns:pic="http://schemas.openxmlformats.org/drawingml/2006/picture">
                        <pic:nvPicPr>
                          <pic:cNvPr id="1608691682"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37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mDfi4wcAAOU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">
                <v:group id="مجموعة 47" o:spid="_x0000_s238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7mwsDIAAAA&#10;4wAAAA8AAAAAAAAAAAAAAAAAqgIAAGRycy9kb3ducmV2LnhtbFBLBQYAAAAABAAEAPoAAACfAwAA&#10;AAA=&#10;">
                  <v:group id="مجموعة 48" o:spid="_x0000_s238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40XLfIAAAA&#10;4wAAAA8AAAAAAAAAAAAAAAAAqgIAAGRycy9kb3ducmV2LnhtbFBLBQYAAAAABAAEAPoAAACfAwAA&#10;AAA=&#10;">
                    <v:group id="مجموعة 49" o:spid="_x0000_s238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F4+SzIAAAA&#10;4wAAAA8AAAAAAAAAAAAAAAAAqgIAAGRycy9kb3ducmV2LnhtbFBLBQYAAAAABAAEAPoAAACfAwAA&#10;AAA=&#10;">
                      <v:shape id="شكل حر 50" o:spid="_x0000_s238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EyXcoA&#10;AADjAAAADwAAAGRycy9kb3ducmV2LnhtbESPQWvCQBCF7wX/wzJCb3Vji6tGVykFQUoPmla8Dtkx&#10;CWZnQ3ar6b/vHAo9zrw3732z3g6+VTfqYxPYwnSSgSIug2u4svD1uXtagIoJ2WEbmCz8UITtZvSw&#10;xtyFOx/pVqRKSQjHHC3UKXW51rGsyWOchI5YtEvoPSYZ+0q7Hu8S7lv9nGVGe2xYGmrs6K2m8lp8&#10;ewvmfXY+HMrd7FjsXz4ieXdyIVn7OB5eV6ASDenf/He9d4JvsoVZTs1coOUnWYDe/AI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YxMl3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8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L/ZMYA&#10;AADjAAAADwAAAGRycy9kb3ducmV2LnhtbERPX2vCMBB/H/gdwgm+yJo6sGrXKLIh+Lip+Hw2t7Ss&#10;udQmq/XbL4OBj/f7f8VmsI3oqfO1YwWzJAVBXDpds1FwOu6elyB8QNbYOCYFd/KwWY+eCsy1u/En&#10;9YdgRAxhn6OCKoQ2l9KXFVn0iWuJI/flOoshnp2RusNbDLeNfEnTTFqsOTZU2NJbReX34ccqwKv9&#10;OF9ccL6/GPM+nbfDVM+VmoyH7SuIQEN4iP/dex3nZ+kyW82yxQr+fooA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eL/ZMYAAADjAAAADwAAAAAAAAAAAAAAAACYAgAAZHJz&#10;L2Rvd25yZXYueG1sUEsFBgAAAAAEAAQA9QAAAIsDAAAAAA==&#10;" fillcolor="#a5a5a5 [2092]" stroked="f" strokeweight="1pt">
                        <v:stroke joinstyle="miter"/>
                      </v:roundrect>
                    </v:group>
                    <v:oval id="شكل بيضاوي 52" o:spid="_x0000_s238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F+asoA&#10;AADjAAAADwAAAGRycy9kb3ducmV2LnhtbESPQUvEMBCF74L/IYzgzU22h1DrZhdRBAUF7arnoZlt&#10;yzaT0sRt9987B8HjzLx5732b3RIGdaIp9ZEdrFcGFHETfc+tg8/9000JKmVkj0NkcnCmBLvt5cUG&#10;Kx9n/qBTnVslJpwqdNDlPFZap6ajgGkVR2K5HeIUMMs4tdpPOIt5GHRhjNUBe5aEDkd66Kg51j/B&#10;wfvx8HX+fnk1b22cazuHx6Lwe+eur5b7O1CZlvwv/vt+9lLfmtLerm0pFMIkC9DbX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aRfmrKAAAA4wAAAA8AAAAAAAAAAAAAAAAAmAIA&#10;AGRycy9kb3ducmV2LnhtbFBLBQYAAAAABAAEAPUAAACPAwAAAAA=&#10;" filled="f" strokecolor="#168489" strokeweight="1pt">
                      <v:stroke joinstyle="miter"/>
                    </v:oval>
                  </v:group>
                  <v:shape id="مربع نص 41" o:spid="_x0000_s2386"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dlcUA&#10;AADjAAAADwAAAGRycy9kb3ducmV2LnhtbERPS0vDQBC+C/6HZQRvdjeCIcZuS/EBPXixxvuQHbPB&#10;7GzIjk3677sFweN871lvlzCoI02pj2yhWBlQxG10PXcWms+3uwpUEmSHQ2SycKIE28311RprF2f+&#10;oONBOpVDONVowYuMtdap9RQwreJInLnvOAWUfE6ddhPOOTwM+t6YUgfsOTd4HOnZU/tz+A0WRNyu&#10;ODWvIe2/lveX2Zv2ARtrb2+W3RMooUX+xX/uvcvzS1OVj0VZFXD5KQOgN2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52V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3C3BDA">
                            <w:rPr>
                              <w:rFonts w:eastAsia="Calibri" w:hAnsi="Adobe Arabic" w:cs="Adobe Arabic"/>
                              <w:b/>
                              <w:bCs/>
                              <w:color w:val="FFFFFF"/>
                              <w:kern w:val="24"/>
                              <w:sz w:val="36"/>
                              <w:szCs w:val="36"/>
                              <w:rtl/>
                              <w:lang w:bidi="ar-EG"/>
                            </w:rPr>
                            <w:t>بناء علاقات إيجابية مع الزملاء</w:t>
                          </w:r>
                        </w:p>
                      </w:txbxContent>
                    </v:textbox>
                  </v:shape>
                </v:group>
                <v:shape id="صورة 54" o:spid="_x0000_s2387"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iuSkLJAAAA4wAAAA8AAABkcnMvZG93bnJldi54bWxET19PwjAQfzfxOzRn4pt0YDLHpBAwmJjw&#10;BFPj47me26S9zrbC/PaWhITH+/2/2WKwRhzIh86xgvEoA0FcO91xo+C1er4rQISIrNE4JgV/FGAx&#10;v76aYandkbd02MVGpBAOJSpoY+xLKUPdksUwcj1x4r6ctxjT6RupPR5TuDVykmW5tNhxamixp6eW&#10;6v3u1yrY+NXn97R6N9XP9mNdmPuHt/16o9TtzbB8BBFpiBfx2f2i0/w8K/LpOC8mcPopASDn/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yK5KQskAAADjAAAADwAAAAAAAAAA&#10;AAAAAACfAgAAZHJzL2Rvd25yZXYueG1sUEsFBgAAAAAEAAQA9wAAAJUDAAAAAA==&#10;">
                  <v:imagedata r:id="rId74" o:title=""/>
                  <v:path arrowok="t"/>
                </v:shape>
                <w10:wrap anchorx="page"/>
                <w10:anchorlock/>
              </v:group>
            </w:pict>
          </mc:Fallback>
        </mc:AlternateContent>
      </w:r>
    </w:p>
    <w:p w:rsidR="007C6591" w:rsidRPr="00DD2A38" w:rsidRDefault="007C6591" w:rsidP="00084372">
      <w:r w:rsidRPr="00DD2A38">
        <w:rPr>
          <w:rtl/>
        </w:rPr>
        <w:t xml:space="preserve">   - حاول بناء شبكة دعم داخل بيئة العمل من خلال التعاون والتواصل المستمر مع الزملاء.  </w:t>
      </w:r>
    </w:p>
    <w:p w:rsidR="007C6591" w:rsidRPr="00DD2A38" w:rsidRDefault="007C6591" w:rsidP="00084372">
      <w:r w:rsidRPr="00DD2A38">
        <w:rPr>
          <w:rtl/>
        </w:rPr>
        <w:t xml:space="preserve">   - قد</w:t>
      </w:r>
      <w:r>
        <w:rPr>
          <w:rFonts w:hint="cs"/>
          <w:rtl/>
        </w:rPr>
        <w:t>ّ</w:t>
      </w:r>
      <w:r w:rsidRPr="00DD2A38">
        <w:rPr>
          <w:rtl/>
        </w:rPr>
        <w:t xml:space="preserve">م الدعم للآخرين، لأن العلاقات الجيدة تخلق بيئة عمل أكثر راحة.  </w:t>
      </w:r>
    </w:p>
    <w:p w:rsidR="007C6591" w:rsidRPr="00DD2A38" w:rsidRDefault="00084372" w:rsidP="00084372">
      <w:r w:rsidRPr="002A078C">
        <w:rPr>
          <w:rFonts w:ascii="Sakkal Majalla" w:hAnsi="Sakkal Majalla"/>
          <w:noProof/>
          <w:sz w:val="34"/>
        </w:rPr>
        <mc:AlternateContent>
          <mc:Choice Requires="wpg">
            <w:drawing>
              <wp:inline distT="0" distB="0" distL="0" distR="0" wp14:anchorId="4044B3F0" wp14:editId="3D1DE7F2">
                <wp:extent cx="5731510" cy="892088"/>
                <wp:effectExtent l="0" t="0" r="2540" b="22860"/>
                <wp:docPr id="160869166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666" name="مجموعة 47"/>
                        <wpg:cNvGrpSpPr/>
                        <wpg:grpSpPr>
                          <a:xfrm>
                            <a:off x="0" y="0"/>
                            <a:ext cx="5731510" cy="895351"/>
                            <a:chOff x="0" y="0"/>
                            <a:chExt cx="5878196" cy="918845"/>
                          </a:xfrm>
                        </wpg:grpSpPr>
                        <wpg:grpSp>
                          <wpg:cNvPr id="1608691667" name="مجموعة 48"/>
                          <wpg:cNvGrpSpPr/>
                          <wpg:grpSpPr>
                            <a:xfrm>
                              <a:off x="0" y="0"/>
                              <a:ext cx="5878196" cy="918845"/>
                              <a:chOff x="0" y="0"/>
                              <a:chExt cx="6240348" cy="919070"/>
                            </a:xfrm>
                          </wpg:grpSpPr>
                          <wpg:grpSp>
                            <wpg:cNvPr id="1608691668" name="مجموعة 49"/>
                            <wpg:cNvGrpSpPr/>
                            <wpg:grpSpPr>
                              <a:xfrm>
                                <a:off x="0" y="169208"/>
                                <a:ext cx="5433072" cy="580613"/>
                                <a:chOff x="0" y="169208"/>
                                <a:chExt cx="5433072" cy="580613"/>
                              </a:xfrm>
                            </wpg:grpSpPr>
                            <wps:wsp>
                              <wps:cNvPr id="160869166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67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67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672"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3C3BDA">
                                  <w:rPr>
                                    <w:rFonts w:eastAsia="Calibri" w:hAnsi="Adobe Arabic" w:cs="Adobe Arabic"/>
                                    <w:b/>
                                    <w:bCs/>
                                    <w:color w:val="FFFFFF"/>
                                    <w:kern w:val="24"/>
                                    <w:sz w:val="36"/>
                                    <w:szCs w:val="36"/>
                                    <w:rtl/>
                                    <w:lang w:bidi="ar-EG"/>
                                  </w:rPr>
                                  <w:t>طلب المساعدة من الإدارة</w:t>
                                </w:r>
                              </w:p>
                            </w:txbxContent>
                          </wps:txbx>
                          <wps:bodyPr wrap="square" rtlCol="1">
                            <a:spAutoFit/>
                          </wps:bodyPr>
                        </wps:wsp>
                      </wpg:grpSp>
                      <pic:pic xmlns:pic="http://schemas.openxmlformats.org/drawingml/2006/picture">
                        <pic:nvPicPr>
                          <pic:cNvPr id="1608691673"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38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">
                <v:group id="مجموعة 47" o:spid="_x0000_s238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vtymrIAAAA&#10;4wAAAA8AAAAAAAAAAAAAAAAAqgIAAGRycy9kb3ducmV2LnhtbFBLBQYAAAAABAAEAPoAAACfAwAA&#10;AAA=&#10;">
                  <v:group id="مجموعة 48" o:spid="_x0000_s239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Shb/HIAAAA&#10;4wAAAA8AAAAAAAAAAAAAAAAAqgIAAGRycy9kb3ducmV2LnhtbFBLBQYAAAAABAAEAPoAAACfAwAA&#10;AAA=&#10;">
                    <v:group id="مجموعة 49" o:spid="_x0000_s239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VPvuD&#10;zAAAAOMAAAAPAAAAAAAAAAAAAAAAAKoCAABkcnMvZG93bnJldi54bWxQSwUGAAAAAAQABAD6AAAA&#10;owMAAAAA&#10;">
                      <v:shape id="شكل حر 50" o:spid="_x0000_s239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QBG8UA&#10;AADjAAAADwAAAGRycy9kb3ducmV2LnhtbERPzYrCMBC+L/gOYQRva+qKQbtGkQVBxINWxevQzLbF&#10;ZlKaqPXtjbCwx/n+Z77sbC3u1PrKsYbRMAFBnDtTcaHhdFx/TkH4gGywdkwanuRhueh9zDE17sEH&#10;umehEDGEfYoayhCaVEqfl2TRD11DHLlf11oM8WwLaVp8xHBby68kUdJixbGhxIZ+Ssqv2c1qUNvJ&#10;Zb/P15NDthnvPFlzNi5oPeh3q28QgbrwL/5zb0ycr5Kpmo2UmsH7pwiAXL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pAEbxQAAAOMAAAAPAAAAAAAAAAAAAAAAAJgCAABkcnMv&#10;ZG93bnJldi54bWxQSwUGAAAAAAQABAD1AAAAig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9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hW+ckA&#10;AADjAAAADwAAAGRycy9kb3ducmV2LnhtbESPQW/CMAyF75P2HyJP2gVByiQ6KAQ0bZrEcYOJs2lM&#10;WtE4XZOV8u/nAxJH28/vvW+1GXyjeupiHdjAdJKBIi6DrdkZ+Nl/juegYkK22AQmA1eKsFk/Pqyw&#10;sOHC39TvklNiwrFAA1VKbaF1LCvyGCehJZbbKXQek4yd07bDi5j7Rr9kWa491iwJFbb0XlF53v15&#10;A/jrvw7HkELsj859jGbtMLIzY56fhrclqERDuotv31sr9fNsni+m+atQCJMsQK//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NhW+ckAAADjAAAADwAAAAAAAAAAAAAAAACYAgAA&#10;ZHJzL2Rvd25yZXYueG1sUEsFBgAAAAAEAAQA9QAAAI4DAAAAAA==&#10;" fillcolor="#a5a5a5 [2092]" stroked="f" strokeweight="1pt">
                        <v:stroke joinstyle="miter"/>
                      </v:roundrect>
                    </v:group>
                    <v:oval id="شكل بيضاوي 52" o:spid="_x0000_s239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ir1scA&#10;AADjAAAADwAAAGRycy9kb3ducmV2LnhtbERPX0vDMBB/F/Ydwgm+uaR9iLNbNmQiTFDQTvd8NLe2&#10;rLmUJlu7b28Ewcf7/b/VZnKduNAQWs8GsrkCQVx523Jt4Gv/cr8AESKyxc4zGbhSgM16drPCwvqR&#10;P+lSxlqkEA4FGmhi7AspQ9WQwzD3PXHijn5wGNM51NIOOKZw18lcKS0dtpwaGuxp21B1Ks/OwMfp&#10;+H09vL6p99qPpR7dc57bvTF3t9PTEkSkKf6L/9w7m+ZrtdCPmX7I4PenBIB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wIq9bHAAAA4wAAAA8AAAAAAAAAAAAAAAAAmAIAAGRy&#10;cy9kb3ducmV2LnhtbFBLBQYAAAAABAAEAPUAAACMAwAAAAA=&#10;" filled="f" strokecolor="#168489" strokeweight="1pt">
                      <v:stroke joinstyle="miter"/>
                    </v:oval>
                  </v:group>
                  <v:shape id="مربع نص 41" o:spid="_x0000_s2395"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xzxcUA&#10;AADjAAAADwAAAGRycy9kb3ducmV2LnhtbERPS0vDQBC+C/6HZQRvdjcFY5t2W4oP6MGLNd6H7JgN&#10;ZmdDdmzSf+8Kgsf53rPdz6FXZxpTF9lCsTCgiJvoOm4t1O8vdytQSZAd9pHJwoUS7HfXV1usXJz4&#10;jc4naVUO4VShBS8yVFqnxlPAtIgDceY+4xhQ8jm22o045fDQ66UxpQ7YcW7wONCjp+br9B0siLhD&#10;camfQzp+zK9PkzfNPdbW3t7Mhw0ooVn+xX/uo8vzS7Mq10X5sITfnz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rHPF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3C3BDA">
                            <w:rPr>
                              <w:rFonts w:eastAsia="Calibri" w:hAnsi="Adobe Arabic" w:cs="Adobe Arabic"/>
                              <w:b/>
                              <w:bCs/>
                              <w:color w:val="FFFFFF"/>
                              <w:kern w:val="24"/>
                              <w:sz w:val="36"/>
                              <w:szCs w:val="36"/>
                              <w:rtl/>
                              <w:lang w:bidi="ar-EG"/>
                            </w:rPr>
                            <w:t>طلب المساعدة من الإدارة</w:t>
                          </w:r>
                        </w:p>
                      </w:txbxContent>
                    </v:textbox>
                  </v:shape>
                </v:group>
                <v:shape id="صورة 54" o:spid="_x0000_s2396"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I3n/7JAAAA4wAAAA8AAABkcnMvZG93bnJldi54bWxET19PwjAQfyfxOzRn4ht0SDLGoBA1mJjw&#10;BFPj47ke26S9zrbC/PbWxMTH+/2/1WawRpzJh86xgukkA0FcO91xo+C5ehwXIEJE1mgck4JvCrBZ&#10;X41WWGp34T2dD7ERKYRDiQraGPtSylC3ZDFMXE+cuKPzFmM6fSO1x0sKt0beZlkuLXacGlrs6aGl&#10;+nT4sgp2/v79Y1G9mupz/7YtzGz+ctrulLq5Hu6WICIN8V/8537SaX6eFflims9n8PtTAkCuf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kjef/skAAADjAAAADwAAAAAAAAAA&#10;AAAAAACfAgAAZHJzL2Rvd25yZXYueG1sUEsFBgAAAAAEAAQA9wAAAJUDAAAAAA==&#10;">
                  <v:imagedata r:id="rId74" o:title=""/>
                  <v:path arrowok="t"/>
                </v:shape>
                <w10:wrap anchorx="page"/>
                <w10:anchorlock/>
              </v:group>
            </w:pict>
          </mc:Fallback>
        </mc:AlternateContent>
      </w:r>
    </w:p>
    <w:p w:rsidR="007C6591" w:rsidRPr="00DD2A38" w:rsidRDefault="007C6591" w:rsidP="00084372">
      <w:r w:rsidRPr="00DD2A38">
        <w:rPr>
          <w:rtl/>
        </w:rPr>
        <w:t xml:space="preserve">   - إذا كنت تواجه ضغطا</w:t>
      </w:r>
      <w:r>
        <w:rPr>
          <w:rFonts w:hint="cs"/>
          <w:rtl/>
        </w:rPr>
        <w:t>ً</w:t>
      </w:r>
      <w:r w:rsidRPr="00DD2A38">
        <w:rPr>
          <w:rtl/>
        </w:rPr>
        <w:t xml:space="preserve"> مهنيا</w:t>
      </w:r>
      <w:r>
        <w:rPr>
          <w:rFonts w:hint="cs"/>
          <w:rtl/>
        </w:rPr>
        <w:t>ً</w:t>
      </w:r>
      <w:r w:rsidRPr="00DD2A38">
        <w:rPr>
          <w:rtl/>
        </w:rPr>
        <w:t xml:space="preserve"> كبيرا</w:t>
      </w:r>
      <w:r>
        <w:rPr>
          <w:rFonts w:hint="cs"/>
          <w:rtl/>
        </w:rPr>
        <w:t>ً</w:t>
      </w:r>
      <w:r w:rsidRPr="00DD2A38">
        <w:rPr>
          <w:rtl/>
        </w:rPr>
        <w:t xml:space="preserve">، ناقش الأمر مع مديرك المباشر.  </w:t>
      </w:r>
    </w:p>
    <w:p w:rsidR="007C6591" w:rsidRPr="00DD2A38" w:rsidRDefault="007C6591" w:rsidP="00084372">
      <w:r w:rsidRPr="00DD2A38">
        <w:rPr>
          <w:rtl/>
        </w:rPr>
        <w:t xml:space="preserve">   - اقترح حلولا</w:t>
      </w:r>
      <w:r>
        <w:rPr>
          <w:rFonts w:hint="cs"/>
          <w:rtl/>
        </w:rPr>
        <w:t>ً</w:t>
      </w:r>
      <w:r w:rsidRPr="00DD2A38">
        <w:rPr>
          <w:rtl/>
        </w:rPr>
        <w:t xml:space="preserve"> لتحسين بيئة العمل أو توزيع العبء الوظيفي بشكل أكثر عدلا</w:t>
      </w:r>
      <w:r>
        <w:rPr>
          <w:rFonts w:hint="cs"/>
          <w:rtl/>
        </w:rPr>
        <w:t>ً</w:t>
      </w:r>
      <w:r w:rsidRPr="00DD2A38">
        <w:rPr>
          <w:rtl/>
        </w:rPr>
        <w:t xml:space="preserve">.  </w:t>
      </w:r>
    </w:p>
    <w:p w:rsidR="007C6591" w:rsidRPr="00DD2A38" w:rsidRDefault="00084372" w:rsidP="00084372">
      <w:r w:rsidRPr="002A078C">
        <w:rPr>
          <w:rFonts w:ascii="Sakkal Majalla" w:hAnsi="Sakkal Majalla"/>
          <w:noProof/>
          <w:sz w:val="34"/>
        </w:rPr>
        <mc:AlternateContent>
          <mc:Choice Requires="wpg">
            <w:drawing>
              <wp:inline distT="0" distB="0" distL="0" distR="0" wp14:anchorId="6F3AFE7E" wp14:editId="5529DC67">
                <wp:extent cx="5731510" cy="892088"/>
                <wp:effectExtent l="0" t="0" r="2540" b="22860"/>
                <wp:docPr id="160869165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657" name="مجموعة 47"/>
                        <wpg:cNvGrpSpPr/>
                        <wpg:grpSpPr>
                          <a:xfrm>
                            <a:off x="0" y="0"/>
                            <a:ext cx="5731510" cy="895351"/>
                            <a:chOff x="0" y="0"/>
                            <a:chExt cx="5878196" cy="918845"/>
                          </a:xfrm>
                        </wpg:grpSpPr>
                        <wpg:grpSp>
                          <wpg:cNvPr id="1608691658" name="مجموعة 48"/>
                          <wpg:cNvGrpSpPr/>
                          <wpg:grpSpPr>
                            <a:xfrm>
                              <a:off x="0" y="0"/>
                              <a:ext cx="5878196" cy="918845"/>
                              <a:chOff x="0" y="0"/>
                              <a:chExt cx="6240348" cy="919070"/>
                            </a:xfrm>
                          </wpg:grpSpPr>
                          <wpg:grpSp>
                            <wpg:cNvPr id="1608691659" name="مجموعة 49"/>
                            <wpg:cNvGrpSpPr/>
                            <wpg:grpSpPr>
                              <a:xfrm>
                                <a:off x="0" y="169208"/>
                                <a:ext cx="5433072" cy="580613"/>
                                <a:chOff x="0" y="169208"/>
                                <a:chExt cx="5433072" cy="580613"/>
                              </a:xfrm>
                            </wpg:grpSpPr>
                            <wps:wsp>
                              <wps:cNvPr id="160869166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66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66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663"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3C3BDA">
                                  <w:rPr>
                                    <w:rFonts w:eastAsia="Calibri" w:hAnsi="Adobe Arabic" w:cs="Adobe Arabic"/>
                                    <w:b/>
                                    <w:bCs/>
                                    <w:color w:val="FFFFFF"/>
                                    <w:kern w:val="24"/>
                                    <w:sz w:val="36"/>
                                    <w:szCs w:val="36"/>
                                    <w:rtl/>
                                    <w:lang w:bidi="ar-EG"/>
                                  </w:rPr>
                                  <w:t>إنشاء مساحة عمل مريحة</w:t>
                                </w:r>
                              </w:p>
                            </w:txbxContent>
                          </wps:txbx>
                          <wps:bodyPr wrap="square" rtlCol="1">
                            <a:spAutoFit/>
                          </wps:bodyPr>
                        </wps:wsp>
                      </wpg:grpSp>
                      <pic:pic xmlns:pic="http://schemas.openxmlformats.org/drawingml/2006/picture">
                        <pic:nvPicPr>
                          <pic:cNvPr id="1608691664"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39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BW3Su03QAAAAUBAAAPAAAAZHJzL2Rvd25yZXYu&#10;eG1sTI9BS8NAEIXvgv9hGcGb3U21xcZsSinqqQhtBeltm50modnZkN0m6b939KKXB8N7vPdNthxd&#10;I3rsQu1JQzJRIJAKb2sqNXzu3x6eQYRoyJrGE2q4YoBlfnuTmdT6gbbY72IpuIRCajRUMbaplKGo&#10;0Jkw8S0SeyffORP57EppOzNwuWvkVKm5dKYmXqhMi+sKi/Pu4jS8D2ZYPSav/eZ8Wl8P+9nH1yZB&#10;re/vxtULiIhj/AvDDz6jQ85MR38hG0SjgR+Jv8reQk3nII4celIzkHkm/9Pn3wA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">
                <v:group id="مجموعة 47" o:spid="_x0000_s239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rNpUzIAAAA&#10;4wAAAA8AAAAAAAAAAAAAAAAAqgIAAGRycy9kb3ducmV2LnhtbFBLBQYAAAAABAAEAPoAAACfAwAA&#10;AAA=&#10;">
                  <v:group id="مجموعة 48" o:spid="_x0000_s239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bUjE+&#10;zAAAAOMAAAAPAAAAAAAAAAAAAAAAAKoCAABkcnMvZG93bnJldi54bWxQSwUGAAAAAAQABAD6AAAA&#10;owMAAAAA&#10;">
                    <v:group id="مجموعة 49" o:spid="_x0000_s240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QelKXIAAAA&#10;4wAAAA8AAAAAAAAAAAAAAAAAqgIAAGRycy9kb3ducmV2LnhtbFBLBQYAAAAABAAEAPoAAACfAwAA&#10;AAA=&#10;">
                      <v:shape id="شكل حر 50" o:spid="_x0000_s240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6ohskA&#10;AADjAAAADwAAAGRycy9kb3ducmV2LnhtbESPQWvCQBCF70L/wzKF3nRji4tGVykFQYoHTSteh+yY&#10;BLOzIbvV9N87h0KPM/PmvfetNoNv1Y362AS2MJ1koIjL4BquLHx/bcdzUDEhO2wDk4VfirBZP41W&#10;mLtw5yPdilQpMeGYo4U6pS7XOpY1eYyT0BHL7RJ6j0nGvtKux7uY+1a/ZpnRHhuWhBo7+qipvBY/&#10;3oL5nJ0Ph3I7Oxa7t30k704uJGtfnof3JahEQ/oX/33vnNQ32dwspsYIhTDJAvT6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Z6ohskAAADj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0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1lv8UA&#10;AADjAAAADwAAAGRycy9kb3ducmV2LnhtbERP3WvCMBB/H/g/hBP2IjOtYHCdUWRD2OP8wOezuaXF&#10;5tI1Wa3/vRkIe7zf9y3Xg2tET12oPWvIpxkI4tKbmq2G42H7sgARIrLBxjNpuFGA9Wr0tMTC+Cvv&#10;qN9HK1IIhwI1VDG2hZShrMhhmPqWOHHfvnMY09lZaTq8pnDXyFmWKemw5tRQYUvvFZWX/a/TgD/u&#10;63T20Yf+bO3HZN4OEzPX+nk8bN5ARBriv/jh/jRpvsoW6jVXKoe/nxIAcn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TWW/xQAAAOMAAAAPAAAAAAAAAAAAAAAAAJgCAABkcnMv&#10;ZG93bnJldi54bWxQSwUGAAAAAAQABAD1AAAAigMAAAAA&#10;" fillcolor="#a5a5a5 [2092]" stroked="f" strokeweight="1pt">
                        <v:stroke joinstyle="miter"/>
                      </v:roundrect>
                    </v:group>
                    <v:oval id="شكل بيضاوي 52" o:spid="_x0000_s240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OjfMYA&#10;AADjAAAADwAAAGRycy9kb3ducmV2LnhtbERPX2vCMBB/H+w7hBv4NhP7EFxnlLEhOFDYqtvz0Zxt&#10;sbmUJrP125uB4OP9/t9iNbpWnKkPjWcDs6kCQVx623Bl4LBfP89BhIhssfVMBi4UYLV8fFhgbv3A&#10;33QuYiVSCIccDdQxdrmUoazJYZj6jjhxR987jOnsK2l7HFK4a2WmlJYOG04NNXb0XlN5Kv6cga/T&#10;8efy+7lVu8oPhR7cR5bZvTGTp/HtFUSkMd7FN/fGpvlazfXLTOsM/n9KAMjl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QOjfMYAAADjAAAADwAAAAAAAAAAAAAAAACYAgAAZHJz&#10;L2Rvd25yZXYueG1sUEsFBgAAAAAEAAQA9QAAAIsDAAAAAA==&#10;" filled="f" strokecolor="#168489" strokeweight="1pt">
                      <v:stroke joinstyle="miter"/>
                    </v:oval>
                  </v:group>
                  <v:shape id="مربع نص 41" o:spid="_x0000_s2404"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lAg8UA&#10;AADjAAAADwAAAGRycy9kb3ducmV2LnhtbERPT0vDMBS/C36H8AbeXFLFsNVlY6iDHby4dfdH82zK&#10;mpfSxLX79osgeHy//2+1mXwnLjTENrCBYq5AENfBttwYqI67xwWImJAtdoHJwJUibNb3dyssbRj5&#10;iy6H1IgcwrFEAy6lvpQy1o48xnnoiTP3HQaPKZ9DI+2AYw73nXxSSkuPLecGhz29OarPhx9vICW7&#10;La7Vh4/70/T5PjpVv2BlzMNs2r6CSDSlf/Gfe2/zfK0Wello/Qy/P2UA5P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OUCD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3C3BDA">
                            <w:rPr>
                              <w:rFonts w:eastAsia="Calibri" w:hAnsi="Adobe Arabic" w:cs="Adobe Arabic"/>
                              <w:b/>
                              <w:bCs/>
                              <w:color w:val="FFFFFF"/>
                              <w:kern w:val="24"/>
                              <w:sz w:val="36"/>
                              <w:szCs w:val="36"/>
                              <w:rtl/>
                              <w:lang w:bidi="ar-EG"/>
                            </w:rPr>
                            <w:t>إنشاء مساحة عمل مريحة</w:t>
                          </w:r>
                        </w:p>
                      </w:txbxContent>
                    </v:textbox>
                  </v:shape>
                </v:group>
                <v:shape id="صورة 54" o:spid="_x0000_s2405"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gHkVfIAAAA4wAAAA8AAABkcnMvZG93bnJldi54bWxET19LwzAQfxf8DuEE31w6ldjVZUNlgrCn&#10;rSo+ns3Z1iWXmsStfvtFEHy83/+bL0dnxZ5C7D1rmE4KEMSNNz23Gp7rx4sSREzIBq1n0vBDEZaL&#10;05M5VsYfeEP7bWpFDuFYoYYupaGSMjYdOYwTPxBn7sMHhymfoZUm4CGHOysvi0JJhz3nhg4Heuio&#10;2W2/nYZ1uH//nNWvtv7avK1Ke3XzsluttT4/G+9uQSQa07/4z/1k8nxVlGo2Veoafn/KAMjFE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YB5FXyAAAAOMAAAAPAAAAAAAAAAAA&#10;AAAAAJ8CAABkcnMvZG93bnJldi54bWxQSwUGAAAAAAQABAD3AAAAlAMAAAAA&#10;">
                  <v:imagedata r:id="rId74" o:title=""/>
                  <v:path arrowok="t"/>
                </v:shape>
                <w10:wrap anchorx="page"/>
                <w10:anchorlock/>
              </v:group>
            </w:pict>
          </mc:Fallback>
        </mc:AlternateContent>
      </w:r>
    </w:p>
    <w:p w:rsidR="007C6591" w:rsidRPr="00DD2A38" w:rsidRDefault="007C6591" w:rsidP="00084372">
      <w:r w:rsidRPr="00DD2A38">
        <w:rPr>
          <w:rtl/>
        </w:rPr>
        <w:t xml:space="preserve">   - حافظ على تنظيم مكتبك وبيئة عملك لتقليل الشعور بالفوضى.  </w:t>
      </w:r>
    </w:p>
    <w:p w:rsidR="007C6591" w:rsidRPr="00DD2A38" w:rsidRDefault="007C6591" w:rsidP="00084372">
      <w:r w:rsidRPr="00DD2A38">
        <w:rPr>
          <w:rtl/>
        </w:rPr>
        <w:t xml:space="preserve">   - اجعل مساحتك الشخصية مريحة ومناسبة للإنتاجية.  </w:t>
      </w:r>
    </w:p>
    <w:p w:rsidR="007C6591" w:rsidRPr="00DD2A38" w:rsidRDefault="00084372" w:rsidP="00084372">
      <w:r w:rsidRPr="002A078C">
        <w:rPr>
          <w:rFonts w:ascii="Sakkal Majalla" w:hAnsi="Sakkal Majalla"/>
          <w:noProof/>
          <w:sz w:val="34"/>
        </w:rPr>
        <mc:AlternateContent>
          <mc:Choice Requires="wpg">
            <w:drawing>
              <wp:inline distT="0" distB="0" distL="0" distR="0" wp14:anchorId="4AE4BF7B" wp14:editId="7E8994ED">
                <wp:extent cx="5731510" cy="892088"/>
                <wp:effectExtent l="0" t="0" r="2540" b="22860"/>
                <wp:docPr id="160869164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648" name="مجموعة 47"/>
                        <wpg:cNvGrpSpPr/>
                        <wpg:grpSpPr>
                          <a:xfrm>
                            <a:off x="0" y="0"/>
                            <a:ext cx="5731510" cy="895351"/>
                            <a:chOff x="0" y="0"/>
                            <a:chExt cx="5878196" cy="918845"/>
                          </a:xfrm>
                        </wpg:grpSpPr>
                        <wpg:grpSp>
                          <wpg:cNvPr id="1608691649" name="مجموعة 48"/>
                          <wpg:cNvGrpSpPr/>
                          <wpg:grpSpPr>
                            <a:xfrm>
                              <a:off x="0" y="0"/>
                              <a:ext cx="5878196" cy="918845"/>
                              <a:chOff x="0" y="0"/>
                              <a:chExt cx="6240348" cy="919070"/>
                            </a:xfrm>
                          </wpg:grpSpPr>
                          <wpg:grpSp>
                            <wpg:cNvPr id="1608691650" name="مجموعة 49"/>
                            <wpg:cNvGrpSpPr/>
                            <wpg:grpSpPr>
                              <a:xfrm>
                                <a:off x="0" y="169208"/>
                                <a:ext cx="5433072" cy="580613"/>
                                <a:chOff x="0" y="169208"/>
                                <a:chExt cx="5433072" cy="580613"/>
                              </a:xfrm>
                            </wpg:grpSpPr>
                            <wps:wsp>
                              <wps:cNvPr id="160869165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65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65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654"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3C3BDA">
                                  <w:rPr>
                                    <w:rFonts w:eastAsia="Calibri" w:hAnsi="Adobe Arabic" w:cs="Adobe Arabic"/>
                                    <w:b/>
                                    <w:bCs/>
                                    <w:color w:val="FFFFFF"/>
                                    <w:kern w:val="24"/>
                                    <w:sz w:val="36"/>
                                    <w:szCs w:val="36"/>
                                    <w:rtl/>
                                    <w:lang w:bidi="ar-EG"/>
                                  </w:rPr>
                                  <w:t>المشاركة في برامج الدعم المؤسسي</w:t>
                                </w:r>
                              </w:p>
                            </w:txbxContent>
                          </wps:txbx>
                          <wps:bodyPr wrap="square" rtlCol="1">
                            <a:spAutoFit/>
                          </wps:bodyPr>
                        </wps:wsp>
                      </wpg:grpSp>
                      <pic:pic xmlns:pic="http://schemas.openxmlformats.org/drawingml/2006/picture">
                        <pic:nvPicPr>
                          <pic:cNvPr id="1608691655"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40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&#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">
                <v:group id="مجموعة 47" o:spid="_x0000_s240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ei6fj&#10;zAAAAOMAAAAPAAAAAAAAAAAAAAAAAKoCAABkcnMvZG93bnJldi54bWxQSwUGAAAAAAQABAD6AAAA&#10;owMAAAAA&#10;">
                  <v:group id="مجموعة 48" o:spid="_x0000_s240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HHAnjIAAAA&#10;4wAAAA8AAAAAAAAAAAAAAAAAqgIAAGRycy9kb3ducmV2LnhtbFBLBQYAAAAABAAEAPoAAACfAwAA&#10;AAA=&#10;">
                    <v:group id="مجموعة 49" o:spid="_x0000_s240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lJD04&#10;zAAAAOMAAAAPAAAAAAAAAAAAAAAAAKoCAABkcnMvZG93bnJldi54bWxQSwUGAAAAAAQABAD6AAAA&#10;owMAAAAA&#10;">
                      <v:shape id="شكل حر 50" o:spid="_x0000_s241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7HoMYA&#10;AADjAAAADwAAAGRycy9kb3ducmV2LnhtbERPX2vCMBB/H/gdwgm+zbQbDa4zigwEER+0Kns9mltb&#10;bC6lybT79osg+Hi//zdfDrYVV+p941hDOk1AEJfONFxpOB3XrzMQPiAbbB2Thj/ysFyMXuaYG3fj&#10;A12LUIkYwj5HDXUIXS6lL2uy6KeuI47cj+sthnj2lTQ93mK4beVbkihpseHYUGNHXzWVl+LXalDb&#10;7Hu/L9fZodi87zxZczYuaD0ZD6tPEIGG8BQ/3BsT56tkpj5SlaVw/ykCIB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L7HoM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1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MxdcUA&#10;AADjAAAADwAAAGRycy9kb3ducmV2LnhtbERPX2vCMBB/F/wO4YS9yEwVWmpnFFEGe3Ru+Hw2Z1ps&#10;LrXJavftF2Hg4/3+32oz2Eb01PnasYL5LAFBXDpds1Hw/fX+moPwAVlj45gU/JKHzXo8WmGh3Z0/&#10;qT8GI2II+wIVVCG0hZS+rMiin7mWOHIX11kM8eyM1B3eY7ht5CJJMmmx5thQYUu7isrr8ccqwJs9&#10;nM4uON+fjdlP03aY6lSpl8mwfQMRaAhP8b/7Q8f5WZJny3mWLuDxUwR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8zF1xQAAAOMAAAAPAAAAAAAAAAAAAAAAAJgCAABkcnMv&#10;ZG93bnJldi54bWxQSwUGAAAAAAQABAD1AAAAigMAAAAA&#10;" fillcolor="#a5a5a5 [2092]" stroked="f" strokeweight="1pt">
                        <v:stroke joinstyle="miter"/>
                      </v:roundrect>
                    </v:group>
                    <v:oval id="شكل بيضاوي 52" o:spid="_x0000_s241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PMWscA&#10;AADjAAAADwAAAGRycy9kb3ducmV2LnhtbERPX0vDMBB/F/wO4QTfXLKKYeuWjTERFBS2Tvd8NLe2&#10;rLmUJq7dtzeC4OP9/t9yPbpWXKgPjWcD04kCQVx623Bl4PPw8jADESKyxdYzGbhSgPXq9maJufUD&#10;7+lSxEqkEA45Gqhj7HIpQ1mTwzDxHXHiTr53GNPZV9L2OKRw18pMKS0dNpwaauxoW1N5Lr6dgd35&#10;9HU9vr2rj8oPhR7cc5bZgzH3d+NmASLSGP/Ff+5Xm+ZrNdPzqX56hN+fEgBy9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gjzFrHAAAA4wAAAA8AAAAAAAAAAAAAAAAAmAIAAGRy&#10;cy9kb3ducmV2LnhtbFBLBQYAAAAABAAEAPUAAACMAwAAAAA=&#10;" filled="f" strokecolor="#168489" strokeweight="1pt">
                      <v:stroke joinstyle="miter"/>
                    </v:oval>
                  </v:group>
                  <v:shape id="مربع نص 41" o:spid="_x0000_s2413"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wSSsUA&#10;AADjAAAADwAAAGRycy9kb3ducmV2LnhtbERPS0vDQBC+C/6HZQRvdjdiQ5t2W4oP6MGLNd6H7JgN&#10;ZmdDdmzSf+8Kgsf53rPdz6FXZxpTF9lCsTCgiJvoOm4t1O8vdytQSZAd9pHJwoUS7HfXV1usXJz4&#10;jc4naVUO4VShBS8yVFqnxlPAtIgDceY+4xhQ8jm22o045fDQ63tjSh2w49zgcaBHT83X6TtYEHGH&#10;4lI/h3T8mF+fJm+aJdbW3t7Mhw0ooVn+xX/uo8vzS7Mq10W5fIDfnz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vBJK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3C3BDA">
                            <w:rPr>
                              <w:rFonts w:eastAsia="Calibri" w:hAnsi="Adobe Arabic" w:cs="Adobe Arabic"/>
                              <w:b/>
                              <w:bCs/>
                              <w:color w:val="FFFFFF"/>
                              <w:kern w:val="24"/>
                              <w:sz w:val="36"/>
                              <w:szCs w:val="36"/>
                              <w:rtl/>
                              <w:lang w:bidi="ar-EG"/>
                            </w:rPr>
                            <w:t>المشاركة في برامج الدعم المؤسسي</w:t>
                          </w:r>
                        </w:p>
                      </w:txbxContent>
                    </v:textbox>
                  </v:shape>
                </v:group>
                <v:shape id="صورة 54" o:spid="_x0000_s2414"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kn/nHJAAAA4wAAAA8AAABkcnMvZG93bnJldi54bWxET19PwjAQfzfhOzRn4pt0aBhjUogaTEx4&#10;gqnx8VzPbdBeZ1thfntrYsLj/f7fYjVYI47kQ+dYwWScgSCune64UfBSPV0XIEJE1mgck4IfCrBa&#10;ji4WWGp34i0dd7ERKYRDiQraGPtSylC3ZDGMXU+cuE/nLcZ0+kZqj6cUbo28ybJcWuw4NbTY02NL&#10;9WH3bRVs/MPHfl69mepr+74uzO3s9bDeKHV1OdzfgYg0xLP43/2s0/w8K/L5JJ9O4e+nBIBc/gI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OSf+cckAAADjAAAADwAAAAAAAAAA&#10;AAAAAACfAgAAZHJzL2Rvd25yZXYueG1sUEsFBgAAAAAEAAQA9wAAAJUDAAAAAA==&#10;">
                  <v:imagedata r:id="rId74" o:title=""/>
                  <v:path arrowok="t"/>
                </v:shape>
                <w10:wrap anchorx="page"/>
                <w10:anchorlock/>
              </v:group>
            </w:pict>
          </mc:Fallback>
        </mc:AlternateContent>
      </w:r>
    </w:p>
    <w:p w:rsidR="007C6591" w:rsidRPr="00DD2A38" w:rsidRDefault="007C6591" w:rsidP="00084372">
      <w:r w:rsidRPr="00DD2A38">
        <w:rPr>
          <w:rtl/>
        </w:rPr>
        <w:t xml:space="preserve">   - استفد من برامج الدعم النفسي أو المهني التي تقدمها المؤسسة.  </w:t>
      </w:r>
    </w:p>
    <w:p w:rsidR="007C6591" w:rsidRPr="00DD2A38" w:rsidRDefault="007C6591" w:rsidP="00084372">
      <w:r w:rsidRPr="00DD2A38">
        <w:rPr>
          <w:rtl/>
        </w:rPr>
        <w:t xml:space="preserve">   - إذا كانت الشركة توفر استشارات نفسية أو دورات تدريبية لإدارة الضغوط، احرص على المشاركة فيها.  </w:t>
      </w:r>
    </w:p>
    <w:p w:rsidR="007C6591" w:rsidRPr="00DD2A38" w:rsidRDefault="00084372" w:rsidP="00084372">
      <w:r w:rsidRPr="002A078C">
        <w:rPr>
          <w:rFonts w:ascii="Sakkal Majalla" w:hAnsi="Sakkal Majalla"/>
          <w:noProof/>
          <w:sz w:val="34"/>
        </w:rPr>
        <w:lastRenderedPageBreak/>
        <mc:AlternateContent>
          <mc:Choice Requires="wpg">
            <w:drawing>
              <wp:inline distT="0" distB="0" distL="0" distR="0" wp14:anchorId="6034882E" wp14:editId="5B2034D1">
                <wp:extent cx="5731510" cy="892088"/>
                <wp:effectExtent l="0" t="0" r="2540" b="22860"/>
                <wp:docPr id="160869163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639" name="مجموعة 47"/>
                        <wpg:cNvGrpSpPr/>
                        <wpg:grpSpPr>
                          <a:xfrm>
                            <a:off x="0" y="0"/>
                            <a:ext cx="5731510" cy="895351"/>
                            <a:chOff x="0" y="0"/>
                            <a:chExt cx="5878196" cy="918845"/>
                          </a:xfrm>
                        </wpg:grpSpPr>
                        <wpg:grpSp>
                          <wpg:cNvPr id="1608691640" name="مجموعة 48"/>
                          <wpg:cNvGrpSpPr/>
                          <wpg:grpSpPr>
                            <a:xfrm>
                              <a:off x="0" y="0"/>
                              <a:ext cx="5878196" cy="918845"/>
                              <a:chOff x="0" y="0"/>
                              <a:chExt cx="6240348" cy="919070"/>
                            </a:xfrm>
                          </wpg:grpSpPr>
                          <wpg:grpSp>
                            <wpg:cNvPr id="1608691641" name="مجموعة 49"/>
                            <wpg:cNvGrpSpPr/>
                            <wpg:grpSpPr>
                              <a:xfrm>
                                <a:off x="0" y="169208"/>
                                <a:ext cx="5433072" cy="580613"/>
                                <a:chOff x="0" y="169208"/>
                                <a:chExt cx="5433072" cy="580613"/>
                              </a:xfrm>
                            </wpg:grpSpPr>
                            <wps:wsp>
                              <wps:cNvPr id="160869164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64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64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645"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3C3BDA">
                                  <w:rPr>
                                    <w:rFonts w:eastAsia="Calibri" w:hAnsi="Adobe Arabic" w:cs="Adobe Arabic"/>
                                    <w:b/>
                                    <w:bCs/>
                                    <w:color w:val="FFFFFF"/>
                                    <w:kern w:val="24"/>
                                    <w:sz w:val="36"/>
                                    <w:szCs w:val="36"/>
                                    <w:rtl/>
                                    <w:lang w:bidi="ar-EG"/>
                                  </w:rPr>
                                  <w:t>التعاون في حل المشكلات</w:t>
                                </w:r>
                              </w:p>
                            </w:txbxContent>
                          </wps:txbx>
                          <wps:bodyPr wrap="square" rtlCol="1">
                            <a:spAutoFit/>
                          </wps:bodyPr>
                        </wps:wsp>
                      </wpg:grpSp>
                      <pic:pic xmlns:pic="http://schemas.openxmlformats.org/drawingml/2006/picture">
                        <pic:nvPicPr>
                          <pic:cNvPr id="1608691646"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41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">
                <v:group id="مجموعة 47" o:spid="_x0000_s241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nBcQXIAAAA&#10;4wAAAA8AAAAAAAAAAAAAAAAAqgIAAGRycy9kb3ducmV2LnhtbFBLBQYAAAAABAAEAPoAAACfAwAA&#10;AAA=&#10;">
                  <v:group id="مجموعة 48" o:spid="_x0000_s241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g/avl&#10;zAAAAOMAAAAPAAAAAAAAAAAAAAAAAKoCAABkcnMvZG93bnJldi54bWxQSwUGAAAAAAQABAD6AAAA&#10;owMAAAAA&#10;">
                    <v:group id="مجموعة 49" o:spid="_x0000_s241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xDn7IAAAA&#10;4wAAAA8AAAAAAAAAAAAAAAAAqgIAAGRycy9kb3ducmV2LnhtbFBLBQYAAAAABAAEAPoAAACfAwAA&#10;AAA=&#10;">
                      <v:shape id="شكل حر 50" o:spid="_x0000_s241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XPCsYA&#10;AADjAAAADwAAAGRycy9kb3ducmV2LnhtbERPX2vCMBB/H/gdwgm+zVQ3g1ajiCDI2INWxdejOdti&#10;cylNpvXbL4OBj/f7f4tVZ2txp9ZXjjWMhgkI4tyZigsNp+P2fQrCB2SDtWPS8CQPq2XvbYGpcQ8+&#10;0D0LhYgh7FPUUIbQpFL6vCSLfuga4shdXWsxxLMtpGnxEcNtLcdJoqTFimNDiQ1tSspv2Y/VoL4m&#10;l/0+304O2e7j25M1Z+OC1oN+t56DCNSFl/jfvTNxvkqmajZSn2P4+ykC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bXPCs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2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YCM8YA&#10;AADjAAAADwAAAGRycy9kb3ducmV2LnhtbERPS2vCQBC+C/0PywheRDdaDZq6SqkUPNYHnsfsdBPM&#10;zqbZNab/visUPM73ntWms5VoqfGlYwWTcQKCOHe6ZKPgdPwcLUD4gKyxckwKfsnDZv3SW2Gm3Z33&#10;1B6CETGEfYYKihDqTEqfF2TRj11NHLlv11gM8WyM1A3eY7it5DRJUmmx5NhQYE0fBeXXw80qwB/7&#10;db644Hx7MWY7nNfdUM+VGvS79zcQgbrwFP+7dzrOT5NFupyks1d4/BQB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mYCM8YAAADjAAAADwAAAAAAAAAAAAAAAACYAgAAZHJz&#10;L2Rvd25yZXYueG1sUEsFBgAAAAAEAAQA9QAAAIsDAAAAAA==&#10;" fillcolor="#a5a5a5 [2092]" stroked="f" strokeweight="1pt">
                        <v:stroke joinstyle="miter"/>
                      </v:roundrect>
                    </v:group>
                    <v:oval id="شكل بيضاوي 52" o:spid="_x0000_s242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PC88cA&#10;AADjAAAADwAAAGRycy9kb3ducmV2LnhtbERPX2vCMBB/H+w7hBvsbSYWCVqNIspggw1mdXs+mrMt&#10;NpfSZLZ++2Uw2OP9/t9qM7pWXKkPjWcD04kCQVx623Bl4HR8fpqDCBHZYuuZDNwowGZ9f7fC3PqB&#10;D3QtYiVSCIccDdQxdrmUoazJYZj4jjhxZ987jOnsK2l7HFK4a2WmlJYOG04NNXa0q6m8FN/OwMfl&#10;/Hn7en1T75UfCj24fZbZozGPD+N2CSLSGP/Ff+4Xm+ZrNdeLqZ7N4PenBIB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ITwvPHAAAA4wAAAA8AAAAAAAAAAAAAAAAAmAIAAGRy&#10;cy9kb3ducmV2LnhtbFBLBQYAAAAABAAEAPUAAACMAwAAAAA=&#10;" filled="f" strokecolor="#168489" strokeweight="1pt">
                      <v:stroke joinstyle="miter"/>
                    </v:oval>
                  </v:group>
                  <v:shape id="مربع نص 41" o:spid="_x0000_s2422"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khDMUA&#10;AADjAAAADwAAAGRycy9kb3ducmV2LnhtbERPS0vDQBC+C/6HZQRvdjdiQ5t2W4oP6MGLNd6H7JgN&#10;ZmdDdmzSf+8Kgsf53rPdz6FXZxpTF9lCsTCgiJvoOm4t1O8vdytQSZAd9pHJwoUS7HfXV1usXJz4&#10;jc4naVUO4VShBS8yVFqnxlPAtIgDceY+4xhQ8jm22o045fDQ63tjSh2w49zgcaBHT83X6TtYEHGH&#10;4lI/h3T8mF+fJm+aJdbW3t7Mhw0ooVn+xX/uo8vzS7Mq10X5sITfnz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KSEM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3C3BDA">
                            <w:rPr>
                              <w:rFonts w:eastAsia="Calibri" w:hAnsi="Adobe Arabic" w:cs="Adobe Arabic"/>
                              <w:b/>
                              <w:bCs/>
                              <w:color w:val="FFFFFF"/>
                              <w:kern w:val="24"/>
                              <w:sz w:val="36"/>
                              <w:szCs w:val="36"/>
                              <w:rtl/>
                              <w:lang w:bidi="ar-EG"/>
                            </w:rPr>
                            <w:t>التعاون في حل المشكلات</w:t>
                          </w:r>
                        </w:p>
                      </w:txbxContent>
                    </v:textbox>
                  </v:shape>
                </v:group>
                <v:shape id="صورة 54" o:spid="_x0000_s2423"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ws9tvIAAAA4wAAAA8AAABkcnMvZG93bnJldi54bWxET19LwzAQfxf8DuEE31w6ldjVZUNlgrCn&#10;rSo+ns3Z1iWXmsStfvtFEHy83/+bL0dnxZ5C7D1rmE4KEMSNNz23Gp7rx4sSREzIBq1n0vBDEZaL&#10;05M5VsYfeEP7bWpFDuFYoYYupaGSMjYdOYwTPxBn7sMHhymfoZUm4CGHOysvi0JJhz3nhg4Heuio&#10;2W2/nYZ1uH//nNWvtv7avK1Ke3XzsluttT4/G+9uQSQa07/4z/1k8nxVlGo2VdcKfn/KAMjFE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MLPbbyAAAAOMAAAAPAAAAAAAAAAAA&#10;AAAAAJ8CAABkcnMvZG93bnJldi54bWxQSwUGAAAAAAQABAD3AAAAlAMAAAAA&#10;">
                  <v:imagedata r:id="rId74" o:title=""/>
                  <v:path arrowok="t"/>
                </v:shape>
                <w10:wrap anchorx="page"/>
                <w10:anchorlock/>
              </v:group>
            </w:pict>
          </mc:Fallback>
        </mc:AlternateContent>
      </w:r>
    </w:p>
    <w:p w:rsidR="007C6591" w:rsidRPr="00DD2A38" w:rsidRDefault="007C6591" w:rsidP="00084372">
      <w:r w:rsidRPr="00DD2A38">
        <w:rPr>
          <w:rtl/>
        </w:rPr>
        <w:t xml:space="preserve">   - شارك الزملاء أو الفريق في حل المشكلات المهنية بدلاً من تحمل المسؤولية وحدك.  </w:t>
      </w:r>
    </w:p>
    <w:p w:rsidR="007C6591" w:rsidRPr="00DD2A38" w:rsidRDefault="007C6591" w:rsidP="00084372">
      <w:r w:rsidRPr="00DD2A38">
        <w:rPr>
          <w:rtl/>
        </w:rPr>
        <w:t xml:space="preserve">   - العمل الجماعي يخفف العبء عن الفرد ويزيد من فعالية الحلول.  </w:t>
      </w:r>
    </w:p>
    <w:p w:rsidR="007C6591" w:rsidRDefault="007C6591" w:rsidP="00084372">
      <w:pPr>
        <w:rPr>
          <w:rtl/>
        </w:rPr>
      </w:pPr>
      <w:r>
        <w:rPr>
          <w:rFonts w:hint="cs"/>
          <w:rtl/>
        </w:rPr>
        <w:t xml:space="preserve">باختصار، </w:t>
      </w:r>
      <w:r w:rsidRPr="00DD2A38">
        <w:rPr>
          <w:rtl/>
        </w:rPr>
        <w:t>التعامل مع الضغوط المهنية يتطلب جهدا</w:t>
      </w:r>
      <w:r>
        <w:rPr>
          <w:rFonts w:hint="cs"/>
          <w:rtl/>
        </w:rPr>
        <w:t>ً</w:t>
      </w:r>
      <w:r w:rsidRPr="00DD2A38">
        <w:rPr>
          <w:rtl/>
        </w:rPr>
        <w:t xml:space="preserve"> مشترك</w:t>
      </w:r>
      <w:r>
        <w:rPr>
          <w:rFonts w:hint="cs"/>
          <w:rtl/>
        </w:rPr>
        <w:t xml:space="preserve">اً </w:t>
      </w:r>
      <w:r w:rsidRPr="00DD2A38">
        <w:rPr>
          <w:rtl/>
        </w:rPr>
        <w:t>بين الأفراد والمؤسسات. من خلال تطبيق الاستراتيجيات الفردية والجماعية، يمكن تقليل آثار التوتر وتعزيز الصحة النفسية والمهنية. الموظف الذي يتمتع بصحة نفسية جيدة يكون أكثر إنتاجية، وأكثر قدرة على الإبداع، وأقل عرضة للإرهاق، مما ينعكس إيجابيا</w:t>
      </w:r>
      <w:r>
        <w:rPr>
          <w:rFonts w:hint="cs"/>
          <w:rtl/>
        </w:rPr>
        <w:t>ً</w:t>
      </w:r>
      <w:r w:rsidRPr="00DD2A38">
        <w:rPr>
          <w:rtl/>
        </w:rPr>
        <w:t xml:space="preserve"> على نجاح المؤسسة بأكملها.</w:t>
      </w:r>
    </w:p>
    <w:p w:rsidR="007C6591" w:rsidRDefault="00084372" w:rsidP="00084372">
      <w:pPr>
        <w:rPr>
          <w:rtl/>
        </w:rPr>
      </w:pPr>
      <w:r w:rsidRPr="002A078C">
        <w:rPr>
          <w:rFonts w:ascii="Sakkal Majalla" w:hAnsi="Sakkal Majalla"/>
          <w:noProof/>
          <w:color w:val="002060"/>
          <w:sz w:val="34"/>
        </w:rPr>
        <mc:AlternateContent>
          <mc:Choice Requires="wpg">
            <w:drawing>
              <wp:inline distT="0" distB="0" distL="0" distR="0" wp14:anchorId="7ABE80AC" wp14:editId="56AC1384">
                <wp:extent cx="5731510" cy="895350"/>
                <wp:effectExtent l="0" t="0" r="21590" b="19050"/>
                <wp:docPr id="2093"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94"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95" name="مجموعة 39"/>
                        <wpg:cNvGrpSpPr/>
                        <wpg:grpSpPr>
                          <a:xfrm>
                            <a:off x="0" y="0"/>
                            <a:ext cx="5731510" cy="895350"/>
                            <a:chOff x="0" y="0"/>
                            <a:chExt cx="5878196" cy="918845"/>
                          </a:xfrm>
                        </wpg:grpSpPr>
                        <wpg:grpSp>
                          <wpg:cNvPr id="2096" name="مجموعة 40"/>
                          <wpg:cNvGrpSpPr/>
                          <wpg:grpSpPr>
                            <a:xfrm>
                              <a:off x="0" y="0"/>
                              <a:ext cx="5878196" cy="918845"/>
                              <a:chOff x="0" y="0"/>
                              <a:chExt cx="6240348" cy="919070"/>
                            </a:xfrm>
                          </wpg:grpSpPr>
                          <wpg:grpSp>
                            <wpg:cNvPr id="2097" name="مجموعة 41"/>
                            <wpg:cNvGrpSpPr/>
                            <wpg:grpSpPr>
                              <a:xfrm>
                                <a:off x="0" y="169208"/>
                                <a:ext cx="5433072" cy="580613"/>
                                <a:chOff x="0" y="169208"/>
                                <a:chExt cx="5433072" cy="580613"/>
                              </a:xfrm>
                            </wpg:grpSpPr>
                            <wps:wsp>
                              <wps:cNvPr id="209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99"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00"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01" name="مربع نص 41"/>
                          <wps:cNvSpPr txBox="1"/>
                          <wps:spPr>
                            <a:xfrm>
                              <a:off x="204484" y="256985"/>
                              <a:ext cx="4616071" cy="387740"/>
                            </a:xfrm>
                            <a:prstGeom prst="rect">
                              <a:avLst/>
                            </a:prstGeom>
                            <a:noFill/>
                          </wps:spPr>
                          <wps:txbx>
                            <w:txbxContent>
                              <w:p w:rsidR="005345A8" w:rsidRPr="00F77577" w:rsidRDefault="005345A8" w:rsidP="00F77577">
                                <w:pPr>
                                  <w:rPr>
                                    <w:rFonts w:eastAsia="Calibri" w:hAnsi="Adobe Arabic" w:cs="Adobe Arabic"/>
                                    <w:b/>
                                    <w:bCs/>
                                    <w:color w:val="FFFFFF"/>
                                    <w:kern w:val="24"/>
                                    <w:sz w:val="36"/>
                                    <w:szCs w:val="36"/>
                                    <w:lang w:bidi="ar-EG"/>
                                  </w:rPr>
                                </w:pPr>
                                <w:r w:rsidRPr="00F77577">
                                  <w:rPr>
                                    <w:rFonts w:eastAsia="Calibri" w:hAnsi="Adobe Arabic" w:cs="Adobe Arabic"/>
                                    <w:b/>
                                    <w:bCs/>
                                    <w:color w:val="FFFFFF"/>
                                    <w:kern w:val="24"/>
                                    <w:sz w:val="36"/>
                                    <w:szCs w:val="36"/>
                                    <w:rtl/>
                                    <w:lang w:bidi="ar-EG"/>
                                  </w:rPr>
                                  <w:t>أهمية الاسترخاء والتنفس العميق في تخفيف الضغوط</w:t>
                                </w:r>
                              </w:p>
                            </w:txbxContent>
                          </wps:txbx>
                          <wps:bodyPr wrap="square" rtlCol="1">
                            <a:spAutoFit/>
                          </wps:bodyPr>
                        </wps:wsp>
                      </wpg:grpSp>
                    </wpg:wgp>
                  </a:graphicData>
                </a:graphic>
              </wp:inline>
            </w:drawing>
          </mc:Choice>
          <mc:Fallback>
            <w:pict>
              <v:group id="_x0000_s2424"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">
                <v:shape id="صورة 38" o:spid="_x0000_s2425"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k2rxLFAAAA3QAAAA8AAABkcnMvZG93bnJldi54bWxEj0FrwkAUhO+F/oflFbzVTVVKja4iouBF&#10;rEnB6yP7zIZm36bZbYz/3hUEj8PMfMPMl72tRUetrxwr+BgmIIgLpysuFfzk2/cvED4ga6wdk4Ir&#10;eVguXl/mmGp34SN1WShFhLBPUYEJoUml9IUhi37oGuLonV1rMUTZllK3eIlwW8tRknxKixXHBYMN&#10;rQ0Vv9m/VTDedP1mvD7s/ck0+V9mV5U/fis1eOtXMxCB+vAMP9o7rWCUTCdwfxOfgFz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ZNq8SxQAAAN0AAAAPAAAAAAAAAAAAAAAA&#10;AJ8CAABkcnMvZG93bnJldi54bWxQSwUGAAAAAAQABAD3AAAAkQMAAAAA&#10;">
                  <v:imagedata r:id="rId67" o:title=""/>
                </v:shape>
                <v:group id="مجموعة 39" o:spid="_x0000_s242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o0ibccAAADdAAAADwAAAGRycy9kb3ducmV2LnhtbESPQWvCQBSE7wX/w/IK&#10;3ppNlJSaZhURKx5CoSqU3h7ZZxLMvg3ZbRL/fbdQ6HGYmW+YfDOZVgzUu8aygiSKQRCXVjdcKbic&#10;355eQDiPrLG1TAru5GCznj3kmGk78gcNJ1+JAGGXoYLa+y6T0pU1GXSR7YiDd7W9QR9kX0nd4xjg&#10;ppWLOH6WBhsOCzV2tKupvJ2+jYLDiON2meyH4nbd3b/O6ftnkZBS88dp+wrC0+T/w3/to1awiFc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o0ibccAAADd&#10;AAAADwAAAAAAAAAAAAAAAACqAgAAZHJzL2Rvd25yZXYueG1sUEsFBgAAAAAEAAQA+gAAAJ4DAAAA&#10;AA==&#10;">
                  <v:group id="مجموعة 40" o:spid="_x0000_s242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l+8GscAAADdAAAADwAAAGRycy9kb3ducmV2LnhtbESPQWvCQBSE7wX/w/KE&#10;3ppNLA01ZhURKx5CoSqU3h7ZZxLMvg3ZbRL/fbdQ6HGYmW+YfDOZVgzUu8aygiSKQRCXVjdcKbic&#10;355eQTiPrLG1TAru5GCznj3kmGk78gcNJ1+JAGGXoYLa+y6T0pU1GXSR7YiDd7W9QR9kX0nd4xjg&#10;ppWLOE6lwYbDQo0d7Woqb6dvo+Aw4rh9TvZDcbvu7l/nl/fPIiGlHufTdgXC0+T/w3/to1awiJc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l+8GscAAADd&#10;AAAADwAAAAAAAAAAAAAAAACqAgAAZHJzL2Rvd25yZXYueG1sUEsFBgAAAAAEAAQA+gAAAJ4DAAAA&#10;AA==&#10;">
                    <v:group id="مجموعة 41" o:spid="_x0000_s242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ExmBxgAAAN0A&#10;AAAPAAAAAAAAAAAAAAAAAKoCAABkcnMvZG93bnJldi54bWxQSwUGAAAAAAQABAD6AAAAnQMAAAAA&#10;">
                      <v:shape id="شكل حر 42" o:spid="_x0000_s242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qCtsAA&#10;AADdAAAADwAAAGRycy9kb3ducmV2LnhtbERPS27CMBDdI3EHayp1BzYU8QkYhFArWLCB9gCjeIhT&#10;4nGIDYTb4wUSy6f3X6xaV4kbNaH0rGHQVyCIc29KLjT8/f70piBCRDZYeSYNDwqwWnY7C8yMv/OB&#10;bsdYiBTCIUMNNsY6kzLklhyGvq+JE3fyjcOYYFNI0+A9hbtKDpUaS4clpwaLNW0s5efj1WkwavTt&#10;RpPthDaXvVX/AxPPX0brz492PQcRqY1v8cu9MxqGapbmpjfpCcjl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iqCtsAAAADdAAAADwAAAAAAAAAAAAAAAACYAgAAZHJzL2Rvd25y&#10;ZXYueG1sUEsFBgAAAAAEAAQA9QAAAIUD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43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TSsYA&#10;AADdAAAADwAAAGRycy9kb3ducmV2LnhtbESPT2sCMRTE70K/Q3iF3jTpHqxujWILllJ78B/1+tg8&#10;d5cmL8smuttvbwqCx2FmfsPMFr2z4kJtqD1reB4pEMSFNzWXGg771XACIkRkg9YzafijAIv5w2CG&#10;ufEdb+myi6VIEA45aqhibHIpQ1GRwzDyDXHyTr51GJNsS2la7BLcWZkpNZYOa04LFTb0XlHxuzs7&#10;DS+b1bkLH+P919uP/a6VPS6zNWv99NgvX0FE6uM9fGt/Gg2Zmk7h/016AnJ+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VTSsYAAADdAAAADwAAAAAAAAAAAAAAAACYAgAAZHJz&#10;L2Rvd25yZXYueG1sUEsFBgAAAAAEAAQA9QAAAIsDAAAAAA==&#10;" fillcolor="#168489" stroked="f" strokeweight="1pt">
                        <v:stroke joinstyle="miter"/>
                      </v:roundrect>
                    </v:group>
                    <v:oval id="شكل بيضاوي 44" o:spid="_x0000_s243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hvpMAA&#10;AADdAAAADwAAAGRycy9kb3ducmV2LnhtbERPzYrCMBC+C/sOYRa8aVoPItUoy8KiCCJGH2Bsxqa7&#10;zaTbRK1vbw6Cx4/vf7HqXSNu1IXas4J8nIEgLr2puVJwOv6MZiBCRDbYeCYFDwqwWn4MFlgYf+cD&#10;3XSsRArhUKACG2NbSBlKSw7D2LfEibv4zmFMsKuk6fCewl0jJ1k2lQ5rTg0WW/q2VP7pq1Og+6Pe&#10;ry+V9Dttt+f81/+7w0ap4Wf/NQcRqY9v8cu9MQomeZb2pzfpCcjl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zhvpMAAAADdAAAADwAAAAAAAAAAAAAAAACYAgAAZHJzL2Rvd25y&#10;ZXYueG1sUEsFBgAAAAAEAAQA9QAAAIUDAAAAAA==&#10;" filled="f" strokecolor="#a5a5a5 [2092]" strokeweight="1pt">
                      <v:stroke joinstyle="miter"/>
                    </v:oval>
                  </v:group>
                  <v:shape id="مربع نص 41" o:spid="_x0000_s2432" type="#_x0000_t202" style="position:absolute;left:2044;top:2569;width:46161;height:38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OigsMA&#10;AADdAAAADwAAAGRycy9kb3ducmV2LnhtbESPzWrDMBCE74W+g9hCb43kQENwooTQH8ihlyTOfbG2&#10;lqm1MtY2dt6+KgRyHGbmG2a9nUKnLjSkNrKFYmZAEdfRtdxYqE6fL0tQSZAddpHJwpUSbDePD2ss&#10;XRz5QJejNCpDOJVowYv0pdap9hQwzWJPnL3vOASULIdGuwHHDA+dnhuz0AFbzgsee3rzVP8cf4MF&#10;EbcrrtVHSPvz9PU+elO/YmXt89O0W4ESmuQevrX3zsK8MAX8v8lPQG/+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FOigsMAAADdAAAADwAAAAAAAAAAAAAAAACYAgAAZHJzL2Rv&#10;d25yZXYueG1sUEsFBgAAAAAEAAQA9QAAAIgDAAAAAA==&#10;" filled="f" stroked="f">
                    <v:textbox style="mso-fit-shape-to-text:t">
                      <w:txbxContent>
                        <w:p w:rsidR="005345A8" w:rsidRPr="00F77577" w:rsidRDefault="005345A8" w:rsidP="00F77577">
                          <w:pPr>
                            <w:rPr>
                              <w:rFonts w:eastAsia="Calibri" w:hAnsi="Adobe Arabic" w:cs="Adobe Arabic"/>
                              <w:b/>
                              <w:bCs/>
                              <w:color w:val="FFFFFF"/>
                              <w:kern w:val="24"/>
                              <w:sz w:val="36"/>
                              <w:szCs w:val="36"/>
                              <w:lang w:bidi="ar-EG"/>
                            </w:rPr>
                          </w:pPr>
                          <w:r w:rsidRPr="00F77577">
                            <w:rPr>
                              <w:rFonts w:eastAsia="Calibri" w:hAnsi="Adobe Arabic" w:cs="Adobe Arabic"/>
                              <w:b/>
                              <w:bCs/>
                              <w:color w:val="FFFFFF"/>
                              <w:kern w:val="24"/>
                              <w:sz w:val="36"/>
                              <w:szCs w:val="36"/>
                              <w:rtl/>
                              <w:lang w:bidi="ar-EG"/>
                            </w:rPr>
                            <w:t>أهمية الاسترخاء والتنفس العميق في تخفيف الضغوط</w:t>
                          </w:r>
                        </w:p>
                      </w:txbxContent>
                    </v:textbox>
                  </v:shape>
                </v:group>
                <w10:wrap anchorx="page"/>
                <w10:anchorlock/>
              </v:group>
            </w:pict>
          </mc:Fallback>
        </mc:AlternateContent>
      </w:r>
    </w:p>
    <w:p w:rsidR="007C6591" w:rsidRPr="00DD2A38" w:rsidRDefault="007C6591" w:rsidP="00F77577">
      <w:r w:rsidRPr="00DD2A38">
        <w:rPr>
          <w:rtl/>
        </w:rPr>
        <w:t>أصبحت الضغوط اليومية والمهنية جزءا</w:t>
      </w:r>
      <w:r>
        <w:rPr>
          <w:rFonts w:hint="cs"/>
          <w:rtl/>
        </w:rPr>
        <w:t>ً</w:t>
      </w:r>
      <w:r w:rsidRPr="00DD2A38">
        <w:rPr>
          <w:rtl/>
        </w:rPr>
        <w:t xml:space="preserve"> لا يتجزأ من حياتنا. ومع ذلك، فإن التعرض المستمر لهذه الضغوط دون إيجاد طرق فعّالة للتعامل معها يمكن أن يؤدي إلى مشكلات نفسية وجسدية. من بين أكثر الأساليب شيوع</w:t>
      </w:r>
      <w:r>
        <w:rPr>
          <w:rFonts w:hint="cs"/>
          <w:rtl/>
        </w:rPr>
        <w:t>اً</w:t>
      </w:r>
      <w:r w:rsidRPr="00DD2A38">
        <w:rPr>
          <w:rtl/>
        </w:rPr>
        <w:t xml:space="preserve"> وبساطة لتخفيف التوتر والإجهاد هو</w:t>
      </w:r>
      <w:r>
        <w:rPr>
          <w:rFonts w:hint="cs"/>
          <w:rtl/>
        </w:rPr>
        <w:t xml:space="preserve"> </w:t>
      </w:r>
      <w:r w:rsidRPr="00DD2A38">
        <w:rPr>
          <w:rtl/>
        </w:rPr>
        <w:t>الاسترخاء والتنفس العميق، حيث أثبتت الدراسات أن هاتين الطريقتين تُسهمان بشكل كبير في تهدئة العقل والجسم وتعزيز الشعور بالراحة.</w:t>
      </w:r>
    </w:p>
    <w:p w:rsidR="007C6591" w:rsidRPr="00F77577" w:rsidRDefault="00F77577" w:rsidP="00084372">
      <w:pPr>
        <w:rPr>
          <w:b/>
          <w:bCs/>
          <w:color w:val="168489"/>
        </w:rPr>
      </w:pPr>
      <w:r>
        <w:rPr>
          <w:noProof/>
        </w:rPr>
        <w:drawing>
          <wp:anchor distT="0" distB="0" distL="114300" distR="114300" simplePos="0" relativeHeight="252817408" behindDoc="0" locked="0" layoutInCell="1" allowOverlap="1" wp14:anchorId="2AF3ADA8" wp14:editId="0D291187">
            <wp:simplePos x="0" y="0"/>
            <wp:positionH relativeFrom="margin">
              <wp:align>left</wp:align>
            </wp:positionH>
            <wp:positionV relativeFrom="paragraph">
              <wp:posOffset>123001</wp:posOffset>
            </wp:positionV>
            <wp:extent cx="1333500" cy="1294130"/>
            <wp:effectExtent l="0" t="0" r="0" b="1270"/>
            <wp:wrapSquare wrapText="bothSides"/>
            <wp:docPr id="1608692683" name="Picture 160869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rotWithShape="1">
                    <a:blip r:embed="rId149" cstate="print">
                      <a:extLst>
                        <a:ext uri="{28A0092B-C50C-407E-A947-70E740481C1C}">
                          <a14:useLocalDpi xmlns:a14="http://schemas.microsoft.com/office/drawing/2010/main" val="0"/>
                        </a:ext>
                      </a:extLst>
                    </a:blip>
                    <a:srcRect l="7460" t="10153" r="8833" b="8621"/>
                    <a:stretch/>
                  </pic:blipFill>
                  <pic:spPr bwMode="auto">
                    <a:xfrm>
                      <a:off x="0" y="0"/>
                      <a:ext cx="1338604" cy="1298911"/>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C6591" w:rsidRPr="00F77577">
        <w:rPr>
          <w:b/>
          <w:bCs/>
          <w:color w:val="168489"/>
          <w:rtl/>
        </w:rPr>
        <w:t>ما هو الاسترخاء؟</w:t>
      </w:r>
      <w:r w:rsidRPr="00F77577">
        <w:t xml:space="preserve"> </w:t>
      </w:r>
    </w:p>
    <w:p w:rsidR="007C6591" w:rsidRPr="00DD2A38" w:rsidRDefault="007C6591" w:rsidP="00084372">
      <w:r w:rsidRPr="004039DA">
        <w:rPr>
          <w:b/>
          <w:bCs/>
          <w:rtl/>
        </w:rPr>
        <w:t>الاسترخاء</w:t>
      </w:r>
      <w:r w:rsidRPr="00DD2A38">
        <w:rPr>
          <w:rtl/>
        </w:rPr>
        <w:t xml:space="preserve"> هو حالة من الراحة الجسدية والعقلية تهدف إلى تخفيف التوتر والإجهاد. تساعد تقنيات الاسترخاء على تهدئة الجهاز العصبي </w:t>
      </w:r>
      <w:r w:rsidR="00F77577" w:rsidRPr="00DD2A38">
        <w:rPr>
          <w:rtl/>
        </w:rPr>
        <w:t xml:space="preserve"> </w:t>
      </w:r>
      <w:r w:rsidRPr="00DD2A38">
        <w:rPr>
          <w:rtl/>
        </w:rPr>
        <w:t>وتقليل تأثير "استجابة الكر أو الفر"</w:t>
      </w:r>
      <w:r>
        <w:t>(</w:t>
      </w:r>
      <w:r w:rsidRPr="00DD2A38">
        <w:t xml:space="preserve">Fight-or-Flight Response) </w:t>
      </w:r>
      <w:r w:rsidRPr="00DD2A38">
        <w:rPr>
          <w:rtl/>
        </w:rPr>
        <w:t>التي تحدث نتيجة الضغوط.</w:t>
      </w:r>
    </w:p>
    <w:p w:rsidR="007C6591" w:rsidRPr="00F77577" w:rsidRDefault="00F77577" w:rsidP="00084372">
      <w:pPr>
        <w:rPr>
          <w:b/>
          <w:bCs/>
          <w:color w:val="168489"/>
        </w:rPr>
      </w:pPr>
      <w:r>
        <w:rPr>
          <w:noProof/>
        </w:rPr>
        <w:drawing>
          <wp:anchor distT="0" distB="0" distL="114300" distR="114300" simplePos="0" relativeHeight="252818432" behindDoc="0" locked="0" layoutInCell="1" allowOverlap="1" wp14:anchorId="52CEDA33" wp14:editId="2F55E46E">
            <wp:simplePos x="0" y="0"/>
            <wp:positionH relativeFrom="margin">
              <wp:align>left</wp:align>
            </wp:positionH>
            <wp:positionV relativeFrom="paragraph">
              <wp:posOffset>299209</wp:posOffset>
            </wp:positionV>
            <wp:extent cx="1329690" cy="1329690"/>
            <wp:effectExtent l="0" t="0" r="0" b="3810"/>
            <wp:wrapSquare wrapText="bothSides"/>
            <wp:docPr id="1608692684" name="Picture 160869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329690" cy="13296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C6591" w:rsidRPr="00F77577">
        <w:rPr>
          <w:b/>
          <w:bCs/>
          <w:color w:val="168489"/>
          <w:rtl/>
        </w:rPr>
        <w:t>ما هو التنفس العميق؟</w:t>
      </w:r>
    </w:p>
    <w:p w:rsidR="007C6591" w:rsidRPr="00DD2A38" w:rsidRDefault="007C6591" w:rsidP="00F77577">
      <w:r w:rsidRPr="004039DA">
        <w:rPr>
          <w:b/>
          <w:bCs/>
          <w:rtl/>
        </w:rPr>
        <w:t>التنفس العميق</w:t>
      </w:r>
      <w:r w:rsidRPr="00DD2A38">
        <w:rPr>
          <w:rtl/>
        </w:rPr>
        <w:t xml:space="preserve"> هو تقنية بسيطة تركز على أخذ أنفاس طويلة وبطيئة من الحجاب الحاجز بدلاً من التنفس السطحي من الصدر. يساعد </w:t>
      </w:r>
      <w:r w:rsidRPr="00DD2A38">
        <w:rPr>
          <w:rtl/>
        </w:rPr>
        <w:lastRenderedPageBreak/>
        <w:t>التنفس العمي</w:t>
      </w:r>
      <w:r w:rsidR="00F77577" w:rsidRPr="00F77577">
        <w:t xml:space="preserve"> </w:t>
      </w:r>
      <w:r w:rsidR="00F77577" w:rsidRPr="00DD2A38">
        <w:rPr>
          <w:rtl/>
        </w:rPr>
        <w:t xml:space="preserve"> </w:t>
      </w:r>
      <w:r w:rsidRPr="00DD2A38">
        <w:rPr>
          <w:rtl/>
        </w:rPr>
        <w:t>ق على تحسين كمية الأكسجين التي تصل إلى الجسم والمخ، مما يعزز الاسترخاء ويقلل من التوتر.</w:t>
      </w:r>
    </w:p>
    <w:p w:rsidR="007C6591" w:rsidRDefault="007C6591" w:rsidP="00084372">
      <w:pPr>
        <w:rPr>
          <w:b/>
          <w:bCs/>
          <w:color w:val="168489"/>
        </w:rPr>
      </w:pPr>
      <w:r w:rsidRPr="00F77577">
        <w:rPr>
          <w:b/>
          <w:bCs/>
          <w:color w:val="168489"/>
          <w:rtl/>
        </w:rPr>
        <w:t>أهمية الاسترخاء والتنفس العميق في تخفيف الضغوط</w:t>
      </w:r>
    </w:p>
    <w:p w:rsidR="00F77577" w:rsidRPr="00F77577" w:rsidRDefault="00F77577" w:rsidP="00F77577">
      <w:pPr>
        <w:rPr>
          <w:b/>
          <w:bCs/>
          <w:color w:val="168489"/>
          <w:rtl/>
        </w:rPr>
      </w:pPr>
      <w:r w:rsidRPr="00F77577">
        <w:rPr>
          <w:b/>
          <w:bCs/>
          <w:noProof/>
          <w:color w:val="168489"/>
        </w:rPr>
        <mc:AlternateContent>
          <mc:Choice Requires="wpg">
            <w:drawing>
              <wp:inline distT="0" distB="0" distL="0" distR="0" wp14:anchorId="359AD0D6" wp14:editId="44FCA4A7">
                <wp:extent cx="5751262" cy="2788977"/>
                <wp:effectExtent l="0" t="0" r="0" b="0"/>
                <wp:docPr id="1608692685" name="Group 1"/>
                <wp:cNvGraphicFramePr/>
                <a:graphic xmlns:a="http://schemas.openxmlformats.org/drawingml/2006/main">
                  <a:graphicData uri="http://schemas.microsoft.com/office/word/2010/wordprocessingGroup">
                    <wpg:wgp>
                      <wpg:cNvGrpSpPr/>
                      <wpg:grpSpPr>
                        <a:xfrm>
                          <a:off x="0" y="0"/>
                          <a:ext cx="5751262" cy="2788977"/>
                          <a:chOff x="-72169" y="-14302"/>
                          <a:chExt cx="11650483" cy="5652987"/>
                        </a:xfrm>
                      </wpg:grpSpPr>
                      <wps:wsp>
                        <wps:cNvPr id="1608692686" name="Freeform: Shape 1608692686"/>
                        <wps:cNvSpPr>
                          <a:spLocks/>
                        </wps:cNvSpPr>
                        <wps:spPr bwMode="auto">
                          <a:xfrm>
                            <a:off x="5367110" y="5278322"/>
                            <a:ext cx="1704975" cy="360363"/>
                          </a:xfrm>
                          <a:custGeom>
                            <a:avLst/>
                            <a:gdLst>
                              <a:gd name="connsiteX0" fmla="*/ 526118 w 1704975"/>
                              <a:gd name="connsiteY0" fmla="*/ 47625 h 360363"/>
                              <a:gd name="connsiteX1" fmla="*/ 509508 w 1704975"/>
                              <a:gd name="connsiteY1" fmla="*/ 49213 h 360363"/>
                              <a:gd name="connsiteX2" fmla="*/ 499864 w 1704975"/>
                              <a:gd name="connsiteY2" fmla="*/ 51329 h 360363"/>
                              <a:gd name="connsiteX3" fmla="*/ 499329 w 1704975"/>
                              <a:gd name="connsiteY3" fmla="*/ 52388 h 360363"/>
                              <a:gd name="connsiteX4" fmla="*/ 497721 w 1704975"/>
                              <a:gd name="connsiteY4" fmla="*/ 52917 h 360363"/>
                              <a:gd name="connsiteX5" fmla="*/ 490756 w 1704975"/>
                              <a:gd name="connsiteY5" fmla="*/ 57679 h 360363"/>
                              <a:gd name="connsiteX6" fmla="*/ 480576 w 1704975"/>
                              <a:gd name="connsiteY6" fmla="*/ 68792 h 360363"/>
                              <a:gd name="connsiteX7" fmla="*/ 473075 w 1704975"/>
                              <a:gd name="connsiteY7" fmla="*/ 91017 h 360363"/>
                              <a:gd name="connsiteX8" fmla="*/ 475218 w 1704975"/>
                              <a:gd name="connsiteY8" fmla="*/ 127529 h 360363"/>
                              <a:gd name="connsiteX9" fmla="*/ 485934 w 1704975"/>
                              <a:gd name="connsiteY9" fmla="*/ 164571 h 360363"/>
                              <a:gd name="connsiteX10" fmla="*/ 492899 w 1704975"/>
                              <a:gd name="connsiteY10" fmla="*/ 180975 h 360363"/>
                              <a:gd name="connsiteX11" fmla="*/ 496114 w 1704975"/>
                              <a:gd name="connsiteY11" fmla="*/ 179917 h 360363"/>
                              <a:gd name="connsiteX12" fmla="*/ 499864 w 1704975"/>
                              <a:gd name="connsiteY12" fmla="*/ 178329 h 360363"/>
                              <a:gd name="connsiteX13" fmla="*/ 513795 w 1704975"/>
                              <a:gd name="connsiteY13" fmla="*/ 174625 h 360363"/>
                              <a:gd name="connsiteX14" fmla="*/ 540048 w 1704975"/>
                              <a:gd name="connsiteY14" fmla="*/ 161925 h 360363"/>
                              <a:gd name="connsiteX15" fmla="*/ 551835 w 1704975"/>
                              <a:gd name="connsiteY15" fmla="*/ 152400 h 360363"/>
                              <a:gd name="connsiteX16" fmla="*/ 557729 w 1704975"/>
                              <a:gd name="connsiteY16" fmla="*/ 122767 h 360363"/>
                              <a:gd name="connsiteX17" fmla="*/ 558800 w 1704975"/>
                              <a:gd name="connsiteY17" fmla="*/ 89429 h 360363"/>
                              <a:gd name="connsiteX18" fmla="*/ 555586 w 1704975"/>
                              <a:gd name="connsiteY18" fmla="*/ 71967 h 360363"/>
                              <a:gd name="connsiteX19" fmla="*/ 548620 w 1704975"/>
                              <a:gd name="connsiteY19" fmla="*/ 59796 h 360363"/>
                              <a:gd name="connsiteX20" fmla="*/ 539512 w 1704975"/>
                              <a:gd name="connsiteY20" fmla="*/ 51329 h 360363"/>
                              <a:gd name="connsiteX21" fmla="*/ 1054345 w 1704975"/>
                              <a:gd name="connsiteY21" fmla="*/ 28575 h 360363"/>
                              <a:gd name="connsiteX22" fmla="*/ 1040729 w 1704975"/>
                              <a:gd name="connsiteY22" fmla="*/ 37103 h 360363"/>
                              <a:gd name="connsiteX23" fmla="*/ 1033920 w 1704975"/>
                              <a:gd name="connsiteY23" fmla="*/ 54159 h 360363"/>
                              <a:gd name="connsiteX24" fmla="*/ 1033920 w 1704975"/>
                              <a:gd name="connsiteY24" fmla="*/ 65352 h 360363"/>
                              <a:gd name="connsiteX25" fmla="*/ 1030255 w 1704975"/>
                              <a:gd name="connsiteY25" fmla="*/ 72280 h 360363"/>
                              <a:gd name="connsiteX26" fmla="*/ 1027112 w 1704975"/>
                              <a:gd name="connsiteY26" fmla="*/ 85605 h 360363"/>
                              <a:gd name="connsiteX27" fmla="*/ 1028683 w 1704975"/>
                              <a:gd name="connsiteY27" fmla="*/ 96798 h 360363"/>
                              <a:gd name="connsiteX28" fmla="*/ 1034444 w 1704975"/>
                              <a:gd name="connsiteY28" fmla="*/ 108524 h 360363"/>
                              <a:gd name="connsiteX29" fmla="*/ 1039681 w 1704975"/>
                              <a:gd name="connsiteY29" fmla="*/ 113321 h 360363"/>
                              <a:gd name="connsiteX30" fmla="*/ 1049108 w 1704975"/>
                              <a:gd name="connsiteY30" fmla="*/ 130909 h 360363"/>
                              <a:gd name="connsiteX31" fmla="*/ 1075294 w 1704975"/>
                              <a:gd name="connsiteY31" fmla="*/ 157026 h 360363"/>
                              <a:gd name="connsiteX32" fmla="*/ 1091005 w 1704975"/>
                              <a:gd name="connsiteY32" fmla="*/ 167685 h 360363"/>
                              <a:gd name="connsiteX33" fmla="*/ 1097813 w 1704975"/>
                              <a:gd name="connsiteY33" fmla="*/ 171949 h 360363"/>
                              <a:gd name="connsiteX34" fmla="*/ 1105669 w 1704975"/>
                              <a:gd name="connsiteY34" fmla="*/ 176213 h 360363"/>
                              <a:gd name="connsiteX35" fmla="*/ 1107240 w 1704975"/>
                              <a:gd name="connsiteY35" fmla="*/ 173548 h 360363"/>
                              <a:gd name="connsiteX36" fmla="*/ 1109335 w 1704975"/>
                              <a:gd name="connsiteY36" fmla="*/ 173015 h 360363"/>
                              <a:gd name="connsiteX37" fmla="*/ 1114572 w 1704975"/>
                              <a:gd name="connsiteY37" fmla="*/ 171416 h 360363"/>
                              <a:gd name="connsiteX38" fmla="*/ 1122951 w 1704975"/>
                              <a:gd name="connsiteY38" fmla="*/ 164487 h 360363"/>
                              <a:gd name="connsiteX39" fmla="*/ 1128712 w 1704975"/>
                              <a:gd name="connsiteY39" fmla="*/ 149031 h 360363"/>
                              <a:gd name="connsiteX40" fmla="*/ 1127141 w 1704975"/>
                              <a:gd name="connsiteY40" fmla="*/ 106925 h 360363"/>
                              <a:gd name="connsiteX41" fmla="*/ 1122951 w 1704975"/>
                              <a:gd name="connsiteY41" fmla="*/ 87737 h 360363"/>
                              <a:gd name="connsiteX42" fmla="*/ 1117714 w 1704975"/>
                              <a:gd name="connsiteY42" fmla="*/ 71214 h 360363"/>
                              <a:gd name="connsiteX43" fmla="*/ 1101479 w 1704975"/>
                              <a:gd name="connsiteY43" fmla="*/ 42433 h 360363"/>
                              <a:gd name="connsiteX44" fmla="*/ 1088910 w 1704975"/>
                              <a:gd name="connsiteY44" fmla="*/ 31773 h 360363"/>
                              <a:gd name="connsiteX45" fmla="*/ 1075294 w 1704975"/>
                              <a:gd name="connsiteY45" fmla="*/ 28575 h 360363"/>
                              <a:gd name="connsiteX46" fmla="*/ 1700213 w 1704975"/>
                              <a:gd name="connsiteY46" fmla="*/ 0 h 360363"/>
                              <a:gd name="connsiteX47" fmla="*/ 1704975 w 1704975"/>
                              <a:gd name="connsiteY47" fmla="*/ 4756 h 360363"/>
                              <a:gd name="connsiteX48" fmla="*/ 1703388 w 1704975"/>
                              <a:gd name="connsiteY48" fmla="*/ 6869 h 360363"/>
                              <a:gd name="connsiteX49" fmla="*/ 1679046 w 1704975"/>
                              <a:gd name="connsiteY49" fmla="*/ 33817 h 360363"/>
                              <a:gd name="connsiteX50" fmla="*/ 1624542 w 1704975"/>
                              <a:gd name="connsiteY50" fmla="*/ 82958 h 360363"/>
                              <a:gd name="connsiteX51" fmla="*/ 1564746 w 1704975"/>
                              <a:gd name="connsiteY51" fmla="*/ 127343 h 360363"/>
                              <a:gd name="connsiteX52" fmla="*/ 1499659 w 1704975"/>
                              <a:gd name="connsiteY52" fmla="*/ 164858 h 360363"/>
                              <a:gd name="connsiteX53" fmla="*/ 1431396 w 1704975"/>
                              <a:gd name="connsiteY53" fmla="*/ 195505 h 360363"/>
                              <a:gd name="connsiteX54" fmla="*/ 1359429 w 1704975"/>
                              <a:gd name="connsiteY54" fmla="*/ 216641 h 360363"/>
                              <a:gd name="connsiteX55" fmla="*/ 1287463 w 1704975"/>
                              <a:gd name="connsiteY55" fmla="*/ 227209 h 360363"/>
                              <a:gd name="connsiteX56" fmla="*/ 1213379 w 1704975"/>
                              <a:gd name="connsiteY56" fmla="*/ 226680 h 360363"/>
                              <a:gd name="connsiteX57" fmla="*/ 1176867 w 1704975"/>
                              <a:gd name="connsiteY57" fmla="*/ 220868 h 360363"/>
                              <a:gd name="connsiteX58" fmla="*/ 1159934 w 1704975"/>
                              <a:gd name="connsiteY58" fmla="*/ 216641 h 360363"/>
                              <a:gd name="connsiteX59" fmla="*/ 1123421 w 1704975"/>
                              <a:gd name="connsiteY59" fmla="*/ 204488 h 360363"/>
                              <a:gd name="connsiteX60" fmla="*/ 1105429 w 1704975"/>
                              <a:gd name="connsiteY60" fmla="*/ 197090 h 360363"/>
                              <a:gd name="connsiteX61" fmla="*/ 1083734 w 1704975"/>
                              <a:gd name="connsiteY61" fmla="*/ 220868 h 360363"/>
                              <a:gd name="connsiteX62" fmla="*/ 1035050 w 1704975"/>
                              <a:gd name="connsiteY62" fmla="*/ 264196 h 360363"/>
                              <a:gd name="connsiteX63" fmla="*/ 980546 w 1704975"/>
                              <a:gd name="connsiteY63" fmla="*/ 300655 h 360363"/>
                              <a:gd name="connsiteX64" fmla="*/ 920750 w 1704975"/>
                              <a:gd name="connsiteY64" fmla="*/ 329188 h 360363"/>
                              <a:gd name="connsiteX65" fmla="*/ 857779 w 1704975"/>
                              <a:gd name="connsiteY65" fmla="*/ 349795 h 360363"/>
                              <a:gd name="connsiteX66" fmla="*/ 792692 w 1704975"/>
                              <a:gd name="connsiteY66" fmla="*/ 360363 h 360363"/>
                              <a:gd name="connsiteX67" fmla="*/ 728134 w 1704975"/>
                              <a:gd name="connsiteY67" fmla="*/ 359835 h 360363"/>
                              <a:gd name="connsiteX68" fmla="*/ 664104 w 1704975"/>
                              <a:gd name="connsiteY68" fmla="*/ 348210 h 360363"/>
                              <a:gd name="connsiteX69" fmla="*/ 633942 w 1704975"/>
                              <a:gd name="connsiteY69" fmla="*/ 337114 h 360363"/>
                              <a:gd name="connsiteX70" fmla="*/ 610659 w 1704975"/>
                              <a:gd name="connsiteY70" fmla="*/ 327075 h 360363"/>
                              <a:gd name="connsiteX71" fmla="*/ 567267 w 1704975"/>
                              <a:gd name="connsiteY71" fmla="*/ 299598 h 360363"/>
                              <a:gd name="connsiteX72" fmla="*/ 529167 w 1704975"/>
                              <a:gd name="connsiteY72" fmla="*/ 266310 h 360363"/>
                              <a:gd name="connsiteX73" fmla="*/ 499004 w 1704975"/>
                              <a:gd name="connsiteY73" fmla="*/ 226152 h 360363"/>
                              <a:gd name="connsiteX74" fmla="*/ 486834 w 1704975"/>
                              <a:gd name="connsiteY74" fmla="*/ 202903 h 360363"/>
                              <a:gd name="connsiteX75" fmla="*/ 480484 w 1704975"/>
                              <a:gd name="connsiteY75" fmla="*/ 204488 h 360363"/>
                              <a:gd name="connsiteX76" fmla="*/ 474663 w 1704975"/>
                              <a:gd name="connsiteY76" fmla="*/ 206073 h 360363"/>
                              <a:gd name="connsiteX77" fmla="*/ 442384 w 1704975"/>
                              <a:gd name="connsiteY77" fmla="*/ 212942 h 360363"/>
                              <a:gd name="connsiteX78" fmla="*/ 377296 w 1704975"/>
                              <a:gd name="connsiteY78" fmla="*/ 221396 h 360363"/>
                              <a:gd name="connsiteX79" fmla="*/ 310621 w 1704975"/>
                              <a:gd name="connsiteY79" fmla="*/ 221396 h 360363"/>
                              <a:gd name="connsiteX80" fmla="*/ 245004 w 1704975"/>
                              <a:gd name="connsiteY80" fmla="*/ 213999 h 360363"/>
                              <a:gd name="connsiteX81" fmla="*/ 182563 w 1704975"/>
                              <a:gd name="connsiteY81" fmla="*/ 197619 h 360363"/>
                              <a:gd name="connsiteX82" fmla="*/ 123296 w 1704975"/>
                              <a:gd name="connsiteY82" fmla="*/ 171727 h 360363"/>
                              <a:gd name="connsiteX83" fmla="*/ 69321 w 1704975"/>
                              <a:gd name="connsiteY83" fmla="*/ 136854 h 360363"/>
                              <a:gd name="connsiteX84" fmla="*/ 22225 w 1704975"/>
                              <a:gd name="connsiteY84" fmla="*/ 91412 h 360363"/>
                              <a:gd name="connsiteX85" fmla="*/ 1588 w 1704975"/>
                              <a:gd name="connsiteY85" fmla="*/ 63936 h 360363"/>
                              <a:gd name="connsiteX86" fmla="*/ 0 w 1704975"/>
                              <a:gd name="connsiteY86" fmla="*/ 60237 h 360363"/>
                              <a:gd name="connsiteX87" fmla="*/ 1588 w 1704975"/>
                              <a:gd name="connsiteY87" fmla="*/ 54953 h 360363"/>
                              <a:gd name="connsiteX88" fmla="*/ 6879 w 1704975"/>
                              <a:gd name="connsiteY88" fmla="*/ 50197 h 360363"/>
                              <a:gd name="connsiteX89" fmla="*/ 12700 w 1704975"/>
                              <a:gd name="connsiteY89" fmla="*/ 50197 h 360363"/>
                              <a:gd name="connsiteX90" fmla="*/ 15346 w 1704975"/>
                              <a:gd name="connsiteY90" fmla="*/ 52839 h 360363"/>
                              <a:gd name="connsiteX91" fmla="*/ 38629 w 1704975"/>
                              <a:gd name="connsiteY91" fmla="*/ 80844 h 360363"/>
                              <a:gd name="connsiteX92" fmla="*/ 91546 w 1704975"/>
                              <a:gd name="connsiteY92" fmla="*/ 127871 h 360363"/>
                              <a:gd name="connsiteX93" fmla="*/ 151342 w 1704975"/>
                              <a:gd name="connsiteY93" fmla="*/ 163802 h 360363"/>
                              <a:gd name="connsiteX94" fmla="*/ 218017 w 1704975"/>
                              <a:gd name="connsiteY94" fmla="*/ 188636 h 360363"/>
                              <a:gd name="connsiteX95" fmla="*/ 252942 w 1704975"/>
                              <a:gd name="connsiteY95" fmla="*/ 195505 h 360363"/>
                              <a:gd name="connsiteX96" fmla="*/ 275696 w 1704975"/>
                              <a:gd name="connsiteY96" fmla="*/ 199204 h 360363"/>
                              <a:gd name="connsiteX97" fmla="*/ 321204 w 1704975"/>
                              <a:gd name="connsiteY97" fmla="*/ 202903 h 360363"/>
                              <a:gd name="connsiteX98" fmla="*/ 390525 w 1704975"/>
                              <a:gd name="connsiteY98" fmla="*/ 200261 h 360363"/>
                              <a:gd name="connsiteX99" fmla="*/ 436563 w 1704975"/>
                              <a:gd name="connsiteY99" fmla="*/ 193392 h 360363"/>
                              <a:gd name="connsiteX100" fmla="*/ 457200 w 1704975"/>
                              <a:gd name="connsiteY100" fmla="*/ 189693 h 360363"/>
                              <a:gd name="connsiteX101" fmla="*/ 477838 w 1704975"/>
                              <a:gd name="connsiteY101" fmla="*/ 184937 h 360363"/>
                              <a:gd name="connsiteX102" fmla="*/ 470959 w 1704975"/>
                              <a:gd name="connsiteY102" fmla="*/ 168029 h 360363"/>
                              <a:gd name="connsiteX103" fmla="*/ 460904 w 1704975"/>
                              <a:gd name="connsiteY103" fmla="*/ 127343 h 360363"/>
                              <a:gd name="connsiteX104" fmla="*/ 459317 w 1704975"/>
                              <a:gd name="connsiteY104" fmla="*/ 96167 h 360363"/>
                              <a:gd name="connsiteX105" fmla="*/ 462492 w 1704975"/>
                              <a:gd name="connsiteY105" fmla="*/ 77145 h 360363"/>
                              <a:gd name="connsiteX106" fmla="*/ 470959 w 1704975"/>
                              <a:gd name="connsiteY106" fmla="*/ 60237 h 360363"/>
                              <a:gd name="connsiteX107" fmla="*/ 483659 w 1704975"/>
                              <a:gd name="connsiteY107" fmla="*/ 47027 h 360363"/>
                              <a:gd name="connsiteX108" fmla="*/ 492654 w 1704975"/>
                              <a:gd name="connsiteY108" fmla="*/ 42800 h 360363"/>
                              <a:gd name="connsiteX109" fmla="*/ 495300 w 1704975"/>
                              <a:gd name="connsiteY109" fmla="*/ 42800 h 360363"/>
                              <a:gd name="connsiteX110" fmla="*/ 496888 w 1704975"/>
                              <a:gd name="connsiteY110" fmla="*/ 42800 h 360363"/>
                              <a:gd name="connsiteX111" fmla="*/ 511175 w 1704975"/>
                              <a:gd name="connsiteY111" fmla="*/ 38044 h 360363"/>
                              <a:gd name="connsiteX112" fmla="*/ 540809 w 1704975"/>
                              <a:gd name="connsiteY112" fmla="*/ 39630 h 360363"/>
                              <a:gd name="connsiteX113" fmla="*/ 566738 w 1704975"/>
                              <a:gd name="connsiteY113" fmla="*/ 53896 h 360363"/>
                              <a:gd name="connsiteX114" fmla="*/ 584200 w 1704975"/>
                              <a:gd name="connsiteY114" fmla="*/ 78202 h 360363"/>
                              <a:gd name="connsiteX115" fmla="*/ 587904 w 1704975"/>
                              <a:gd name="connsiteY115" fmla="*/ 94582 h 360363"/>
                              <a:gd name="connsiteX116" fmla="*/ 589492 w 1704975"/>
                              <a:gd name="connsiteY116" fmla="*/ 105150 h 360363"/>
                              <a:gd name="connsiteX117" fmla="*/ 587904 w 1704975"/>
                              <a:gd name="connsiteY117" fmla="*/ 124701 h 360363"/>
                              <a:gd name="connsiteX118" fmla="*/ 582613 w 1704975"/>
                              <a:gd name="connsiteY118" fmla="*/ 141609 h 360363"/>
                              <a:gd name="connsiteX119" fmla="*/ 572559 w 1704975"/>
                              <a:gd name="connsiteY119" fmla="*/ 156933 h 360363"/>
                              <a:gd name="connsiteX120" fmla="*/ 552979 w 1704975"/>
                              <a:gd name="connsiteY120" fmla="*/ 174898 h 360363"/>
                              <a:gd name="connsiteX121" fmla="*/ 518584 w 1704975"/>
                              <a:gd name="connsiteY121" fmla="*/ 192335 h 360363"/>
                              <a:gd name="connsiteX122" fmla="*/ 501121 w 1704975"/>
                              <a:gd name="connsiteY122" fmla="*/ 198675 h 360363"/>
                              <a:gd name="connsiteX123" fmla="*/ 502179 w 1704975"/>
                              <a:gd name="connsiteY123" fmla="*/ 200789 h 360363"/>
                              <a:gd name="connsiteX124" fmla="*/ 503238 w 1704975"/>
                              <a:gd name="connsiteY124" fmla="*/ 202903 h 360363"/>
                              <a:gd name="connsiteX125" fmla="*/ 514879 w 1704975"/>
                              <a:gd name="connsiteY125" fmla="*/ 221925 h 360363"/>
                              <a:gd name="connsiteX126" fmla="*/ 543984 w 1704975"/>
                              <a:gd name="connsiteY126" fmla="*/ 257855 h 360363"/>
                              <a:gd name="connsiteX127" fmla="*/ 560388 w 1704975"/>
                              <a:gd name="connsiteY127" fmla="*/ 273179 h 360363"/>
                              <a:gd name="connsiteX128" fmla="*/ 582613 w 1704975"/>
                              <a:gd name="connsiteY128" fmla="*/ 291144 h 360363"/>
                              <a:gd name="connsiteX129" fmla="*/ 632884 w 1704975"/>
                              <a:gd name="connsiteY129" fmla="*/ 318620 h 360363"/>
                              <a:gd name="connsiteX130" fmla="*/ 686859 w 1704975"/>
                              <a:gd name="connsiteY130" fmla="*/ 335529 h 360363"/>
                              <a:gd name="connsiteX131" fmla="*/ 744009 w 1704975"/>
                              <a:gd name="connsiteY131" fmla="*/ 342926 h 360363"/>
                              <a:gd name="connsiteX132" fmla="*/ 772584 w 1704975"/>
                              <a:gd name="connsiteY132" fmla="*/ 342398 h 360363"/>
                              <a:gd name="connsiteX133" fmla="*/ 796925 w 1704975"/>
                              <a:gd name="connsiteY133" fmla="*/ 340813 h 360363"/>
                              <a:gd name="connsiteX134" fmla="*/ 842434 w 1704975"/>
                              <a:gd name="connsiteY134" fmla="*/ 332887 h 360363"/>
                              <a:gd name="connsiteX135" fmla="*/ 885296 w 1704975"/>
                              <a:gd name="connsiteY135" fmla="*/ 320205 h 360363"/>
                              <a:gd name="connsiteX136" fmla="*/ 926042 w 1704975"/>
                              <a:gd name="connsiteY136" fmla="*/ 302769 h 360363"/>
                              <a:gd name="connsiteX137" fmla="*/ 983192 w 1704975"/>
                              <a:gd name="connsiteY137" fmla="*/ 270537 h 360363"/>
                              <a:gd name="connsiteX138" fmla="*/ 1057275 w 1704975"/>
                              <a:gd name="connsiteY138" fmla="*/ 218226 h 360363"/>
                              <a:gd name="connsiteX139" fmla="*/ 1093788 w 1704975"/>
                              <a:gd name="connsiteY139" fmla="*/ 190750 h 360363"/>
                              <a:gd name="connsiteX140" fmla="*/ 1077913 w 1704975"/>
                              <a:gd name="connsiteY140" fmla="*/ 181767 h 360363"/>
                              <a:gd name="connsiteX141" fmla="*/ 1050396 w 1704975"/>
                              <a:gd name="connsiteY141" fmla="*/ 160631 h 360363"/>
                              <a:gd name="connsiteX142" fmla="*/ 1029229 w 1704975"/>
                              <a:gd name="connsiteY142" fmla="*/ 134212 h 360363"/>
                              <a:gd name="connsiteX143" fmla="*/ 1015471 w 1704975"/>
                              <a:gd name="connsiteY143" fmla="*/ 103565 h 360363"/>
                              <a:gd name="connsiteX144" fmla="*/ 1012825 w 1704975"/>
                              <a:gd name="connsiteY144" fmla="*/ 86656 h 360363"/>
                              <a:gd name="connsiteX145" fmla="*/ 1012296 w 1704975"/>
                              <a:gd name="connsiteY145" fmla="*/ 71861 h 360363"/>
                              <a:gd name="connsiteX146" fmla="*/ 1022350 w 1704975"/>
                              <a:gd name="connsiteY146" fmla="*/ 45970 h 360363"/>
                              <a:gd name="connsiteX147" fmla="*/ 1041400 w 1704975"/>
                              <a:gd name="connsiteY147" fmla="*/ 26948 h 360363"/>
                              <a:gd name="connsiteX148" fmla="*/ 1065742 w 1704975"/>
                              <a:gd name="connsiteY148" fmla="*/ 18494 h 360363"/>
                              <a:gd name="connsiteX149" fmla="*/ 1079500 w 1704975"/>
                              <a:gd name="connsiteY149" fmla="*/ 20608 h 360363"/>
                              <a:gd name="connsiteX150" fmla="*/ 1079500 w 1704975"/>
                              <a:gd name="connsiteY150" fmla="*/ 20079 h 360363"/>
                              <a:gd name="connsiteX151" fmla="*/ 1080029 w 1704975"/>
                              <a:gd name="connsiteY151" fmla="*/ 20079 h 360363"/>
                              <a:gd name="connsiteX152" fmla="*/ 1081617 w 1704975"/>
                              <a:gd name="connsiteY152" fmla="*/ 20608 h 360363"/>
                              <a:gd name="connsiteX153" fmla="*/ 1083204 w 1704975"/>
                              <a:gd name="connsiteY153" fmla="*/ 21664 h 360363"/>
                              <a:gd name="connsiteX154" fmla="*/ 1086909 w 1704975"/>
                              <a:gd name="connsiteY154" fmla="*/ 22193 h 360363"/>
                              <a:gd name="connsiteX155" fmla="*/ 1090613 w 1704975"/>
                              <a:gd name="connsiteY155" fmla="*/ 24306 h 360363"/>
                              <a:gd name="connsiteX156" fmla="*/ 1102254 w 1704975"/>
                              <a:gd name="connsiteY156" fmla="*/ 30647 h 360363"/>
                              <a:gd name="connsiteX157" fmla="*/ 1120246 w 1704975"/>
                              <a:gd name="connsiteY157" fmla="*/ 48084 h 360363"/>
                              <a:gd name="connsiteX158" fmla="*/ 1132946 w 1704975"/>
                              <a:gd name="connsiteY158" fmla="*/ 70276 h 360363"/>
                              <a:gd name="connsiteX159" fmla="*/ 1140354 w 1704975"/>
                              <a:gd name="connsiteY159" fmla="*/ 95111 h 360363"/>
                              <a:gd name="connsiteX160" fmla="*/ 1142471 w 1704975"/>
                              <a:gd name="connsiteY160" fmla="*/ 108321 h 360363"/>
                              <a:gd name="connsiteX161" fmla="*/ 1145117 w 1704975"/>
                              <a:gd name="connsiteY161" fmla="*/ 128399 h 360363"/>
                              <a:gd name="connsiteX162" fmla="*/ 1141942 w 1704975"/>
                              <a:gd name="connsiteY162" fmla="*/ 161160 h 360363"/>
                              <a:gd name="connsiteX163" fmla="*/ 1132946 w 1704975"/>
                              <a:gd name="connsiteY163" fmla="*/ 178597 h 360363"/>
                              <a:gd name="connsiteX164" fmla="*/ 1124479 w 1704975"/>
                              <a:gd name="connsiteY164" fmla="*/ 184937 h 360363"/>
                              <a:gd name="connsiteX165" fmla="*/ 1147763 w 1704975"/>
                              <a:gd name="connsiteY165" fmla="*/ 193920 h 360363"/>
                              <a:gd name="connsiteX166" fmla="*/ 1173163 w 1704975"/>
                              <a:gd name="connsiteY166" fmla="*/ 200261 h 360363"/>
                              <a:gd name="connsiteX167" fmla="*/ 1196446 w 1704975"/>
                              <a:gd name="connsiteY167" fmla="*/ 204488 h 360363"/>
                              <a:gd name="connsiteX168" fmla="*/ 1245659 w 1704975"/>
                              <a:gd name="connsiteY168" fmla="*/ 208715 h 360363"/>
                              <a:gd name="connsiteX169" fmla="*/ 1294342 w 1704975"/>
                              <a:gd name="connsiteY169" fmla="*/ 205545 h 360363"/>
                              <a:gd name="connsiteX170" fmla="*/ 1341967 w 1704975"/>
                              <a:gd name="connsiteY170" fmla="*/ 197619 h 360363"/>
                              <a:gd name="connsiteX171" fmla="*/ 1365779 w 1704975"/>
                              <a:gd name="connsiteY171" fmla="*/ 192335 h 360363"/>
                              <a:gd name="connsiteX172" fmla="*/ 1412875 w 1704975"/>
                              <a:gd name="connsiteY172" fmla="*/ 179653 h 360363"/>
                              <a:gd name="connsiteX173" fmla="*/ 1502304 w 1704975"/>
                              <a:gd name="connsiteY173" fmla="*/ 143194 h 360363"/>
                              <a:gd name="connsiteX174" fmla="*/ 1585913 w 1704975"/>
                              <a:gd name="connsiteY174" fmla="*/ 95111 h 360363"/>
                              <a:gd name="connsiteX175" fmla="*/ 1662642 w 1704975"/>
                              <a:gd name="connsiteY175" fmla="*/ 35931 h 360363"/>
                              <a:gd name="connsiteX176" fmla="*/ 1698096 w 1704975"/>
                              <a:gd name="connsiteY176" fmla="*/ 1585 h 36036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Lst>
                            <a:rect l="l" t="t" r="r" b="b"/>
                            <a:pathLst>
                              <a:path w="1704975" h="360363">
                                <a:moveTo>
                                  <a:pt x="526118" y="47625"/>
                                </a:moveTo>
                                <a:lnTo>
                                  <a:pt x="509508" y="49213"/>
                                </a:lnTo>
                                <a:lnTo>
                                  <a:pt x="499864" y="51329"/>
                                </a:lnTo>
                                <a:lnTo>
                                  <a:pt x="499329" y="52388"/>
                                </a:lnTo>
                                <a:lnTo>
                                  <a:pt x="497721" y="52917"/>
                                </a:lnTo>
                                <a:lnTo>
                                  <a:pt x="490756" y="57679"/>
                                </a:lnTo>
                                <a:lnTo>
                                  <a:pt x="480576" y="68792"/>
                                </a:lnTo>
                                <a:lnTo>
                                  <a:pt x="473075" y="91017"/>
                                </a:lnTo>
                                <a:lnTo>
                                  <a:pt x="475218" y="127529"/>
                                </a:lnTo>
                                <a:lnTo>
                                  <a:pt x="485934" y="164571"/>
                                </a:lnTo>
                                <a:lnTo>
                                  <a:pt x="492899" y="180975"/>
                                </a:lnTo>
                                <a:lnTo>
                                  <a:pt x="496114" y="179917"/>
                                </a:lnTo>
                                <a:lnTo>
                                  <a:pt x="499864" y="178329"/>
                                </a:lnTo>
                                <a:lnTo>
                                  <a:pt x="513795" y="174625"/>
                                </a:lnTo>
                                <a:lnTo>
                                  <a:pt x="540048" y="161925"/>
                                </a:lnTo>
                                <a:lnTo>
                                  <a:pt x="551835" y="152400"/>
                                </a:lnTo>
                                <a:lnTo>
                                  <a:pt x="557729" y="122767"/>
                                </a:lnTo>
                                <a:lnTo>
                                  <a:pt x="558800" y="89429"/>
                                </a:lnTo>
                                <a:lnTo>
                                  <a:pt x="555586" y="71967"/>
                                </a:lnTo>
                                <a:lnTo>
                                  <a:pt x="548620" y="59796"/>
                                </a:lnTo>
                                <a:lnTo>
                                  <a:pt x="539512" y="51329"/>
                                </a:lnTo>
                                <a:close/>
                                <a:moveTo>
                                  <a:pt x="1054345" y="28575"/>
                                </a:moveTo>
                                <a:lnTo>
                                  <a:pt x="1040729" y="37103"/>
                                </a:lnTo>
                                <a:lnTo>
                                  <a:pt x="1033920" y="54159"/>
                                </a:lnTo>
                                <a:lnTo>
                                  <a:pt x="1033920" y="65352"/>
                                </a:lnTo>
                                <a:lnTo>
                                  <a:pt x="1030255" y="72280"/>
                                </a:lnTo>
                                <a:lnTo>
                                  <a:pt x="1027112" y="85605"/>
                                </a:lnTo>
                                <a:lnTo>
                                  <a:pt x="1028683" y="96798"/>
                                </a:lnTo>
                                <a:lnTo>
                                  <a:pt x="1034444" y="108524"/>
                                </a:lnTo>
                                <a:lnTo>
                                  <a:pt x="1039681" y="113321"/>
                                </a:lnTo>
                                <a:lnTo>
                                  <a:pt x="1049108" y="130909"/>
                                </a:lnTo>
                                <a:lnTo>
                                  <a:pt x="1075294" y="157026"/>
                                </a:lnTo>
                                <a:lnTo>
                                  <a:pt x="1091005" y="167685"/>
                                </a:lnTo>
                                <a:lnTo>
                                  <a:pt x="1097813" y="171949"/>
                                </a:lnTo>
                                <a:lnTo>
                                  <a:pt x="1105669" y="176213"/>
                                </a:lnTo>
                                <a:lnTo>
                                  <a:pt x="1107240" y="173548"/>
                                </a:lnTo>
                                <a:lnTo>
                                  <a:pt x="1109335" y="173015"/>
                                </a:lnTo>
                                <a:lnTo>
                                  <a:pt x="1114572" y="171416"/>
                                </a:lnTo>
                                <a:lnTo>
                                  <a:pt x="1122951" y="164487"/>
                                </a:lnTo>
                                <a:lnTo>
                                  <a:pt x="1128712" y="149031"/>
                                </a:lnTo>
                                <a:lnTo>
                                  <a:pt x="1127141" y="106925"/>
                                </a:lnTo>
                                <a:lnTo>
                                  <a:pt x="1122951" y="87737"/>
                                </a:lnTo>
                                <a:lnTo>
                                  <a:pt x="1117714" y="71214"/>
                                </a:lnTo>
                                <a:lnTo>
                                  <a:pt x="1101479" y="42433"/>
                                </a:lnTo>
                                <a:lnTo>
                                  <a:pt x="1088910" y="31773"/>
                                </a:lnTo>
                                <a:lnTo>
                                  <a:pt x="1075294" y="28575"/>
                                </a:lnTo>
                                <a:close/>
                                <a:moveTo>
                                  <a:pt x="1700213" y="0"/>
                                </a:moveTo>
                                <a:lnTo>
                                  <a:pt x="1704975" y="4756"/>
                                </a:lnTo>
                                <a:lnTo>
                                  <a:pt x="1703388" y="6869"/>
                                </a:lnTo>
                                <a:lnTo>
                                  <a:pt x="1679046" y="33817"/>
                                </a:lnTo>
                                <a:lnTo>
                                  <a:pt x="1624542" y="82958"/>
                                </a:lnTo>
                                <a:lnTo>
                                  <a:pt x="1564746" y="127343"/>
                                </a:lnTo>
                                <a:lnTo>
                                  <a:pt x="1499659" y="164858"/>
                                </a:lnTo>
                                <a:lnTo>
                                  <a:pt x="1431396" y="195505"/>
                                </a:lnTo>
                                <a:lnTo>
                                  <a:pt x="1359429" y="216641"/>
                                </a:lnTo>
                                <a:lnTo>
                                  <a:pt x="1287463" y="227209"/>
                                </a:lnTo>
                                <a:lnTo>
                                  <a:pt x="1213379" y="226680"/>
                                </a:lnTo>
                                <a:lnTo>
                                  <a:pt x="1176867" y="220868"/>
                                </a:lnTo>
                                <a:lnTo>
                                  <a:pt x="1159934" y="216641"/>
                                </a:lnTo>
                                <a:lnTo>
                                  <a:pt x="1123421" y="204488"/>
                                </a:lnTo>
                                <a:lnTo>
                                  <a:pt x="1105429" y="197090"/>
                                </a:lnTo>
                                <a:lnTo>
                                  <a:pt x="1083734" y="220868"/>
                                </a:lnTo>
                                <a:lnTo>
                                  <a:pt x="1035050" y="264196"/>
                                </a:lnTo>
                                <a:lnTo>
                                  <a:pt x="980546" y="300655"/>
                                </a:lnTo>
                                <a:lnTo>
                                  <a:pt x="920750" y="329188"/>
                                </a:lnTo>
                                <a:lnTo>
                                  <a:pt x="857779" y="349795"/>
                                </a:lnTo>
                                <a:lnTo>
                                  <a:pt x="792692" y="360363"/>
                                </a:lnTo>
                                <a:lnTo>
                                  <a:pt x="728134" y="359835"/>
                                </a:lnTo>
                                <a:lnTo>
                                  <a:pt x="664104" y="348210"/>
                                </a:lnTo>
                                <a:lnTo>
                                  <a:pt x="633942" y="337114"/>
                                </a:lnTo>
                                <a:lnTo>
                                  <a:pt x="610659" y="327075"/>
                                </a:lnTo>
                                <a:lnTo>
                                  <a:pt x="567267" y="299598"/>
                                </a:lnTo>
                                <a:lnTo>
                                  <a:pt x="529167" y="266310"/>
                                </a:lnTo>
                                <a:lnTo>
                                  <a:pt x="499004" y="226152"/>
                                </a:lnTo>
                                <a:lnTo>
                                  <a:pt x="486834" y="202903"/>
                                </a:lnTo>
                                <a:lnTo>
                                  <a:pt x="480484" y="204488"/>
                                </a:lnTo>
                                <a:lnTo>
                                  <a:pt x="474663" y="206073"/>
                                </a:lnTo>
                                <a:lnTo>
                                  <a:pt x="442384" y="212942"/>
                                </a:lnTo>
                                <a:lnTo>
                                  <a:pt x="377296" y="221396"/>
                                </a:lnTo>
                                <a:lnTo>
                                  <a:pt x="310621" y="221396"/>
                                </a:lnTo>
                                <a:lnTo>
                                  <a:pt x="245004" y="213999"/>
                                </a:lnTo>
                                <a:lnTo>
                                  <a:pt x="182563" y="197619"/>
                                </a:lnTo>
                                <a:lnTo>
                                  <a:pt x="123296" y="171727"/>
                                </a:lnTo>
                                <a:lnTo>
                                  <a:pt x="69321" y="136854"/>
                                </a:lnTo>
                                <a:lnTo>
                                  <a:pt x="22225" y="91412"/>
                                </a:lnTo>
                                <a:lnTo>
                                  <a:pt x="1588" y="63936"/>
                                </a:lnTo>
                                <a:lnTo>
                                  <a:pt x="0" y="60237"/>
                                </a:lnTo>
                                <a:lnTo>
                                  <a:pt x="1588" y="54953"/>
                                </a:lnTo>
                                <a:lnTo>
                                  <a:pt x="6879" y="50197"/>
                                </a:lnTo>
                                <a:lnTo>
                                  <a:pt x="12700" y="50197"/>
                                </a:lnTo>
                                <a:lnTo>
                                  <a:pt x="15346" y="52839"/>
                                </a:lnTo>
                                <a:lnTo>
                                  <a:pt x="38629" y="80844"/>
                                </a:lnTo>
                                <a:lnTo>
                                  <a:pt x="91546" y="127871"/>
                                </a:lnTo>
                                <a:lnTo>
                                  <a:pt x="151342" y="163802"/>
                                </a:lnTo>
                                <a:lnTo>
                                  <a:pt x="218017" y="188636"/>
                                </a:lnTo>
                                <a:lnTo>
                                  <a:pt x="252942" y="195505"/>
                                </a:lnTo>
                                <a:lnTo>
                                  <a:pt x="275696" y="199204"/>
                                </a:lnTo>
                                <a:lnTo>
                                  <a:pt x="321204" y="202903"/>
                                </a:lnTo>
                                <a:lnTo>
                                  <a:pt x="390525" y="200261"/>
                                </a:lnTo>
                                <a:lnTo>
                                  <a:pt x="436563" y="193392"/>
                                </a:lnTo>
                                <a:lnTo>
                                  <a:pt x="457200" y="189693"/>
                                </a:lnTo>
                                <a:lnTo>
                                  <a:pt x="477838" y="184937"/>
                                </a:lnTo>
                                <a:lnTo>
                                  <a:pt x="470959" y="168029"/>
                                </a:lnTo>
                                <a:lnTo>
                                  <a:pt x="460904" y="127343"/>
                                </a:lnTo>
                                <a:lnTo>
                                  <a:pt x="459317" y="96167"/>
                                </a:lnTo>
                                <a:lnTo>
                                  <a:pt x="462492" y="77145"/>
                                </a:lnTo>
                                <a:lnTo>
                                  <a:pt x="470959" y="60237"/>
                                </a:lnTo>
                                <a:lnTo>
                                  <a:pt x="483659" y="47027"/>
                                </a:lnTo>
                                <a:lnTo>
                                  <a:pt x="492654" y="42800"/>
                                </a:lnTo>
                                <a:lnTo>
                                  <a:pt x="495300" y="42800"/>
                                </a:lnTo>
                                <a:lnTo>
                                  <a:pt x="496888" y="42800"/>
                                </a:lnTo>
                                <a:lnTo>
                                  <a:pt x="511175" y="38044"/>
                                </a:lnTo>
                                <a:lnTo>
                                  <a:pt x="540809" y="39630"/>
                                </a:lnTo>
                                <a:lnTo>
                                  <a:pt x="566738" y="53896"/>
                                </a:lnTo>
                                <a:lnTo>
                                  <a:pt x="584200" y="78202"/>
                                </a:lnTo>
                                <a:lnTo>
                                  <a:pt x="587904" y="94582"/>
                                </a:lnTo>
                                <a:lnTo>
                                  <a:pt x="589492" y="105150"/>
                                </a:lnTo>
                                <a:lnTo>
                                  <a:pt x="587904" y="124701"/>
                                </a:lnTo>
                                <a:lnTo>
                                  <a:pt x="582613" y="141609"/>
                                </a:lnTo>
                                <a:lnTo>
                                  <a:pt x="572559" y="156933"/>
                                </a:lnTo>
                                <a:lnTo>
                                  <a:pt x="552979" y="174898"/>
                                </a:lnTo>
                                <a:lnTo>
                                  <a:pt x="518584" y="192335"/>
                                </a:lnTo>
                                <a:lnTo>
                                  <a:pt x="501121" y="198675"/>
                                </a:lnTo>
                                <a:lnTo>
                                  <a:pt x="502179" y="200789"/>
                                </a:lnTo>
                                <a:lnTo>
                                  <a:pt x="503238" y="202903"/>
                                </a:lnTo>
                                <a:lnTo>
                                  <a:pt x="514879" y="221925"/>
                                </a:lnTo>
                                <a:lnTo>
                                  <a:pt x="543984" y="257855"/>
                                </a:lnTo>
                                <a:lnTo>
                                  <a:pt x="560388" y="273179"/>
                                </a:lnTo>
                                <a:lnTo>
                                  <a:pt x="582613" y="291144"/>
                                </a:lnTo>
                                <a:lnTo>
                                  <a:pt x="632884" y="318620"/>
                                </a:lnTo>
                                <a:lnTo>
                                  <a:pt x="686859" y="335529"/>
                                </a:lnTo>
                                <a:lnTo>
                                  <a:pt x="744009" y="342926"/>
                                </a:lnTo>
                                <a:lnTo>
                                  <a:pt x="772584" y="342398"/>
                                </a:lnTo>
                                <a:lnTo>
                                  <a:pt x="796925" y="340813"/>
                                </a:lnTo>
                                <a:lnTo>
                                  <a:pt x="842434" y="332887"/>
                                </a:lnTo>
                                <a:lnTo>
                                  <a:pt x="885296" y="320205"/>
                                </a:lnTo>
                                <a:lnTo>
                                  <a:pt x="926042" y="302769"/>
                                </a:lnTo>
                                <a:lnTo>
                                  <a:pt x="983192" y="270537"/>
                                </a:lnTo>
                                <a:lnTo>
                                  <a:pt x="1057275" y="218226"/>
                                </a:lnTo>
                                <a:lnTo>
                                  <a:pt x="1093788" y="190750"/>
                                </a:lnTo>
                                <a:lnTo>
                                  <a:pt x="1077913" y="181767"/>
                                </a:lnTo>
                                <a:lnTo>
                                  <a:pt x="1050396" y="160631"/>
                                </a:lnTo>
                                <a:lnTo>
                                  <a:pt x="1029229" y="134212"/>
                                </a:lnTo>
                                <a:lnTo>
                                  <a:pt x="1015471" y="103565"/>
                                </a:lnTo>
                                <a:lnTo>
                                  <a:pt x="1012825" y="86656"/>
                                </a:lnTo>
                                <a:lnTo>
                                  <a:pt x="1012296" y="71861"/>
                                </a:lnTo>
                                <a:lnTo>
                                  <a:pt x="1022350" y="45970"/>
                                </a:lnTo>
                                <a:lnTo>
                                  <a:pt x="1041400" y="26948"/>
                                </a:lnTo>
                                <a:lnTo>
                                  <a:pt x="1065742" y="18494"/>
                                </a:lnTo>
                                <a:lnTo>
                                  <a:pt x="1079500" y="20608"/>
                                </a:lnTo>
                                <a:lnTo>
                                  <a:pt x="1079500" y="20079"/>
                                </a:lnTo>
                                <a:lnTo>
                                  <a:pt x="1080029" y="20079"/>
                                </a:lnTo>
                                <a:lnTo>
                                  <a:pt x="1081617" y="20608"/>
                                </a:lnTo>
                                <a:lnTo>
                                  <a:pt x="1083204" y="21664"/>
                                </a:lnTo>
                                <a:lnTo>
                                  <a:pt x="1086909" y="22193"/>
                                </a:lnTo>
                                <a:lnTo>
                                  <a:pt x="1090613" y="24306"/>
                                </a:lnTo>
                                <a:lnTo>
                                  <a:pt x="1102254" y="30647"/>
                                </a:lnTo>
                                <a:lnTo>
                                  <a:pt x="1120246" y="48084"/>
                                </a:lnTo>
                                <a:lnTo>
                                  <a:pt x="1132946" y="70276"/>
                                </a:lnTo>
                                <a:lnTo>
                                  <a:pt x="1140354" y="95111"/>
                                </a:lnTo>
                                <a:lnTo>
                                  <a:pt x="1142471" y="108321"/>
                                </a:lnTo>
                                <a:lnTo>
                                  <a:pt x="1145117" y="128399"/>
                                </a:lnTo>
                                <a:lnTo>
                                  <a:pt x="1141942" y="161160"/>
                                </a:lnTo>
                                <a:lnTo>
                                  <a:pt x="1132946" y="178597"/>
                                </a:lnTo>
                                <a:lnTo>
                                  <a:pt x="1124479" y="184937"/>
                                </a:lnTo>
                                <a:lnTo>
                                  <a:pt x="1147763" y="193920"/>
                                </a:lnTo>
                                <a:lnTo>
                                  <a:pt x="1173163" y="200261"/>
                                </a:lnTo>
                                <a:lnTo>
                                  <a:pt x="1196446" y="204488"/>
                                </a:lnTo>
                                <a:lnTo>
                                  <a:pt x="1245659" y="208715"/>
                                </a:lnTo>
                                <a:lnTo>
                                  <a:pt x="1294342" y="205545"/>
                                </a:lnTo>
                                <a:lnTo>
                                  <a:pt x="1341967" y="197619"/>
                                </a:lnTo>
                                <a:lnTo>
                                  <a:pt x="1365779" y="192335"/>
                                </a:lnTo>
                                <a:lnTo>
                                  <a:pt x="1412875" y="179653"/>
                                </a:lnTo>
                                <a:lnTo>
                                  <a:pt x="1502304" y="143194"/>
                                </a:lnTo>
                                <a:lnTo>
                                  <a:pt x="1585913" y="95111"/>
                                </a:lnTo>
                                <a:lnTo>
                                  <a:pt x="1662642" y="35931"/>
                                </a:lnTo>
                                <a:lnTo>
                                  <a:pt x="1698096" y="1585"/>
                                </a:lnTo>
                                <a:close/>
                              </a:path>
                            </a:pathLst>
                          </a:custGeom>
                          <a:solidFill>
                            <a:schemeClr val="tx2"/>
                          </a:solidFill>
                          <a:ln>
                            <a:noFill/>
                          </a:ln>
                        </wps:spPr>
                        <wps:bodyPr vert="horz" wrap="square" lIns="91440" tIns="45720" rIns="91440" bIns="45720" numCol="1" anchor="t" anchorCtr="0" compatLnSpc="1">
                          <a:prstTxWarp prst="textNoShape">
                            <a:avLst/>
                          </a:prstTxWarp>
                          <a:noAutofit/>
                        </wps:bodyPr>
                      </wps:wsp>
                      <wps:wsp>
                        <wps:cNvPr id="1608692687" name="Freeform: Shape 1608692687"/>
                        <wps:cNvSpPr>
                          <a:spLocks/>
                        </wps:cNvSpPr>
                        <wps:spPr bwMode="auto">
                          <a:xfrm>
                            <a:off x="3473222" y="3652722"/>
                            <a:ext cx="803275" cy="1436688"/>
                          </a:xfrm>
                          <a:custGeom>
                            <a:avLst/>
                            <a:gdLst>
                              <a:gd name="connsiteX0" fmla="*/ 321181 w 803275"/>
                              <a:gd name="connsiteY0" fmla="*/ 996950 h 1436688"/>
                              <a:gd name="connsiteX1" fmla="*/ 292845 w 803275"/>
                              <a:gd name="connsiteY1" fmla="*/ 1006412 h 1436688"/>
                              <a:gd name="connsiteX2" fmla="*/ 267132 w 803275"/>
                              <a:gd name="connsiteY2" fmla="*/ 1023759 h 1436688"/>
                              <a:gd name="connsiteX3" fmla="*/ 255588 w 803275"/>
                              <a:gd name="connsiteY3" fmla="*/ 1034798 h 1436688"/>
                              <a:gd name="connsiteX4" fmla="*/ 256638 w 803275"/>
                              <a:gd name="connsiteY4" fmla="*/ 1034798 h 1436688"/>
                              <a:gd name="connsiteX5" fmla="*/ 257162 w 803275"/>
                              <a:gd name="connsiteY5" fmla="*/ 1035849 h 1436688"/>
                              <a:gd name="connsiteX6" fmla="*/ 275528 w 803275"/>
                              <a:gd name="connsiteY6" fmla="*/ 1052145 h 1436688"/>
                              <a:gd name="connsiteX7" fmla="*/ 307013 w 803275"/>
                              <a:gd name="connsiteY7" fmla="*/ 1072120 h 1436688"/>
                              <a:gd name="connsiteX8" fmla="*/ 331151 w 803275"/>
                              <a:gd name="connsiteY8" fmla="*/ 1076325 h 1436688"/>
                              <a:gd name="connsiteX9" fmla="*/ 344269 w 803275"/>
                              <a:gd name="connsiteY9" fmla="*/ 1074223 h 1436688"/>
                              <a:gd name="connsiteX10" fmla="*/ 356338 w 803275"/>
                              <a:gd name="connsiteY10" fmla="*/ 1070543 h 1436688"/>
                              <a:gd name="connsiteX11" fmla="*/ 373655 w 803275"/>
                              <a:gd name="connsiteY11" fmla="*/ 1053722 h 1436688"/>
                              <a:gd name="connsiteX12" fmla="*/ 381001 w 803275"/>
                              <a:gd name="connsiteY12" fmla="*/ 1032695 h 1436688"/>
                              <a:gd name="connsiteX13" fmla="*/ 377853 w 803275"/>
                              <a:gd name="connsiteY13" fmla="*/ 1016925 h 1436688"/>
                              <a:gd name="connsiteX14" fmla="*/ 372081 w 803275"/>
                              <a:gd name="connsiteY14" fmla="*/ 1007463 h 1436688"/>
                              <a:gd name="connsiteX15" fmla="*/ 367358 w 803275"/>
                              <a:gd name="connsiteY15" fmla="*/ 1003784 h 1436688"/>
                              <a:gd name="connsiteX16" fmla="*/ 352140 w 803275"/>
                              <a:gd name="connsiteY16" fmla="*/ 998527 h 1436688"/>
                              <a:gd name="connsiteX17" fmla="*/ 305330 w 803275"/>
                              <a:gd name="connsiteY17" fmla="*/ 203200 h 1436688"/>
                              <a:gd name="connsiteX18" fmla="*/ 277813 w 803275"/>
                              <a:gd name="connsiteY18" fmla="*/ 204788 h 1436688"/>
                              <a:gd name="connsiteX19" fmla="*/ 281517 w 803275"/>
                              <a:gd name="connsiteY19" fmla="*/ 218546 h 1436688"/>
                              <a:gd name="connsiteX20" fmla="*/ 292101 w 803275"/>
                              <a:gd name="connsiteY20" fmla="*/ 246063 h 1436688"/>
                              <a:gd name="connsiteX21" fmla="*/ 309034 w 803275"/>
                              <a:gd name="connsiteY21" fmla="*/ 268817 h 1436688"/>
                              <a:gd name="connsiteX22" fmla="*/ 326496 w 803275"/>
                              <a:gd name="connsiteY22" fmla="*/ 279930 h 1436688"/>
                              <a:gd name="connsiteX23" fmla="*/ 340255 w 803275"/>
                              <a:gd name="connsiteY23" fmla="*/ 284163 h 1436688"/>
                              <a:gd name="connsiteX24" fmla="*/ 348721 w 803275"/>
                              <a:gd name="connsiteY24" fmla="*/ 284163 h 1436688"/>
                              <a:gd name="connsiteX25" fmla="*/ 361421 w 803275"/>
                              <a:gd name="connsiteY25" fmla="*/ 283105 h 1436688"/>
                              <a:gd name="connsiteX26" fmla="*/ 380471 w 803275"/>
                              <a:gd name="connsiteY26" fmla="*/ 270934 h 1436688"/>
                              <a:gd name="connsiteX27" fmla="*/ 392113 w 803275"/>
                              <a:gd name="connsiteY27" fmla="*/ 251884 h 1436688"/>
                              <a:gd name="connsiteX28" fmla="*/ 392113 w 803275"/>
                              <a:gd name="connsiteY28" fmla="*/ 231246 h 1436688"/>
                              <a:gd name="connsiteX29" fmla="*/ 386821 w 803275"/>
                              <a:gd name="connsiteY29" fmla="*/ 221721 h 1436688"/>
                              <a:gd name="connsiteX30" fmla="*/ 359834 w 803275"/>
                              <a:gd name="connsiteY30" fmla="*/ 211667 h 1436688"/>
                              <a:gd name="connsiteX31" fmla="*/ 479954 w 803275"/>
                              <a:gd name="connsiteY31" fmla="*/ 0 h 1436688"/>
                              <a:gd name="connsiteX32" fmla="*/ 516467 w 803275"/>
                              <a:gd name="connsiteY32" fmla="*/ 0 h 1436688"/>
                              <a:gd name="connsiteX33" fmla="*/ 552979 w 803275"/>
                              <a:gd name="connsiteY33" fmla="*/ 5296 h 1436688"/>
                              <a:gd name="connsiteX34" fmla="*/ 588963 w 803275"/>
                              <a:gd name="connsiteY34" fmla="*/ 16946 h 1436688"/>
                              <a:gd name="connsiteX35" fmla="*/ 623358 w 803275"/>
                              <a:gd name="connsiteY35" fmla="*/ 33362 h 1436688"/>
                              <a:gd name="connsiteX36" fmla="*/ 639233 w 803275"/>
                              <a:gd name="connsiteY36" fmla="*/ 43424 h 1436688"/>
                              <a:gd name="connsiteX37" fmla="*/ 641350 w 803275"/>
                              <a:gd name="connsiteY37" fmla="*/ 45542 h 1436688"/>
                              <a:gd name="connsiteX38" fmla="*/ 642938 w 803275"/>
                              <a:gd name="connsiteY38" fmla="*/ 51897 h 1436688"/>
                              <a:gd name="connsiteX39" fmla="*/ 640292 w 803275"/>
                              <a:gd name="connsiteY39" fmla="*/ 57192 h 1436688"/>
                              <a:gd name="connsiteX40" fmla="*/ 634471 w 803275"/>
                              <a:gd name="connsiteY40" fmla="*/ 58781 h 1436688"/>
                              <a:gd name="connsiteX41" fmla="*/ 631825 w 803275"/>
                              <a:gd name="connsiteY41" fmla="*/ 57192 h 1436688"/>
                              <a:gd name="connsiteX42" fmla="*/ 604838 w 803275"/>
                              <a:gd name="connsiteY42" fmla="*/ 42365 h 1436688"/>
                              <a:gd name="connsiteX43" fmla="*/ 549275 w 803275"/>
                              <a:gd name="connsiteY43" fmla="*/ 22771 h 1436688"/>
                              <a:gd name="connsiteX44" fmla="*/ 492125 w 803275"/>
                              <a:gd name="connsiteY44" fmla="*/ 15887 h 1436688"/>
                              <a:gd name="connsiteX45" fmla="*/ 448733 w 803275"/>
                              <a:gd name="connsiteY45" fmla="*/ 21182 h 1436688"/>
                              <a:gd name="connsiteX46" fmla="*/ 419629 w 803275"/>
                              <a:gd name="connsiteY46" fmla="*/ 29655 h 1436688"/>
                              <a:gd name="connsiteX47" fmla="*/ 405342 w 803275"/>
                              <a:gd name="connsiteY47" fmla="*/ 34951 h 1436688"/>
                              <a:gd name="connsiteX48" fmla="*/ 382588 w 803275"/>
                              <a:gd name="connsiteY48" fmla="*/ 45542 h 1436688"/>
                              <a:gd name="connsiteX49" fmla="*/ 338138 w 803275"/>
                              <a:gd name="connsiteY49" fmla="*/ 76786 h 1436688"/>
                              <a:gd name="connsiteX50" fmla="*/ 301096 w 803275"/>
                              <a:gd name="connsiteY50" fmla="*/ 116503 h 1436688"/>
                              <a:gd name="connsiteX51" fmla="*/ 282046 w 803275"/>
                              <a:gd name="connsiteY51" fmla="*/ 150924 h 1436688"/>
                              <a:gd name="connsiteX52" fmla="*/ 274638 w 803275"/>
                              <a:gd name="connsiteY52" fmla="*/ 175813 h 1436688"/>
                              <a:gd name="connsiteX53" fmla="*/ 273050 w 803275"/>
                              <a:gd name="connsiteY53" fmla="*/ 187993 h 1436688"/>
                              <a:gd name="connsiteX54" fmla="*/ 296333 w 803275"/>
                              <a:gd name="connsiteY54" fmla="*/ 187463 h 1436688"/>
                              <a:gd name="connsiteX55" fmla="*/ 345017 w 803275"/>
                              <a:gd name="connsiteY55" fmla="*/ 194877 h 1436688"/>
                              <a:gd name="connsiteX56" fmla="*/ 370417 w 803275"/>
                              <a:gd name="connsiteY56" fmla="*/ 203350 h 1436688"/>
                              <a:gd name="connsiteX57" fmla="*/ 370946 w 803275"/>
                              <a:gd name="connsiteY57" fmla="*/ 203350 h 1436688"/>
                              <a:gd name="connsiteX58" fmla="*/ 381000 w 803275"/>
                              <a:gd name="connsiteY58" fmla="*/ 205468 h 1436688"/>
                              <a:gd name="connsiteX59" fmla="*/ 387879 w 803275"/>
                              <a:gd name="connsiteY59" fmla="*/ 210764 h 1436688"/>
                              <a:gd name="connsiteX60" fmla="*/ 392642 w 803275"/>
                              <a:gd name="connsiteY60" fmla="*/ 212353 h 1436688"/>
                              <a:gd name="connsiteX61" fmla="*/ 396346 w 803275"/>
                              <a:gd name="connsiteY61" fmla="*/ 215000 h 1436688"/>
                              <a:gd name="connsiteX62" fmla="*/ 399521 w 803275"/>
                              <a:gd name="connsiteY62" fmla="*/ 217648 h 1436688"/>
                              <a:gd name="connsiteX63" fmla="*/ 397933 w 803275"/>
                              <a:gd name="connsiteY63" fmla="*/ 221885 h 1436688"/>
                              <a:gd name="connsiteX64" fmla="*/ 402167 w 803275"/>
                              <a:gd name="connsiteY64" fmla="*/ 231417 h 1436688"/>
                              <a:gd name="connsiteX65" fmla="*/ 403754 w 803275"/>
                              <a:gd name="connsiteY65" fmla="*/ 253128 h 1436688"/>
                              <a:gd name="connsiteX66" fmla="*/ 396346 w 803275"/>
                              <a:gd name="connsiteY66" fmla="*/ 274311 h 1436688"/>
                              <a:gd name="connsiteX67" fmla="*/ 382058 w 803275"/>
                              <a:gd name="connsiteY67" fmla="*/ 291257 h 1436688"/>
                              <a:gd name="connsiteX68" fmla="*/ 370946 w 803275"/>
                              <a:gd name="connsiteY68" fmla="*/ 295493 h 1436688"/>
                              <a:gd name="connsiteX69" fmla="*/ 361950 w 803275"/>
                              <a:gd name="connsiteY69" fmla="*/ 298670 h 1436688"/>
                              <a:gd name="connsiteX70" fmla="*/ 344488 w 803275"/>
                              <a:gd name="connsiteY70" fmla="*/ 300789 h 1436688"/>
                              <a:gd name="connsiteX71" fmla="*/ 327554 w 803275"/>
                              <a:gd name="connsiteY71" fmla="*/ 297611 h 1436688"/>
                              <a:gd name="connsiteX72" fmla="*/ 312738 w 803275"/>
                              <a:gd name="connsiteY72" fmla="*/ 291786 h 1436688"/>
                              <a:gd name="connsiteX73" fmla="*/ 292629 w 803275"/>
                              <a:gd name="connsiteY73" fmla="*/ 275899 h 1436688"/>
                              <a:gd name="connsiteX74" fmla="*/ 273579 w 803275"/>
                              <a:gd name="connsiteY74" fmla="*/ 246774 h 1436688"/>
                              <a:gd name="connsiteX75" fmla="*/ 267758 w 803275"/>
                              <a:gd name="connsiteY75" fmla="*/ 229828 h 1436688"/>
                              <a:gd name="connsiteX76" fmla="*/ 262996 w 803275"/>
                              <a:gd name="connsiteY76" fmla="*/ 218707 h 1436688"/>
                              <a:gd name="connsiteX77" fmla="*/ 260879 w 803275"/>
                              <a:gd name="connsiteY77" fmla="*/ 207057 h 1436688"/>
                              <a:gd name="connsiteX78" fmla="*/ 238654 w 803275"/>
                              <a:gd name="connsiteY78" fmla="*/ 210764 h 1436688"/>
                              <a:gd name="connsiteX79" fmla="*/ 195792 w 803275"/>
                              <a:gd name="connsiteY79" fmla="*/ 225592 h 1436688"/>
                              <a:gd name="connsiteX80" fmla="*/ 155575 w 803275"/>
                              <a:gd name="connsiteY80" fmla="*/ 246244 h 1436688"/>
                              <a:gd name="connsiteX81" fmla="*/ 119063 w 803275"/>
                              <a:gd name="connsiteY81" fmla="*/ 274311 h 1436688"/>
                              <a:gd name="connsiteX82" fmla="*/ 103188 w 803275"/>
                              <a:gd name="connsiteY82" fmla="*/ 290197 h 1436688"/>
                              <a:gd name="connsiteX83" fmla="*/ 89958 w 803275"/>
                              <a:gd name="connsiteY83" fmla="*/ 304495 h 1436688"/>
                              <a:gd name="connsiteX84" fmla="*/ 67733 w 803275"/>
                              <a:gd name="connsiteY84" fmla="*/ 335739 h 1436688"/>
                              <a:gd name="connsiteX85" fmla="*/ 50271 w 803275"/>
                              <a:gd name="connsiteY85" fmla="*/ 369631 h 1436688"/>
                              <a:gd name="connsiteX86" fmla="*/ 36513 w 803275"/>
                              <a:gd name="connsiteY86" fmla="*/ 404582 h 1436688"/>
                              <a:gd name="connsiteX87" fmla="*/ 22225 w 803275"/>
                              <a:gd name="connsiteY87" fmla="*/ 459126 h 1436688"/>
                              <a:gd name="connsiteX88" fmla="*/ 16404 w 803275"/>
                              <a:gd name="connsiteY88" fmla="*/ 535382 h 1436688"/>
                              <a:gd name="connsiteX89" fmla="*/ 17463 w 803275"/>
                              <a:gd name="connsiteY89" fmla="*/ 573510 h 1436688"/>
                              <a:gd name="connsiteX90" fmla="*/ 20638 w 803275"/>
                              <a:gd name="connsiteY90" fmla="*/ 607402 h 1436688"/>
                              <a:gd name="connsiteX91" fmla="*/ 32808 w 803275"/>
                              <a:gd name="connsiteY91" fmla="*/ 672008 h 1436688"/>
                              <a:gd name="connsiteX92" fmla="*/ 51858 w 803275"/>
                              <a:gd name="connsiteY92" fmla="*/ 733437 h 1436688"/>
                              <a:gd name="connsiteX93" fmla="*/ 77258 w 803275"/>
                              <a:gd name="connsiteY93" fmla="*/ 792217 h 1436688"/>
                              <a:gd name="connsiteX94" fmla="*/ 107421 w 803275"/>
                              <a:gd name="connsiteY94" fmla="*/ 848880 h 1436688"/>
                              <a:gd name="connsiteX95" fmla="*/ 142875 w 803275"/>
                              <a:gd name="connsiteY95" fmla="*/ 901836 h 1436688"/>
                              <a:gd name="connsiteX96" fmla="*/ 202142 w 803275"/>
                              <a:gd name="connsiteY96" fmla="*/ 978092 h 1436688"/>
                              <a:gd name="connsiteX97" fmla="*/ 246063 w 803275"/>
                              <a:gd name="connsiteY97" fmla="*/ 1026282 h 1436688"/>
                              <a:gd name="connsiteX98" fmla="*/ 259821 w 803275"/>
                              <a:gd name="connsiteY98" fmla="*/ 1011984 h 1436688"/>
                              <a:gd name="connsiteX99" fmla="*/ 293688 w 803275"/>
                              <a:gd name="connsiteY99" fmla="*/ 992919 h 1436688"/>
                              <a:gd name="connsiteX100" fmla="*/ 330729 w 803275"/>
                              <a:gd name="connsiteY100" fmla="*/ 986035 h 1436688"/>
                              <a:gd name="connsiteX101" fmla="*/ 368300 w 803275"/>
                              <a:gd name="connsiteY101" fmla="*/ 993449 h 1436688"/>
                              <a:gd name="connsiteX102" fmla="*/ 385763 w 803275"/>
                              <a:gd name="connsiteY102" fmla="*/ 1002452 h 1436688"/>
                              <a:gd name="connsiteX103" fmla="*/ 387350 w 803275"/>
                              <a:gd name="connsiteY103" fmla="*/ 1005099 h 1436688"/>
                              <a:gd name="connsiteX104" fmla="*/ 387350 w 803275"/>
                              <a:gd name="connsiteY104" fmla="*/ 1009336 h 1436688"/>
                              <a:gd name="connsiteX105" fmla="*/ 385763 w 803275"/>
                              <a:gd name="connsiteY105" fmla="*/ 1010924 h 1436688"/>
                              <a:gd name="connsiteX106" fmla="*/ 389467 w 803275"/>
                              <a:gd name="connsiteY106" fmla="*/ 1017809 h 1436688"/>
                              <a:gd name="connsiteX107" fmla="*/ 393171 w 803275"/>
                              <a:gd name="connsiteY107" fmla="*/ 1033695 h 1436688"/>
                              <a:gd name="connsiteX108" fmla="*/ 391583 w 803275"/>
                              <a:gd name="connsiteY108" fmla="*/ 1050641 h 1436688"/>
                              <a:gd name="connsiteX109" fmla="*/ 384704 w 803275"/>
                              <a:gd name="connsiteY109" fmla="*/ 1066528 h 1436688"/>
                              <a:gd name="connsiteX110" fmla="*/ 379413 w 803275"/>
                              <a:gd name="connsiteY110" fmla="*/ 1073412 h 1436688"/>
                              <a:gd name="connsiteX111" fmla="*/ 372004 w 803275"/>
                              <a:gd name="connsiteY111" fmla="*/ 1080296 h 1436688"/>
                              <a:gd name="connsiteX112" fmla="*/ 355071 w 803275"/>
                              <a:gd name="connsiteY112" fmla="*/ 1089299 h 1436688"/>
                              <a:gd name="connsiteX113" fmla="*/ 337079 w 803275"/>
                              <a:gd name="connsiteY113" fmla="*/ 1093535 h 1436688"/>
                              <a:gd name="connsiteX114" fmla="*/ 318558 w 803275"/>
                              <a:gd name="connsiteY114" fmla="*/ 1091947 h 1436688"/>
                              <a:gd name="connsiteX115" fmla="*/ 291042 w 803275"/>
                              <a:gd name="connsiteY115" fmla="*/ 1083474 h 1436688"/>
                              <a:gd name="connsiteX116" fmla="*/ 258233 w 803275"/>
                              <a:gd name="connsiteY116" fmla="*/ 1061232 h 1436688"/>
                              <a:gd name="connsiteX117" fmla="*/ 246063 w 803275"/>
                              <a:gd name="connsiteY117" fmla="*/ 1047464 h 1436688"/>
                              <a:gd name="connsiteX118" fmla="*/ 238654 w 803275"/>
                              <a:gd name="connsiteY118" fmla="*/ 1060703 h 1436688"/>
                              <a:gd name="connsiteX119" fmla="*/ 233363 w 803275"/>
                              <a:gd name="connsiteY119" fmla="*/ 1075001 h 1436688"/>
                              <a:gd name="connsiteX120" fmla="*/ 230188 w 803275"/>
                              <a:gd name="connsiteY120" fmla="*/ 1088769 h 1436688"/>
                              <a:gd name="connsiteX121" fmla="*/ 228071 w 803275"/>
                              <a:gd name="connsiteY121" fmla="*/ 1117895 h 1436688"/>
                              <a:gd name="connsiteX122" fmla="*/ 232304 w 803275"/>
                              <a:gd name="connsiteY122" fmla="*/ 1161319 h 1436688"/>
                              <a:gd name="connsiteX123" fmla="*/ 240771 w 803275"/>
                              <a:gd name="connsiteY123" fmla="*/ 1188326 h 1436688"/>
                              <a:gd name="connsiteX124" fmla="*/ 249767 w 803275"/>
                              <a:gd name="connsiteY124" fmla="*/ 1212686 h 1436688"/>
                              <a:gd name="connsiteX125" fmla="*/ 275696 w 803275"/>
                              <a:gd name="connsiteY125" fmla="*/ 1256109 h 1436688"/>
                              <a:gd name="connsiteX126" fmla="*/ 308504 w 803275"/>
                              <a:gd name="connsiteY126" fmla="*/ 1295826 h 1436688"/>
                              <a:gd name="connsiteX127" fmla="*/ 346604 w 803275"/>
                              <a:gd name="connsiteY127" fmla="*/ 1330247 h 1436688"/>
                              <a:gd name="connsiteX128" fmla="*/ 368300 w 803275"/>
                              <a:gd name="connsiteY128" fmla="*/ 1344545 h 1436688"/>
                              <a:gd name="connsiteX129" fmla="*/ 391583 w 803275"/>
                              <a:gd name="connsiteY129" fmla="*/ 1359902 h 1436688"/>
                              <a:gd name="connsiteX130" fmla="*/ 441325 w 803275"/>
                              <a:gd name="connsiteY130" fmla="*/ 1383732 h 1436688"/>
                              <a:gd name="connsiteX131" fmla="*/ 493713 w 803275"/>
                              <a:gd name="connsiteY131" fmla="*/ 1401208 h 1436688"/>
                              <a:gd name="connsiteX132" fmla="*/ 547158 w 803275"/>
                              <a:gd name="connsiteY132" fmla="*/ 1412329 h 1436688"/>
                              <a:gd name="connsiteX133" fmla="*/ 602721 w 803275"/>
                              <a:gd name="connsiteY133" fmla="*/ 1417624 h 1436688"/>
                              <a:gd name="connsiteX134" fmla="*/ 658283 w 803275"/>
                              <a:gd name="connsiteY134" fmla="*/ 1419213 h 1436688"/>
                              <a:gd name="connsiteX135" fmla="*/ 741363 w 803275"/>
                              <a:gd name="connsiteY135" fmla="*/ 1414976 h 1436688"/>
                              <a:gd name="connsiteX136" fmla="*/ 796396 w 803275"/>
                              <a:gd name="connsiteY136" fmla="*/ 1408092 h 1436688"/>
                              <a:gd name="connsiteX137" fmla="*/ 800629 w 803275"/>
                              <a:gd name="connsiteY137" fmla="*/ 1408622 h 1436688"/>
                              <a:gd name="connsiteX138" fmla="*/ 803275 w 803275"/>
                              <a:gd name="connsiteY138" fmla="*/ 1416565 h 1436688"/>
                              <a:gd name="connsiteX139" fmla="*/ 798513 w 803275"/>
                              <a:gd name="connsiteY139" fmla="*/ 1418683 h 1436688"/>
                              <a:gd name="connsiteX140" fmla="*/ 764117 w 803275"/>
                              <a:gd name="connsiteY140" fmla="*/ 1426097 h 1436688"/>
                              <a:gd name="connsiteX141" fmla="*/ 691092 w 803275"/>
                              <a:gd name="connsiteY141" fmla="*/ 1435629 h 1436688"/>
                              <a:gd name="connsiteX142" fmla="*/ 616479 w 803275"/>
                              <a:gd name="connsiteY142" fmla="*/ 1436688 h 1436688"/>
                              <a:gd name="connsiteX143" fmla="*/ 541867 w 803275"/>
                              <a:gd name="connsiteY143" fmla="*/ 1430334 h 1436688"/>
                              <a:gd name="connsiteX144" fmla="*/ 469371 w 803275"/>
                              <a:gd name="connsiteY144" fmla="*/ 1413388 h 1436688"/>
                              <a:gd name="connsiteX145" fmla="*/ 401108 w 803275"/>
                              <a:gd name="connsiteY145" fmla="*/ 1386380 h 1436688"/>
                              <a:gd name="connsiteX146" fmla="*/ 338138 w 803275"/>
                              <a:gd name="connsiteY146" fmla="*/ 1348782 h 1436688"/>
                              <a:gd name="connsiteX147" fmla="*/ 297921 w 803275"/>
                              <a:gd name="connsiteY147" fmla="*/ 1311713 h 1436688"/>
                              <a:gd name="connsiteX148" fmla="*/ 273579 w 803275"/>
                              <a:gd name="connsiteY148" fmla="*/ 1283646 h 1436688"/>
                              <a:gd name="connsiteX149" fmla="*/ 262467 w 803275"/>
                              <a:gd name="connsiteY149" fmla="*/ 1268289 h 1436688"/>
                              <a:gd name="connsiteX150" fmla="*/ 246063 w 803275"/>
                              <a:gd name="connsiteY150" fmla="*/ 1243400 h 1436688"/>
                              <a:gd name="connsiteX151" fmla="*/ 222779 w 803275"/>
                              <a:gd name="connsiteY151" fmla="*/ 1186208 h 1436688"/>
                              <a:gd name="connsiteX152" fmla="*/ 214313 w 803275"/>
                              <a:gd name="connsiteY152" fmla="*/ 1140666 h 1436688"/>
                              <a:gd name="connsiteX153" fmla="*/ 213254 w 803275"/>
                              <a:gd name="connsiteY153" fmla="*/ 1109952 h 1436688"/>
                              <a:gd name="connsiteX154" fmla="*/ 218017 w 803275"/>
                              <a:gd name="connsiteY154" fmla="*/ 1080296 h 1436688"/>
                              <a:gd name="connsiteX155" fmla="*/ 229658 w 803275"/>
                              <a:gd name="connsiteY155" fmla="*/ 1051171 h 1436688"/>
                              <a:gd name="connsiteX156" fmla="*/ 237067 w 803275"/>
                              <a:gd name="connsiteY156" fmla="*/ 1038461 h 1436688"/>
                              <a:gd name="connsiteX157" fmla="*/ 207963 w 803275"/>
                              <a:gd name="connsiteY157" fmla="*/ 1014102 h 1436688"/>
                              <a:gd name="connsiteX158" fmla="*/ 155046 w 803275"/>
                              <a:gd name="connsiteY158" fmla="*/ 956910 h 1436688"/>
                              <a:gd name="connsiteX159" fmla="*/ 108479 w 803275"/>
                              <a:gd name="connsiteY159" fmla="*/ 892833 h 1436688"/>
                              <a:gd name="connsiteX160" fmla="*/ 69321 w 803275"/>
                              <a:gd name="connsiteY160" fmla="*/ 822932 h 1436688"/>
                              <a:gd name="connsiteX161" fmla="*/ 38100 w 803275"/>
                              <a:gd name="connsiteY161" fmla="*/ 749853 h 1436688"/>
                              <a:gd name="connsiteX162" fmla="*/ 15346 w 803275"/>
                              <a:gd name="connsiteY162" fmla="*/ 673597 h 1436688"/>
                              <a:gd name="connsiteX163" fmla="*/ 2646 w 803275"/>
                              <a:gd name="connsiteY163" fmla="*/ 596281 h 1436688"/>
                              <a:gd name="connsiteX164" fmla="*/ 0 w 803275"/>
                              <a:gd name="connsiteY164" fmla="*/ 520555 h 1436688"/>
                              <a:gd name="connsiteX165" fmla="*/ 3175 w 803275"/>
                              <a:gd name="connsiteY165" fmla="*/ 482956 h 1436688"/>
                              <a:gd name="connsiteX166" fmla="*/ 6879 w 803275"/>
                              <a:gd name="connsiteY166" fmla="*/ 457008 h 1436688"/>
                              <a:gd name="connsiteX167" fmla="*/ 20638 w 803275"/>
                              <a:gd name="connsiteY167" fmla="*/ 406170 h 1436688"/>
                              <a:gd name="connsiteX168" fmla="*/ 41804 w 803275"/>
                              <a:gd name="connsiteY168" fmla="*/ 357451 h 1436688"/>
                              <a:gd name="connsiteX169" fmla="*/ 70379 w 803275"/>
                              <a:gd name="connsiteY169" fmla="*/ 311380 h 1436688"/>
                              <a:gd name="connsiteX170" fmla="*/ 104775 w 803275"/>
                              <a:gd name="connsiteY170" fmla="*/ 271133 h 1436688"/>
                              <a:gd name="connsiteX171" fmla="*/ 143404 w 803275"/>
                              <a:gd name="connsiteY171" fmla="*/ 237771 h 1436688"/>
                              <a:gd name="connsiteX172" fmla="*/ 186796 w 803275"/>
                              <a:gd name="connsiteY172" fmla="*/ 210764 h 1436688"/>
                              <a:gd name="connsiteX173" fmla="*/ 233892 w 803275"/>
                              <a:gd name="connsiteY173" fmla="*/ 194348 h 1436688"/>
                              <a:gd name="connsiteX174" fmla="*/ 259292 w 803275"/>
                              <a:gd name="connsiteY174" fmla="*/ 189582 h 1436688"/>
                              <a:gd name="connsiteX175" fmla="*/ 259821 w 803275"/>
                              <a:gd name="connsiteY175" fmla="*/ 178990 h 1436688"/>
                              <a:gd name="connsiteX176" fmla="*/ 263525 w 803275"/>
                              <a:gd name="connsiteY176" fmla="*/ 156749 h 1436688"/>
                              <a:gd name="connsiteX177" fmla="*/ 277283 w 803275"/>
                              <a:gd name="connsiteY177" fmla="*/ 125505 h 1436688"/>
                              <a:gd name="connsiteX178" fmla="*/ 304800 w 803275"/>
                              <a:gd name="connsiteY178" fmla="*/ 87377 h 1436688"/>
                              <a:gd name="connsiteX179" fmla="*/ 339196 w 803275"/>
                              <a:gd name="connsiteY179" fmla="*/ 55604 h 1436688"/>
                              <a:gd name="connsiteX180" fmla="*/ 356658 w 803275"/>
                              <a:gd name="connsiteY180" fmla="*/ 42365 h 1436688"/>
                              <a:gd name="connsiteX181" fmla="*/ 373592 w 803275"/>
                              <a:gd name="connsiteY181" fmla="*/ 31774 h 1436688"/>
                              <a:gd name="connsiteX182" fmla="*/ 407458 w 803275"/>
                              <a:gd name="connsiteY182" fmla="*/ 15887 h 1436688"/>
                              <a:gd name="connsiteX183" fmla="*/ 443442 w 803275"/>
                              <a:gd name="connsiteY183" fmla="*/ 5296 h 143668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Lst>
                            <a:rect l="l" t="t" r="r" b="b"/>
                            <a:pathLst>
                              <a:path w="803275" h="1436688">
                                <a:moveTo>
                                  <a:pt x="321181" y="996950"/>
                                </a:moveTo>
                                <a:lnTo>
                                  <a:pt x="292845" y="1006412"/>
                                </a:lnTo>
                                <a:lnTo>
                                  <a:pt x="267132" y="1023759"/>
                                </a:lnTo>
                                <a:lnTo>
                                  <a:pt x="255588" y="1034798"/>
                                </a:lnTo>
                                <a:lnTo>
                                  <a:pt x="256638" y="1034798"/>
                                </a:lnTo>
                                <a:lnTo>
                                  <a:pt x="257162" y="1035849"/>
                                </a:lnTo>
                                <a:lnTo>
                                  <a:pt x="275528" y="1052145"/>
                                </a:lnTo>
                                <a:lnTo>
                                  <a:pt x="307013" y="1072120"/>
                                </a:lnTo>
                                <a:lnTo>
                                  <a:pt x="331151" y="1076325"/>
                                </a:lnTo>
                                <a:lnTo>
                                  <a:pt x="344269" y="1074223"/>
                                </a:lnTo>
                                <a:lnTo>
                                  <a:pt x="356338" y="1070543"/>
                                </a:lnTo>
                                <a:lnTo>
                                  <a:pt x="373655" y="1053722"/>
                                </a:lnTo>
                                <a:lnTo>
                                  <a:pt x="381001" y="1032695"/>
                                </a:lnTo>
                                <a:lnTo>
                                  <a:pt x="377853" y="1016925"/>
                                </a:lnTo>
                                <a:lnTo>
                                  <a:pt x="372081" y="1007463"/>
                                </a:lnTo>
                                <a:lnTo>
                                  <a:pt x="367358" y="1003784"/>
                                </a:lnTo>
                                <a:lnTo>
                                  <a:pt x="352140" y="998527"/>
                                </a:lnTo>
                                <a:close/>
                                <a:moveTo>
                                  <a:pt x="305330" y="203200"/>
                                </a:moveTo>
                                <a:lnTo>
                                  <a:pt x="277813" y="204788"/>
                                </a:lnTo>
                                <a:lnTo>
                                  <a:pt x="281517" y="218546"/>
                                </a:lnTo>
                                <a:lnTo>
                                  <a:pt x="292101" y="246063"/>
                                </a:lnTo>
                                <a:lnTo>
                                  <a:pt x="309034" y="268817"/>
                                </a:lnTo>
                                <a:lnTo>
                                  <a:pt x="326496" y="279930"/>
                                </a:lnTo>
                                <a:lnTo>
                                  <a:pt x="340255" y="284163"/>
                                </a:lnTo>
                                <a:lnTo>
                                  <a:pt x="348721" y="284163"/>
                                </a:lnTo>
                                <a:lnTo>
                                  <a:pt x="361421" y="283105"/>
                                </a:lnTo>
                                <a:lnTo>
                                  <a:pt x="380471" y="270934"/>
                                </a:lnTo>
                                <a:lnTo>
                                  <a:pt x="392113" y="251884"/>
                                </a:lnTo>
                                <a:lnTo>
                                  <a:pt x="392113" y="231246"/>
                                </a:lnTo>
                                <a:lnTo>
                                  <a:pt x="386821" y="221721"/>
                                </a:lnTo>
                                <a:lnTo>
                                  <a:pt x="359834" y="211667"/>
                                </a:lnTo>
                                <a:close/>
                                <a:moveTo>
                                  <a:pt x="479954" y="0"/>
                                </a:moveTo>
                                <a:lnTo>
                                  <a:pt x="516467" y="0"/>
                                </a:lnTo>
                                <a:lnTo>
                                  <a:pt x="552979" y="5296"/>
                                </a:lnTo>
                                <a:lnTo>
                                  <a:pt x="588963" y="16946"/>
                                </a:lnTo>
                                <a:lnTo>
                                  <a:pt x="623358" y="33362"/>
                                </a:lnTo>
                                <a:lnTo>
                                  <a:pt x="639233" y="43424"/>
                                </a:lnTo>
                                <a:lnTo>
                                  <a:pt x="641350" y="45542"/>
                                </a:lnTo>
                                <a:lnTo>
                                  <a:pt x="642938" y="51897"/>
                                </a:lnTo>
                                <a:lnTo>
                                  <a:pt x="640292" y="57192"/>
                                </a:lnTo>
                                <a:lnTo>
                                  <a:pt x="634471" y="58781"/>
                                </a:lnTo>
                                <a:lnTo>
                                  <a:pt x="631825" y="57192"/>
                                </a:lnTo>
                                <a:lnTo>
                                  <a:pt x="604838" y="42365"/>
                                </a:lnTo>
                                <a:lnTo>
                                  <a:pt x="549275" y="22771"/>
                                </a:lnTo>
                                <a:lnTo>
                                  <a:pt x="492125" y="15887"/>
                                </a:lnTo>
                                <a:lnTo>
                                  <a:pt x="448733" y="21182"/>
                                </a:lnTo>
                                <a:lnTo>
                                  <a:pt x="419629" y="29655"/>
                                </a:lnTo>
                                <a:lnTo>
                                  <a:pt x="405342" y="34951"/>
                                </a:lnTo>
                                <a:lnTo>
                                  <a:pt x="382588" y="45542"/>
                                </a:lnTo>
                                <a:lnTo>
                                  <a:pt x="338138" y="76786"/>
                                </a:lnTo>
                                <a:lnTo>
                                  <a:pt x="301096" y="116503"/>
                                </a:lnTo>
                                <a:lnTo>
                                  <a:pt x="282046" y="150924"/>
                                </a:lnTo>
                                <a:lnTo>
                                  <a:pt x="274638" y="175813"/>
                                </a:lnTo>
                                <a:lnTo>
                                  <a:pt x="273050" y="187993"/>
                                </a:lnTo>
                                <a:lnTo>
                                  <a:pt x="296333" y="187463"/>
                                </a:lnTo>
                                <a:lnTo>
                                  <a:pt x="345017" y="194877"/>
                                </a:lnTo>
                                <a:lnTo>
                                  <a:pt x="370417" y="203350"/>
                                </a:lnTo>
                                <a:lnTo>
                                  <a:pt x="370946" y="203350"/>
                                </a:lnTo>
                                <a:lnTo>
                                  <a:pt x="381000" y="205468"/>
                                </a:lnTo>
                                <a:lnTo>
                                  <a:pt x="387879" y="210764"/>
                                </a:lnTo>
                                <a:lnTo>
                                  <a:pt x="392642" y="212353"/>
                                </a:lnTo>
                                <a:lnTo>
                                  <a:pt x="396346" y="215000"/>
                                </a:lnTo>
                                <a:lnTo>
                                  <a:pt x="399521" y="217648"/>
                                </a:lnTo>
                                <a:lnTo>
                                  <a:pt x="397933" y="221885"/>
                                </a:lnTo>
                                <a:lnTo>
                                  <a:pt x="402167" y="231417"/>
                                </a:lnTo>
                                <a:lnTo>
                                  <a:pt x="403754" y="253128"/>
                                </a:lnTo>
                                <a:lnTo>
                                  <a:pt x="396346" y="274311"/>
                                </a:lnTo>
                                <a:lnTo>
                                  <a:pt x="382058" y="291257"/>
                                </a:lnTo>
                                <a:lnTo>
                                  <a:pt x="370946" y="295493"/>
                                </a:lnTo>
                                <a:lnTo>
                                  <a:pt x="361950" y="298670"/>
                                </a:lnTo>
                                <a:lnTo>
                                  <a:pt x="344488" y="300789"/>
                                </a:lnTo>
                                <a:lnTo>
                                  <a:pt x="327554" y="297611"/>
                                </a:lnTo>
                                <a:lnTo>
                                  <a:pt x="312738" y="291786"/>
                                </a:lnTo>
                                <a:lnTo>
                                  <a:pt x="292629" y="275899"/>
                                </a:lnTo>
                                <a:lnTo>
                                  <a:pt x="273579" y="246774"/>
                                </a:lnTo>
                                <a:lnTo>
                                  <a:pt x="267758" y="229828"/>
                                </a:lnTo>
                                <a:lnTo>
                                  <a:pt x="262996" y="218707"/>
                                </a:lnTo>
                                <a:lnTo>
                                  <a:pt x="260879" y="207057"/>
                                </a:lnTo>
                                <a:lnTo>
                                  <a:pt x="238654" y="210764"/>
                                </a:lnTo>
                                <a:lnTo>
                                  <a:pt x="195792" y="225592"/>
                                </a:lnTo>
                                <a:lnTo>
                                  <a:pt x="155575" y="246244"/>
                                </a:lnTo>
                                <a:lnTo>
                                  <a:pt x="119063" y="274311"/>
                                </a:lnTo>
                                <a:lnTo>
                                  <a:pt x="103188" y="290197"/>
                                </a:lnTo>
                                <a:lnTo>
                                  <a:pt x="89958" y="304495"/>
                                </a:lnTo>
                                <a:lnTo>
                                  <a:pt x="67733" y="335739"/>
                                </a:lnTo>
                                <a:lnTo>
                                  <a:pt x="50271" y="369631"/>
                                </a:lnTo>
                                <a:lnTo>
                                  <a:pt x="36513" y="404582"/>
                                </a:lnTo>
                                <a:lnTo>
                                  <a:pt x="22225" y="459126"/>
                                </a:lnTo>
                                <a:lnTo>
                                  <a:pt x="16404" y="535382"/>
                                </a:lnTo>
                                <a:lnTo>
                                  <a:pt x="17463" y="573510"/>
                                </a:lnTo>
                                <a:lnTo>
                                  <a:pt x="20638" y="607402"/>
                                </a:lnTo>
                                <a:lnTo>
                                  <a:pt x="32808" y="672008"/>
                                </a:lnTo>
                                <a:lnTo>
                                  <a:pt x="51858" y="733437"/>
                                </a:lnTo>
                                <a:lnTo>
                                  <a:pt x="77258" y="792217"/>
                                </a:lnTo>
                                <a:lnTo>
                                  <a:pt x="107421" y="848880"/>
                                </a:lnTo>
                                <a:lnTo>
                                  <a:pt x="142875" y="901836"/>
                                </a:lnTo>
                                <a:lnTo>
                                  <a:pt x="202142" y="978092"/>
                                </a:lnTo>
                                <a:lnTo>
                                  <a:pt x="246063" y="1026282"/>
                                </a:lnTo>
                                <a:lnTo>
                                  <a:pt x="259821" y="1011984"/>
                                </a:lnTo>
                                <a:lnTo>
                                  <a:pt x="293688" y="992919"/>
                                </a:lnTo>
                                <a:lnTo>
                                  <a:pt x="330729" y="986035"/>
                                </a:lnTo>
                                <a:lnTo>
                                  <a:pt x="368300" y="993449"/>
                                </a:lnTo>
                                <a:lnTo>
                                  <a:pt x="385763" y="1002452"/>
                                </a:lnTo>
                                <a:lnTo>
                                  <a:pt x="387350" y="1005099"/>
                                </a:lnTo>
                                <a:lnTo>
                                  <a:pt x="387350" y="1009336"/>
                                </a:lnTo>
                                <a:lnTo>
                                  <a:pt x="385763" y="1010924"/>
                                </a:lnTo>
                                <a:lnTo>
                                  <a:pt x="389467" y="1017809"/>
                                </a:lnTo>
                                <a:lnTo>
                                  <a:pt x="393171" y="1033695"/>
                                </a:lnTo>
                                <a:lnTo>
                                  <a:pt x="391583" y="1050641"/>
                                </a:lnTo>
                                <a:lnTo>
                                  <a:pt x="384704" y="1066528"/>
                                </a:lnTo>
                                <a:lnTo>
                                  <a:pt x="379413" y="1073412"/>
                                </a:lnTo>
                                <a:lnTo>
                                  <a:pt x="372004" y="1080296"/>
                                </a:lnTo>
                                <a:lnTo>
                                  <a:pt x="355071" y="1089299"/>
                                </a:lnTo>
                                <a:lnTo>
                                  <a:pt x="337079" y="1093535"/>
                                </a:lnTo>
                                <a:lnTo>
                                  <a:pt x="318558" y="1091947"/>
                                </a:lnTo>
                                <a:lnTo>
                                  <a:pt x="291042" y="1083474"/>
                                </a:lnTo>
                                <a:lnTo>
                                  <a:pt x="258233" y="1061232"/>
                                </a:lnTo>
                                <a:lnTo>
                                  <a:pt x="246063" y="1047464"/>
                                </a:lnTo>
                                <a:lnTo>
                                  <a:pt x="238654" y="1060703"/>
                                </a:lnTo>
                                <a:lnTo>
                                  <a:pt x="233363" y="1075001"/>
                                </a:lnTo>
                                <a:lnTo>
                                  <a:pt x="230188" y="1088769"/>
                                </a:lnTo>
                                <a:lnTo>
                                  <a:pt x="228071" y="1117895"/>
                                </a:lnTo>
                                <a:lnTo>
                                  <a:pt x="232304" y="1161319"/>
                                </a:lnTo>
                                <a:lnTo>
                                  <a:pt x="240771" y="1188326"/>
                                </a:lnTo>
                                <a:lnTo>
                                  <a:pt x="249767" y="1212686"/>
                                </a:lnTo>
                                <a:lnTo>
                                  <a:pt x="275696" y="1256109"/>
                                </a:lnTo>
                                <a:lnTo>
                                  <a:pt x="308504" y="1295826"/>
                                </a:lnTo>
                                <a:lnTo>
                                  <a:pt x="346604" y="1330247"/>
                                </a:lnTo>
                                <a:lnTo>
                                  <a:pt x="368300" y="1344545"/>
                                </a:lnTo>
                                <a:lnTo>
                                  <a:pt x="391583" y="1359902"/>
                                </a:lnTo>
                                <a:lnTo>
                                  <a:pt x="441325" y="1383732"/>
                                </a:lnTo>
                                <a:lnTo>
                                  <a:pt x="493713" y="1401208"/>
                                </a:lnTo>
                                <a:lnTo>
                                  <a:pt x="547158" y="1412329"/>
                                </a:lnTo>
                                <a:lnTo>
                                  <a:pt x="602721" y="1417624"/>
                                </a:lnTo>
                                <a:lnTo>
                                  <a:pt x="658283" y="1419213"/>
                                </a:lnTo>
                                <a:lnTo>
                                  <a:pt x="741363" y="1414976"/>
                                </a:lnTo>
                                <a:lnTo>
                                  <a:pt x="796396" y="1408092"/>
                                </a:lnTo>
                                <a:lnTo>
                                  <a:pt x="800629" y="1408622"/>
                                </a:lnTo>
                                <a:lnTo>
                                  <a:pt x="803275" y="1416565"/>
                                </a:lnTo>
                                <a:lnTo>
                                  <a:pt x="798513" y="1418683"/>
                                </a:lnTo>
                                <a:lnTo>
                                  <a:pt x="764117" y="1426097"/>
                                </a:lnTo>
                                <a:lnTo>
                                  <a:pt x="691092" y="1435629"/>
                                </a:lnTo>
                                <a:lnTo>
                                  <a:pt x="616479" y="1436688"/>
                                </a:lnTo>
                                <a:lnTo>
                                  <a:pt x="541867" y="1430334"/>
                                </a:lnTo>
                                <a:lnTo>
                                  <a:pt x="469371" y="1413388"/>
                                </a:lnTo>
                                <a:lnTo>
                                  <a:pt x="401108" y="1386380"/>
                                </a:lnTo>
                                <a:lnTo>
                                  <a:pt x="338138" y="1348782"/>
                                </a:lnTo>
                                <a:lnTo>
                                  <a:pt x="297921" y="1311713"/>
                                </a:lnTo>
                                <a:lnTo>
                                  <a:pt x="273579" y="1283646"/>
                                </a:lnTo>
                                <a:lnTo>
                                  <a:pt x="262467" y="1268289"/>
                                </a:lnTo>
                                <a:lnTo>
                                  <a:pt x="246063" y="1243400"/>
                                </a:lnTo>
                                <a:lnTo>
                                  <a:pt x="222779" y="1186208"/>
                                </a:lnTo>
                                <a:lnTo>
                                  <a:pt x="214313" y="1140666"/>
                                </a:lnTo>
                                <a:lnTo>
                                  <a:pt x="213254" y="1109952"/>
                                </a:lnTo>
                                <a:lnTo>
                                  <a:pt x="218017" y="1080296"/>
                                </a:lnTo>
                                <a:lnTo>
                                  <a:pt x="229658" y="1051171"/>
                                </a:lnTo>
                                <a:lnTo>
                                  <a:pt x="237067" y="1038461"/>
                                </a:lnTo>
                                <a:lnTo>
                                  <a:pt x="207963" y="1014102"/>
                                </a:lnTo>
                                <a:lnTo>
                                  <a:pt x="155046" y="956910"/>
                                </a:lnTo>
                                <a:lnTo>
                                  <a:pt x="108479" y="892833"/>
                                </a:lnTo>
                                <a:lnTo>
                                  <a:pt x="69321" y="822932"/>
                                </a:lnTo>
                                <a:lnTo>
                                  <a:pt x="38100" y="749853"/>
                                </a:lnTo>
                                <a:lnTo>
                                  <a:pt x="15346" y="673597"/>
                                </a:lnTo>
                                <a:lnTo>
                                  <a:pt x="2646" y="596281"/>
                                </a:lnTo>
                                <a:lnTo>
                                  <a:pt x="0" y="520555"/>
                                </a:lnTo>
                                <a:lnTo>
                                  <a:pt x="3175" y="482956"/>
                                </a:lnTo>
                                <a:lnTo>
                                  <a:pt x="6879" y="457008"/>
                                </a:lnTo>
                                <a:lnTo>
                                  <a:pt x="20638" y="406170"/>
                                </a:lnTo>
                                <a:lnTo>
                                  <a:pt x="41804" y="357451"/>
                                </a:lnTo>
                                <a:lnTo>
                                  <a:pt x="70379" y="311380"/>
                                </a:lnTo>
                                <a:lnTo>
                                  <a:pt x="104775" y="271133"/>
                                </a:lnTo>
                                <a:lnTo>
                                  <a:pt x="143404" y="237771"/>
                                </a:lnTo>
                                <a:lnTo>
                                  <a:pt x="186796" y="210764"/>
                                </a:lnTo>
                                <a:lnTo>
                                  <a:pt x="233892" y="194348"/>
                                </a:lnTo>
                                <a:lnTo>
                                  <a:pt x="259292" y="189582"/>
                                </a:lnTo>
                                <a:lnTo>
                                  <a:pt x="259821" y="178990"/>
                                </a:lnTo>
                                <a:lnTo>
                                  <a:pt x="263525" y="156749"/>
                                </a:lnTo>
                                <a:lnTo>
                                  <a:pt x="277283" y="125505"/>
                                </a:lnTo>
                                <a:lnTo>
                                  <a:pt x="304800" y="87377"/>
                                </a:lnTo>
                                <a:lnTo>
                                  <a:pt x="339196" y="55604"/>
                                </a:lnTo>
                                <a:lnTo>
                                  <a:pt x="356658" y="42365"/>
                                </a:lnTo>
                                <a:lnTo>
                                  <a:pt x="373592" y="31774"/>
                                </a:lnTo>
                                <a:lnTo>
                                  <a:pt x="407458" y="15887"/>
                                </a:lnTo>
                                <a:lnTo>
                                  <a:pt x="443442" y="5296"/>
                                </a:lnTo>
                                <a:close/>
                              </a:path>
                            </a:pathLst>
                          </a:custGeom>
                          <a:solidFill>
                            <a:schemeClr val="tx2"/>
                          </a:solidFill>
                          <a:ln>
                            <a:noFill/>
                          </a:ln>
                        </wps:spPr>
                        <wps:bodyPr vert="horz" wrap="square" lIns="91440" tIns="45720" rIns="91440" bIns="45720" numCol="1" anchor="t" anchorCtr="0" compatLnSpc="1">
                          <a:prstTxWarp prst="textNoShape">
                            <a:avLst/>
                          </a:prstTxWarp>
                          <a:noAutofit/>
                        </wps:bodyPr>
                      </wps:wsp>
                      <wps:wsp>
                        <wps:cNvPr id="1608692688" name="Freeform: Shape 1608692688"/>
                        <wps:cNvSpPr>
                          <a:spLocks/>
                        </wps:cNvSpPr>
                        <wps:spPr bwMode="auto">
                          <a:xfrm>
                            <a:off x="5475060" y="3978159"/>
                            <a:ext cx="1384300" cy="300038"/>
                          </a:xfrm>
                          <a:custGeom>
                            <a:avLst/>
                            <a:gdLst>
                              <a:gd name="connsiteX0" fmla="*/ 393700 w 1384300"/>
                              <a:gd name="connsiteY0" fmla="*/ 53975 h 300038"/>
                              <a:gd name="connsiteX1" fmla="*/ 375179 w 1384300"/>
                              <a:gd name="connsiteY1" fmla="*/ 58689 h 300038"/>
                              <a:gd name="connsiteX2" fmla="*/ 359834 w 1384300"/>
                              <a:gd name="connsiteY2" fmla="*/ 70734 h 300038"/>
                              <a:gd name="connsiteX3" fmla="*/ 354542 w 1384300"/>
                              <a:gd name="connsiteY3" fmla="*/ 79637 h 300038"/>
                              <a:gd name="connsiteX4" fmla="*/ 350309 w 1384300"/>
                              <a:gd name="connsiteY4" fmla="*/ 90111 h 300038"/>
                              <a:gd name="connsiteX5" fmla="*/ 349250 w 1384300"/>
                              <a:gd name="connsiteY5" fmla="*/ 111060 h 300038"/>
                              <a:gd name="connsiteX6" fmla="*/ 357188 w 1384300"/>
                              <a:gd name="connsiteY6" fmla="*/ 129913 h 300038"/>
                              <a:gd name="connsiteX7" fmla="*/ 369359 w 1384300"/>
                              <a:gd name="connsiteY7" fmla="*/ 147196 h 300038"/>
                              <a:gd name="connsiteX8" fmla="*/ 377296 w 1384300"/>
                              <a:gd name="connsiteY8" fmla="*/ 155575 h 300038"/>
                              <a:gd name="connsiteX9" fmla="*/ 389996 w 1384300"/>
                              <a:gd name="connsiteY9" fmla="*/ 146672 h 300038"/>
                              <a:gd name="connsiteX10" fmla="*/ 411692 w 1384300"/>
                              <a:gd name="connsiteY10" fmla="*/ 127295 h 300038"/>
                              <a:gd name="connsiteX11" fmla="*/ 424921 w 1384300"/>
                              <a:gd name="connsiteY11" fmla="*/ 102680 h 300038"/>
                              <a:gd name="connsiteX12" fmla="*/ 425450 w 1384300"/>
                              <a:gd name="connsiteY12" fmla="*/ 76495 h 300038"/>
                              <a:gd name="connsiteX13" fmla="*/ 419629 w 1384300"/>
                              <a:gd name="connsiteY13" fmla="*/ 62355 h 300038"/>
                              <a:gd name="connsiteX14" fmla="*/ 411163 w 1384300"/>
                              <a:gd name="connsiteY14" fmla="*/ 57118 h 300038"/>
                              <a:gd name="connsiteX15" fmla="*/ 1004358 w 1384300"/>
                              <a:gd name="connsiteY15" fmla="*/ 17463 h 300038"/>
                              <a:gd name="connsiteX16" fmla="*/ 986896 w 1384300"/>
                              <a:gd name="connsiteY16" fmla="*/ 21721 h 300038"/>
                              <a:gd name="connsiteX17" fmla="*/ 973137 w 1384300"/>
                              <a:gd name="connsiteY17" fmla="*/ 33962 h 300038"/>
                              <a:gd name="connsiteX18" fmla="*/ 968904 w 1384300"/>
                              <a:gd name="connsiteY18" fmla="*/ 44607 h 300038"/>
                              <a:gd name="connsiteX19" fmla="*/ 966787 w 1384300"/>
                              <a:gd name="connsiteY19" fmla="*/ 56848 h 300038"/>
                              <a:gd name="connsiteX20" fmla="*/ 973137 w 1384300"/>
                              <a:gd name="connsiteY20" fmla="*/ 76540 h 300038"/>
                              <a:gd name="connsiteX21" fmla="*/ 987425 w 1384300"/>
                              <a:gd name="connsiteY21" fmla="*/ 90910 h 300038"/>
                              <a:gd name="connsiteX22" fmla="*/ 1007004 w 1384300"/>
                              <a:gd name="connsiteY22" fmla="*/ 102087 h 300038"/>
                              <a:gd name="connsiteX23" fmla="*/ 1018117 w 1384300"/>
                              <a:gd name="connsiteY23" fmla="*/ 106345 h 300038"/>
                              <a:gd name="connsiteX24" fmla="*/ 1020234 w 1384300"/>
                              <a:gd name="connsiteY24" fmla="*/ 107942 h 300038"/>
                              <a:gd name="connsiteX25" fmla="*/ 1020763 w 1384300"/>
                              <a:gd name="connsiteY25" fmla="*/ 109538 h 300038"/>
                              <a:gd name="connsiteX26" fmla="*/ 1025525 w 1384300"/>
                              <a:gd name="connsiteY26" fmla="*/ 91975 h 300038"/>
                              <a:gd name="connsiteX27" fmla="*/ 1028700 w 1384300"/>
                              <a:gd name="connsiteY27" fmla="*/ 54187 h 300038"/>
                              <a:gd name="connsiteX28" fmla="*/ 1027642 w 1384300"/>
                              <a:gd name="connsiteY28" fmla="*/ 32898 h 300038"/>
                              <a:gd name="connsiteX29" fmla="*/ 1027642 w 1384300"/>
                              <a:gd name="connsiteY29" fmla="*/ 32366 h 300038"/>
                              <a:gd name="connsiteX30" fmla="*/ 1027642 w 1384300"/>
                              <a:gd name="connsiteY30" fmla="*/ 31301 h 300038"/>
                              <a:gd name="connsiteX31" fmla="*/ 1020763 w 1384300"/>
                              <a:gd name="connsiteY31" fmla="*/ 23850 h 300038"/>
                              <a:gd name="connsiteX32" fmla="*/ 6353 w 1384300"/>
                              <a:gd name="connsiteY32" fmla="*/ 0 h 300038"/>
                              <a:gd name="connsiteX33" fmla="*/ 7941 w 1384300"/>
                              <a:gd name="connsiteY33" fmla="*/ 2117 h 300038"/>
                              <a:gd name="connsiteX34" fmla="*/ 20646 w 1384300"/>
                              <a:gd name="connsiteY34" fmla="*/ 29634 h 300038"/>
                              <a:gd name="connsiteX35" fmla="*/ 53467 w 1384300"/>
                              <a:gd name="connsiteY35" fmla="*/ 81492 h 300038"/>
                              <a:gd name="connsiteX36" fmla="*/ 93169 w 1384300"/>
                              <a:gd name="connsiteY36" fmla="*/ 125413 h 300038"/>
                              <a:gd name="connsiteX37" fmla="*/ 141871 w 1384300"/>
                              <a:gd name="connsiteY37" fmla="*/ 160338 h 300038"/>
                              <a:gd name="connsiteX38" fmla="*/ 169928 w 1384300"/>
                              <a:gd name="connsiteY38" fmla="*/ 173567 h 300038"/>
                              <a:gd name="connsiteX39" fmla="*/ 187397 w 1384300"/>
                              <a:gd name="connsiteY39" fmla="*/ 180446 h 300038"/>
                              <a:gd name="connsiteX40" fmla="*/ 222865 w 1384300"/>
                              <a:gd name="connsiteY40" fmla="*/ 188913 h 300038"/>
                              <a:gd name="connsiteX41" fmla="*/ 259391 w 1384300"/>
                              <a:gd name="connsiteY41" fmla="*/ 191559 h 300038"/>
                              <a:gd name="connsiteX42" fmla="*/ 295918 w 1384300"/>
                              <a:gd name="connsiteY42" fmla="*/ 188913 h 300038"/>
                              <a:gd name="connsiteX43" fmla="*/ 313916 w 1384300"/>
                              <a:gd name="connsiteY43" fmla="*/ 184151 h 300038"/>
                              <a:gd name="connsiteX44" fmla="*/ 335620 w 1384300"/>
                              <a:gd name="connsiteY44" fmla="*/ 177271 h 300038"/>
                              <a:gd name="connsiteX45" fmla="*/ 359971 w 1384300"/>
                              <a:gd name="connsiteY45" fmla="*/ 165630 h 300038"/>
                              <a:gd name="connsiteX46" fmla="*/ 358912 w 1384300"/>
                              <a:gd name="connsiteY46" fmla="*/ 163513 h 300038"/>
                              <a:gd name="connsiteX47" fmla="*/ 357324 w 1384300"/>
                              <a:gd name="connsiteY47" fmla="*/ 161396 h 300038"/>
                              <a:gd name="connsiteX48" fmla="*/ 347796 w 1384300"/>
                              <a:gd name="connsiteY48" fmla="*/ 149755 h 300038"/>
                              <a:gd name="connsiteX49" fmla="*/ 334561 w 1384300"/>
                              <a:gd name="connsiteY49" fmla="*/ 123296 h 300038"/>
                              <a:gd name="connsiteX50" fmla="*/ 332444 w 1384300"/>
                              <a:gd name="connsiteY50" fmla="*/ 94192 h 300038"/>
                              <a:gd name="connsiteX51" fmla="*/ 341443 w 1384300"/>
                              <a:gd name="connsiteY51" fmla="*/ 66146 h 300038"/>
                              <a:gd name="connsiteX52" fmla="*/ 352031 w 1384300"/>
                              <a:gd name="connsiteY52" fmla="*/ 54505 h 300038"/>
                              <a:gd name="connsiteX53" fmla="*/ 363677 w 1384300"/>
                              <a:gd name="connsiteY53" fmla="*/ 46567 h 300038"/>
                              <a:gd name="connsiteX54" fmla="*/ 389086 w 1384300"/>
                              <a:gd name="connsiteY54" fmla="*/ 39688 h 300038"/>
                              <a:gd name="connsiteX55" fmla="*/ 413967 w 1384300"/>
                              <a:gd name="connsiteY55" fmla="*/ 45509 h 300038"/>
                              <a:gd name="connsiteX56" fmla="*/ 427730 w 1384300"/>
                              <a:gd name="connsiteY56" fmla="*/ 57680 h 300038"/>
                              <a:gd name="connsiteX57" fmla="*/ 434612 w 1384300"/>
                              <a:gd name="connsiteY57" fmla="*/ 68263 h 300038"/>
                              <a:gd name="connsiteX58" fmla="*/ 436730 w 1384300"/>
                              <a:gd name="connsiteY58" fmla="*/ 74613 h 300038"/>
                              <a:gd name="connsiteX59" fmla="*/ 440435 w 1384300"/>
                              <a:gd name="connsiteY59" fmla="*/ 88900 h 300038"/>
                              <a:gd name="connsiteX60" fmla="*/ 438318 w 1384300"/>
                              <a:gd name="connsiteY60" fmla="*/ 114830 h 300038"/>
                              <a:gd name="connsiteX61" fmla="*/ 424025 w 1384300"/>
                              <a:gd name="connsiteY61" fmla="*/ 139171 h 300038"/>
                              <a:gd name="connsiteX62" fmla="*/ 401262 w 1384300"/>
                              <a:gd name="connsiteY62" fmla="*/ 159809 h 300038"/>
                              <a:gd name="connsiteX63" fmla="*/ 387498 w 1384300"/>
                              <a:gd name="connsiteY63" fmla="*/ 168805 h 300038"/>
                              <a:gd name="connsiteX64" fmla="*/ 386440 w 1384300"/>
                              <a:gd name="connsiteY64" fmla="*/ 171980 h 300038"/>
                              <a:gd name="connsiteX65" fmla="*/ 381146 w 1384300"/>
                              <a:gd name="connsiteY65" fmla="*/ 175684 h 300038"/>
                              <a:gd name="connsiteX66" fmla="*/ 377440 w 1384300"/>
                              <a:gd name="connsiteY66" fmla="*/ 175155 h 300038"/>
                              <a:gd name="connsiteX67" fmla="*/ 392792 w 1384300"/>
                              <a:gd name="connsiteY67" fmla="*/ 194205 h 300038"/>
                              <a:gd name="connsiteX68" fmla="*/ 429319 w 1384300"/>
                              <a:gd name="connsiteY68" fmla="*/ 225426 h 300038"/>
                              <a:gd name="connsiteX69" fmla="*/ 471139 w 1384300"/>
                              <a:gd name="connsiteY69" fmla="*/ 248709 h 300038"/>
                              <a:gd name="connsiteX70" fmla="*/ 517723 w 1384300"/>
                              <a:gd name="connsiteY70" fmla="*/ 265113 h 300038"/>
                              <a:gd name="connsiteX71" fmla="*/ 566954 w 1384300"/>
                              <a:gd name="connsiteY71" fmla="*/ 275697 h 300038"/>
                              <a:gd name="connsiteX72" fmla="*/ 618303 w 1384300"/>
                              <a:gd name="connsiteY72" fmla="*/ 280988 h 300038"/>
                              <a:gd name="connsiteX73" fmla="*/ 693474 w 1384300"/>
                              <a:gd name="connsiteY73" fmla="*/ 281517 h 300038"/>
                              <a:gd name="connsiteX74" fmla="*/ 741117 w 1384300"/>
                              <a:gd name="connsiteY74" fmla="*/ 278342 h 300038"/>
                              <a:gd name="connsiteX75" fmla="*/ 783466 w 1384300"/>
                              <a:gd name="connsiteY75" fmla="*/ 274638 h 300038"/>
                              <a:gd name="connsiteX76" fmla="*/ 847520 w 1384300"/>
                              <a:gd name="connsiteY76" fmla="*/ 259292 h 300038"/>
                              <a:gd name="connsiteX77" fmla="*/ 887752 w 1384300"/>
                              <a:gd name="connsiteY77" fmla="*/ 245005 h 300038"/>
                              <a:gd name="connsiteX78" fmla="*/ 925337 w 1384300"/>
                              <a:gd name="connsiteY78" fmla="*/ 225955 h 300038"/>
                              <a:gd name="connsiteX79" fmla="*/ 958688 w 1384300"/>
                              <a:gd name="connsiteY79" fmla="*/ 202671 h 300038"/>
                              <a:gd name="connsiteX80" fmla="*/ 987273 w 1384300"/>
                              <a:gd name="connsiteY80" fmla="*/ 174096 h 300038"/>
                              <a:gd name="connsiteX81" fmla="*/ 1008978 w 1384300"/>
                              <a:gd name="connsiteY81" fmla="*/ 141288 h 300038"/>
                              <a:gd name="connsiteX82" fmla="*/ 1017447 w 1384300"/>
                              <a:gd name="connsiteY82" fmla="*/ 122238 h 300038"/>
                              <a:gd name="connsiteX83" fmla="*/ 1012683 w 1384300"/>
                              <a:gd name="connsiteY83" fmla="*/ 120121 h 300038"/>
                              <a:gd name="connsiteX84" fmla="*/ 1008978 w 1384300"/>
                              <a:gd name="connsiteY84" fmla="*/ 118005 h 300038"/>
                              <a:gd name="connsiteX85" fmla="*/ 1001566 w 1384300"/>
                              <a:gd name="connsiteY85" fmla="*/ 116946 h 300038"/>
                              <a:gd name="connsiteX86" fmla="*/ 987803 w 1384300"/>
                              <a:gd name="connsiteY86" fmla="*/ 111655 h 300038"/>
                              <a:gd name="connsiteX87" fmla="*/ 969275 w 1384300"/>
                              <a:gd name="connsiteY87" fmla="*/ 98955 h 300038"/>
                              <a:gd name="connsiteX88" fmla="*/ 954982 w 1384300"/>
                              <a:gd name="connsiteY88" fmla="*/ 73025 h 300038"/>
                              <a:gd name="connsiteX89" fmla="*/ 952864 w 1384300"/>
                              <a:gd name="connsiteY89" fmla="*/ 50800 h 300038"/>
                              <a:gd name="connsiteX90" fmla="*/ 956041 w 1384300"/>
                              <a:gd name="connsiteY90" fmla="*/ 35454 h 300038"/>
                              <a:gd name="connsiteX91" fmla="*/ 958688 w 1384300"/>
                              <a:gd name="connsiteY91" fmla="*/ 28575 h 300038"/>
                              <a:gd name="connsiteX92" fmla="*/ 965569 w 1384300"/>
                              <a:gd name="connsiteY92" fmla="*/ 17992 h 300038"/>
                              <a:gd name="connsiteX93" fmla="*/ 987273 w 1384300"/>
                              <a:gd name="connsiteY93" fmla="*/ 5821 h 300038"/>
                              <a:gd name="connsiteX94" fmla="*/ 1011624 w 1384300"/>
                              <a:gd name="connsiteY94" fmla="*/ 5292 h 300038"/>
                              <a:gd name="connsiteX95" fmla="*/ 1026447 w 1384300"/>
                              <a:gd name="connsiteY95" fmla="*/ 13759 h 300038"/>
                              <a:gd name="connsiteX96" fmla="*/ 1034917 w 1384300"/>
                              <a:gd name="connsiteY96" fmla="*/ 22754 h 300038"/>
                              <a:gd name="connsiteX97" fmla="*/ 1038093 w 1384300"/>
                              <a:gd name="connsiteY97" fmla="*/ 28046 h 300038"/>
                              <a:gd name="connsiteX98" fmla="*/ 1040210 w 1384300"/>
                              <a:gd name="connsiteY98" fmla="*/ 29634 h 300038"/>
                              <a:gd name="connsiteX99" fmla="*/ 1041269 w 1384300"/>
                              <a:gd name="connsiteY99" fmla="*/ 31750 h 300038"/>
                              <a:gd name="connsiteX100" fmla="*/ 1045504 w 1384300"/>
                              <a:gd name="connsiteY100" fmla="*/ 55563 h 300038"/>
                              <a:gd name="connsiteX101" fmla="*/ 1043916 w 1384300"/>
                              <a:gd name="connsiteY101" fmla="*/ 98955 h 300038"/>
                              <a:gd name="connsiteX102" fmla="*/ 1039681 w 1384300"/>
                              <a:gd name="connsiteY102" fmla="*/ 118534 h 300038"/>
                              <a:gd name="connsiteX103" fmla="*/ 1062444 w 1384300"/>
                              <a:gd name="connsiteY103" fmla="*/ 125413 h 300038"/>
                              <a:gd name="connsiteX104" fmla="*/ 1107440 w 1384300"/>
                              <a:gd name="connsiteY104" fmla="*/ 133880 h 300038"/>
                              <a:gd name="connsiteX105" fmla="*/ 1152437 w 1384300"/>
                              <a:gd name="connsiteY105" fmla="*/ 135467 h 300038"/>
                              <a:gd name="connsiteX106" fmla="*/ 1195845 w 1384300"/>
                              <a:gd name="connsiteY106" fmla="*/ 130175 h 300038"/>
                              <a:gd name="connsiteX107" fmla="*/ 1237665 w 1384300"/>
                              <a:gd name="connsiteY107" fmla="*/ 118005 h 300038"/>
                              <a:gd name="connsiteX108" fmla="*/ 1277897 w 1384300"/>
                              <a:gd name="connsiteY108" fmla="*/ 98955 h 300038"/>
                              <a:gd name="connsiteX109" fmla="*/ 1315482 w 1384300"/>
                              <a:gd name="connsiteY109" fmla="*/ 72496 h 300038"/>
                              <a:gd name="connsiteX110" fmla="*/ 1349891 w 1384300"/>
                              <a:gd name="connsiteY110" fmla="*/ 38629 h 300038"/>
                              <a:gd name="connsiteX111" fmla="*/ 1365772 w 1384300"/>
                              <a:gd name="connsiteY111" fmla="*/ 19050 h 300038"/>
                              <a:gd name="connsiteX112" fmla="*/ 1367890 w 1384300"/>
                              <a:gd name="connsiteY112" fmla="*/ 15875 h 300038"/>
                              <a:gd name="connsiteX113" fmla="*/ 1375830 w 1384300"/>
                              <a:gd name="connsiteY113" fmla="*/ 15346 h 300038"/>
                              <a:gd name="connsiteX114" fmla="*/ 1381653 w 1384300"/>
                              <a:gd name="connsiteY114" fmla="*/ 17992 h 300038"/>
                              <a:gd name="connsiteX115" fmla="*/ 1384300 w 1384300"/>
                              <a:gd name="connsiteY115" fmla="*/ 24871 h 300038"/>
                              <a:gd name="connsiteX116" fmla="*/ 1381653 w 1384300"/>
                              <a:gd name="connsiteY116" fmla="*/ 28046 h 300038"/>
                              <a:gd name="connsiteX117" fmla="*/ 1366302 w 1384300"/>
                              <a:gd name="connsiteY117" fmla="*/ 48684 h 300038"/>
                              <a:gd name="connsiteX118" fmla="*/ 1331363 w 1384300"/>
                              <a:gd name="connsiteY118" fmla="*/ 83609 h 300038"/>
                              <a:gd name="connsiteX119" fmla="*/ 1291661 w 1384300"/>
                              <a:gd name="connsiteY119" fmla="*/ 112713 h 300038"/>
                              <a:gd name="connsiteX120" fmla="*/ 1247723 w 1384300"/>
                              <a:gd name="connsiteY120" fmla="*/ 133880 h 300038"/>
                              <a:gd name="connsiteX121" fmla="*/ 1201668 w 1384300"/>
                              <a:gd name="connsiteY121" fmla="*/ 148167 h 300038"/>
                              <a:gd name="connsiteX122" fmla="*/ 1154025 w 1384300"/>
                              <a:gd name="connsiteY122" fmla="*/ 154517 h 300038"/>
                              <a:gd name="connsiteX123" fmla="*/ 1105852 w 1384300"/>
                              <a:gd name="connsiteY123" fmla="*/ 152400 h 300038"/>
                              <a:gd name="connsiteX124" fmla="*/ 1058738 w 1384300"/>
                              <a:gd name="connsiteY124" fmla="*/ 140759 h 300038"/>
                              <a:gd name="connsiteX125" fmla="*/ 1034917 w 1384300"/>
                              <a:gd name="connsiteY125" fmla="*/ 131763 h 300038"/>
                              <a:gd name="connsiteX126" fmla="*/ 1028035 w 1384300"/>
                              <a:gd name="connsiteY126" fmla="*/ 148167 h 300038"/>
                              <a:gd name="connsiteX127" fmla="*/ 1007389 w 1384300"/>
                              <a:gd name="connsiteY127" fmla="*/ 180446 h 300038"/>
                              <a:gd name="connsiteX128" fmla="*/ 980921 w 1384300"/>
                              <a:gd name="connsiteY128" fmla="*/ 207963 h 300038"/>
                              <a:gd name="connsiteX129" fmla="*/ 949159 w 1384300"/>
                              <a:gd name="connsiteY129" fmla="*/ 232305 h 300038"/>
                              <a:gd name="connsiteX130" fmla="*/ 913691 w 1384300"/>
                              <a:gd name="connsiteY130" fmla="*/ 251884 h 300038"/>
                              <a:gd name="connsiteX131" fmla="*/ 876635 w 1384300"/>
                              <a:gd name="connsiteY131" fmla="*/ 268817 h 300038"/>
                              <a:gd name="connsiteX132" fmla="*/ 819463 w 1384300"/>
                              <a:gd name="connsiteY132" fmla="*/ 286280 h 300038"/>
                              <a:gd name="connsiteX133" fmla="*/ 781878 w 1384300"/>
                              <a:gd name="connsiteY133" fmla="*/ 292101 h 300038"/>
                              <a:gd name="connsiteX134" fmla="*/ 730000 w 1384300"/>
                              <a:gd name="connsiteY134" fmla="*/ 298451 h 300038"/>
                              <a:gd name="connsiteX135" fmla="*/ 643184 w 1384300"/>
                              <a:gd name="connsiteY135" fmla="*/ 300038 h 300038"/>
                              <a:gd name="connsiteX136" fmla="*/ 583894 w 1384300"/>
                              <a:gd name="connsiteY136" fmla="*/ 295276 h 300038"/>
                              <a:gd name="connsiteX137" fmla="*/ 526193 w 1384300"/>
                              <a:gd name="connsiteY137" fmla="*/ 284692 h 300038"/>
                              <a:gd name="connsiteX138" fmla="*/ 471139 w 1384300"/>
                              <a:gd name="connsiteY138" fmla="*/ 266172 h 300038"/>
                              <a:gd name="connsiteX139" fmla="*/ 422966 w 1384300"/>
                              <a:gd name="connsiteY139" fmla="*/ 239713 h 300038"/>
                              <a:gd name="connsiteX140" fmla="*/ 392792 w 1384300"/>
                              <a:gd name="connsiteY140" fmla="*/ 213255 h 300038"/>
                              <a:gd name="connsiteX141" fmla="*/ 375323 w 1384300"/>
                              <a:gd name="connsiteY141" fmla="*/ 191559 h 300038"/>
                              <a:gd name="connsiteX142" fmla="*/ 367382 w 1384300"/>
                              <a:gd name="connsiteY142" fmla="*/ 179388 h 300038"/>
                              <a:gd name="connsiteX143" fmla="*/ 338796 w 1384300"/>
                              <a:gd name="connsiteY143" fmla="*/ 193146 h 300038"/>
                              <a:gd name="connsiteX144" fmla="*/ 281625 w 1384300"/>
                              <a:gd name="connsiteY144" fmla="*/ 208492 h 300038"/>
                              <a:gd name="connsiteX145" fmla="*/ 259920 w 1384300"/>
                              <a:gd name="connsiteY145" fmla="*/ 210080 h 300038"/>
                              <a:gd name="connsiteX146" fmla="*/ 237158 w 1384300"/>
                              <a:gd name="connsiteY146" fmla="*/ 209021 h 300038"/>
                              <a:gd name="connsiteX147" fmla="*/ 193220 w 1384300"/>
                              <a:gd name="connsiteY147" fmla="*/ 201084 h 300038"/>
                              <a:gd name="connsiteX148" fmla="*/ 152459 w 1384300"/>
                              <a:gd name="connsiteY148" fmla="*/ 184680 h 300038"/>
                              <a:gd name="connsiteX149" fmla="*/ 115403 w 1384300"/>
                              <a:gd name="connsiteY149" fmla="*/ 162984 h 300038"/>
                              <a:gd name="connsiteX150" fmla="*/ 82582 w 1384300"/>
                              <a:gd name="connsiteY150" fmla="*/ 135467 h 300038"/>
                              <a:gd name="connsiteX151" fmla="*/ 52937 w 1384300"/>
                              <a:gd name="connsiteY151" fmla="*/ 102659 h 300038"/>
                              <a:gd name="connsiteX152" fmla="*/ 28586 w 1384300"/>
                              <a:gd name="connsiteY152" fmla="*/ 66146 h 300038"/>
                              <a:gd name="connsiteX153" fmla="*/ 8470 w 1384300"/>
                              <a:gd name="connsiteY153" fmla="*/ 26459 h 300038"/>
                              <a:gd name="connsiteX154" fmla="*/ 0 w 1384300"/>
                              <a:gd name="connsiteY154" fmla="*/ 5292 h 300038"/>
                              <a:gd name="connsiteX155" fmla="*/ 0 w 1384300"/>
                              <a:gd name="connsiteY155" fmla="*/ 2117 h 30003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Lst>
                            <a:rect l="l" t="t" r="r" b="b"/>
                            <a:pathLst>
                              <a:path w="1384300" h="300038">
                                <a:moveTo>
                                  <a:pt x="393700" y="53975"/>
                                </a:moveTo>
                                <a:lnTo>
                                  <a:pt x="375179" y="58689"/>
                                </a:lnTo>
                                <a:lnTo>
                                  <a:pt x="359834" y="70734"/>
                                </a:lnTo>
                                <a:lnTo>
                                  <a:pt x="354542" y="79637"/>
                                </a:lnTo>
                                <a:lnTo>
                                  <a:pt x="350309" y="90111"/>
                                </a:lnTo>
                                <a:lnTo>
                                  <a:pt x="349250" y="111060"/>
                                </a:lnTo>
                                <a:lnTo>
                                  <a:pt x="357188" y="129913"/>
                                </a:lnTo>
                                <a:lnTo>
                                  <a:pt x="369359" y="147196"/>
                                </a:lnTo>
                                <a:lnTo>
                                  <a:pt x="377296" y="155575"/>
                                </a:lnTo>
                                <a:lnTo>
                                  <a:pt x="389996" y="146672"/>
                                </a:lnTo>
                                <a:lnTo>
                                  <a:pt x="411692" y="127295"/>
                                </a:lnTo>
                                <a:lnTo>
                                  <a:pt x="424921" y="102680"/>
                                </a:lnTo>
                                <a:lnTo>
                                  <a:pt x="425450" y="76495"/>
                                </a:lnTo>
                                <a:lnTo>
                                  <a:pt x="419629" y="62355"/>
                                </a:lnTo>
                                <a:lnTo>
                                  <a:pt x="411163" y="57118"/>
                                </a:lnTo>
                                <a:close/>
                                <a:moveTo>
                                  <a:pt x="1004358" y="17463"/>
                                </a:moveTo>
                                <a:lnTo>
                                  <a:pt x="986896" y="21721"/>
                                </a:lnTo>
                                <a:lnTo>
                                  <a:pt x="973137" y="33962"/>
                                </a:lnTo>
                                <a:lnTo>
                                  <a:pt x="968904" y="44607"/>
                                </a:lnTo>
                                <a:lnTo>
                                  <a:pt x="966787" y="56848"/>
                                </a:lnTo>
                                <a:lnTo>
                                  <a:pt x="973137" y="76540"/>
                                </a:lnTo>
                                <a:lnTo>
                                  <a:pt x="987425" y="90910"/>
                                </a:lnTo>
                                <a:lnTo>
                                  <a:pt x="1007004" y="102087"/>
                                </a:lnTo>
                                <a:lnTo>
                                  <a:pt x="1018117" y="106345"/>
                                </a:lnTo>
                                <a:lnTo>
                                  <a:pt x="1020234" y="107942"/>
                                </a:lnTo>
                                <a:lnTo>
                                  <a:pt x="1020763" y="109538"/>
                                </a:lnTo>
                                <a:lnTo>
                                  <a:pt x="1025525" y="91975"/>
                                </a:lnTo>
                                <a:lnTo>
                                  <a:pt x="1028700" y="54187"/>
                                </a:lnTo>
                                <a:lnTo>
                                  <a:pt x="1027642" y="32898"/>
                                </a:lnTo>
                                <a:lnTo>
                                  <a:pt x="1027642" y="32366"/>
                                </a:lnTo>
                                <a:lnTo>
                                  <a:pt x="1027642" y="31301"/>
                                </a:lnTo>
                                <a:lnTo>
                                  <a:pt x="1020763" y="23850"/>
                                </a:lnTo>
                                <a:close/>
                                <a:moveTo>
                                  <a:pt x="6353" y="0"/>
                                </a:moveTo>
                                <a:lnTo>
                                  <a:pt x="7941" y="2117"/>
                                </a:lnTo>
                                <a:lnTo>
                                  <a:pt x="20646" y="29634"/>
                                </a:lnTo>
                                <a:lnTo>
                                  <a:pt x="53467" y="81492"/>
                                </a:lnTo>
                                <a:lnTo>
                                  <a:pt x="93169" y="125413"/>
                                </a:lnTo>
                                <a:lnTo>
                                  <a:pt x="141871" y="160338"/>
                                </a:lnTo>
                                <a:lnTo>
                                  <a:pt x="169928" y="173567"/>
                                </a:lnTo>
                                <a:lnTo>
                                  <a:pt x="187397" y="180446"/>
                                </a:lnTo>
                                <a:lnTo>
                                  <a:pt x="222865" y="188913"/>
                                </a:lnTo>
                                <a:lnTo>
                                  <a:pt x="259391" y="191559"/>
                                </a:lnTo>
                                <a:lnTo>
                                  <a:pt x="295918" y="188913"/>
                                </a:lnTo>
                                <a:lnTo>
                                  <a:pt x="313916" y="184151"/>
                                </a:lnTo>
                                <a:lnTo>
                                  <a:pt x="335620" y="177271"/>
                                </a:lnTo>
                                <a:lnTo>
                                  <a:pt x="359971" y="165630"/>
                                </a:lnTo>
                                <a:lnTo>
                                  <a:pt x="358912" y="163513"/>
                                </a:lnTo>
                                <a:lnTo>
                                  <a:pt x="357324" y="161396"/>
                                </a:lnTo>
                                <a:lnTo>
                                  <a:pt x="347796" y="149755"/>
                                </a:lnTo>
                                <a:lnTo>
                                  <a:pt x="334561" y="123296"/>
                                </a:lnTo>
                                <a:lnTo>
                                  <a:pt x="332444" y="94192"/>
                                </a:lnTo>
                                <a:lnTo>
                                  <a:pt x="341443" y="66146"/>
                                </a:lnTo>
                                <a:lnTo>
                                  <a:pt x="352031" y="54505"/>
                                </a:lnTo>
                                <a:lnTo>
                                  <a:pt x="363677" y="46567"/>
                                </a:lnTo>
                                <a:lnTo>
                                  <a:pt x="389086" y="39688"/>
                                </a:lnTo>
                                <a:lnTo>
                                  <a:pt x="413967" y="45509"/>
                                </a:lnTo>
                                <a:lnTo>
                                  <a:pt x="427730" y="57680"/>
                                </a:lnTo>
                                <a:lnTo>
                                  <a:pt x="434612" y="68263"/>
                                </a:lnTo>
                                <a:lnTo>
                                  <a:pt x="436730" y="74613"/>
                                </a:lnTo>
                                <a:lnTo>
                                  <a:pt x="440435" y="88900"/>
                                </a:lnTo>
                                <a:lnTo>
                                  <a:pt x="438318" y="114830"/>
                                </a:lnTo>
                                <a:lnTo>
                                  <a:pt x="424025" y="139171"/>
                                </a:lnTo>
                                <a:lnTo>
                                  <a:pt x="401262" y="159809"/>
                                </a:lnTo>
                                <a:lnTo>
                                  <a:pt x="387498" y="168805"/>
                                </a:lnTo>
                                <a:lnTo>
                                  <a:pt x="386440" y="171980"/>
                                </a:lnTo>
                                <a:lnTo>
                                  <a:pt x="381146" y="175684"/>
                                </a:lnTo>
                                <a:lnTo>
                                  <a:pt x="377440" y="175155"/>
                                </a:lnTo>
                                <a:lnTo>
                                  <a:pt x="392792" y="194205"/>
                                </a:lnTo>
                                <a:lnTo>
                                  <a:pt x="429319" y="225426"/>
                                </a:lnTo>
                                <a:lnTo>
                                  <a:pt x="471139" y="248709"/>
                                </a:lnTo>
                                <a:lnTo>
                                  <a:pt x="517723" y="265113"/>
                                </a:lnTo>
                                <a:lnTo>
                                  <a:pt x="566954" y="275697"/>
                                </a:lnTo>
                                <a:lnTo>
                                  <a:pt x="618303" y="280988"/>
                                </a:lnTo>
                                <a:lnTo>
                                  <a:pt x="693474" y="281517"/>
                                </a:lnTo>
                                <a:lnTo>
                                  <a:pt x="741117" y="278342"/>
                                </a:lnTo>
                                <a:lnTo>
                                  <a:pt x="783466" y="274638"/>
                                </a:lnTo>
                                <a:lnTo>
                                  <a:pt x="847520" y="259292"/>
                                </a:lnTo>
                                <a:lnTo>
                                  <a:pt x="887752" y="245005"/>
                                </a:lnTo>
                                <a:lnTo>
                                  <a:pt x="925337" y="225955"/>
                                </a:lnTo>
                                <a:lnTo>
                                  <a:pt x="958688" y="202671"/>
                                </a:lnTo>
                                <a:lnTo>
                                  <a:pt x="987273" y="174096"/>
                                </a:lnTo>
                                <a:lnTo>
                                  <a:pt x="1008978" y="141288"/>
                                </a:lnTo>
                                <a:lnTo>
                                  <a:pt x="1017447" y="122238"/>
                                </a:lnTo>
                                <a:lnTo>
                                  <a:pt x="1012683" y="120121"/>
                                </a:lnTo>
                                <a:lnTo>
                                  <a:pt x="1008978" y="118005"/>
                                </a:lnTo>
                                <a:lnTo>
                                  <a:pt x="1001566" y="116946"/>
                                </a:lnTo>
                                <a:lnTo>
                                  <a:pt x="987803" y="111655"/>
                                </a:lnTo>
                                <a:lnTo>
                                  <a:pt x="969275" y="98955"/>
                                </a:lnTo>
                                <a:lnTo>
                                  <a:pt x="954982" y="73025"/>
                                </a:lnTo>
                                <a:lnTo>
                                  <a:pt x="952864" y="50800"/>
                                </a:lnTo>
                                <a:lnTo>
                                  <a:pt x="956041" y="35454"/>
                                </a:lnTo>
                                <a:lnTo>
                                  <a:pt x="958688" y="28575"/>
                                </a:lnTo>
                                <a:lnTo>
                                  <a:pt x="965569" y="17992"/>
                                </a:lnTo>
                                <a:lnTo>
                                  <a:pt x="987273" y="5821"/>
                                </a:lnTo>
                                <a:lnTo>
                                  <a:pt x="1011624" y="5292"/>
                                </a:lnTo>
                                <a:lnTo>
                                  <a:pt x="1026447" y="13759"/>
                                </a:lnTo>
                                <a:lnTo>
                                  <a:pt x="1034917" y="22754"/>
                                </a:lnTo>
                                <a:lnTo>
                                  <a:pt x="1038093" y="28046"/>
                                </a:lnTo>
                                <a:lnTo>
                                  <a:pt x="1040210" y="29634"/>
                                </a:lnTo>
                                <a:lnTo>
                                  <a:pt x="1041269" y="31750"/>
                                </a:lnTo>
                                <a:lnTo>
                                  <a:pt x="1045504" y="55563"/>
                                </a:lnTo>
                                <a:lnTo>
                                  <a:pt x="1043916" y="98955"/>
                                </a:lnTo>
                                <a:lnTo>
                                  <a:pt x="1039681" y="118534"/>
                                </a:lnTo>
                                <a:lnTo>
                                  <a:pt x="1062444" y="125413"/>
                                </a:lnTo>
                                <a:lnTo>
                                  <a:pt x="1107440" y="133880"/>
                                </a:lnTo>
                                <a:lnTo>
                                  <a:pt x="1152437" y="135467"/>
                                </a:lnTo>
                                <a:lnTo>
                                  <a:pt x="1195845" y="130175"/>
                                </a:lnTo>
                                <a:lnTo>
                                  <a:pt x="1237665" y="118005"/>
                                </a:lnTo>
                                <a:lnTo>
                                  <a:pt x="1277897" y="98955"/>
                                </a:lnTo>
                                <a:lnTo>
                                  <a:pt x="1315482" y="72496"/>
                                </a:lnTo>
                                <a:lnTo>
                                  <a:pt x="1349891" y="38629"/>
                                </a:lnTo>
                                <a:lnTo>
                                  <a:pt x="1365772" y="19050"/>
                                </a:lnTo>
                                <a:lnTo>
                                  <a:pt x="1367890" y="15875"/>
                                </a:lnTo>
                                <a:lnTo>
                                  <a:pt x="1375830" y="15346"/>
                                </a:lnTo>
                                <a:lnTo>
                                  <a:pt x="1381653" y="17992"/>
                                </a:lnTo>
                                <a:lnTo>
                                  <a:pt x="1384300" y="24871"/>
                                </a:lnTo>
                                <a:lnTo>
                                  <a:pt x="1381653" y="28046"/>
                                </a:lnTo>
                                <a:lnTo>
                                  <a:pt x="1366302" y="48684"/>
                                </a:lnTo>
                                <a:lnTo>
                                  <a:pt x="1331363" y="83609"/>
                                </a:lnTo>
                                <a:lnTo>
                                  <a:pt x="1291661" y="112713"/>
                                </a:lnTo>
                                <a:lnTo>
                                  <a:pt x="1247723" y="133880"/>
                                </a:lnTo>
                                <a:lnTo>
                                  <a:pt x="1201668" y="148167"/>
                                </a:lnTo>
                                <a:lnTo>
                                  <a:pt x="1154025" y="154517"/>
                                </a:lnTo>
                                <a:lnTo>
                                  <a:pt x="1105852" y="152400"/>
                                </a:lnTo>
                                <a:lnTo>
                                  <a:pt x="1058738" y="140759"/>
                                </a:lnTo>
                                <a:lnTo>
                                  <a:pt x="1034917" y="131763"/>
                                </a:lnTo>
                                <a:lnTo>
                                  <a:pt x="1028035" y="148167"/>
                                </a:lnTo>
                                <a:lnTo>
                                  <a:pt x="1007389" y="180446"/>
                                </a:lnTo>
                                <a:lnTo>
                                  <a:pt x="980921" y="207963"/>
                                </a:lnTo>
                                <a:lnTo>
                                  <a:pt x="949159" y="232305"/>
                                </a:lnTo>
                                <a:lnTo>
                                  <a:pt x="913691" y="251884"/>
                                </a:lnTo>
                                <a:lnTo>
                                  <a:pt x="876635" y="268817"/>
                                </a:lnTo>
                                <a:lnTo>
                                  <a:pt x="819463" y="286280"/>
                                </a:lnTo>
                                <a:lnTo>
                                  <a:pt x="781878" y="292101"/>
                                </a:lnTo>
                                <a:lnTo>
                                  <a:pt x="730000" y="298451"/>
                                </a:lnTo>
                                <a:lnTo>
                                  <a:pt x="643184" y="300038"/>
                                </a:lnTo>
                                <a:lnTo>
                                  <a:pt x="583894" y="295276"/>
                                </a:lnTo>
                                <a:lnTo>
                                  <a:pt x="526193" y="284692"/>
                                </a:lnTo>
                                <a:lnTo>
                                  <a:pt x="471139" y="266172"/>
                                </a:lnTo>
                                <a:lnTo>
                                  <a:pt x="422966" y="239713"/>
                                </a:lnTo>
                                <a:lnTo>
                                  <a:pt x="392792" y="213255"/>
                                </a:lnTo>
                                <a:lnTo>
                                  <a:pt x="375323" y="191559"/>
                                </a:lnTo>
                                <a:lnTo>
                                  <a:pt x="367382" y="179388"/>
                                </a:lnTo>
                                <a:lnTo>
                                  <a:pt x="338796" y="193146"/>
                                </a:lnTo>
                                <a:lnTo>
                                  <a:pt x="281625" y="208492"/>
                                </a:lnTo>
                                <a:lnTo>
                                  <a:pt x="259920" y="210080"/>
                                </a:lnTo>
                                <a:lnTo>
                                  <a:pt x="237158" y="209021"/>
                                </a:lnTo>
                                <a:lnTo>
                                  <a:pt x="193220" y="201084"/>
                                </a:lnTo>
                                <a:lnTo>
                                  <a:pt x="152459" y="184680"/>
                                </a:lnTo>
                                <a:lnTo>
                                  <a:pt x="115403" y="162984"/>
                                </a:lnTo>
                                <a:lnTo>
                                  <a:pt x="82582" y="135467"/>
                                </a:lnTo>
                                <a:lnTo>
                                  <a:pt x="52937" y="102659"/>
                                </a:lnTo>
                                <a:lnTo>
                                  <a:pt x="28586" y="66146"/>
                                </a:lnTo>
                                <a:lnTo>
                                  <a:pt x="8470" y="26459"/>
                                </a:lnTo>
                                <a:lnTo>
                                  <a:pt x="0" y="5292"/>
                                </a:lnTo>
                                <a:lnTo>
                                  <a:pt x="0" y="2117"/>
                                </a:lnTo>
                                <a:close/>
                              </a:path>
                            </a:pathLst>
                          </a:custGeom>
                          <a:solidFill>
                            <a:schemeClr val="tx2"/>
                          </a:solidFill>
                          <a:ln>
                            <a:noFill/>
                          </a:ln>
                        </wps:spPr>
                        <wps:bodyPr vert="horz" wrap="square" lIns="91440" tIns="45720" rIns="91440" bIns="45720" numCol="1" anchor="t" anchorCtr="0" compatLnSpc="1">
                          <a:prstTxWarp prst="textNoShape">
                            <a:avLst/>
                          </a:prstTxWarp>
                          <a:noAutofit/>
                        </wps:bodyPr>
                      </wps:wsp>
                      <wps:wsp>
                        <wps:cNvPr id="1608692689" name="Freeform: Shape 1608692689"/>
                        <wps:cNvSpPr>
                          <a:spLocks/>
                        </wps:cNvSpPr>
                        <wps:spPr bwMode="auto">
                          <a:xfrm>
                            <a:off x="7922985" y="2357322"/>
                            <a:ext cx="569913" cy="1376363"/>
                          </a:xfrm>
                          <a:custGeom>
                            <a:avLst/>
                            <a:gdLst>
                              <a:gd name="connsiteX0" fmla="*/ 291888 w 569913"/>
                              <a:gd name="connsiteY0" fmla="*/ 917575 h 1376363"/>
                              <a:gd name="connsiteX1" fmla="*/ 274496 w 569913"/>
                              <a:gd name="connsiteY1" fmla="*/ 921780 h 1376363"/>
                              <a:gd name="connsiteX2" fmla="*/ 259212 w 569913"/>
                              <a:gd name="connsiteY2" fmla="*/ 932819 h 1376363"/>
                              <a:gd name="connsiteX3" fmla="*/ 245510 w 569913"/>
                              <a:gd name="connsiteY3" fmla="*/ 952269 h 1376363"/>
                              <a:gd name="connsiteX4" fmla="*/ 240239 w 569913"/>
                              <a:gd name="connsiteY4" fmla="*/ 965936 h 1376363"/>
                              <a:gd name="connsiteX5" fmla="*/ 240239 w 569913"/>
                              <a:gd name="connsiteY5" fmla="*/ 966462 h 1376363"/>
                              <a:gd name="connsiteX6" fmla="*/ 239712 w 569913"/>
                              <a:gd name="connsiteY6" fmla="*/ 967513 h 1376363"/>
                              <a:gd name="connsiteX7" fmla="*/ 244982 w 569913"/>
                              <a:gd name="connsiteY7" fmla="*/ 975924 h 1376363"/>
                              <a:gd name="connsiteX8" fmla="*/ 259212 w 569913"/>
                              <a:gd name="connsiteY8" fmla="*/ 988014 h 1376363"/>
                              <a:gd name="connsiteX9" fmla="*/ 276604 w 569913"/>
                              <a:gd name="connsiteY9" fmla="*/ 994847 h 1376363"/>
                              <a:gd name="connsiteX10" fmla="*/ 295577 w 569913"/>
                              <a:gd name="connsiteY10" fmla="*/ 996950 h 1376363"/>
                              <a:gd name="connsiteX11" fmla="*/ 305590 w 569913"/>
                              <a:gd name="connsiteY11" fmla="*/ 995373 h 1376363"/>
                              <a:gd name="connsiteX12" fmla="*/ 323509 w 569913"/>
                              <a:gd name="connsiteY12" fmla="*/ 990117 h 1376363"/>
                              <a:gd name="connsiteX13" fmla="*/ 354077 w 569913"/>
                              <a:gd name="connsiteY13" fmla="*/ 970667 h 1376363"/>
                              <a:gd name="connsiteX14" fmla="*/ 369360 w 569913"/>
                              <a:gd name="connsiteY14" fmla="*/ 959102 h 1376363"/>
                              <a:gd name="connsiteX15" fmla="*/ 369887 w 569913"/>
                              <a:gd name="connsiteY15" fmla="*/ 959102 h 1376363"/>
                              <a:gd name="connsiteX16" fmla="*/ 354604 w 569913"/>
                              <a:gd name="connsiteY16" fmla="*/ 943858 h 1376363"/>
                              <a:gd name="connsiteX17" fmla="*/ 328779 w 569913"/>
                              <a:gd name="connsiteY17" fmla="*/ 926511 h 1376363"/>
                              <a:gd name="connsiteX18" fmla="*/ 309806 w 569913"/>
                              <a:gd name="connsiteY18" fmla="*/ 919678 h 1376363"/>
                              <a:gd name="connsiteX19" fmla="*/ 306387 w 569913"/>
                              <a:gd name="connsiteY19" fmla="*/ 360362 h 1376363"/>
                              <a:gd name="connsiteX20" fmla="*/ 296333 w 569913"/>
                              <a:gd name="connsiteY20" fmla="*/ 363008 h 1376363"/>
                              <a:gd name="connsiteX21" fmla="*/ 283104 w 569913"/>
                              <a:gd name="connsiteY21" fmla="*/ 370945 h 1376363"/>
                              <a:gd name="connsiteX22" fmla="*/ 276754 w 569913"/>
                              <a:gd name="connsiteY22" fmla="*/ 378354 h 1376363"/>
                              <a:gd name="connsiteX23" fmla="*/ 275166 w 569913"/>
                              <a:gd name="connsiteY23" fmla="*/ 383116 h 1376363"/>
                              <a:gd name="connsiteX24" fmla="*/ 274637 w 569913"/>
                              <a:gd name="connsiteY24" fmla="*/ 388937 h 1376363"/>
                              <a:gd name="connsiteX25" fmla="*/ 278341 w 569913"/>
                              <a:gd name="connsiteY25" fmla="*/ 399520 h 1376363"/>
                              <a:gd name="connsiteX26" fmla="*/ 292100 w 569913"/>
                              <a:gd name="connsiteY26" fmla="*/ 411691 h 1376363"/>
                              <a:gd name="connsiteX27" fmla="*/ 304271 w 569913"/>
                              <a:gd name="connsiteY27" fmla="*/ 414337 h 1376363"/>
                              <a:gd name="connsiteX28" fmla="*/ 313266 w 569913"/>
                              <a:gd name="connsiteY28" fmla="*/ 414337 h 1376363"/>
                              <a:gd name="connsiteX29" fmla="*/ 330200 w 569913"/>
                              <a:gd name="connsiteY29" fmla="*/ 407458 h 1376363"/>
                              <a:gd name="connsiteX30" fmla="*/ 349779 w 569913"/>
                              <a:gd name="connsiteY30" fmla="*/ 387350 h 1376363"/>
                              <a:gd name="connsiteX31" fmla="*/ 360362 w 569913"/>
                              <a:gd name="connsiteY31" fmla="*/ 371475 h 1376363"/>
                              <a:gd name="connsiteX32" fmla="*/ 357716 w 569913"/>
                              <a:gd name="connsiteY32" fmla="*/ 369887 h 1376363"/>
                              <a:gd name="connsiteX33" fmla="*/ 356129 w 569913"/>
                              <a:gd name="connsiteY33" fmla="*/ 366183 h 1376363"/>
                              <a:gd name="connsiteX34" fmla="*/ 333375 w 569913"/>
                              <a:gd name="connsiteY34" fmla="*/ 362479 h 1376363"/>
                              <a:gd name="connsiteX35" fmla="*/ 307975 w 569913"/>
                              <a:gd name="connsiteY35" fmla="*/ 360891 h 1376363"/>
                              <a:gd name="connsiteX36" fmla="*/ 307446 w 569913"/>
                              <a:gd name="connsiteY36" fmla="*/ 360891 h 1376363"/>
                              <a:gd name="connsiteX37" fmla="*/ 77788 w 569913"/>
                              <a:gd name="connsiteY37" fmla="*/ 0 h 1376363"/>
                              <a:gd name="connsiteX38" fmla="*/ 110596 w 569913"/>
                              <a:gd name="connsiteY38" fmla="*/ 2118 h 1376363"/>
                              <a:gd name="connsiteX39" fmla="*/ 159280 w 569913"/>
                              <a:gd name="connsiteY39" fmla="*/ 13234 h 1376363"/>
                              <a:gd name="connsiteX40" fmla="*/ 222250 w 569913"/>
                              <a:gd name="connsiteY40" fmla="*/ 41291 h 1376363"/>
                              <a:gd name="connsiteX41" fmla="*/ 279400 w 569913"/>
                              <a:gd name="connsiteY41" fmla="*/ 81523 h 1376363"/>
                              <a:gd name="connsiteX42" fmla="*/ 327026 w 569913"/>
                              <a:gd name="connsiteY42" fmla="*/ 131813 h 1376363"/>
                              <a:gd name="connsiteX43" fmla="*/ 354013 w 569913"/>
                              <a:gd name="connsiteY43" fmla="*/ 174692 h 1376363"/>
                              <a:gd name="connsiteX44" fmla="*/ 368830 w 569913"/>
                              <a:gd name="connsiteY44" fmla="*/ 204866 h 1376363"/>
                              <a:gd name="connsiteX45" fmla="*/ 377826 w 569913"/>
                              <a:gd name="connsiteY45" fmla="*/ 236099 h 1376363"/>
                              <a:gd name="connsiteX46" fmla="*/ 383117 w 569913"/>
                              <a:gd name="connsiteY46" fmla="*/ 268391 h 1376363"/>
                              <a:gd name="connsiteX47" fmla="*/ 384176 w 569913"/>
                              <a:gd name="connsiteY47" fmla="*/ 300683 h 1376363"/>
                              <a:gd name="connsiteX48" fmla="*/ 378884 w 569913"/>
                              <a:gd name="connsiteY48" fmla="*/ 334562 h 1376363"/>
                              <a:gd name="connsiteX49" fmla="*/ 373063 w 569913"/>
                              <a:gd name="connsiteY49" fmla="*/ 350443 h 1376363"/>
                              <a:gd name="connsiteX50" fmla="*/ 391584 w 569913"/>
                              <a:gd name="connsiteY50" fmla="*/ 355208 h 1376363"/>
                              <a:gd name="connsiteX51" fmla="*/ 426509 w 569913"/>
                              <a:gd name="connsiteY51" fmla="*/ 368442 h 1376363"/>
                              <a:gd name="connsiteX52" fmla="*/ 459317 w 569913"/>
                              <a:gd name="connsiteY52" fmla="*/ 386970 h 1376363"/>
                              <a:gd name="connsiteX53" fmla="*/ 488950 w 569913"/>
                              <a:gd name="connsiteY53" fmla="*/ 409733 h 1376363"/>
                              <a:gd name="connsiteX54" fmla="*/ 514880 w 569913"/>
                              <a:gd name="connsiteY54" fmla="*/ 437260 h 1376363"/>
                              <a:gd name="connsiteX55" fmla="*/ 536046 w 569913"/>
                              <a:gd name="connsiteY55" fmla="*/ 467434 h 1376363"/>
                              <a:gd name="connsiteX56" fmla="*/ 552980 w 569913"/>
                              <a:gd name="connsiteY56" fmla="*/ 501843 h 1376363"/>
                              <a:gd name="connsiteX57" fmla="*/ 564621 w 569913"/>
                              <a:gd name="connsiteY57" fmla="*/ 537840 h 1376363"/>
                              <a:gd name="connsiteX58" fmla="*/ 567796 w 569913"/>
                              <a:gd name="connsiteY58" fmla="*/ 556898 h 1376363"/>
                              <a:gd name="connsiteX59" fmla="*/ 569913 w 569913"/>
                              <a:gd name="connsiteY59" fmla="*/ 583366 h 1376363"/>
                              <a:gd name="connsiteX60" fmla="*/ 568855 w 569913"/>
                              <a:gd name="connsiteY60" fmla="*/ 638950 h 1376363"/>
                              <a:gd name="connsiteX61" fmla="*/ 559859 w 569913"/>
                              <a:gd name="connsiteY61" fmla="*/ 695593 h 1376363"/>
                              <a:gd name="connsiteX62" fmla="*/ 542926 w 569913"/>
                              <a:gd name="connsiteY62" fmla="*/ 751706 h 1376363"/>
                              <a:gd name="connsiteX63" fmla="*/ 520171 w 569913"/>
                              <a:gd name="connsiteY63" fmla="*/ 805702 h 1376363"/>
                              <a:gd name="connsiteX64" fmla="*/ 491596 w 569913"/>
                              <a:gd name="connsiteY64" fmla="*/ 857051 h 1376363"/>
                              <a:gd name="connsiteX65" fmla="*/ 457730 w 569913"/>
                              <a:gd name="connsiteY65" fmla="*/ 903106 h 1376363"/>
                              <a:gd name="connsiteX66" fmla="*/ 419101 w 569913"/>
                              <a:gd name="connsiteY66" fmla="*/ 942279 h 1376363"/>
                              <a:gd name="connsiteX67" fmla="*/ 397405 w 569913"/>
                              <a:gd name="connsiteY67" fmla="*/ 959219 h 1376363"/>
                              <a:gd name="connsiteX68" fmla="*/ 405871 w 569913"/>
                              <a:gd name="connsiteY68" fmla="*/ 974042 h 1376363"/>
                              <a:gd name="connsiteX69" fmla="*/ 417513 w 569913"/>
                              <a:gd name="connsiteY69" fmla="*/ 1006333 h 1376363"/>
                              <a:gd name="connsiteX70" fmla="*/ 422276 w 569913"/>
                              <a:gd name="connsiteY70" fmla="*/ 1041272 h 1376363"/>
                              <a:gd name="connsiteX71" fmla="*/ 420688 w 569913"/>
                              <a:gd name="connsiteY71" fmla="*/ 1075681 h 1376363"/>
                              <a:gd name="connsiteX72" fmla="*/ 417513 w 569913"/>
                              <a:gd name="connsiteY72" fmla="*/ 1092091 h 1376363"/>
                              <a:gd name="connsiteX73" fmla="*/ 413809 w 569913"/>
                              <a:gd name="connsiteY73" fmla="*/ 1107443 h 1376363"/>
                              <a:gd name="connsiteX74" fmla="*/ 402167 w 569913"/>
                              <a:gd name="connsiteY74" fmla="*/ 1137088 h 1376363"/>
                              <a:gd name="connsiteX75" fmla="*/ 379413 w 569913"/>
                              <a:gd name="connsiteY75" fmla="*/ 1179967 h 1376363"/>
                              <a:gd name="connsiteX76" fmla="*/ 337609 w 569913"/>
                              <a:gd name="connsiteY76" fmla="*/ 1232904 h 1376363"/>
                              <a:gd name="connsiteX77" fmla="*/ 285750 w 569913"/>
                              <a:gd name="connsiteY77" fmla="*/ 1280547 h 1376363"/>
                              <a:gd name="connsiteX78" fmla="*/ 226484 w 569913"/>
                              <a:gd name="connsiteY78" fmla="*/ 1319191 h 1376363"/>
                              <a:gd name="connsiteX79" fmla="*/ 162984 w 569913"/>
                              <a:gd name="connsiteY79" fmla="*/ 1349895 h 1376363"/>
                              <a:gd name="connsiteX80" fmla="*/ 98425 w 569913"/>
                              <a:gd name="connsiteY80" fmla="*/ 1368952 h 1376363"/>
                              <a:gd name="connsiteX81" fmla="*/ 34396 w 569913"/>
                              <a:gd name="connsiteY81" fmla="*/ 1376363 h 1376363"/>
                              <a:gd name="connsiteX82" fmla="*/ 3704 w 569913"/>
                              <a:gd name="connsiteY82" fmla="*/ 1374246 h 1376363"/>
                              <a:gd name="connsiteX83" fmla="*/ 0 w 569913"/>
                              <a:gd name="connsiteY83" fmla="*/ 1372658 h 1376363"/>
                              <a:gd name="connsiteX84" fmla="*/ 0 w 569913"/>
                              <a:gd name="connsiteY84" fmla="*/ 1365776 h 1376363"/>
                              <a:gd name="connsiteX85" fmla="*/ 3704 w 569913"/>
                              <a:gd name="connsiteY85" fmla="*/ 1364717 h 1376363"/>
                              <a:gd name="connsiteX86" fmla="*/ 26459 w 569913"/>
                              <a:gd name="connsiteY86" fmla="*/ 1365776 h 1376363"/>
                              <a:gd name="connsiteX87" fmla="*/ 70379 w 569913"/>
                              <a:gd name="connsiteY87" fmla="*/ 1362070 h 1376363"/>
                              <a:gd name="connsiteX88" fmla="*/ 112184 w 569913"/>
                              <a:gd name="connsiteY88" fmla="*/ 1352012 h 1376363"/>
                              <a:gd name="connsiteX89" fmla="*/ 152400 w 569913"/>
                              <a:gd name="connsiteY89" fmla="*/ 1337719 h 1376363"/>
                              <a:gd name="connsiteX90" fmla="*/ 190500 w 569913"/>
                              <a:gd name="connsiteY90" fmla="*/ 1318662 h 1376363"/>
                              <a:gd name="connsiteX91" fmla="*/ 227542 w 569913"/>
                              <a:gd name="connsiteY91" fmla="*/ 1295370 h 1376363"/>
                              <a:gd name="connsiteX92" fmla="*/ 279400 w 569913"/>
                              <a:gd name="connsiteY92" fmla="*/ 1256196 h 1376363"/>
                              <a:gd name="connsiteX93" fmla="*/ 311680 w 569913"/>
                              <a:gd name="connsiteY93" fmla="*/ 1225493 h 1376363"/>
                              <a:gd name="connsiteX94" fmla="*/ 328084 w 569913"/>
                              <a:gd name="connsiteY94" fmla="*/ 1208553 h 1376363"/>
                              <a:gd name="connsiteX95" fmla="*/ 358776 w 569913"/>
                              <a:gd name="connsiteY95" fmla="*/ 1172026 h 1376363"/>
                              <a:gd name="connsiteX96" fmla="*/ 384176 w 569913"/>
                              <a:gd name="connsiteY96" fmla="*/ 1131794 h 1376363"/>
                              <a:gd name="connsiteX97" fmla="*/ 400051 w 569913"/>
                              <a:gd name="connsiteY97" fmla="*/ 1087856 h 1376363"/>
                              <a:gd name="connsiteX98" fmla="*/ 403226 w 569913"/>
                              <a:gd name="connsiteY98" fmla="*/ 1064035 h 1376363"/>
                              <a:gd name="connsiteX99" fmla="*/ 403755 w 569913"/>
                              <a:gd name="connsiteY99" fmla="*/ 1046565 h 1376363"/>
                              <a:gd name="connsiteX100" fmla="*/ 400051 w 569913"/>
                              <a:gd name="connsiteY100" fmla="*/ 1013215 h 1376363"/>
                              <a:gd name="connsiteX101" fmla="*/ 394759 w 569913"/>
                              <a:gd name="connsiteY101" fmla="*/ 996805 h 1376363"/>
                              <a:gd name="connsiteX102" fmla="*/ 388409 w 569913"/>
                              <a:gd name="connsiteY102" fmla="*/ 982512 h 1376363"/>
                              <a:gd name="connsiteX103" fmla="*/ 377826 w 569913"/>
                              <a:gd name="connsiteY103" fmla="*/ 968219 h 1376363"/>
                              <a:gd name="connsiteX104" fmla="*/ 377826 w 569913"/>
                              <a:gd name="connsiteY104" fmla="*/ 968748 h 1376363"/>
                              <a:gd name="connsiteX105" fmla="*/ 377296 w 569913"/>
                              <a:gd name="connsiteY105" fmla="*/ 969807 h 1376363"/>
                              <a:gd name="connsiteX106" fmla="*/ 362480 w 569913"/>
                              <a:gd name="connsiteY106" fmla="*/ 984100 h 1376363"/>
                              <a:gd name="connsiteX107" fmla="*/ 332846 w 569913"/>
                              <a:gd name="connsiteY107" fmla="*/ 999981 h 1376363"/>
                              <a:gd name="connsiteX108" fmla="*/ 310621 w 569913"/>
                              <a:gd name="connsiteY108" fmla="*/ 1007921 h 1376363"/>
                              <a:gd name="connsiteX109" fmla="*/ 288925 w 569913"/>
                              <a:gd name="connsiteY109" fmla="*/ 1010568 h 1376363"/>
                              <a:gd name="connsiteX110" fmla="*/ 268288 w 569913"/>
                              <a:gd name="connsiteY110" fmla="*/ 1007921 h 1376363"/>
                              <a:gd name="connsiteX111" fmla="*/ 250825 w 569913"/>
                              <a:gd name="connsiteY111" fmla="*/ 998393 h 1376363"/>
                              <a:gd name="connsiteX112" fmla="*/ 237067 w 569913"/>
                              <a:gd name="connsiteY112" fmla="*/ 982512 h 1376363"/>
                              <a:gd name="connsiteX113" fmla="*/ 232305 w 569913"/>
                              <a:gd name="connsiteY113" fmla="*/ 971395 h 1376363"/>
                              <a:gd name="connsiteX114" fmla="*/ 230188 w 569913"/>
                              <a:gd name="connsiteY114" fmla="*/ 970336 h 1376363"/>
                              <a:gd name="connsiteX115" fmla="*/ 227013 w 569913"/>
                              <a:gd name="connsiteY115" fmla="*/ 965572 h 1376363"/>
                              <a:gd name="connsiteX116" fmla="*/ 227542 w 569913"/>
                              <a:gd name="connsiteY116" fmla="*/ 962925 h 1376363"/>
                              <a:gd name="connsiteX117" fmla="*/ 230717 w 569913"/>
                              <a:gd name="connsiteY117" fmla="*/ 952337 h 1376363"/>
                              <a:gd name="connsiteX118" fmla="*/ 240242 w 569913"/>
                              <a:gd name="connsiteY118" fmla="*/ 933280 h 1376363"/>
                              <a:gd name="connsiteX119" fmla="*/ 253471 w 569913"/>
                              <a:gd name="connsiteY119" fmla="*/ 919517 h 1376363"/>
                              <a:gd name="connsiteX120" fmla="*/ 270405 w 569913"/>
                              <a:gd name="connsiteY120" fmla="*/ 909988 h 1376363"/>
                              <a:gd name="connsiteX121" fmla="*/ 288925 w 569913"/>
                              <a:gd name="connsiteY121" fmla="*/ 904694 h 1376363"/>
                              <a:gd name="connsiteX122" fmla="*/ 308505 w 569913"/>
                              <a:gd name="connsiteY122" fmla="*/ 904165 h 1376363"/>
                              <a:gd name="connsiteX123" fmla="*/ 329142 w 569913"/>
                              <a:gd name="connsiteY123" fmla="*/ 907341 h 1376363"/>
                              <a:gd name="connsiteX124" fmla="*/ 348721 w 569913"/>
                              <a:gd name="connsiteY124" fmla="*/ 914223 h 1376363"/>
                              <a:gd name="connsiteX125" fmla="*/ 358246 w 569913"/>
                              <a:gd name="connsiteY125" fmla="*/ 920046 h 1376363"/>
                              <a:gd name="connsiteX126" fmla="*/ 367771 w 569913"/>
                              <a:gd name="connsiteY126" fmla="*/ 926398 h 1376363"/>
                              <a:gd name="connsiteX127" fmla="*/ 384705 w 569913"/>
                              <a:gd name="connsiteY127" fmla="*/ 942279 h 1376363"/>
                              <a:gd name="connsiteX128" fmla="*/ 391584 w 569913"/>
                              <a:gd name="connsiteY128" fmla="*/ 950749 h 1376363"/>
                              <a:gd name="connsiteX129" fmla="*/ 409046 w 569913"/>
                              <a:gd name="connsiteY129" fmla="*/ 934339 h 1376363"/>
                              <a:gd name="connsiteX130" fmla="*/ 440267 w 569913"/>
                              <a:gd name="connsiteY130" fmla="*/ 899400 h 1376363"/>
                              <a:gd name="connsiteX131" fmla="*/ 468313 w 569913"/>
                              <a:gd name="connsiteY131" fmla="*/ 861286 h 1376363"/>
                              <a:gd name="connsiteX132" fmla="*/ 492655 w 569913"/>
                              <a:gd name="connsiteY132" fmla="*/ 819466 h 1376363"/>
                              <a:gd name="connsiteX133" fmla="*/ 512763 w 569913"/>
                              <a:gd name="connsiteY133" fmla="*/ 776057 h 1376363"/>
                              <a:gd name="connsiteX134" fmla="*/ 528638 w 569913"/>
                              <a:gd name="connsiteY134" fmla="*/ 731061 h 1376363"/>
                              <a:gd name="connsiteX135" fmla="*/ 540809 w 569913"/>
                              <a:gd name="connsiteY135" fmla="*/ 685535 h 1376363"/>
                              <a:gd name="connsiteX136" fmla="*/ 548746 w 569913"/>
                              <a:gd name="connsiteY136" fmla="*/ 638421 h 1376363"/>
                              <a:gd name="connsiteX137" fmla="*/ 550863 w 569913"/>
                              <a:gd name="connsiteY137" fmla="*/ 614599 h 1376363"/>
                              <a:gd name="connsiteX138" fmla="*/ 551392 w 569913"/>
                              <a:gd name="connsiteY138" fmla="*/ 592366 h 1376363"/>
                              <a:gd name="connsiteX139" fmla="*/ 547159 w 569913"/>
                              <a:gd name="connsiteY139" fmla="*/ 550016 h 1376363"/>
                              <a:gd name="connsiteX140" fmla="*/ 535517 w 569913"/>
                              <a:gd name="connsiteY140" fmla="*/ 511372 h 1376363"/>
                              <a:gd name="connsiteX141" fmla="*/ 518055 w 569913"/>
                              <a:gd name="connsiteY141" fmla="*/ 475375 h 1376363"/>
                              <a:gd name="connsiteX142" fmla="*/ 494242 w 569913"/>
                              <a:gd name="connsiteY142" fmla="*/ 444142 h 1376363"/>
                              <a:gd name="connsiteX143" fmla="*/ 466196 w 569913"/>
                              <a:gd name="connsiteY143" fmla="*/ 416615 h 1376363"/>
                              <a:gd name="connsiteX144" fmla="*/ 433388 w 569913"/>
                              <a:gd name="connsiteY144" fmla="*/ 394381 h 1376363"/>
                              <a:gd name="connsiteX145" fmla="*/ 396876 w 569913"/>
                              <a:gd name="connsiteY145" fmla="*/ 377971 h 1376363"/>
                              <a:gd name="connsiteX146" fmla="*/ 377296 w 569913"/>
                              <a:gd name="connsiteY146" fmla="*/ 371618 h 1376363"/>
                              <a:gd name="connsiteX147" fmla="*/ 369359 w 569913"/>
                              <a:gd name="connsiteY147" fmla="*/ 385382 h 1376363"/>
                              <a:gd name="connsiteX148" fmla="*/ 348192 w 569913"/>
                              <a:gd name="connsiteY148" fmla="*/ 411850 h 1376363"/>
                              <a:gd name="connsiteX149" fmla="*/ 328084 w 569913"/>
                              <a:gd name="connsiteY149" fmla="*/ 425614 h 1376363"/>
                              <a:gd name="connsiteX150" fmla="*/ 313796 w 569913"/>
                              <a:gd name="connsiteY150" fmla="*/ 430378 h 1376363"/>
                              <a:gd name="connsiteX151" fmla="*/ 299509 w 569913"/>
                              <a:gd name="connsiteY151" fmla="*/ 430378 h 1376363"/>
                              <a:gd name="connsiteX152" fmla="*/ 283634 w 569913"/>
                              <a:gd name="connsiteY152" fmla="*/ 425085 h 1376363"/>
                              <a:gd name="connsiteX153" fmla="*/ 275696 w 569913"/>
                              <a:gd name="connsiteY153" fmla="*/ 419791 h 1376363"/>
                              <a:gd name="connsiteX154" fmla="*/ 266700 w 569913"/>
                              <a:gd name="connsiteY154" fmla="*/ 410792 h 1376363"/>
                              <a:gd name="connsiteX155" fmla="*/ 259292 w 569913"/>
                              <a:gd name="connsiteY155" fmla="*/ 393852 h 1376363"/>
                              <a:gd name="connsiteX156" fmla="*/ 259821 w 569913"/>
                              <a:gd name="connsiteY156" fmla="*/ 381676 h 1376363"/>
                              <a:gd name="connsiteX157" fmla="*/ 261938 w 569913"/>
                              <a:gd name="connsiteY157" fmla="*/ 375324 h 1376363"/>
                              <a:gd name="connsiteX158" fmla="*/ 268817 w 569913"/>
                              <a:gd name="connsiteY158" fmla="*/ 364736 h 1376363"/>
                              <a:gd name="connsiteX159" fmla="*/ 290513 w 569913"/>
                              <a:gd name="connsiteY159" fmla="*/ 354149 h 1376363"/>
                              <a:gd name="connsiteX160" fmla="*/ 302684 w 569913"/>
                              <a:gd name="connsiteY160" fmla="*/ 352031 h 1376363"/>
                              <a:gd name="connsiteX161" fmla="*/ 303742 w 569913"/>
                              <a:gd name="connsiteY161" fmla="*/ 348326 h 1376363"/>
                              <a:gd name="connsiteX162" fmla="*/ 308505 w 569913"/>
                              <a:gd name="connsiteY162" fmla="*/ 346738 h 1376363"/>
                              <a:gd name="connsiteX163" fmla="*/ 334963 w 569913"/>
                              <a:gd name="connsiteY163" fmla="*/ 345150 h 1376363"/>
                              <a:gd name="connsiteX164" fmla="*/ 360892 w 569913"/>
                              <a:gd name="connsiteY164" fmla="*/ 348326 h 1376363"/>
                              <a:gd name="connsiteX165" fmla="*/ 365126 w 569913"/>
                              <a:gd name="connsiteY165" fmla="*/ 331915 h 1376363"/>
                              <a:gd name="connsiteX166" fmla="*/ 367771 w 569913"/>
                              <a:gd name="connsiteY166" fmla="*/ 300153 h 1376363"/>
                              <a:gd name="connsiteX167" fmla="*/ 366184 w 569913"/>
                              <a:gd name="connsiteY167" fmla="*/ 270508 h 1376363"/>
                              <a:gd name="connsiteX168" fmla="*/ 360363 w 569913"/>
                              <a:gd name="connsiteY168" fmla="*/ 241393 h 1376363"/>
                              <a:gd name="connsiteX169" fmla="*/ 345017 w 569913"/>
                              <a:gd name="connsiteY169" fmla="*/ 201161 h 1376363"/>
                              <a:gd name="connsiteX170" fmla="*/ 311680 w 569913"/>
                              <a:gd name="connsiteY170" fmla="*/ 149283 h 1376363"/>
                              <a:gd name="connsiteX171" fmla="*/ 289455 w 569913"/>
                              <a:gd name="connsiteY171" fmla="*/ 123343 h 1376363"/>
                              <a:gd name="connsiteX172" fmla="*/ 266700 w 569913"/>
                              <a:gd name="connsiteY172" fmla="*/ 98992 h 1376363"/>
                              <a:gd name="connsiteX173" fmla="*/ 215371 w 569913"/>
                              <a:gd name="connsiteY173" fmla="*/ 59290 h 1376363"/>
                              <a:gd name="connsiteX174" fmla="*/ 173038 w 569913"/>
                              <a:gd name="connsiteY174" fmla="*/ 38644 h 1376363"/>
                              <a:gd name="connsiteX175" fmla="*/ 142346 w 569913"/>
                              <a:gd name="connsiteY175" fmla="*/ 28057 h 1376363"/>
                              <a:gd name="connsiteX176" fmla="*/ 111125 w 569913"/>
                              <a:gd name="connsiteY176" fmla="*/ 22234 h 1376363"/>
                              <a:gd name="connsiteX177" fmla="*/ 78317 w 569913"/>
                              <a:gd name="connsiteY177" fmla="*/ 19587 h 1376363"/>
                              <a:gd name="connsiteX178" fmla="*/ 61913 w 569913"/>
                              <a:gd name="connsiteY178" fmla="*/ 20646 h 1376363"/>
                              <a:gd name="connsiteX179" fmla="*/ 57150 w 569913"/>
                              <a:gd name="connsiteY179" fmla="*/ 19587 h 1376363"/>
                              <a:gd name="connsiteX180" fmla="*/ 52388 w 569913"/>
                              <a:gd name="connsiteY180" fmla="*/ 14293 h 1376363"/>
                              <a:gd name="connsiteX181" fmla="*/ 52388 w 569913"/>
                              <a:gd name="connsiteY181" fmla="*/ 6882 h 1376363"/>
                              <a:gd name="connsiteX182" fmla="*/ 57150 w 569913"/>
                              <a:gd name="connsiteY182" fmla="*/ 1588 h 1376363"/>
                              <a:gd name="connsiteX183" fmla="*/ 61913 w 569913"/>
                              <a:gd name="connsiteY183" fmla="*/ 1059 h 137636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Lst>
                            <a:rect l="l" t="t" r="r" b="b"/>
                            <a:pathLst>
                              <a:path w="569913" h="1376363">
                                <a:moveTo>
                                  <a:pt x="291888" y="917575"/>
                                </a:moveTo>
                                <a:lnTo>
                                  <a:pt x="274496" y="921780"/>
                                </a:lnTo>
                                <a:lnTo>
                                  <a:pt x="259212" y="932819"/>
                                </a:lnTo>
                                <a:lnTo>
                                  <a:pt x="245510" y="952269"/>
                                </a:lnTo>
                                <a:lnTo>
                                  <a:pt x="240239" y="965936"/>
                                </a:lnTo>
                                <a:lnTo>
                                  <a:pt x="240239" y="966462"/>
                                </a:lnTo>
                                <a:lnTo>
                                  <a:pt x="239712" y="967513"/>
                                </a:lnTo>
                                <a:lnTo>
                                  <a:pt x="244982" y="975924"/>
                                </a:lnTo>
                                <a:lnTo>
                                  <a:pt x="259212" y="988014"/>
                                </a:lnTo>
                                <a:lnTo>
                                  <a:pt x="276604" y="994847"/>
                                </a:lnTo>
                                <a:lnTo>
                                  <a:pt x="295577" y="996950"/>
                                </a:lnTo>
                                <a:lnTo>
                                  <a:pt x="305590" y="995373"/>
                                </a:lnTo>
                                <a:lnTo>
                                  <a:pt x="323509" y="990117"/>
                                </a:lnTo>
                                <a:lnTo>
                                  <a:pt x="354077" y="970667"/>
                                </a:lnTo>
                                <a:lnTo>
                                  <a:pt x="369360" y="959102"/>
                                </a:lnTo>
                                <a:lnTo>
                                  <a:pt x="369887" y="959102"/>
                                </a:lnTo>
                                <a:lnTo>
                                  <a:pt x="354604" y="943858"/>
                                </a:lnTo>
                                <a:lnTo>
                                  <a:pt x="328779" y="926511"/>
                                </a:lnTo>
                                <a:lnTo>
                                  <a:pt x="309806" y="919678"/>
                                </a:lnTo>
                                <a:close/>
                                <a:moveTo>
                                  <a:pt x="306387" y="360362"/>
                                </a:moveTo>
                                <a:lnTo>
                                  <a:pt x="296333" y="363008"/>
                                </a:lnTo>
                                <a:lnTo>
                                  <a:pt x="283104" y="370945"/>
                                </a:lnTo>
                                <a:lnTo>
                                  <a:pt x="276754" y="378354"/>
                                </a:lnTo>
                                <a:lnTo>
                                  <a:pt x="275166" y="383116"/>
                                </a:lnTo>
                                <a:lnTo>
                                  <a:pt x="274637" y="388937"/>
                                </a:lnTo>
                                <a:lnTo>
                                  <a:pt x="278341" y="399520"/>
                                </a:lnTo>
                                <a:lnTo>
                                  <a:pt x="292100" y="411691"/>
                                </a:lnTo>
                                <a:lnTo>
                                  <a:pt x="304271" y="414337"/>
                                </a:lnTo>
                                <a:lnTo>
                                  <a:pt x="313266" y="414337"/>
                                </a:lnTo>
                                <a:lnTo>
                                  <a:pt x="330200" y="407458"/>
                                </a:lnTo>
                                <a:lnTo>
                                  <a:pt x="349779" y="387350"/>
                                </a:lnTo>
                                <a:lnTo>
                                  <a:pt x="360362" y="371475"/>
                                </a:lnTo>
                                <a:lnTo>
                                  <a:pt x="357716" y="369887"/>
                                </a:lnTo>
                                <a:lnTo>
                                  <a:pt x="356129" y="366183"/>
                                </a:lnTo>
                                <a:lnTo>
                                  <a:pt x="333375" y="362479"/>
                                </a:lnTo>
                                <a:lnTo>
                                  <a:pt x="307975" y="360891"/>
                                </a:lnTo>
                                <a:lnTo>
                                  <a:pt x="307446" y="360891"/>
                                </a:lnTo>
                                <a:close/>
                                <a:moveTo>
                                  <a:pt x="77788" y="0"/>
                                </a:moveTo>
                                <a:lnTo>
                                  <a:pt x="110596" y="2118"/>
                                </a:lnTo>
                                <a:lnTo>
                                  <a:pt x="159280" y="13234"/>
                                </a:lnTo>
                                <a:lnTo>
                                  <a:pt x="222250" y="41291"/>
                                </a:lnTo>
                                <a:lnTo>
                                  <a:pt x="279400" y="81523"/>
                                </a:lnTo>
                                <a:lnTo>
                                  <a:pt x="327026" y="131813"/>
                                </a:lnTo>
                                <a:lnTo>
                                  <a:pt x="354013" y="174692"/>
                                </a:lnTo>
                                <a:lnTo>
                                  <a:pt x="368830" y="204866"/>
                                </a:lnTo>
                                <a:lnTo>
                                  <a:pt x="377826" y="236099"/>
                                </a:lnTo>
                                <a:lnTo>
                                  <a:pt x="383117" y="268391"/>
                                </a:lnTo>
                                <a:lnTo>
                                  <a:pt x="384176" y="300683"/>
                                </a:lnTo>
                                <a:lnTo>
                                  <a:pt x="378884" y="334562"/>
                                </a:lnTo>
                                <a:lnTo>
                                  <a:pt x="373063" y="350443"/>
                                </a:lnTo>
                                <a:lnTo>
                                  <a:pt x="391584" y="355208"/>
                                </a:lnTo>
                                <a:lnTo>
                                  <a:pt x="426509" y="368442"/>
                                </a:lnTo>
                                <a:lnTo>
                                  <a:pt x="459317" y="386970"/>
                                </a:lnTo>
                                <a:lnTo>
                                  <a:pt x="488950" y="409733"/>
                                </a:lnTo>
                                <a:lnTo>
                                  <a:pt x="514880" y="437260"/>
                                </a:lnTo>
                                <a:lnTo>
                                  <a:pt x="536046" y="467434"/>
                                </a:lnTo>
                                <a:lnTo>
                                  <a:pt x="552980" y="501843"/>
                                </a:lnTo>
                                <a:lnTo>
                                  <a:pt x="564621" y="537840"/>
                                </a:lnTo>
                                <a:lnTo>
                                  <a:pt x="567796" y="556898"/>
                                </a:lnTo>
                                <a:lnTo>
                                  <a:pt x="569913" y="583366"/>
                                </a:lnTo>
                                <a:lnTo>
                                  <a:pt x="568855" y="638950"/>
                                </a:lnTo>
                                <a:lnTo>
                                  <a:pt x="559859" y="695593"/>
                                </a:lnTo>
                                <a:lnTo>
                                  <a:pt x="542926" y="751706"/>
                                </a:lnTo>
                                <a:lnTo>
                                  <a:pt x="520171" y="805702"/>
                                </a:lnTo>
                                <a:lnTo>
                                  <a:pt x="491596" y="857051"/>
                                </a:lnTo>
                                <a:lnTo>
                                  <a:pt x="457730" y="903106"/>
                                </a:lnTo>
                                <a:lnTo>
                                  <a:pt x="419101" y="942279"/>
                                </a:lnTo>
                                <a:lnTo>
                                  <a:pt x="397405" y="959219"/>
                                </a:lnTo>
                                <a:lnTo>
                                  <a:pt x="405871" y="974042"/>
                                </a:lnTo>
                                <a:lnTo>
                                  <a:pt x="417513" y="1006333"/>
                                </a:lnTo>
                                <a:lnTo>
                                  <a:pt x="422276" y="1041272"/>
                                </a:lnTo>
                                <a:lnTo>
                                  <a:pt x="420688" y="1075681"/>
                                </a:lnTo>
                                <a:lnTo>
                                  <a:pt x="417513" y="1092091"/>
                                </a:lnTo>
                                <a:lnTo>
                                  <a:pt x="413809" y="1107443"/>
                                </a:lnTo>
                                <a:lnTo>
                                  <a:pt x="402167" y="1137088"/>
                                </a:lnTo>
                                <a:lnTo>
                                  <a:pt x="379413" y="1179967"/>
                                </a:lnTo>
                                <a:lnTo>
                                  <a:pt x="337609" y="1232904"/>
                                </a:lnTo>
                                <a:lnTo>
                                  <a:pt x="285750" y="1280547"/>
                                </a:lnTo>
                                <a:lnTo>
                                  <a:pt x="226484" y="1319191"/>
                                </a:lnTo>
                                <a:lnTo>
                                  <a:pt x="162984" y="1349895"/>
                                </a:lnTo>
                                <a:lnTo>
                                  <a:pt x="98425" y="1368952"/>
                                </a:lnTo>
                                <a:lnTo>
                                  <a:pt x="34396" y="1376363"/>
                                </a:lnTo>
                                <a:lnTo>
                                  <a:pt x="3704" y="1374246"/>
                                </a:lnTo>
                                <a:lnTo>
                                  <a:pt x="0" y="1372658"/>
                                </a:lnTo>
                                <a:lnTo>
                                  <a:pt x="0" y="1365776"/>
                                </a:lnTo>
                                <a:lnTo>
                                  <a:pt x="3704" y="1364717"/>
                                </a:lnTo>
                                <a:lnTo>
                                  <a:pt x="26459" y="1365776"/>
                                </a:lnTo>
                                <a:lnTo>
                                  <a:pt x="70379" y="1362070"/>
                                </a:lnTo>
                                <a:lnTo>
                                  <a:pt x="112184" y="1352012"/>
                                </a:lnTo>
                                <a:lnTo>
                                  <a:pt x="152400" y="1337719"/>
                                </a:lnTo>
                                <a:lnTo>
                                  <a:pt x="190500" y="1318662"/>
                                </a:lnTo>
                                <a:lnTo>
                                  <a:pt x="227542" y="1295370"/>
                                </a:lnTo>
                                <a:lnTo>
                                  <a:pt x="279400" y="1256196"/>
                                </a:lnTo>
                                <a:lnTo>
                                  <a:pt x="311680" y="1225493"/>
                                </a:lnTo>
                                <a:lnTo>
                                  <a:pt x="328084" y="1208553"/>
                                </a:lnTo>
                                <a:lnTo>
                                  <a:pt x="358776" y="1172026"/>
                                </a:lnTo>
                                <a:lnTo>
                                  <a:pt x="384176" y="1131794"/>
                                </a:lnTo>
                                <a:lnTo>
                                  <a:pt x="400051" y="1087856"/>
                                </a:lnTo>
                                <a:lnTo>
                                  <a:pt x="403226" y="1064035"/>
                                </a:lnTo>
                                <a:lnTo>
                                  <a:pt x="403755" y="1046565"/>
                                </a:lnTo>
                                <a:lnTo>
                                  <a:pt x="400051" y="1013215"/>
                                </a:lnTo>
                                <a:lnTo>
                                  <a:pt x="394759" y="996805"/>
                                </a:lnTo>
                                <a:lnTo>
                                  <a:pt x="388409" y="982512"/>
                                </a:lnTo>
                                <a:lnTo>
                                  <a:pt x="377826" y="968219"/>
                                </a:lnTo>
                                <a:lnTo>
                                  <a:pt x="377826" y="968748"/>
                                </a:lnTo>
                                <a:lnTo>
                                  <a:pt x="377296" y="969807"/>
                                </a:lnTo>
                                <a:lnTo>
                                  <a:pt x="362480" y="984100"/>
                                </a:lnTo>
                                <a:lnTo>
                                  <a:pt x="332846" y="999981"/>
                                </a:lnTo>
                                <a:lnTo>
                                  <a:pt x="310621" y="1007921"/>
                                </a:lnTo>
                                <a:lnTo>
                                  <a:pt x="288925" y="1010568"/>
                                </a:lnTo>
                                <a:lnTo>
                                  <a:pt x="268288" y="1007921"/>
                                </a:lnTo>
                                <a:lnTo>
                                  <a:pt x="250825" y="998393"/>
                                </a:lnTo>
                                <a:lnTo>
                                  <a:pt x="237067" y="982512"/>
                                </a:lnTo>
                                <a:lnTo>
                                  <a:pt x="232305" y="971395"/>
                                </a:lnTo>
                                <a:lnTo>
                                  <a:pt x="230188" y="970336"/>
                                </a:lnTo>
                                <a:lnTo>
                                  <a:pt x="227013" y="965572"/>
                                </a:lnTo>
                                <a:lnTo>
                                  <a:pt x="227542" y="962925"/>
                                </a:lnTo>
                                <a:lnTo>
                                  <a:pt x="230717" y="952337"/>
                                </a:lnTo>
                                <a:lnTo>
                                  <a:pt x="240242" y="933280"/>
                                </a:lnTo>
                                <a:lnTo>
                                  <a:pt x="253471" y="919517"/>
                                </a:lnTo>
                                <a:lnTo>
                                  <a:pt x="270405" y="909988"/>
                                </a:lnTo>
                                <a:lnTo>
                                  <a:pt x="288925" y="904694"/>
                                </a:lnTo>
                                <a:lnTo>
                                  <a:pt x="308505" y="904165"/>
                                </a:lnTo>
                                <a:lnTo>
                                  <a:pt x="329142" y="907341"/>
                                </a:lnTo>
                                <a:lnTo>
                                  <a:pt x="348721" y="914223"/>
                                </a:lnTo>
                                <a:lnTo>
                                  <a:pt x="358246" y="920046"/>
                                </a:lnTo>
                                <a:lnTo>
                                  <a:pt x="367771" y="926398"/>
                                </a:lnTo>
                                <a:lnTo>
                                  <a:pt x="384705" y="942279"/>
                                </a:lnTo>
                                <a:lnTo>
                                  <a:pt x="391584" y="950749"/>
                                </a:lnTo>
                                <a:lnTo>
                                  <a:pt x="409046" y="934339"/>
                                </a:lnTo>
                                <a:lnTo>
                                  <a:pt x="440267" y="899400"/>
                                </a:lnTo>
                                <a:lnTo>
                                  <a:pt x="468313" y="861286"/>
                                </a:lnTo>
                                <a:lnTo>
                                  <a:pt x="492655" y="819466"/>
                                </a:lnTo>
                                <a:lnTo>
                                  <a:pt x="512763" y="776057"/>
                                </a:lnTo>
                                <a:lnTo>
                                  <a:pt x="528638" y="731061"/>
                                </a:lnTo>
                                <a:lnTo>
                                  <a:pt x="540809" y="685535"/>
                                </a:lnTo>
                                <a:lnTo>
                                  <a:pt x="548746" y="638421"/>
                                </a:lnTo>
                                <a:lnTo>
                                  <a:pt x="550863" y="614599"/>
                                </a:lnTo>
                                <a:lnTo>
                                  <a:pt x="551392" y="592366"/>
                                </a:lnTo>
                                <a:lnTo>
                                  <a:pt x="547159" y="550016"/>
                                </a:lnTo>
                                <a:lnTo>
                                  <a:pt x="535517" y="511372"/>
                                </a:lnTo>
                                <a:lnTo>
                                  <a:pt x="518055" y="475375"/>
                                </a:lnTo>
                                <a:lnTo>
                                  <a:pt x="494242" y="444142"/>
                                </a:lnTo>
                                <a:lnTo>
                                  <a:pt x="466196" y="416615"/>
                                </a:lnTo>
                                <a:lnTo>
                                  <a:pt x="433388" y="394381"/>
                                </a:lnTo>
                                <a:lnTo>
                                  <a:pt x="396876" y="377971"/>
                                </a:lnTo>
                                <a:lnTo>
                                  <a:pt x="377296" y="371618"/>
                                </a:lnTo>
                                <a:lnTo>
                                  <a:pt x="369359" y="385382"/>
                                </a:lnTo>
                                <a:lnTo>
                                  <a:pt x="348192" y="411850"/>
                                </a:lnTo>
                                <a:lnTo>
                                  <a:pt x="328084" y="425614"/>
                                </a:lnTo>
                                <a:lnTo>
                                  <a:pt x="313796" y="430378"/>
                                </a:lnTo>
                                <a:lnTo>
                                  <a:pt x="299509" y="430378"/>
                                </a:lnTo>
                                <a:lnTo>
                                  <a:pt x="283634" y="425085"/>
                                </a:lnTo>
                                <a:lnTo>
                                  <a:pt x="275696" y="419791"/>
                                </a:lnTo>
                                <a:lnTo>
                                  <a:pt x="266700" y="410792"/>
                                </a:lnTo>
                                <a:lnTo>
                                  <a:pt x="259292" y="393852"/>
                                </a:lnTo>
                                <a:lnTo>
                                  <a:pt x="259821" y="381676"/>
                                </a:lnTo>
                                <a:lnTo>
                                  <a:pt x="261938" y="375324"/>
                                </a:lnTo>
                                <a:lnTo>
                                  <a:pt x="268817" y="364736"/>
                                </a:lnTo>
                                <a:lnTo>
                                  <a:pt x="290513" y="354149"/>
                                </a:lnTo>
                                <a:lnTo>
                                  <a:pt x="302684" y="352031"/>
                                </a:lnTo>
                                <a:lnTo>
                                  <a:pt x="303742" y="348326"/>
                                </a:lnTo>
                                <a:lnTo>
                                  <a:pt x="308505" y="346738"/>
                                </a:lnTo>
                                <a:lnTo>
                                  <a:pt x="334963" y="345150"/>
                                </a:lnTo>
                                <a:lnTo>
                                  <a:pt x="360892" y="348326"/>
                                </a:lnTo>
                                <a:lnTo>
                                  <a:pt x="365126" y="331915"/>
                                </a:lnTo>
                                <a:lnTo>
                                  <a:pt x="367771" y="300153"/>
                                </a:lnTo>
                                <a:lnTo>
                                  <a:pt x="366184" y="270508"/>
                                </a:lnTo>
                                <a:lnTo>
                                  <a:pt x="360363" y="241393"/>
                                </a:lnTo>
                                <a:lnTo>
                                  <a:pt x="345017" y="201161"/>
                                </a:lnTo>
                                <a:lnTo>
                                  <a:pt x="311680" y="149283"/>
                                </a:lnTo>
                                <a:lnTo>
                                  <a:pt x="289455" y="123343"/>
                                </a:lnTo>
                                <a:lnTo>
                                  <a:pt x="266700" y="98992"/>
                                </a:lnTo>
                                <a:lnTo>
                                  <a:pt x="215371" y="59290"/>
                                </a:lnTo>
                                <a:lnTo>
                                  <a:pt x="173038" y="38644"/>
                                </a:lnTo>
                                <a:lnTo>
                                  <a:pt x="142346" y="28057"/>
                                </a:lnTo>
                                <a:lnTo>
                                  <a:pt x="111125" y="22234"/>
                                </a:lnTo>
                                <a:lnTo>
                                  <a:pt x="78317" y="19587"/>
                                </a:lnTo>
                                <a:lnTo>
                                  <a:pt x="61913" y="20646"/>
                                </a:lnTo>
                                <a:lnTo>
                                  <a:pt x="57150" y="19587"/>
                                </a:lnTo>
                                <a:lnTo>
                                  <a:pt x="52388" y="14293"/>
                                </a:lnTo>
                                <a:lnTo>
                                  <a:pt x="52388" y="6882"/>
                                </a:lnTo>
                                <a:lnTo>
                                  <a:pt x="57150" y="1588"/>
                                </a:lnTo>
                                <a:lnTo>
                                  <a:pt x="61913" y="1059"/>
                                </a:lnTo>
                                <a:close/>
                              </a:path>
                            </a:pathLst>
                          </a:custGeom>
                          <a:solidFill>
                            <a:schemeClr val="tx2"/>
                          </a:solidFill>
                          <a:ln>
                            <a:noFill/>
                          </a:ln>
                        </wps:spPr>
                        <wps:bodyPr vert="horz" wrap="square" lIns="91440" tIns="45720" rIns="91440" bIns="45720" numCol="1" anchor="t" anchorCtr="0" compatLnSpc="1">
                          <a:prstTxWarp prst="textNoShape">
                            <a:avLst/>
                          </a:prstTxWarp>
                          <a:noAutofit/>
                        </wps:bodyPr>
                      </wps:wsp>
                      <wps:wsp>
                        <wps:cNvPr id="1608692690" name="Freeform: Shape 1608692690"/>
                        <wps:cNvSpPr>
                          <a:spLocks/>
                        </wps:cNvSpPr>
                        <wps:spPr bwMode="auto">
                          <a:xfrm>
                            <a:off x="5262335" y="2285884"/>
                            <a:ext cx="1319213" cy="450850"/>
                          </a:xfrm>
                          <a:custGeom>
                            <a:avLst/>
                            <a:gdLst>
                              <a:gd name="connsiteX0" fmla="*/ 340949 w 1319213"/>
                              <a:gd name="connsiteY0" fmla="*/ 307975 h 450850"/>
                              <a:gd name="connsiteX1" fmla="*/ 333987 w 1319213"/>
                              <a:gd name="connsiteY1" fmla="*/ 321671 h 450850"/>
                              <a:gd name="connsiteX2" fmla="*/ 327025 w 1319213"/>
                              <a:gd name="connsiteY2" fmla="*/ 350643 h 450850"/>
                              <a:gd name="connsiteX3" fmla="*/ 330239 w 1319213"/>
                              <a:gd name="connsiteY3" fmla="*/ 379088 h 450850"/>
                              <a:gd name="connsiteX4" fmla="*/ 344698 w 1319213"/>
                              <a:gd name="connsiteY4" fmla="*/ 408587 h 450850"/>
                              <a:gd name="connsiteX5" fmla="*/ 358087 w 1319213"/>
                              <a:gd name="connsiteY5" fmla="*/ 423336 h 450850"/>
                              <a:gd name="connsiteX6" fmla="*/ 359693 w 1319213"/>
                              <a:gd name="connsiteY6" fmla="*/ 422283 h 450850"/>
                              <a:gd name="connsiteX7" fmla="*/ 361300 w 1319213"/>
                              <a:gd name="connsiteY7" fmla="*/ 423863 h 450850"/>
                              <a:gd name="connsiteX8" fmla="*/ 378973 w 1319213"/>
                              <a:gd name="connsiteY8" fmla="*/ 423336 h 450850"/>
                              <a:gd name="connsiteX9" fmla="*/ 403608 w 1319213"/>
                              <a:gd name="connsiteY9" fmla="*/ 417015 h 450850"/>
                              <a:gd name="connsiteX10" fmla="*/ 415925 w 1319213"/>
                              <a:gd name="connsiteY10" fmla="*/ 405953 h 450850"/>
                              <a:gd name="connsiteX11" fmla="*/ 414854 w 1319213"/>
                              <a:gd name="connsiteY11" fmla="*/ 389097 h 450850"/>
                              <a:gd name="connsiteX12" fmla="*/ 409499 w 1319213"/>
                              <a:gd name="connsiteY12" fmla="*/ 378561 h 450850"/>
                              <a:gd name="connsiteX13" fmla="*/ 406821 w 1319213"/>
                              <a:gd name="connsiteY13" fmla="*/ 365392 h 450850"/>
                              <a:gd name="connsiteX14" fmla="*/ 393432 w 1319213"/>
                              <a:gd name="connsiteY14" fmla="*/ 343795 h 450850"/>
                              <a:gd name="connsiteX15" fmla="*/ 382722 w 1319213"/>
                              <a:gd name="connsiteY15" fmla="*/ 334313 h 450850"/>
                              <a:gd name="connsiteX16" fmla="*/ 362907 w 1319213"/>
                              <a:gd name="connsiteY16" fmla="*/ 319564 h 450850"/>
                              <a:gd name="connsiteX17" fmla="*/ 773971 w 1319213"/>
                              <a:gd name="connsiteY17" fmla="*/ 165100 h 450850"/>
                              <a:gd name="connsiteX18" fmla="*/ 762407 w 1319213"/>
                              <a:gd name="connsiteY18" fmla="*/ 179388 h 450850"/>
                              <a:gd name="connsiteX19" fmla="*/ 747165 w 1319213"/>
                              <a:gd name="connsiteY19" fmla="*/ 208492 h 450850"/>
                              <a:gd name="connsiteX20" fmla="*/ 744537 w 1319213"/>
                              <a:gd name="connsiteY20" fmla="*/ 230188 h 450850"/>
                              <a:gd name="connsiteX21" fmla="*/ 746640 w 1319213"/>
                              <a:gd name="connsiteY21" fmla="*/ 243946 h 450850"/>
                              <a:gd name="connsiteX22" fmla="*/ 753472 w 1319213"/>
                              <a:gd name="connsiteY22" fmla="*/ 257175 h 450850"/>
                              <a:gd name="connsiteX23" fmla="*/ 765035 w 1319213"/>
                              <a:gd name="connsiteY23" fmla="*/ 269346 h 450850"/>
                              <a:gd name="connsiteX24" fmla="*/ 772394 w 1319213"/>
                              <a:gd name="connsiteY24" fmla="*/ 274638 h 450850"/>
                              <a:gd name="connsiteX25" fmla="*/ 783957 w 1319213"/>
                              <a:gd name="connsiteY25" fmla="*/ 276225 h 450850"/>
                              <a:gd name="connsiteX26" fmla="*/ 802878 w 1319213"/>
                              <a:gd name="connsiteY26" fmla="*/ 268288 h 450850"/>
                              <a:gd name="connsiteX27" fmla="*/ 816018 w 1319213"/>
                              <a:gd name="connsiteY27" fmla="*/ 253471 h 450850"/>
                              <a:gd name="connsiteX28" fmla="*/ 822325 w 1319213"/>
                              <a:gd name="connsiteY28" fmla="*/ 233363 h 450850"/>
                              <a:gd name="connsiteX29" fmla="*/ 822325 w 1319213"/>
                              <a:gd name="connsiteY29" fmla="*/ 222779 h 450850"/>
                              <a:gd name="connsiteX30" fmla="*/ 820748 w 1319213"/>
                              <a:gd name="connsiteY30" fmla="*/ 213783 h 450850"/>
                              <a:gd name="connsiteX31" fmla="*/ 812339 w 1319213"/>
                              <a:gd name="connsiteY31" fmla="*/ 196850 h 450850"/>
                              <a:gd name="connsiteX32" fmla="*/ 793418 w 1319213"/>
                              <a:gd name="connsiteY32" fmla="*/ 176213 h 450850"/>
                              <a:gd name="connsiteX33" fmla="*/ 778175 w 1319213"/>
                              <a:gd name="connsiteY33" fmla="*/ 165629 h 450850"/>
                              <a:gd name="connsiteX34" fmla="*/ 776073 w 1319213"/>
                              <a:gd name="connsiteY34" fmla="*/ 165100 h 450850"/>
                              <a:gd name="connsiteX35" fmla="*/ 1134153 w 1319213"/>
                              <a:gd name="connsiteY35" fmla="*/ 0 h 450850"/>
                              <a:gd name="connsiteX36" fmla="*/ 1188614 w 1319213"/>
                              <a:gd name="connsiteY36" fmla="*/ 5298 h 450850"/>
                              <a:gd name="connsiteX37" fmla="*/ 1241488 w 1319213"/>
                              <a:gd name="connsiteY37" fmla="*/ 17483 h 450850"/>
                              <a:gd name="connsiteX38" fmla="*/ 1291719 w 1319213"/>
                              <a:gd name="connsiteY38" fmla="*/ 37615 h 450850"/>
                              <a:gd name="connsiteX39" fmla="*/ 1314983 w 1319213"/>
                              <a:gd name="connsiteY39" fmla="*/ 50330 h 450850"/>
                              <a:gd name="connsiteX40" fmla="*/ 1319213 w 1319213"/>
                              <a:gd name="connsiteY40" fmla="*/ 53509 h 450850"/>
                              <a:gd name="connsiteX41" fmla="*/ 1314983 w 1319213"/>
                              <a:gd name="connsiteY41" fmla="*/ 60926 h 450850"/>
                              <a:gd name="connsiteX42" fmla="*/ 1310753 w 1319213"/>
                              <a:gd name="connsiteY42" fmla="*/ 60926 h 450850"/>
                              <a:gd name="connsiteX43" fmla="*/ 1273213 w 1319213"/>
                              <a:gd name="connsiteY43" fmla="*/ 48741 h 450850"/>
                              <a:gd name="connsiteX44" fmla="*/ 1198660 w 1319213"/>
                              <a:gd name="connsiteY44" fmla="*/ 29668 h 450850"/>
                              <a:gd name="connsiteX45" fmla="*/ 1123578 w 1319213"/>
                              <a:gd name="connsiteY45" fmla="*/ 20662 h 450850"/>
                              <a:gd name="connsiteX46" fmla="*/ 1047439 w 1319213"/>
                              <a:gd name="connsiteY46" fmla="*/ 22781 h 450850"/>
                              <a:gd name="connsiteX47" fmla="*/ 1007784 w 1319213"/>
                              <a:gd name="connsiteY47" fmla="*/ 30728 h 450850"/>
                              <a:gd name="connsiteX48" fmla="*/ 972887 w 1319213"/>
                              <a:gd name="connsiteY48" fmla="*/ 39204 h 450850"/>
                              <a:gd name="connsiteX49" fmla="*/ 904150 w 1319213"/>
                              <a:gd name="connsiteY49" fmla="*/ 65694 h 450850"/>
                              <a:gd name="connsiteX50" fmla="*/ 872426 w 1319213"/>
                              <a:gd name="connsiteY50" fmla="*/ 82647 h 450850"/>
                              <a:gd name="connsiteX51" fmla="*/ 854448 w 1319213"/>
                              <a:gd name="connsiteY51" fmla="*/ 93773 h 450850"/>
                              <a:gd name="connsiteX52" fmla="*/ 808448 w 1319213"/>
                              <a:gd name="connsiteY52" fmla="*/ 128739 h 450850"/>
                              <a:gd name="connsiteX53" fmla="*/ 785183 w 1319213"/>
                              <a:gd name="connsiteY53" fmla="*/ 150990 h 450850"/>
                              <a:gd name="connsiteX54" fmla="*/ 797344 w 1319213"/>
                              <a:gd name="connsiteY54" fmla="*/ 157877 h 450850"/>
                              <a:gd name="connsiteX55" fmla="*/ 817965 w 1319213"/>
                              <a:gd name="connsiteY55" fmla="*/ 176420 h 450850"/>
                              <a:gd name="connsiteX56" fmla="*/ 833299 w 1319213"/>
                              <a:gd name="connsiteY56" fmla="*/ 199201 h 450850"/>
                              <a:gd name="connsiteX57" fmla="*/ 839644 w 1319213"/>
                              <a:gd name="connsiteY57" fmla="*/ 225690 h 450850"/>
                              <a:gd name="connsiteX58" fmla="*/ 837000 w 1319213"/>
                              <a:gd name="connsiteY58" fmla="*/ 239465 h 450850"/>
                              <a:gd name="connsiteX59" fmla="*/ 834885 w 1319213"/>
                              <a:gd name="connsiteY59" fmla="*/ 247941 h 450850"/>
                              <a:gd name="connsiteX60" fmla="*/ 825896 w 1319213"/>
                              <a:gd name="connsiteY60" fmla="*/ 263305 h 450850"/>
                              <a:gd name="connsiteX61" fmla="*/ 813735 w 1319213"/>
                              <a:gd name="connsiteY61" fmla="*/ 275490 h 450850"/>
                              <a:gd name="connsiteX62" fmla="*/ 797344 w 1319213"/>
                              <a:gd name="connsiteY62" fmla="*/ 282377 h 450850"/>
                              <a:gd name="connsiteX63" fmla="*/ 789413 w 1319213"/>
                              <a:gd name="connsiteY63" fmla="*/ 283967 h 450850"/>
                              <a:gd name="connsiteX64" fmla="*/ 790999 w 1319213"/>
                              <a:gd name="connsiteY64" fmla="*/ 286616 h 450850"/>
                              <a:gd name="connsiteX65" fmla="*/ 786769 w 1319213"/>
                              <a:gd name="connsiteY65" fmla="*/ 292973 h 450850"/>
                              <a:gd name="connsiteX66" fmla="*/ 782539 w 1319213"/>
                              <a:gd name="connsiteY66" fmla="*/ 292973 h 450850"/>
                              <a:gd name="connsiteX67" fmla="*/ 774080 w 1319213"/>
                              <a:gd name="connsiteY67" fmla="*/ 290324 h 450850"/>
                              <a:gd name="connsiteX68" fmla="*/ 759275 w 1319213"/>
                              <a:gd name="connsiteY68" fmla="*/ 282377 h 450850"/>
                              <a:gd name="connsiteX69" fmla="*/ 742884 w 1319213"/>
                              <a:gd name="connsiteY69" fmla="*/ 265424 h 450850"/>
                              <a:gd name="connsiteX70" fmla="*/ 732309 w 1319213"/>
                              <a:gd name="connsiteY70" fmla="*/ 236286 h 450850"/>
                              <a:gd name="connsiteX71" fmla="*/ 732309 w 1319213"/>
                              <a:gd name="connsiteY71" fmla="*/ 203439 h 450850"/>
                              <a:gd name="connsiteX72" fmla="*/ 737596 w 1319213"/>
                              <a:gd name="connsiteY72" fmla="*/ 187015 h 450850"/>
                              <a:gd name="connsiteX73" fmla="*/ 743412 w 1319213"/>
                              <a:gd name="connsiteY73" fmla="*/ 173241 h 450850"/>
                              <a:gd name="connsiteX74" fmla="*/ 751872 w 1319213"/>
                              <a:gd name="connsiteY74" fmla="*/ 159996 h 450850"/>
                              <a:gd name="connsiteX75" fmla="*/ 720148 w 1319213"/>
                              <a:gd name="connsiteY75" fmla="*/ 156288 h 450850"/>
                              <a:gd name="connsiteX76" fmla="*/ 656699 w 1319213"/>
                              <a:gd name="connsiteY76" fmla="*/ 153109 h 450850"/>
                              <a:gd name="connsiteX77" fmla="*/ 593778 w 1319213"/>
                              <a:gd name="connsiteY77" fmla="*/ 158937 h 450850"/>
                              <a:gd name="connsiteX78" fmla="*/ 531387 w 1319213"/>
                              <a:gd name="connsiteY78" fmla="*/ 171652 h 450850"/>
                              <a:gd name="connsiteX79" fmla="*/ 500720 w 1319213"/>
                              <a:gd name="connsiteY79" fmla="*/ 182247 h 450850"/>
                              <a:gd name="connsiteX80" fmla="*/ 482742 w 1319213"/>
                              <a:gd name="connsiteY80" fmla="*/ 190194 h 450850"/>
                              <a:gd name="connsiteX81" fmla="*/ 442029 w 1319213"/>
                              <a:gd name="connsiteY81" fmla="*/ 210326 h 450850"/>
                              <a:gd name="connsiteX82" fmla="*/ 401845 w 1319213"/>
                              <a:gd name="connsiteY82" fmla="*/ 238935 h 450850"/>
                              <a:gd name="connsiteX83" fmla="*/ 366948 w 1319213"/>
                              <a:gd name="connsiteY83" fmla="*/ 271252 h 450850"/>
                              <a:gd name="connsiteX84" fmla="*/ 352143 w 1319213"/>
                              <a:gd name="connsiteY84" fmla="*/ 289794 h 450850"/>
                              <a:gd name="connsiteX85" fmla="*/ 375936 w 1319213"/>
                              <a:gd name="connsiteY85" fmla="*/ 303569 h 450850"/>
                              <a:gd name="connsiteX86" fmla="*/ 395500 w 1319213"/>
                              <a:gd name="connsiteY86" fmla="*/ 321052 h 450850"/>
                              <a:gd name="connsiteX87" fmla="*/ 405546 w 1319213"/>
                              <a:gd name="connsiteY87" fmla="*/ 331648 h 450850"/>
                              <a:gd name="connsiteX88" fmla="*/ 422466 w 1319213"/>
                              <a:gd name="connsiteY88" fmla="*/ 357607 h 450850"/>
                              <a:gd name="connsiteX89" fmla="*/ 431983 w 1319213"/>
                              <a:gd name="connsiteY89" fmla="*/ 387276 h 450850"/>
                              <a:gd name="connsiteX90" fmla="*/ 431454 w 1319213"/>
                              <a:gd name="connsiteY90" fmla="*/ 410056 h 450850"/>
                              <a:gd name="connsiteX91" fmla="*/ 426696 w 1319213"/>
                              <a:gd name="connsiteY91" fmla="*/ 424891 h 450850"/>
                              <a:gd name="connsiteX92" fmla="*/ 422466 w 1319213"/>
                              <a:gd name="connsiteY92" fmla="*/ 431778 h 450850"/>
                              <a:gd name="connsiteX93" fmla="*/ 417178 w 1319213"/>
                              <a:gd name="connsiteY93" fmla="*/ 438665 h 450850"/>
                              <a:gd name="connsiteX94" fmla="*/ 403960 w 1319213"/>
                              <a:gd name="connsiteY94" fmla="*/ 446612 h 450850"/>
                              <a:gd name="connsiteX95" fmla="*/ 390212 w 1319213"/>
                              <a:gd name="connsiteY95" fmla="*/ 450850 h 450850"/>
                              <a:gd name="connsiteX96" fmla="*/ 376465 w 1319213"/>
                              <a:gd name="connsiteY96" fmla="*/ 448201 h 450850"/>
                              <a:gd name="connsiteX97" fmla="*/ 370649 w 1319213"/>
                              <a:gd name="connsiteY97" fmla="*/ 444493 h 450850"/>
                              <a:gd name="connsiteX98" fmla="*/ 366948 w 1319213"/>
                              <a:gd name="connsiteY98" fmla="*/ 447671 h 450850"/>
                              <a:gd name="connsiteX99" fmla="*/ 362189 w 1319213"/>
                              <a:gd name="connsiteY99" fmla="*/ 446082 h 450850"/>
                              <a:gd name="connsiteX100" fmla="*/ 353200 w 1319213"/>
                              <a:gd name="connsiteY100" fmla="*/ 438665 h 450850"/>
                              <a:gd name="connsiteX101" fmla="*/ 337867 w 1319213"/>
                              <a:gd name="connsiteY101" fmla="*/ 422242 h 450850"/>
                              <a:gd name="connsiteX102" fmla="*/ 322005 w 1319213"/>
                              <a:gd name="connsiteY102" fmla="*/ 395752 h 450850"/>
                              <a:gd name="connsiteX103" fmla="*/ 315131 w 1319213"/>
                              <a:gd name="connsiteY103" fmla="*/ 358667 h 450850"/>
                              <a:gd name="connsiteX104" fmla="*/ 320418 w 1319213"/>
                              <a:gd name="connsiteY104" fmla="*/ 319463 h 450850"/>
                              <a:gd name="connsiteX105" fmla="*/ 327821 w 1319213"/>
                              <a:gd name="connsiteY105" fmla="*/ 300390 h 450850"/>
                              <a:gd name="connsiteX106" fmla="*/ 304556 w 1319213"/>
                              <a:gd name="connsiteY106" fmla="*/ 291914 h 450850"/>
                              <a:gd name="connsiteX107" fmla="*/ 255912 w 1319213"/>
                              <a:gd name="connsiteY107" fmla="*/ 280788 h 450850"/>
                              <a:gd name="connsiteX108" fmla="*/ 231061 w 1319213"/>
                              <a:gd name="connsiteY108" fmla="*/ 277609 h 450850"/>
                              <a:gd name="connsiteX109" fmla="*/ 201451 w 1319213"/>
                              <a:gd name="connsiteY109" fmla="*/ 275490 h 450850"/>
                              <a:gd name="connsiteX110" fmla="*/ 145933 w 1319213"/>
                              <a:gd name="connsiteY110" fmla="*/ 278139 h 450850"/>
                              <a:gd name="connsiteX111" fmla="*/ 91473 w 1319213"/>
                              <a:gd name="connsiteY111" fmla="*/ 288205 h 450850"/>
                              <a:gd name="connsiteX112" fmla="*/ 38070 w 1319213"/>
                              <a:gd name="connsiteY112" fmla="*/ 304099 h 450850"/>
                              <a:gd name="connsiteX113" fmla="*/ 10575 w 1319213"/>
                              <a:gd name="connsiteY113" fmla="*/ 314165 h 450850"/>
                              <a:gd name="connsiteX114" fmla="*/ 6874 w 1319213"/>
                              <a:gd name="connsiteY114" fmla="*/ 314695 h 450850"/>
                              <a:gd name="connsiteX115" fmla="*/ 2115 w 1319213"/>
                              <a:gd name="connsiteY115" fmla="*/ 312046 h 450850"/>
                              <a:gd name="connsiteX116" fmla="*/ 0 w 1319213"/>
                              <a:gd name="connsiteY116" fmla="*/ 306748 h 450850"/>
                              <a:gd name="connsiteX117" fmla="*/ 1586 w 1319213"/>
                              <a:gd name="connsiteY117" fmla="*/ 300390 h 450850"/>
                              <a:gd name="connsiteX118" fmla="*/ 3701 w 1319213"/>
                              <a:gd name="connsiteY118" fmla="*/ 298271 h 450850"/>
                              <a:gd name="connsiteX119" fmla="*/ 20621 w 1319213"/>
                              <a:gd name="connsiteY119" fmla="*/ 289265 h 450850"/>
                              <a:gd name="connsiteX120" fmla="*/ 58691 w 1319213"/>
                              <a:gd name="connsiteY120" fmla="*/ 273901 h 450850"/>
                              <a:gd name="connsiteX121" fmla="*/ 99404 w 1319213"/>
                              <a:gd name="connsiteY121" fmla="*/ 262245 h 450850"/>
                              <a:gd name="connsiteX122" fmla="*/ 142761 w 1319213"/>
                              <a:gd name="connsiteY122" fmla="*/ 254828 h 450850"/>
                              <a:gd name="connsiteX123" fmla="*/ 187704 w 1319213"/>
                              <a:gd name="connsiteY123" fmla="*/ 252709 h 450850"/>
                              <a:gd name="connsiteX124" fmla="*/ 232647 w 1319213"/>
                              <a:gd name="connsiteY124" fmla="*/ 253769 h 450850"/>
                              <a:gd name="connsiteX125" fmla="*/ 277061 w 1319213"/>
                              <a:gd name="connsiteY125" fmla="*/ 260656 h 450850"/>
                              <a:gd name="connsiteX126" fmla="*/ 318303 w 1319213"/>
                              <a:gd name="connsiteY126" fmla="*/ 272841 h 450850"/>
                              <a:gd name="connsiteX127" fmla="*/ 337338 w 1319213"/>
                              <a:gd name="connsiteY127" fmla="*/ 281318 h 450850"/>
                              <a:gd name="connsiteX128" fmla="*/ 348442 w 1319213"/>
                              <a:gd name="connsiteY128" fmla="*/ 263305 h 450850"/>
                              <a:gd name="connsiteX129" fmla="*/ 378051 w 1319213"/>
                              <a:gd name="connsiteY129" fmla="*/ 230988 h 450850"/>
                              <a:gd name="connsiteX130" fmla="*/ 394971 w 1319213"/>
                              <a:gd name="connsiteY130" fmla="*/ 217213 h 450850"/>
                              <a:gd name="connsiteX131" fmla="*/ 414006 w 1319213"/>
                              <a:gd name="connsiteY131" fmla="*/ 203439 h 450850"/>
                              <a:gd name="connsiteX132" fmla="*/ 455776 w 1319213"/>
                              <a:gd name="connsiteY132" fmla="*/ 180658 h 450850"/>
                              <a:gd name="connsiteX133" fmla="*/ 500191 w 1319213"/>
                              <a:gd name="connsiteY133" fmla="*/ 162645 h 450850"/>
                              <a:gd name="connsiteX134" fmla="*/ 546191 w 1319213"/>
                              <a:gd name="connsiteY134" fmla="*/ 148871 h 450850"/>
                              <a:gd name="connsiteX135" fmla="*/ 593778 w 1319213"/>
                              <a:gd name="connsiteY135" fmla="*/ 139864 h 450850"/>
                              <a:gd name="connsiteX136" fmla="*/ 641365 w 1319213"/>
                              <a:gd name="connsiteY136" fmla="*/ 135626 h 450850"/>
                              <a:gd name="connsiteX137" fmla="*/ 690009 w 1319213"/>
                              <a:gd name="connsiteY137" fmla="*/ 137215 h 450850"/>
                              <a:gd name="connsiteX138" fmla="*/ 737596 w 1319213"/>
                              <a:gd name="connsiteY138" fmla="*/ 143573 h 450850"/>
                              <a:gd name="connsiteX139" fmla="*/ 760861 w 1319213"/>
                              <a:gd name="connsiteY139" fmla="*/ 147811 h 450850"/>
                              <a:gd name="connsiteX140" fmla="*/ 774080 w 1319213"/>
                              <a:gd name="connsiteY140" fmla="*/ 131917 h 450850"/>
                              <a:gd name="connsiteX141" fmla="*/ 805804 w 1319213"/>
                              <a:gd name="connsiteY141" fmla="*/ 103309 h 450850"/>
                              <a:gd name="connsiteX142" fmla="*/ 860793 w 1319213"/>
                              <a:gd name="connsiteY142" fmla="*/ 67283 h 450850"/>
                              <a:gd name="connsiteX143" fmla="*/ 895690 w 1319213"/>
                              <a:gd name="connsiteY143" fmla="*/ 49800 h 450850"/>
                              <a:gd name="connsiteX144" fmla="*/ 919484 w 1319213"/>
                              <a:gd name="connsiteY144" fmla="*/ 38145 h 450850"/>
                              <a:gd name="connsiteX145" fmla="*/ 970243 w 1319213"/>
                              <a:gd name="connsiteY145" fmla="*/ 20662 h 450850"/>
                              <a:gd name="connsiteX146" fmla="*/ 1023646 w 1319213"/>
                              <a:gd name="connsiteY146" fmla="*/ 7947 h 450850"/>
                              <a:gd name="connsiteX147" fmla="*/ 1078635 w 1319213"/>
                              <a:gd name="connsiteY147" fmla="*/ 1060 h 4508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Lst>
                            <a:rect l="l" t="t" r="r" b="b"/>
                            <a:pathLst>
                              <a:path w="1319213" h="450850">
                                <a:moveTo>
                                  <a:pt x="340949" y="307975"/>
                                </a:moveTo>
                                <a:lnTo>
                                  <a:pt x="333987" y="321671"/>
                                </a:lnTo>
                                <a:lnTo>
                                  <a:pt x="327025" y="350643"/>
                                </a:lnTo>
                                <a:lnTo>
                                  <a:pt x="330239" y="379088"/>
                                </a:lnTo>
                                <a:lnTo>
                                  <a:pt x="344698" y="408587"/>
                                </a:lnTo>
                                <a:lnTo>
                                  <a:pt x="358087" y="423336"/>
                                </a:lnTo>
                                <a:lnTo>
                                  <a:pt x="359693" y="422283"/>
                                </a:lnTo>
                                <a:lnTo>
                                  <a:pt x="361300" y="423863"/>
                                </a:lnTo>
                                <a:lnTo>
                                  <a:pt x="378973" y="423336"/>
                                </a:lnTo>
                                <a:lnTo>
                                  <a:pt x="403608" y="417015"/>
                                </a:lnTo>
                                <a:lnTo>
                                  <a:pt x="415925" y="405953"/>
                                </a:lnTo>
                                <a:lnTo>
                                  <a:pt x="414854" y="389097"/>
                                </a:lnTo>
                                <a:lnTo>
                                  <a:pt x="409499" y="378561"/>
                                </a:lnTo>
                                <a:lnTo>
                                  <a:pt x="406821" y="365392"/>
                                </a:lnTo>
                                <a:lnTo>
                                  <a:pt x="393432" y="343795"/>
                                </a:lnTo>
                                <a:lnTo>
                                  <a:pt x="382722" y="334313"/>
                                </a:lnTo>
                                <a:lnTo>
                                  <a:pt x="362907" y="319564"/>
                                </a:lnTo>
                                <a:close/>
                                <a:moveTo>
                                  <a:pt x="773971" y="165100"/>
                                </a:moveTo>
                                <a:lnTo>
                                  <a:pt x="762407" y="179388"/>
                                </a:lnTo>
                                <a:lnTo>
                                  <a:pt x="747165" y="208492"/>
                                </a:lnTo>
                                <a:lnTo>
                                  <a:pt x="744537" y="230188"/>
                                </a:lnTo>
                                <a:lnTo>
                                  <a:pt x="746640" y="243946"/>
                                </a:lnTo>
                                <a:lnTo>
                                  <a:pt x="753472" y="257175"/>
                                </a:lnTo>
                                <a:lnTo>
                                  <a:pt x="765035" y="269346"/>
                                </a:lnTo>
                                <a:lnTo>
                                  <a:pt x="772394" y="274638"/>
                                </a:lnTo>
                                <a:lnTo>
                                  <a:pt x="783957" y="276225"/>
                                </a:lnTo>
                                <a:lnTo>
                                  <a:pt x="802878" y="268288"/>
                                </a:lnTo>
                                <a:lnTo>
                                  <a:pt x="816018" y="253471"/>
                                </a:lnTo>
                                <a:lnTo>
                                  <a:pt x="822325" y="233363"/>
                                </a:lnTo>
                                <a:lnTo>
                                  <a:pt x="822325" y="222779"/>
                                </a:lnTo>
                                <a:lnTo>
                                  <a:pt x="820748" y="213783"/>
                                </a:lnTo>
                                <a:lnTo>
                                  <a:pt x="812339" y="196850"/>
                                </a:lnTo>
                                <a:lnTo>
                                  <a:pt x="793418" y="176213"/>
                                </a:lnTo>
                                <a:lnTo>
                                  <a:pt x="778175" y="165629"/>
                                </a:lnTo>
                                <a:lnTo>
                                  <a:pt x="776073" y="165100"/>
                                </a:lnTo>
                                <a:close/>
                                <a:moveTo>
                                  <a:pt x="1134153" y="0"/>
                                </a:moveTo>
                                <a:lnTo>
                                  <a:pt x="1188614" y="5298"/>
                                </a:lnTo>
                                <a:lnTo>
                                  <a:pt x="1241488" y="17483"/>
                                </a:lnTo>
                                <a:lnTo>
                                  <a:pt x="1291719" y="37615"/>
                                </a:lnTo>
                                <a:lnTo>
                                  <a:pt x="1314983" y="50330"/>
                                </a:lnTo>
                                <a:lnTo>
                                  <a:pt x="1319213" y="53509"/>
                                </a:lnTo>
                                <a:lnTo>
                                  <a:pt x="1314983" y="60926"/>
                                </a:lnTo>
                                <a:lnTo>
                                  <a:pt x="1310753" y="60926"/>
                                </a:lnTo>
                                <a:lnTo>
                                  <a:pt x="1273213" y="48741"/>
                                </a:lnTo>
                                <a:lnTo>
                                  <a:pt x="1198660" y="29668"/>
                                </a:lnTo>
                                <a:lnTo>
                                  <a:pt x="1123578" y="20662"/>
                                </a:lnTo>
                                <a:lnTo>
                                  <a:pt x="1047439" y="22781"/>
                                </a:lnTo>
                                <a:lnTo>
                                  <a:pt x="1007784" y="30728"/>
                                </a:lnTo>
                                <a:lnTo>
                                  <a:pt x="972887" y="39204"/>
                                </a:lnTo>
                                <a:lnTo>
                                  <a:pt x="904150" y="65694"/>
                                </a:lnTo>
                                <a:lnTo>
                                  <a:pt x="872426" y="82647"/>
                                </a:lnTo>
                                <a:lnTo>
                                  <a:pt x="854448" y="93773"/>
                                </a:lnTo>
                                <a:lnTo>
                                  <a:pt x="808448" y="128739"/>
                                </a:lnTo>
                                <a:lnTo>
                                  <a:pt x="785183" y="150990"/>
                                </a:lnTo>
                                <a:lnTo>
                                  <a:pt x="797344" y="157877"/>
                                </a:lnTo>
                                <a:lnTo>
                                  <a:pt x="817965" y="176420"/>
                                </a:lnTo>
                                <a:lnTo>
                                  <a:pt x="833299" y="199201"/>
                                </a:lnTo>
                                <a:lnTo>
                                  <a:pt x="839644" y="225690"/>
                                </a:lnTo>
                                <a:lnTo>
                                  <a:pt x="837000" y="239465"/>
                                </a:lnTo>
                                <a:lnTo>
                                  <a:pt x="834885" y="247941"/>
                                </a:lnTo>
                                <a:lnTo>
                                  <a:pt x="825896" y="263305"/>
                                </a:lnTo>
                                <a:lnTo>
                                  <a:pt x="813735" y="275490"/>
                                </a:lnTo>
                                <a:lnTo>
                                  <a:pt x="797344" y="282377"/>
                                </a:lnTo>
                                <a:lnTo>
                                  <a:pt x="789413" y="283967"/>
                                </a:lnTo>
                                <a:lnTo>
                                  <a:pt x="790999" y="286616"/>
                                </a:lnTo>
                                <a:lnTo>
                                  <a:pt x="786769" y="292973"/>
                                </a:lnTo>
                                <a:lnTo>
                                  <a:pt x="782539" y="292973"/>
                                </a:lnTo>
                                <a:lnTo>
                                  <a:pt x="774080" y="290324"/>
                                </a:lnTo>
                                <a:lnTo>
                                  <a:pt x="759275" y="282377"/>
                                </a:lnTo>
                                <a:lnTo>
                                  <a:pt x="742884" y="265424"/>
                                </a:lnTo>
                                <a:lnTo>
                                  <a:pt x="732309" y="236286"/>
                                </a:lnTo>
                                <a:lnTo>
                                  <a:pt x="732309" y="203439"/>
                                </a:lnTo>
                                <a:lnTo>
                                  <a:pt x="737596" y="187015"/>
                                </a:lnTo>
                                <a:lnTo>
                                  <a:pt x="743412" y="173241"/>
                                </a:lnTo>
                                <a:lnTo>
                                  <a:pt x="751872" y="159996"/>
                                </a:lnTo>
                                <a:lnTo>
                                  <a:pt x="720148" y="156288"/>
                                </a:lnTo>
                                <a:lnTo>
                                  <a:pt x="656699" y="153109"/>
                                </a:lnTo>
                                <a:lnTo>
                                  <a:pt x="593778" y="158937"/>
                                </a:lnTo>
                                <a:lnTo>
                                  <a:pt x="531387" y="171652"/>
                                </a:lnTo>
                                <a:lnTo>
                                  <a:pt x="500720" y="182247"/>
                                </a:lnTo>
                                <a:lnTo>
                                  <a:pt x="482742" y="190194"/>
                                </a:lnTo>
                                <a:lnTo>
                                  <a:pt x="442029" y="210326"/>
                                </a:lnTo>
                                <a:lnTo>
                                  <a:pt x="401845" y="238935"/>
                                </a:lnTo>
                                <a:lnTo>
                                  <a:pt x="366948" y="271252"/>
                                </a:lnTo>
                                <a:lnTo>
                                  <a:pt x="352143" y="289794"/>
                                </a:lnTo>
                                <a:lnTo>
                                  <a:pt x="375936" y="303569"/>
                                </a:lnTo>
                                <a:lnTo>
                                  <a:pt x="395500" y="321052"/>
                                </a:lnTo>
                                <a:lnTo>
                                  <a:pt x="405546" y="331648"/>
                                </a:lnTo>
                                <a:lnTo>
                                  <a:pt x="422466" y="357607"/>
                                </a:lnTo>
                                <a:lnTo>
                                  <a:pt x="431983" y="387276"/>
                                </a:lnTo>
                                <a:lnTo>
                                  <a:pt x="431454" y="410056"/>
                                </a:lnTo>
                                <a:lnTo>
                                  <a:pt x="426696" y="424891"/>
                                </a:lnTo>
                                <a:lnTo>
                                  <a:pt x="422466" y="431778"/>
                                </a:lnTo>
                                <a:lnTo>
                                  <a:pt x="417178" y="438665"/>
                                </a:lnTo>
                                <a:lnTo>
                                  <a:pt x="403960" y="446612"/>
                                </a:lnTo>
                                <a:lnTo>
                                  <a:pt x="390212" y="450850"/>
                                </a:lnTo>
                                <a:lnTo>
                                  <a:pt x="376465" y="448201"/>
                                </a:lnTo>
                                <a:lnTo>
                                  <a:pt x="370649" y="444493"/>
                                </a:lnTo>
                                <a:lnTo>
                                  <a:pt x="366948" y="447671"/>
                                </a:lnTo>
                                <a:lnTo>
                                  <a:pt x="362189" y="446082"/>
                                </a:lnTo>
                                <a:lnTo>
                                  <a:pt x="353200" y="438665"/>
                                </a:lnTo>
                                <a:lnTo>
                                  <a:pt x="337867" y="422242"/>
                                </a:lnTo>
                                <a:lnTo>
                                  <a:pt x="322005" y="395752"/>
                                </a:lnTo>
                                <a:lnTo>
                                  <a:pt x="315131" y="358667"/>
                                </a:lnTo>
                                <a:lnTo>
                                  <a:pt x="320418" y="319463"/>
                                </a:lnTo>
                                <a:lnTo>
                                  <a:pt x="327821" y="300390"/>
                                </a:lnTo>
                                <a:lnTo>
                                  <a:pt x="304556" y="291914"/>
                                </a:lnTo>
                                <a:lnTo>
                                  <a:pt x="255912" y="280788"/>
                                </a:lnTo>
                                <a:lnTo>
                                  <a:pt x="231061" y="277609"/>
                                </a:lnTo>
                                <a:lnTo>
                                  <a:pt x="201451" y="275490"/>
                                </a:lnTo>
                                <a:lnTo>
                                  <a:pt x="145933" y="278139"/>
                                </a:lnTo>
                                <a:lnTo>
                                  <a:pt x="91473" y="288205"/>
                                </a:lnTo>
                                <a:lnTo>
                                  <a:pt x="38070" y="304099"/>
                                </a:lnTo>
                                <a:lnTo>
                                  <a:pt x="10575" y="314165"/>
                                </a:lnTo>
                                <a:lnTo>
                                  <a:pt x="6874" y="314695"/>
                                </a:lnTo>
                                <a:lnTo>
                                  <a:pt x="2115" y="312046"/>
                                </a:lnTo>
                                <a:lnTo>
                                  <a:pt x="0" y="306748"/>
                                </a:lnTo>
                                <a:lnTo>
                                  <a:pt x="1586" y="300390"/>
                                </a:lnTo>
                                <a:lnTo>
                                  <a:pt x="3701" y="298271"/>
                                </a:lnTo>
                                <a:lnTo>
                                  <a:pt x="20621" y="289265"/>
                                </a:lnTo>
                                <a:lnTo>
                                  <a:pt x="58691" y="273901"/>
                                </a:lnTo>
                                <a:lnTo>
                                  <a:pt x="99404" y="262245"/>
                                </a:lnTo>
                                <a:lnTo>
                                  <a:pt x="142761" y="254828"/>
                                </a:lnTo>
                                <a:lnTo>
                                  <a:pt x="187704" y="252709"/>
                                </a:lnTo>
                                <a:lnTo>
                                  <a:pt x="232647" y="253769"/>
                                </a:lnTo>
                                <a:lnTo>
                                  <a:pt x="277061" y="260656"/>
                                </a:lnTo>
                                <a:lnTo>
                                  <a:pt x="318303" y="272841"/>
                                </a:lnTo>
                                <a:lnTo>
                                  <a:pt x="337338" y="281318"/>
                                </a:lnTo>
                                <a:lnTo>
                                  <a:pt x="348442" y="263305"/>
                                </a:lnTo>
                                <a:lnTo>
                                  <a:pt x="378051" y="230988"/>
                                </a:lnTo>
                                <a:lnTo>
                                  <a:pt x="394971" y="217213"/>
                                </a:lnTo>
                                <a:lnTo>
                                  <a:pt x="414006" y="203439"/>
                                </a:lnTo>
                                <a:lnTo>
                                  <a:pt x="455776" y="180658"/>
                                </a:lnTo>
                                <a:lnTo>
                                  <a:pt x="500191" y="162645"/>
                                </a:lnTo>
                                <a:lnTo>
                                  <a:pt x="546191" y="148871"/>
                                </a:lnTo>
                                <a:lnTo>
                                  <a:pt x="593778" y="139864"/>
                                </a:lnTo>
                                <a:lnTo>
                                  <a:pt x="641365" y="135626"/>
                                </a:lnTo>
                                <a:lnTo>
                                  <a:pt x="690009" y="137215"/>
                                </a:lnTo>
                                <a:lnTo>
                                  <a:pt x="737596" y="143573"/>
                                </a:lnTo>
                                <a:lnTo>
                                  <a:pt x="760861" y="147811"/>
                                </a:lnTo>
                                <a:lnTo>
                                  <a:pt x="774080" y="131917"/>
                                </a:lnTo>
                                <a:lnTo>
                                  <a:pt x="805804" y="103309"/>
                                </a:lnTo>
                                <a:lnTo>
                                  <a:pt x="860793" y="67283"/>
                                </a:lnTo>
                                <a:lnTo>
                                  <a:pt x="895690" y="49800"/>
                                </a:lnTo>
                                <a:lnTo>
                                  <a:pt x="919484" y="38145"/>
                                </a:lnTo>
                                <a:lnTo>
                                  <a:pt x="970243" y="20662"/>
                                </a:lnTo>
                                <a:lnTo>
                                  <a:pt x="1023646" y="7947"/>
                                </a:lnTo>
                                <a:lnTo>
                                  <a:pt x="1078635" y="1060"/>
                                </a:lnTo>
                                <a:close/>
                              </a:path>
                            </a:pathLst>
                          </a:custGeom>
                          <a:solidFill>
                            <a:schemeClr val="tx2"/>
                          </a:solidFill>
                          <a:ln>
                            <a:noFill/>
                          </a:ln>
                        </wps:spPr>
                        <wps:bodyPr vert="horz" wrap="square" lIns="91440" tIns="45720" rIns="91440" bIns="45720" numCol="1" anchor="t" anchorCtr="0" compatLnSpc="1">
                          <a:prstTxWarp prst="textNoShape">
                            <a:avLst/>
                          </a:prstTxWarp>
                          <a:noAutofit/>
                        </wps:bodyPr>
                      </wps:wsp>
                      <wps:wsp>
                        <wps:cNvPr id="1608692691" name="Freeform: Shape 1608692691"/>
                        <wps:cNvSpPr>
                          <a:spLocks/>
                        </wps:cNvSpPr>
                        <wps:spPr bwMode="auto">
                          <a:xfrm>
                            <a:off x="3290660" y="1119072"/>
                            <a:ext cx="962025" cy="1309688"/>
                          </a:xfrm>
                          <a:custGeom>
                            <a:avLst/>
                            <a:gdLst>
                              <a:gd name="connsiteX0" fmla="*/ 452967 w 962025"/>
                              <a:gd name="connsiteY0" fmla="*/ 989012 h 1309688"/>
                              <a:gd name="connsiteX1" fmla="*/ 442912 w 962025"/>
                              <a:gd name="connsiteY1" fmla="*/ 990590 h 1309688"/>
                              <a:gd name="connsiteX2" fmla="*/ 443971 w 962025"/>
                              <a:gd name="connsiteY2" fmla="*/ 994271 h 1309688"/>
                              <a:gd name="connsiteX3" fmla="*/ 440796 w 962025"/>
                              <a:gd name="connsiteY3" fmla="*/ 997426 h 1309688"/>
                              <a:gd name="connsiteX4" fmla="*/ 430212 w 962025"/>
                              <a:gd name="connsiteY4" fmla="*/ 1004788 h 1309688"/>
                              <a:gd name="connsiteX5" fmla="*/ 413808 w 962025"/>
                              <a:gd name="connsiteY5" fmla="*/ 1022141 h 1309688"/>
                              <a:gd name="connsiteX6" fmla="*/ 402696 w 962025"/>
                              <a:gd name="connsiteY6" fmla="*/ 1041073 h 1309688"/>
                              <a:gd name="connsiteX7" fmla="*/ 396345 w 962025"/>
                              <a:gd name="connsiteY7" fmla="*/ 1061581 h 1309688"/>
                              <a:gd name="connsiteX8" fmla="*/ 395287 w 962025"/>
                              <a:gd name="connsiteY8" fmla="*/ 1072098 h 1309688"/>
                              <a:gd name="connsiteX9" fmla="*/ 397404 w 962025"/>
                              <a:gd name="connsiteY9" fmla="*/ 1073150 h 1309688"/>
                              <a:gd name="connsiteX10" fmla="*/ 399520 w 962025"/>
                              <a:gd name="connsiteY10" fmla="*/ 1073150 h 1309688"/>
                              <a:gd name="connsiteX11" fmla="*/ 395816 w 962025"/>
                              <a:gd name="connsiteY11" fmla="*/ 1069469 h 1309688"/>
                              <a:gd name="connsiteX12" fmla="*/ 399520 w 962025"/>
                              <a:gd name="connsiteY12" fmla="*/ 1061055 h 1309688"/>
                              <a:gd name="connsiteX13" fmla="*/ 404812 w 962025"/>
                              <a:gd name="connsiteY13" fmla="*/ 1061055 h 1309688"/>
                              <a:gd name="connsiteX14" fmla="*/ 425450 w 962025"/>
                              <a:gd name="connsiteY14" fmla="*/ 1065262 h 1309688"/>
                              <a:gd name="connsiteX15" fmla="*/ 446087 w 962025"/>
                              <a:gd name="connsiteY15" fmla="*/ 1064736 h 1309688"/>
                              <a:gd name="connsiteX16" fmla="*/ 456671 w 962025"/>
                              <a:gd name="connsiteY16" fmla="*/ 1061581 h 1309688"/>
                              <a:gd name="connsiteX17" fmla="*/ 473604 w 962025"/>
                              <a:gd name="connsiteY17" fmla="*/ 1049486 h 1309688"/>
                              <a:gd name="connsiteX18" fmla="*/ 479425 w 962025"/>
                              <a:gd name="connsiteY18" fmla="*/ 1040547 h 1309688"/>
                              <a:gd name="connsiteX19" fmla="*/ 482600 w 962025"/>
                              <a:gd name="connsiteY19" fmla="*/ 1030555 h 1309688"/>
                              <a:gd name="connsiteX20" fmla="*/ 481013 w 962025"/>
                              <a:gd name="connsiteY20" fmla="*/ 1011624 h 1309688"/>
                              <a:gd name="connsiteX21" fmla="*/ 470429 w 962025"/>
                              <a:gd name="connsiteY21" fmla="*/ 995848 h 1309688"/>
                              <a:gd name="connsiteX22" fmla="*/ 200132 w 962025"/>
                              <a:gd name="connsiteY22" fmla="*/ 420687 h 1309688"/>
                              <a:gd name="connsiteX23" fmla="*/ 176212 w 962025"/>
                              <a:gd name="connsiteY23" fmla="*/ 425501 h 1309688"/>
                              <a:gd name="connsiteX24" fmla="*/ 180465 w 962025"/>
                              <a:gd name="connsiteY24" fmla="*/ 430316 h 1309688"/>
                              <a:gd name="connsiteX25" fmla="*/ 184186 w 962025"/>
                              <a:gd name="connsiteY25" fmla="*/ 434595 h 1309688"/>
                              <a:gd name="connsiteX26" fmla="*/ 187906 w 962025"/>
                              <a:gd name="connsiteY26" fmla="*/ 437805 h 1309688"/>
                              <a:gd name="connsiteX27" fmla="*/ 192691 w 962025"/>
                              <a:gd name="connsiteY27" fmla="*/ 439944 h 1309688"/>
                              <a:gd name="connsiteX28" fmla="*/ 193754 w 962025"/>
                              <a:gd name="connsiteY28" fmla="*/ 442619 h 1309688"/>
                              <a:gd name="connsiteX29" fmla="*/ 192691 w 962025"/>
                              <a:gd name="connsiteY29" fmla="*/ 443689 h 1309688"/>
                              <a:gd name="connsiteX30" fmla="*/ 200132 w 962025"/>
                              <a:gd name="connsiteY30" fmla="*/ 451713 h 1309688"/>
                              <a:gd name="connsiteX31" fmla="*/ 219269 w 962025"/>
                              <a:gd name="connsiteY31" fmla="*/ 462946 h 1309688"/>
                              <a:gd name="connsiteX32" fmla="*/ 230963 w 962025"/>
                              <a:gd name="connsiteY32" fmla="*/ 467225 h 1309688"/>
                              <a:gd name="connsiteX33" fmla="*/ 240531 w 962025"/>
                              <a:gd name="connsiteY33" fmla="*/ 469365 h 1309688"/>
                              <a:gd name="connsiteX34" fmla="*/ 261262 w 962025"/>
                              <a:gd name="connsiteY34" fmla="*/ 469900 h 1309688"/>
                              <a:gd name="connsiteX35" fmla="*/ 271362 w 962025"/>
                              <a:gd name="connsiteY35" fmla="*/ 467760 h 1309688"/>
                              <a:gd name="connsiteX36" fmla="*/ 276677 w 962025"/>
                              <a:gd name="connsiteY36" fmla="*/ 467225 h 1309688"/>
                              <a:gd name="connsiteX37" fmla="*/ 289435 w 962025"/>
                              <a:gd name="connsiteY37" fmla="*/ 460271 h 1309688"/>
                              <a:gd name="connsiteX38" fmla="*/ 293687 w 962025"/>
                              <a:gd name="connsiteY38" fmla="*/ 455457 h 1309688"/>
                              <a:gd name="connsiteX39" fmla="*/ 292092 w 962025"/>
                              <a:gd name="connsiteY39" fmla="*/ 441549 h 1309688"/>
                              <a:gd name="connsiteX40" fmla="*/ 290498 w 962025"/>
                              <a:gd name="connsiteY40" fmla="*/ 427641 h 1309688"/>
                              <a:gd name="connsiteX41" fmla="*/ 286777 w 962025"/>
                              <a:gd name="connsiteY41" fmla="*/ 427106 h 1309688"/>
                              <a:gd name="connsiteX42" fmla="*/ 284119 w 962025"/>
                              <a:gd name="connsiteY42" fmla="*/ 429246 h 1309688"/>
                              <a:gd name="connsiteX43" fmla="*/ 280398 w 962025"/>
                              <a:gd name="connsiteY43" fmla="*/ 429246 h 1309688"/>
                              <a:gd name="connsiteX44" fmla="*/ 252225 w 962025"/>
                              <a:gd name="connsiteY44" fmla="*/ 422292 h 1309688"/>
                              <a:gd name="connsiteX45" fmla="*/ 548519 w 962025"/>
                              <a:gd name="connsiteY45" fmla="*/ 0 h 1309688"/>
                              <a:gd name="connsiteX46" fmla="*/ 617348 w 962025"/>
                              <a:gd name="connsiteY46" fmla="*/ 10583 h 1309688"/>
                              <a:gd name="connsiteX47" fmla="*/ 684589 w 962025"/>
                              <a:gd name="connsiteY47" fmla="*/ 32808 h 1309688"/>
                              <a:gd name="connsiteX48" fmla="*/ 747065 w 962025"/>
                              <a:gd name="connsiteY48" fmla="*/ 66146 h 1309688"/>
                              <a:gd name="connsiteX49" fmla="*/ 803188 w 962025"/>
                              <a:gd name="connsiteY49" fmla="*/ 110596 h 1309688"/>
                              <a:gd name="connsiteX50" fmla="*/ 829131 w 962025"/>
                              <a:gd name="connsiteY50" fmla="*/ 137054 h 1309688"/>
                              <a:gd name="connsiteX51" fmla="*/ 830720 w 962025"/>
                              <a:gd name="connsiteY51" fmla="*/ 140229 h 1309688"/>
                              <a:gd name="connsiteX52" fmla="*/ 827013 w 962025"/>
                              <a:gd name="connsiteY52" fmla="*/ 143933 h 1309688"/>
                              <a:gd name="connsiteX53" fmla="*/ 823837 w 962025"/>
                              <a:gd name="connsiteY53" fmla="*/ 142346 h 1309688"/>
                              <a:gd name="connsiteX54" fmla="*/ 802658 w 962025"/>
                              <a:gd name="connsiteY54" fmla="*/ 122767 h 1309688"/>
                              <a:gd name="connsiteX55" fmla="*/ 755007 w 962025"/>
                              <a:gd name="connsiteY55" fmla="*/ 87842 h 1309688"/>
                              <a:gd name="connsiteX56" fmla="*/ 704709 w 962025"/>
                              <a:gd name="connsiteY56" fmla="*/ 59267 h 1309688"/>
                              <a:gd name="connsiteX57" fmla="*/ 650704 w 962025"/>
                              <a:gd name="connsiteY57" fmla="*/ 37571 h 1309688"/>
                              <a:gd name="connsiteX58" fmla="*/ 595111 w 962025"/>
                              <a:gd name="connsiteY58" fmla="*/ 23813 h 1309688"/>
                              <a:gd name="connsiteX59" fmla="*/ 537929 w 962025"/>
                              <a:gd name="connsiteY59" fmla="*/ 16933 h 1309688"/>
                              <a:gd name="connsiteX60" fmla="*/ 480218 w 962025"/>
                              <a:gd name="connsiteY60" fmla="*/ 19050 h 1309688"/>
                              <a:gd name="connsiteX61" fmla="*/ 421978 w 962025"/>
                              <a:gd name="connsiteY61" fmla="*/ 29633 h 1309688"/>
                              <a:gd name="connsiteX62" fmla="*/ 393917 w 962025"/>
                              <a:gd name="connsiteY62" fmla="*/ 39158 h 1309688"/>
                              <a:gd name="connsiteX63" fmla="*/ 364267 w 962025"/>
                              <a:gd name="connsiteY63" fmla="*/ 50271 h 1309688"/>
                              <a:gd name="connsiteX64" fmla="*/ 308674 w 962025"/>
                              <a:gd name="connsiteY64" fmla="*/ 79904 h 1309688"/>
                              <a:gd name="connsiteX65" fmla="*/ 257317 w 962025"/>
                              <a:gd name="connsiteY65" fmla="*/ 118004 h 1309688"/>
                              <a:gd name="connsiteX66" fmla="*/ 213372 w 962025"/>
                              <a:gd name="connsiteY66" fmla="*/ 164571 h 1309688"/>
                              <a:gd name="connsiteX67" fmla="*/ 194311 w 962025"/>
                              <a:gd name="connsiteY67" fmla="*/ 189442 h 1309688"/>
                              <a:gd name="connsiteX68" fmla="*/ 180016 w 962025"/>
                              <a:gd name="connsiteY68" fmla="*/ 213254 h 1309688"/>
                              <a:gd name="connsiteX69" fmla="*/ 153013 w 962025"/>
                              <a:gd name="connsiteY69" fmla="*/ 270404 h 1309688"/>
                              <a:gd name="connsiteX70" fmla="*/ 141895 w 962025"/>
                              <a:gd name="connsiteY70" fmla="*/ 316971 h 1309688"/>
                              <a:gd name="connsiteX71" fmla="*/ 139248 w 962025"/>
                              <a:gd name="connsiteY71" fmla="*/ 347134 h 1309688"/>
                              <a:gd name="connsiteX72" fmla="*/ 142954 w 962025"/>
                              <a:gd name="connsiteY72" fmla="*/ 376767 h 1309688"/>
                              <a:gd name="connsiteX73" fmla="*/ 153013 w 962025"/>
                              <a:gd name="connsiteY73" fmla="*/ 403754 h 1309688"/>
                              <a:gd name="connsiteX74" fmla="*/ 161485 w 962025"/>
                              <a:gd name="connsiteY74" fmla="*/ 414867 h 1309688"/>
                              <a:gd name="connsiteX75" fmla="*/ 173662 w 962025"/>
                              <a:gd name="connsiteY75" fmla="*/ 412221 h 1309688"/>
                              <a:gd name="connsiteX76" fmla="*/ 199606 w 962025"/>
                              <a:gd name="connsiteY76" fmla="*/ 407459 h 1309688"/>
                              <a:gd name="connsiteX77" fmla="*/ 227138 w 962025"/>
                              <a:gd name="connsiteY77" fmla="*/ 406400 h 1309688"/>
                              <a:gd name="connsiteX78" fmla="*/ 255199 w 962025"/>
                              <a:gd name="connsiteY78" fmla="*/ 410634 h 1309688"/>
                              <a:gd name="connsiteX79" fmla="*/ 270553 w 962025"/>
                              <a:gd name="connsiteY79" fmla="*/ 414338 h 1309688"/>
                              <a:gd name="connsiteX80" fmla="*/ 277436 w 962025"/>
                              <a:gd name="connsiteY80" fmla="*/ 413279 h 1309688"/>
                              <a:gd name="connsiteX81" fmla="*/ 289614 w 962025"/>
                              <a:gd name="connsiteY81" fmla="*/ 416454 h 1309688"/>
                              <a:gd name="connsiteX82" fmla="*/ 298614 w 962025"/>
                              <a:gd name="connsiteY82" fmla="*/ 423334 h 1309688"/>
                              <a:gd name="connsiteX83" fmla="*/ 304968 w 962025"/>
                              <a:gd name="connsiteY83" fmla="*/ 433388 h 1309688"/>
                              <a:gd name="connsiteX84" fmla="*/ 307086 w 962025"/>
                              <a:gd name="connsiteY84" fmla="*/ 444500 h 1309688"/>
                              <a:gd name="connsiteX85" fmla="*/ 305497 w 962025"/>
                              <a:gd name="connsiteY85" fmla="*/ 456671 h 1309688"/>
                              <a:gd name="connsiteX86" fmla="*/ 300203 w 962025"/>
                              <a:gd name="connsiteY86" fmla="*/ 467784 h 1309688"/>
                              <a:gd name="connsiteX87" fmla="*/ 290143 w 962025"/>
                              <a:gd name="connsiteY87" fmla="*/ 476779 h 1309688"/>
                              <a:gd name="connsiteX88" fmla="*/ 283260 w 962025"/>
                              <a:gd name="connsiteY88" fmla="*/ 480484 h 1309688"/>
                              <a:gd name="connsiteX89" fmla="*/ 275318 w 962025"/>
                              <a:gd name="connsiteY89" fmla="*/ 483659 h 1309688"/>
                              <a:gd name="connsiteX90" fmla="*/ 257317 w 962025"/>
                              <a:gd name="connsiteY90" fmla="*/ 485775 h 1309688"/>
                              <a:gd name="connsiteX91" fmla="*/ 230844 w 962025"/>
                              <a:gd name="connsiteY91" fmla="*/ 484188 h 1309688"/>
                              <a:gd name="connsiteX92" fmla="*/ 196429 w 962025"/>
                              <a:gd name="connsiteY92" fmla="*/ 469900 h 1309688"/>
                              <a:gd name="connsiteX93" fmla="*/ 175780 w 962025"/>
                              <a:gd name="connsiteY93" fmla="*/ 452438 h 1309688"/>
                              <a:gd name="connsiteX94" fmla="*/ 166250 w 962025"/>
                              <a:gd name="connsiteY94" fmla="*/ 437621 h 1309688"/>
                              <a:gd name="connsiteX95" fmla="*/ 162014 w 962025"/>
                              <a:gd name="connsiteY95" fmla="*/ 430213 h 1309688"/>
                              <a:gd name="connsiteX96" fmla="*/ 139248 w 962025"/>
                              <a:gd name="connsiteY96" fmla="*/ 438679 h 1309688"/>
                              <a:gd name="connsiteX97" fmla="*/ 99538 w 962025"/>
                              <a:gd name="connsiteY97" fmla="*/ 465138 h 1309688"/>
                              <a:gd name="connsiteX98" fmla="*/ 67771 w 962025"/>
                              <a:gd name="connsiteY98" fmla="*/ 501121 h 1309688"/>
                              <a:gd name="connsiteX99" fmla="*/ 43416 w 962025"/>
                              <a:gd name="connsiteY99" fmla="*/ 544513 h 1309688"/>
                              <a:gd name="connsiteX100" fmla="*/ 26473 w 962025"/>
                              <a:gd name="connsiteY100" fmla="*/ 592667 h 1309688"/>
                              <a:gd name="connsiteX101" fmla="*/ 18002 w 962025"/>
                              <a:gd name="connsiteY101" fmla="*/ 643467 h 1309688"/>
                              <a:gd name="connsiteX102" fmla="*/ 19061 w 962025"/>
                              <a:gd name="connsiteY102" fmla="*/ 695855 h 1309688"/>
                              <a:gd name="connsiteX103" fmla="*/ 28061 w 962025"/>
                              <a:gd name="connsiteY103" fmla="*/ 747713 h 1309688"/>
                              <a:gd name="connsiteX104" fmla="*/ 36533 w 962025"/>
                              <a:gd name="connsiteY104" fmla="*/ 772055 h 1309688"/>
                              <a:gd name="connsiteX105" fmla="*/ 47122 w 962025"/>
                              <a:gd name="connsiteY105" fmla="*/ 797984 h 1309688"/>
                              <a:gd name="connsiteX106" fmla="*/ 74654 w 962025"/>
                              <a:gd name="connsiteY106" fmla="*/ 848784 h 1309688"/>
                              <a:gd name="connsiteX107" fmla="*/ 108010 w 962025"/>
                              <a:gd name="connsiteY107" fmla="*/ 896938 h 1309688"/>
                              <a:gd name="connsiteX108" fmla="*/ 147719 w 962025"/>
                              <a:gd name="connsiteY108" fmla="*/ 942446 h 1309688"/>
                              <a:gd name="connsiteX109" fmla="*/ 192723 w 962025"/>
                              <a:gd name="connsiteY109" fmla="*/ 983192 h 1309688"/>
                              <a:gd name="connsiteX110" fmla="*/ 241433 w 962025"/>
                              <a:gd name="connsiteY110" fmla="*/ 1017059 h 1309688"/>
                              <a:gd name="connsiteX111" fmla="*/ 293849 w 962025"/>
                              <a:gd name="connsiteY111" fmla="*/ 1045634 h 1309688"/>
                              <a:gd name="connsiteX112" fmla="*/ 348383 w 962025"/>
                              <a:gd name="connsiteY112" fmla="*/ 1064684 h 1309688"/>
                              <a:gd name="connsiteX113" fmla="*/ 376445 w 962025"/>
                              <a:gd name="connsiteY113" fmla="*/ 1070505 h 1309688"/>
                              <a:gd name="connsiteX114" fmla="*/ 378033 w 962025"/>
                              <a:gd name="connsiteY114" fmla="*/ 1058334 h 1309688"/>
                              <a:gd name="connsiteX115" fmla="*/ 384916 w 962025"/>
                              <a:gd name="connsiteY115" fmla="*/ 1037167 h 1309688"/>
                              <a:gd name="connsiteX116" fmla="*/ 397623 w 962025"/>
                              <a:gd name="connsiteY116" fmla="*/ 1016530 h 1309688"/>
                              <a:gd name="connsiteX117" fmla="*/ 417742 w 962025"/>
                              <a:gd name="connsiteY117" fmla="*/ 998009 h 1309688"/>
                              <a:gd name="connsiteX118" fmla="*/ 429920 w 962025"/>
                              <a:gd name="connsiteY118" fmla="*/ 990601 h 1309688"/>
                              <a:gd name="connsiteX119" fmla="*/ 429920 w 962025"/>
                              <a:gd name="connsiteY119" fmla="*/ 989013 h 1309688"/>
                              <a:gd name="connsiteX120" fmla="*/ 431508 w 962025"/>
                              <a:gd name="connsiteY120" fmla="*/ 988484 h 1309688"/>
                              <a:gd name="connsiteX121" fmla="*/ 437332 w 962025"/>
                              <a:gd name="connsiteY121" fmla="*/ 983721 h 1309688"/>
                              <a:gd name="connsiteX122" fmla="*/ 449510 w 962025"/>
                              <a:gd name="connsiteY122" fmla="*/ 980017 h 1309688"/>
                              <a:gd name="connsiteX123" fmla="*/ 468041 w 962025"/>
                              <a:gd name="connsiteY123" fmla="*/ 981605 h 1309688"/>
                              <a:gd name="connsiteX124" fmla="*/ 487631 w 962025"/>
                              <a:gd name="connsiteY124" fmla="*/ 995892 h 1309688"/>
                              <a:gd name="connsiteX125" fmla="*/ 497691 w 962025"/>
                              <a:gd name="connsiteY125" fmla="*/ 1018646 h 1309688"/>
                              <a:gd name="connsiteX126" fmla="*/ 496632 w 962025"/>
                              <a:gd name="connsiteY126" fmla="*/ 1032405 h 1309688"/>
                              <a:gd name="connsiteX127" fmla="*/ 494514 w 962025"/>
                              <a:gd name="connsiteY127" fmla="*/ 1042988 h 1309688"/>
                              <a:gd name="connsiteX128" fmla="*/ 482336 w 962025"/>
                              <a:gd name="connsiteY128" fmla="*/ 1063096 h 1309688"/>
                              <a:gd name="connsiteX129" fmla="*/ 463276 w 962025"/>
                              <a:gd name="connsiteY129" fmla="*/ 1076855 h 1309688"/>
                              <a:gd name="connsiteX130" fmla="*/ 441039 w 962025"/>
                              <a:gd name="connsiteY130" fmla="*/ 1083734 h 1309688"/>
                              <a:gd name="connsiteX131" fmla="*/ 429920 w 962025"/>
                              <a:gd name="connsiteY131" fmla="*/ 1083734 h 1309688"/>
                              <a:gd name="connsiteX132" fmla="*/ 412448 w 962025"/>
                              <a:gd name="connsiteY132" fmla="*/ 1084792 h 1309688"/>
                              <a:gd name="connsiteX133" fmla="*/ 394976 w 962025"/>
                              <a:gd name="connsiteY133" fmla="*/ 1084263 h 1309688"/>
                              <a:gd name="connsiteX134" fmla="*/ 395505 w 962025"/>
                              <a:gd name="connsiteY134" fmla="*/ 1102784 h 1309688"/>
                              <a:gd name="connsiteX135" fmla="*/ 405565 w 962025"/>
                              <a:gd name="connsiteY135" fmla="*/ 1139296 h 1309688"/>
                              <a:gd name="connsiteX136" fmla="*/ 423037 w 962025"/>
                              <a:gd name="connsiteY136" fmla="*/ 1174221 h 1309688"/>
                              <a:gd name="connsiteX137" fmla="*/ 445804 w 962025"/>
                              <a:gd name="connsiteY137" fmla="*/ 1203855 h 1309688"/>
                              <a:gd name="connsiteX138" fmla="*/ 458511 w 962025"/>
                              <a:gd name="connsiteY138" fmla="*/ 1216026 h 1309688"/>
                              <a:gd name="connsiteX139" fmla="*/ 477042 w 962025"/>
                              <a:gd name="connsiteY139" fmla="*/ 1231371 h 1309688"/>
                              <a:gd name="connsiteX140" fmla="*/ 518339 w 962025"/>
                              <a:gd name="connsiteY140" fmla="*/ 1254126 h 1309688"/>
                              <a:gd name="connsiteX141" fmla="*/ 563343 w 962025"/>
                              <a:gd name="connsiteY141" fmla="*/ 1271059 h 1309688"/>
                              <a:gd name="connsiteX142" fmla="*/ 609406 w 962025"/>
                              <a:gd name="connsiteY142" fmla="*/ 1280584 h 1309688"/>
                              <a:gd name="connsiteX143" fmla="*/ 632702 w 962025"/>
                              <a:gd name="connsiteY143" fmla="*/ 1283759 h 1309688"/>
                              <a:gd name="connsiteX144" fmla="*/ 673471 w 962025"/>
                              <a:gd name="connsiteY144" fmla="*/ 1287463 h 1309688"/>
                              <a:gd name="connsiteX145" fmla="*/ 756066 w 962025"/>
                              <a:gd name="connsiteY145" fmla="*/ 1285347 h 1309688"/>
                              <a:gd name="connsiteX146" fmla="*/ 836014 w 962025"/>
                              <a:gd name="connsiteY146" fmla="*/ 1273705 h 1309688"/>
                              <a:gd name="connsiteX147" fmla="*/ 915962 w 962025"/>
                              <a:gd name="connsiteY147" fmla="*/ 1254126 h 1309688"/>
                              <a:gd name="connsiteX148" fmla="*/ 955142 w 962025"/>
                              <a:gd name="connsiteY148" fmla="*/ 1241955 h 1309688"/>
                              <a:gd name="connsiteX149" fmla="*/ 958848 w 962025"/>
                              <a:gd name="connsiteY149" fmla="*/ 1241955 h 1309688"/>
                              <a:gd name="connsiteX150" fmla="*/ 962025 w 962025"/>
                              <a:gd name="connsiteY150" fmla="*/ 1247776 h 1309688"/>
                              <a:gd name="connsiteX151" fmla="*/ 958848 w 962025"/>
                              <a:gd name="connsiteY151" fmla="*/ 1250421 h 1309688"/>
                              <a:gd name="connsiteX152" fmla="*/ 933434 w 962025"/>
                              <a:gd name="connsiteY152" fmla="*/ 1261534 h 1309688"/>
                              <a:gd name="connsiteX153" fmla="*/ 879430 w 962025"/>
                              <a:gd name="connsiteY153" fmla="*/ 1281642 h 1309688"/>
                              <a:gd name="connsiteX154" fmla="*/ 822248 w 962025"/>
                              <a:gd name="connsiteY154" fmla="*/ 1295930 h 1309688"/>
                              <a:gd name="connsiteX155" fmla="*/ 762949 w 962025"/>
                              <a:gd name="connsiteY155" fmla="*/ 1305984 h 1309688"/>
                              <a:gd name="connsiteX156" fmla="*/ 702591 w 962025"/>
                              <a:gd name="connsiteY156" fmla="*/ 1309688 h 1309688"/>
                              <a:gd name="connsiteX157" fmla="*/ 643292 w 962025"/>
                              <a:gd name="connsiteY157" fmla="*/ 1306513 h 1309688"/>
                              <a:gd name="connsiteX158" fmla="*/ 585051 w 962025"/>
                              <a:gd name="connsiteY158" fmla="*/ 1297517 h 1309688"/>
                              <a:gd name="connsiteX159" fmla="*/ 530517 w 962025"/>
                              <a:gd name="connsiteY159" fmla="*/ 1280055 h 1309688"/>
                              <a:gd name="connsiteX160" fmla="*/ 504574 w 962025"/>
                              <a:gd name="connsiteY160" fmla="*/ 1268413 h 1309688"/>
                              <a:gd name="connsiteX161" fmla="*/ 481807 w 962025"/>
                              <a:gd name="connsiteY161" fmla="*/ 1255713 h 1309688"/>
                              <a:gd name="connsiteX162" fmla="*/ 438391 w 962025"/>
                              <a:gd name="connsiteY162" fmla="*/ 1216555 h 1309688"/>
                              <a:gd name="connsiteX163" fmla="*/ 401329 w 962025"/>
                              <a:gd name="connsiteY163" fmla="*/ 1166284 h 1309688"/>
                              <a:gd name="connsiteX164" fmla="*/ 383328 w 962025"/>
                              <a:gd name="connsiteY164" fmla="*/ 1124480 h 1309688"/>
                              <a:gd name="connsiteX165" fmla="*/ 376974 w 962025"/>
                              <a:gd name="connsiteY165" fmla="*/ 1096963 h 1309688"/>
                              <a:gd name="connsiteX166" fmla="*/ 376445 w 962025"/>
                              <a:gd name="connsiteY166" fmla="*/ 1083734 h 1309688"/>
                              <a:gd name="connsiteX167" fmla="*/ 343618 w 962025"/>
                              <a:gd name="connsiteY167" fmla="*/ 1077913 h 1309688"/>
                              <a:gd name="connsiteX168" fmla="*/ 279554 w 962025"/>
                              <a:gd name="connsiteY168" fmla="*/ 1056746 h 1309688"/>
                              <a:gd name="connsiteX169" fmla="*/ 218666 w 962025"/>
                              <a:gd name="connsiteY169" fmla="*/ 1023938 h 1309688"/>
                              <a:gd name="connsiteX170" fmla="*/ 161485 w 962025"/>
                              <a:gd name="connsiteY170" fmla="*/ 980546 h 1309688"/>
                              <a:gd name="connsiteX171" fmla="*/ 111186 w 962025"/>
                              <a:gd name="connsiteY171" fmla="*/ 928688 h 1309688"/>
                              <a:gd name="connsiteX172" fmla="*/ 67771 w 962025"/>
                              <a:gd name="connsiteY172" fmla="*/ 872067 h 1309688"/>
                              <a:gd name="connsiteX173" fmla="*/ 34415 w 962025"/>
                              <a:gd name="connsiteY173" fmla="*/ 811742 h 1309688"/>
                              <a:gd name="connsiteX174" fmla="*/ 10589 w 962025"/>
                              <a:gd name="connsiteY174" fmla="*/ 749300 h 1309688"/>
                              <a:gd name="connsiteX175" fmla="*/ 4236 w 962025"/>
                              <a:gd name="connsiteY175" fmla="*/ 718609 h 1309688"/>
                              <a:gd name="connsiteX176" fmla="*/ 530 w 962025"/>
                              <a:gd name="connsiteY176" fmla="*/ 695855 h 1309688"/>
                              <a:gd name="connsiteX177" fmla="*/ 0 w 962025"/>
                              <a:gd name="connsiteY177" fmla="*/ 649288 h 1309688"/>
                              <a:gd name="connsiteX178" fmla="*/ 6883 w 962025"/>
                              <a:gd name="connsiteY178" fmla="*/ 603779 h 1309688"/>
                              <a:gd name="connsiteX179" fmla="*/ 20649 w 962025"/>
                              <a:gd name="connsiteY179" fmla="*/ 559859 h 1309688"/>
                              <a:gd name="connsiteX180" fmla="*/ 39709 w 962025"/>
                              <a:gd name="connsiteY180" fmla="*/ 518584 h 1309688"/>
                              <a:gd name="connsiteX181" fmla="*/ 65653 w 962025"/>
                              <a:gd name="connsiteY181" fmla="*/ 482071 h 1309688"/>
                              <a:gd name="connsiteX182" fmla="*/ 95832 w 962025"/>
                              <a:gd name="connsiteY182" fmla="*/ 450850 h 1309688"/>
                              <a:gd name="connsiteX183" fmla="*/ 131835 w 962025"/>
                              <a:gd name="connsiteY183" fmla="*/ 427038 h 1309688"/>
                              <a:gd name="connsiteX184" fmla="*/ 151425 w 962025"/>
                              <a:gd name="connsiteY184" fmla="*/ 419100 h 1309688"/>
                              <a:gd name="connsiteX185" fmla="*/ 140836 w 962025"/>
                              <a:gd name="connsiteY185" fmla="*/ 402696 h 1309688"/>
                              <a:gd name="connsiteX186" fmla="*/ 128658 w 962025"/>
                              <a:gd name="connsiteY186" fmla="*/ 365654 h 1309688"/>
                              <a:gd name="connsiteX187" fmla="*/ 127070 w 962025"/>
                              <a:gd name="connsiteY187" fmla="*/ 323850 h 1309688"/>
                              <a:gd name="connsiteX188" fmla="*/ 133953 w 962025"/>
                              <a:gd name="connsiteY188" fmla="*/ 283104 h 1309688"/>
                              <a:gd name="connsiteX189" fmla="*/ 139248 w 962025"/>
                              <a:gd name="connsiteY189" fmla="*/ 264054 h 1309688"/>
                              <a:gd name="connsiteX190" fmla="*/ 151425 w 962025"/>
                              <a:gd name="connsiteY190" fmla="*/ 232304 h 1309688"/>
                              <a:gd name="connsiteX191" fmla="*/ 185310 w 962025"/>
                              <a:gd name="connsiteY191" fmla="*/ 173567 h 1309688"/>
                              <a:gd name="connsiteX192" fmla="*/ 228726 w 962025"/>
                              <a:gd name="connsiteY192" fmla="*/ 121708 h 1309688"/>
                              <a:gd name="connsiteX193" fmla="*/ 280613 w 962025"/>
                              <a:gd name="connsiteY193" fmla="*/ 78317 h 1309688"/>
                              <a:gd name="connsiteX194" fmla="*/ 308674 w 962025"/>
                              <a:gd name="connsiteY194" fmla="*/ 60325 h 1309688"/>
                              <a:gd name="connsiteX195" fmla="*/ 341500 w 962025"/>
                              <a:gd name="connsiteY195" fmla="*/ 41275 h 1309688"/>
                              <a:gd name="connsiteX196" fmla="*/ 408212 w 962025"/>
                              <a:gd name="connsiteY196" fmla="*/ 15346 h 1309688"/>
                              <a:gd name="connsiteX197" fmla="*/ 478630 w 962025"/>
                              <a:gd name="connsiteY197" fmla="*/ 1588 h 130968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Lst>
                            <a:rect l="l" t="t" r="r" b="b"/>
                            <a:pathLst>
                              <a:path w="962025" h="1309688">
                                <a:moveTo>
                                  <a:pt x="452967" y="989012"/>
                                </a:moveTo>
                                <a:lnTo>
                                  <a:pt x="442912" y="990590"/>
                                </a:lnTo>
                                <a:lnTo>
                                  <a:pt x="443971" y="994271"/>
                                </a:lnTo>
                                <a:lnTo>
                                  <a:pt x="440796" y="997426"/>
                                </a:lnTo>
                                <a:lnTo>
                                  <a:pt x="430212" y="1004788"/>
                                </a:lnTo>
                                <a:lnTo>
                                  <a:pt x="413808" y="1022141"/>
                                </a:lnTo>
                                <a:lnTo>
                                  <a:pt x="402696" y="1041073"/>
                                </a:lnTo>
                                <a:lnTo>
                                  <a:pt x="396345" y="1061581"/>
                                </a:lnTo>
                                <a:lnTo>
                                  <a:pt x="395287" y="1072098"/>
                                </a:lnTo>
                                <a:lnTo>
                                  <a:pt x="397404" y="1073150"/>
                                </a:lnTo>
                                <a:lnTo>
                                  <a:pt x="399520" y="1073150"/>
                                </a:lnTo>
                                <a:lnTo>
                                  <a:pt x="395816" y="1069469"/>
                                </a:lnTo>
                                <a:lnTo>
                                  <a:pt x="399520" y="1061055"/>
                                </a:lnTo>
                                <a:lnTo>
                                  <a:pt x="404812" y="1061055"/>
                                </a:lnTo>
                                <a:lnTo>
                                  <a:pt x="425450" y="1065262"/>
                                </a:lnTo>
                                <a:lnTo>
                                  <a:pt x="446087" y="1064736"/>
                                </a:lnTo>
                                <a:lnTo>
                                  <a:pt x="456671" y="1061581"/>
                                </a:lnTo>
                                <a:lnTo>
                                  <a:pt x="473604" y="1049486"/>
                                </a:lnTo>
                                <a:lnTo>
                                  <a:pt x="479425" y="1040547"/>
                                </a:lnTo>
                                <a:lnTo>
                                  <a:pt x="482600" y="1030555"/>
                                </a:lnTo>
                                <a:lnTo>
                                  <a:pt x="481013" y="1011624"/>
                                </a:lnTo>
                                <a:lnTo>
                                  <a:pt x="470429" y="995848"/>
                                </a:lnTo>
                                <a:close/>
                                <a:moveTo>
                                  <a:pt x="200132" y="420687"/>
                                </a:moveTo>
                                <a:lnTo>
                                  <a:pt x="176212" y="425501"/>
                                </a:lnTo>
                                <a:lnTo>
                                  <a:pt x="180465" y="430316"/>
                                </a:lnTo>
                                <a:lnTo>
                                  <a:pt x="184186" y="434595"/>
                                </a:lnTo>
                                <a:lnTo>
                                  <a:pt x="187906" y="437805"/>
                                </a:lnTo>
                                <a:lnTo>
                                  <a:pt x="192691" y="439944"/>
                                </a:lnTo>
                                <a:lnTo>
                                  <a:pt x="193754" y="442619"/>
                                </a:lnTo>
                                <a:lnTo>
                                  <a:pt x="192691" y="443689"/>
                                </a:lnTo>
                                <a:lnTo>
                                  <a:pt x="200132" y="451713"/>
                                </a:lnTo>
                                <a:lnTo>
                                  <a:pt x="219269" y="462946"/>
                                </a:lnTo>
                                <a:lnTo>
                                  <a:pt x="230963" y="467225"/>
                                </a:lnTo>
                                <a:lnTo>
                                  <a:pt x="240531" y="469365"/>
                                </a:lnTo>
                                <a:lnTo>
                                  <a:pt x="261262" y="469900"/>
                                </a:lnTo>
                                <a:lnTo>
                                  <a:pt x="271362" y="467760"/>
                                </a:lnTo>
                                <a:lnTo>
                                  <a:pt x="276677" y="467225"/>
                                </a:lnTo>
                                <a:lnTo>
                                  <a:pt x="289435" y="460271"/>
                                </a:lnTo>
                                <a:lnTo>
                                  <a:pt x="293687" y="455457"/>
                                </a:lnTo>
                                <a:lnTo>
                                  <a:pt x="292092" y="441549"/>
                                </a:lnTo>
                                <a:lnTo>
                                  <a:pt x="290498" y="427641"/>
                                </a:lnTo>
                                <a:lnTo>
                                  <a:pt x="286777" y="427106"/>
                                </a:lnTo>
                                <a:lnTo>
                                  <a:pt x="284119" y="429246"/>
                                </a:lnTo>
                                <a:lnTo>
                                  <a:pt x="280398" y="429246"/>
                                </a:lnTo>
                                <a:lnTo>
                                  <a:pt x="252225" y="422292"/>
                                </a:lnTo>
                                <a:close/>
                                <a:moveTo>
                                  <a:pt x="548519" y="0"/>
                                </a:moveTo>
                                <a:lnTo>
                                  <a:pt x="617348" y="10583"/>
                                </a:lnTo>
                                <a:lnTo>
                                  <a:pt x="684589" y="32808"/>
                                </a:lnTo>
                                <a:lnTo>
                                  <a:pt x="747065" y="66146"/>
                                </a:lnTo>
                                <a:lnTo>
                                  <a:pt x="803188" y="110596"/>
                                </a:lnTo>
                                <a:lnTo>
                                  <a:pt x="829131" y="137054"/>
                                </a:lnTo>
                                <a:lnTo>
                                  <a:pt x="830720" y="140229"/>
                                </a:lnTo>
                                <a:lnTo>
                                  <a:pt x="827013" y="143933"/>
                                </a:lnTo>
                                <a:lnTo>
                                  <a:pt x="823837" y="142346"/>
                                </a:lnTo>
                                <a:lnTo>
                                  <a:pt x="802658" y="122767"/>
                                </a:lnTo>
                                <a:lnTo>
                                  <a:pt x="755007" y="87842"/>
                                </a:lnTo>
                                <a:lnTo>
                                  <a:pt x="704709" y="59267"/>
                                </a:lnTo>
                                <a:lnTo>
                                  <a:pt x="650704" y="37571"/>
                                </a:lnTo>
                                <a:lnTo>
                                  <a:pt x="595111" y="23813"/>
                                </a:lnTo>
                                <a:lnTo>
                                  <a:pt x="537929" y="16933"/>
                                </a:lnTo>
                                <a:lnTo>
                                  <a:pt x="480218" y="19050"/>
                                </a:lnTo>
                                <a:lnTo>
                                  <a:pt x="421978" y="29633"/>
                                </a:lnTo>
                                <a:lnTo>
                                  <a:pt x="393917" y="39158"/>
                                </a:lnTo>
                                <a:lnTo>
                                  <a:pt x="364267" y="50271"/>
                                </a:lnTo>
                                <a:lnTo>
                                  <a:pt x="308674" y="79904"/>
                                </a:lnTo>
                                <a:lnTo>
                                  <a:pt x="257317" y="118004"/>
                                </a:lnTo>
                                <a:lnTo>
                                  <a:pt x="213372" y="164571"/>
                                </a:lnTo>
                                <a:lnTo>
                                  <a:pt x="194311" y="189442"/>
                                </a:lnTo>
                                <a:lnTo>
                                  <a:pt x="180016" y="213254"/>
                                </a:lnTo>
                                <a:lnTo>
                                  <a:pt x="153013" y="270404"/>
                                </a:lnTo>
                                <a:lnTo>
                                  <a:pt x="141895" y="316971"/>
                                </a:lnTo>
                                <a:lnTo>
                                  <a:pt x="139248" y="347134"/>
                                </a:lnTo>
                                <a:lnTo>
                                  <a:pt x="142954" y="376767"/>
                                </a:lnTo>
                                <a:lnTo>
                                  <a:pt x="153013" y="403754"/>
                                </a:lnTo>
                                <a:lnTo>
                                  <a:pt x="161485" y="414867"/>
                                </a:lnTo>
                                <a:lnTo>
                                  <a:pt x="173662" y="412221"/>
                                </a:lnTo>
                                <a:lnTo>
                                  <a:pt x="199606" y="407459"/>
                                </a:lnTo>
                                <a:lnTo>
                                  <a:pt x="227138" y="406400"/>
                                </a:lnTo>
                                <a:lnTo>
                                  <a:pt x="255199" y="410634"/>
                                </a:lnTo>
                                <a:lnTo>
                                  <a:pt x="270553" y="414338"/>
                                </a:lnTo>
                                <a:lnTo>
                                  <a:pt x="277436" y="413279"/>
                                </a:lnTo>
                                <a:lnTo>
                                  <a:pt x="289614" y="416454"/>
                                </a:lnTo>
                                <a:lnTo>
                                  <a:pt x="298614" y="423334"/>
                                </a:lnTo>
                                <a:lnTo>
                                  <a:pt x="304968" y="433388"/>
                                </a:lnTo>
                                <a:lnTo>
                                  <a:pt x="307086" y="444500"/>
                                </a:lnTo>
                                <a:lnTo>
                                  <a:pt x="305497" y="456671"/>
                                </a:lnTo>
                                <a:lnTo>
                                  <a:pt x="300203" y="467784"/>
                                </a:lnTo>
                                <a:lnTo>
                                  <a:pt x="290143" y="476779"/>
                                </a:lnTo>
                                <a:lnTo>
                                  <a:pt x="283260" y="480484"/>
                                </a:lnTo>
                                <a:lnTo>
                                  <a:pt x="275318" y="483659"/>
                                </a:lnTo>
                                <a:lnTo>
                                  <a:pt x="257317" y="485775"/>
                                </a:lnTo>
                                <a:lnTo>
                                  <a:pt x="230844" y="484188"/>
                                </a:lnTo>
                                <a:lnTo>
                                  <a:pt x="196429" y="469900"/>
                                </a:lnTo>
                                <a:lnTo>
                                  <a:pt x="175780" y="452438"/>
                                </a:lnTo>
                                <a:lnTo>
                                  <a:pt x="166250" y="437621"/>
                                </a:lnTo>
                                <a:lnTo>
                                  <a:pt x="162014" y="430213"/>
                                </a:lnTo>
                                <a:lnTo>
                                  <a:pt x="139248" y="438679"/>
                                </a:lnTo>
                                <a:lnTo>
                                  <a:pt x="99538" y="465138"/>
                                </a:lnTo>
                                <a:lnTo>
                                  <a:pt x="67771" y="501121"/>
                                </a:lnTo>
                                <a:lnTo>
                                  <a:pt x="43416" y="544513"/>
                                </a:lnTo>
                                <a:lnTo>
                                  <a:pt x="26473" y="592667"/>
                                </a:lnTo>
                                <a:lnTo>
                                  <a:pt x="18002" y="643467"/>
                                </a:lnTo>
                                <a:lnTo>
                                  <a:pt x="19061" y="695855"/>
                                </a:lnTo>
                                <a:lnTo>
                                  <a:pt x="28061" y="747713"/>
                                </a:lnTo>
                                <a:lnTo>
                                  <a:pt x="36533" y="772055"/>
                                </a:lnTo>
                                <a:lnTo>
                                  <a:pt x="47122" y="797984"/>
                                </a:lnTo>
                                <a:lnTo>
                                  <a:pt x="74654" y="848784"/>
                                </a:lnTo>
                                <a:lnTo>
                                  <a:pt x="108010" y="896938"/>
                                </a:lnTo>
                                <a:lnTo>
                                  <a:pt x="147719" y="942446"/>
                                </a:lnTo>
                                <a:lnTo>
                                  <a:pt x="192723" y="983192"/>
                                </a:lnTo>
                                <a:lnTo>
                                  <a:pt x="241433" y="1017059"/>
                                </a:lnTo>
                                <a:lnTo>
                                  <a:pt x="293849" y="1045634"/>
                                </a:lnTo>
                                <a:lnTo>
                                  <a:pt x="348383" y="1064684"/>
                                </a:lnTo>
                                <a:lnTo>
                                  <a:pt x="376445" y="1070505"/>
                                </a:lnTo>
                                <a:lnTo>
                                  <a:pt x="378033" y="1058334"/>
                                </a:lnTo>
                                <a:lnTo>
                                  <a:pt x="384916" y="1037167"/>
                                </a:lnTo>
                                <a:lnTo>
                                  <a:pt x="397623" y="1016530"/>
                                </a:lnTo>
                                <a:lnTo>
                                  <a:pt x="417742" y="998009"/>
                                </a:lnTo>
                                <a:lnTo>
                                  <a:pt x="429920" y="990601"/>
                                </a:lnTo>
                                <a:lnTo>
                                  <a:pt x="429920" y="989013"/>
                                </a:lnTo>
                                <a:lnTo>
                                  <a:pt x="431508" y="988484"/>
                                </a:lnTo>
                                <a:lnTo>
                                  <a:pt x="437332" y="983721"/>
                                </a:lnTo>
                                <a:lnTo>
                                  <a:pt x="449510" y="980017"/>
                                </a:lnTo>
                                <a:lnTo>
                                  <a:pt x="468041" y="981605"/>
                                </a:lnTo>
                                <a:lnTo>
                                  <a:pt x="487631" y="995892"/>
                                </a:lnTo>
                                <a:lnTo>
                                  <a:pt x="497691" y="1018646"/>
                                </a:lnTo>
                                <a:lnTo>
                                  <a:pt x="496632" y="1032405"/>
                                </a:lnTo>
                                <a:lnTo>
                                  <a:pt x="494514" y="1042988"/>
                                </a:lnTo>
                                <a:lnTo>
                                  <a:pt x="482336" y="1063096"/>
                                </a:lnTo>
                                <a:lnTo>
                                  <a:pt x="463276" y="1076855"/>
                                </a:lnTo>
                                <a:lnTo>
                                  <a:pt x="441039" y="1083734"/>
                                </a:lnTo>
                                <a:lnTo>
                                  <a:pt x="429920" y="1083734"/>
                                </a:lnTo>
                                <a:lnTo>
                                  <a:pt x="412448" y="1084792"/>
                                </a:lnTo>
                                <a:lnTo>
                                  <a:pt x="394976" y="1084263"/>
                                </a:lnTo>
                                <a:lnTo>
                                  <a:pt x="395505" y="1102784"/>
                                </a:lnTo>
                                <a:lnTo>
                                  <a:pt x="405565" y="1139296"/>
                                </a:lnTo>
                                <a:lnTo>
                                  <a:pt x="423037" y="1174221"/>
                                </a:lnTo>
                                <a:lnTo>
                                  <a:pt x="445804" y="1203855"/>
                                </a:lnTo>
                                <a:lnTo>
                                  <a:pt x="458511" y="1216026"/>
                                </a:lnTo>
                                <a:lnTo>
                                  <a:pt x="477042" y="1231371"/>
                                </a:lnTo>
                                <a:lnTo>
                                  <a:pt x="518339" y="1254126"/>
                                </a:lnTo>
                                <a:lnTo>
                                  <a:pt x="563343" y="1271059"/>
                                </a:lnTo>
                                <a:lnTo>
                                  <a:pt x="609406" y="1280584"/>
                                </a:lnTo>
                                <a:lnTo>
                                  <a:pt x="632702" y="1283759"/>
                                </a:lnTo>
                                <a:lnTo>
                                  <a:pt x="673471" y="1287463"/>
                                </a:lnTo>
                                <a:lnTo>
                                  <a:pt x="756066" y="1285347"/>
                                </a:lnTo>
                                <a:lnTo>
                                  <a:pt x="836014" y="1273705"/>
                                </a:lnTo>
                                <a:lnTo>
                                  <a:pt x="915962" y="1254126"/>
                                </a:lnTo>
                                <a:lnTo>
                                  <a:pt x="955142" y="1241955"/>
                                </a:lnTo>
                                <a:lnTo>
                                  <a:pt x="958848" y="1241955"/>
                                </a:lnTo>
                                <a:lnTo>
                                  <a:pt x="962025" y="1247776"/>
                                </a:lnTo>
                                <a:lnTo>
                                  <a:pt x="958848" y="1250421"/>
                                </a:lnTo>
                                <a:lnTo>
                                  <a:pt x="933434" y="1261534"/>
                                </a:lnTo>
                                <a:lnTo>
                                  <a:pt x="879430" y="1281642"/>
                                </a:lnTo>
                                <a:lnTo>
                                  <a:pt x="822248" y="1295930"/>
                                </a:lnTo>
                                <a:lnTo>
                                  <a:pt x="762949" y="1305984"/>
                                </a:lnTo>
                                <a:lnTo>
                                  <a:pt x="702591" y="1309688"/>
                                </a:lnTo>
                                <a:lnTo>
                                  <a:pt x="643292" y="1306513"/>
                                </a:lnTo>
                                <a:lnTo>
                                  <a:pt x="585051" y="1297517"/>
                                </a:lnTo>
                                <a:lnTo>
                                  <a:pt x="530517" y="1280055"/>
                                </a:lnTo>
                                <a:lnTo>
                                  <a:pt x="504574" y="1268413"/>
                                </a:lnTo>
                                <a:lnTo>
                                  <a:pt x="481807" y="1255713"/>
                                </a:lnTo>
                                <a:lnTo>
                                  <a:pt x="438391" y="1216555"/>
                                </a:lnTo>
                                <a:lnTo>
                                  <a:pt x="401329" y="1166284"/>
                                </a:lnTo>
                                <a:lnTo>
                                  <a:pt x="383328" y="1124480"/>
                                </a:lnTo>
                                <a:lnTo>
                                  <a:pt x="376974" y="1096963"/>
                                </a:lnTo>
                                <a:lnTo>
                                  <a:pt x="376445" y="1083734"/>
                                </a:lnTo>
                                <a:lnTo>
                                  <a:pt x="343618" y="1077913"/>
                                </a:lnTo>
                                <a:lnTo>
                                  <a:pt x="279554" y="1056746"/>
                                </a:lnTo>
                                <a:lnTo>
                                  <a:pt x="218666" y="1023938"/>
                                </a:lnTo>
                                <a:lnTo>
                                  <a:pt x="161485" y="980546"/>
                                </a:lnTo>
                                <a:lnTo>
                                  <a:pt x="111186" y="928688"/>
                                </a:lnTo>
                                <a:lnTo>
                                  <a:pt x="67771" y="872067"/>
                                </a:lnTo>
                                <a:lnTo>
                                  <a:pt x="34415" y="811742"/>
                                </a:lnTo>
                                <a:lnTo>
                                  <a:pt x="10589" y="749300"/>
                                </a:lnTo>
                                <a:lnTo>
                                  <a:pt x="4236" y="718609"/>
                                </a:lnTo>
                                <a:lnTo>
                                  <a:pt x="530" y="695855"/>
                                </a:lnTo>
                                <a:lnTo>
                                  <a:pt x="0" y="649288"/>
                                </a:lnTo>
                                <a:lnTo>
                                  <a:pt x="6883" y="603779"/>
                                </a:lnTo>
                                <a:lnTo>
                                  <a:pt x="20649" y="559859"/>
                                </a:lnTo>
                                <a:lnTo>
                                  <a:pt x="39709" y="518584"/>
                                </a:lnTo>
                                <a:lnTo>
                                  <a:pt x="65653" y="482071"/>
                                </a:lnTo>
                                <a:lnTo>
                                  <a:pt x="95832" y="450850"/>
                                </a:lnTo>
                                <a:lnTo>
                                  <a:pt x="131835" y="427038"/>
                                </a:lnTo>
                                <a:lnTo>
                                  <a:pt x="151425" y="419100"/>
                                </a:lnTo>
                                <a:lnTo>
                                  <a:pt x="140836" y="402696"/>
                                </a:lnTo>
                                <a:lnTo>
                                  <a:pt x="128658" y="365654"/>
                                </a:lnTo>
                                <a:lnTo>
                                  <a:pt x="127070" y="323850"/>
                                </a:lnTo>
                                <a:lnTo>
                                  <a:pt x="133953" y="283104"/>
                                </a:lnTo>
                                <a:lnTo>
                                  <a:pt x="139248" y="264054"/>
                                </a:lnTo>
                                <a:lnTo>
                                  <a:pt x="151425" y="232304"/>
                                </a:lnTo>
                                <a:lnTo>
                                  <a:pt x="185310" y="173567"/>
                                </a:lnTo>
                                <a:lnTo>
                                  <a:pt x="228726" y="121708"/>
                                </a:lnTo>
                                <a:lnTo>
                                  <a:pt x="280613" y="78317"/>
                                </a:lnTo>
                                <a:lnTo>
                                  <a:pt x="308674" y="60325"/>
                                </a:lnTo>
                                <a:lnTo>
                                  <a:pt x="341500" y="41275"/>
                                </a:lnTo>
                                <a:lnTo>
                                  <a:pt x="408212" y="15346"/>
                                </a:lnTo>
                                <a:lnTo>
                                  <a:pt x="478630" y="1588"/>
                                </a:lnTo>
                                <a:close/>
                              </a:path>
                            </a:pathLst>
                          </a:custGeom>
                          <a:solidFill>
                            <a:schemeClr val="tx2"/>
                          </a:solidFill>
                          <a:ln>
                            <a:noFill/>
                          </a:ln>
                        </wps:spPr>
                        <wps:bodyPr vert="horz" wrap="square" lIns="91440" tIns="45720" rIns="91440" bIns="45720" numCol="1" anchor="t" anchorCtr="0" compatLnSpc="1">
                          <a:prstTxWarp prst="textNoShape">
                            <a:avLst/>
                          </a:prstTxWarp>
                          <a:noAutofit/>
                        </wps:bodyPr>
                      </wps:wsp>
                      <wps:wsp>
                        <wps:cNvPr id="1608692692" name="Freeform: Shape 1608692692"/>
                        <wps:cNvSpPr>
                          <a:spLocks/>
                        </wps:cNvSpPr>
                        <wps:spPr bwMode="auto">
                          <a:xfrm>
                            <a:off x="5478235" y="838084"/>
                            <a:ext cx="1322388" cy="285750"/>
                          </a:xfrm>
                          <a:custGeom>
                            <a:avLst/>
                            <a:gdLst>
                              <a:gd name="connsiteX0" fmla="*/ 874547 w 1322388"/>
                              <a:gd name="connsiteY0" fmla="*/ 123825 h 285750"/>
                              <a:gd name="connsiteX1" fmla="*/ 865104 w 1322388"/>
                              <a:gd name="connsiteY1" fmla="*/ 137666 h 285750"/>
                              <a:gd name="connsiteX2" fmla="*/ 856711 w 1322388"/>
                              <a:gd name="connsiteY2" fmla="*/ 159492 h 285750"/>
                              <a:gd name="connsiteX3" fmla="*/ 855662 w 1322388"/>
                              <a:gd name="connsiteY3" fmla="*/ 175994 h 285750"/>
                              <a:gd name="connsiteX4" fmla="*/ 857236 w 1322388"/>
                              <a:gd name="connsiteY4" fmla="*/ 183979 h 285750"/>
                              <a:gd name="connsiteX5" fmla="*/ 862482 w 1322388"/>
                              <a:gd name="connsiteY5" fmla="*/ 195690 h 285750"/>
                              <a:gd name="connsiteX6" fmla="*/ 876120 w 1322388"/>
                              <a:gd name="connsiteY6" fmla="*/ 208466 h 285750"/>
                              <a:gd name="connsiteX7" fmla="*/ 887661 w 1322388"/>
                              <a:gd name="connsiteY7" fmla="*/ 212725 h 285750"/>
                              <a:gd name="connsiteX8" fmla="*/ 894480 w 1322388"/>
                              <a:gd name="connsiteY8" fmla="*/ 211660 h 285750"/>
                              <a:gd name="connsiteX9" fmla="*/ 902349 w 1322388"/>
                              <a:gd name="connsiteY9" fmla="*/ 207934 h 285750"/>
                              <a:gd name="connsiteX10" fmla="*/ 914938 w 1322388"/>
                              <a:gd name="connsiteY10" fmla="*/ 193561 h 285750"/>
                              <a:gd name="connsiteX11" fmla="*/ 915987 w 1322388"/>
                              <a:gd name="connsiteY11" fmla="*/ 183979 h 285750"/>
                              <a:gd name="connsiteX12" fmla="*/ 915463 w 1322388"/>
                              <a:gd name="connsiteY12" fmla="*/ 183447 h 285750"/>
                              <a:gd name="connsiteX13" fmla="*/ 914938 w 1322388"/>
                              <a:gd name="connsiteY13" fmla="*/ 182914 h 285750"/>
                              <a:gd name="connsiteX14" fmla="*/ 896578 w 1322388"/>
                              <a:gd name="connsiteY14" fmla="*/ 151507 h 285750"/>
                              <a:gd name="connsiteX15" fmla="*/ 384474 w 1322388"/>
                              <a:gd name="connsiteY15" fmla="*/ 117475 h 285750"/>
                              <a:gd name="connsiteX16" fmla="*/ 383409 w 1322388"/>
                              <a:gd name="connsiteY16" fmla="*/ 120107 h 285750"/>
                              <a:gd name="connsiteX17" fmla="*/ 381277 w 1322388"/>
                              <a:gd name="connsiteY17" fmla="*/ 122213 h 285750"/>
                              <a:gd name="connsiteX18" fmla="*/ 364226 w 1322388"/>
                              <a:gd name="connsiteY18" fmla="*/ 134321 h 285750"/>
                              <a:gd name="connsiteX19" fmla="*/ 345042 w 1322388"/>
                              <a:gd name="connsiteY19" fmla="*/ 158536 h 285750"/>
                              <a:gd name="connsiteX20" fmla="*/ 341312 w 1322388"/>
                              <a:gd name="connsiteY20" fmla="*/ 178014 h 285750"/>
                              <a:gd name="connsiteX21" fmla="*/ 343444 w 1322388"/>
                              <a:gd name="connsiteY21" fmla="*/ 189069 h 285750"/>
                              <a:gd name="connsiteX22" fmla="*/ 347707 w 1322388"/>
                              <a:gd name="connsiteY22" fmla="*/ 200124 h 285750"/>
                              <a:gd name="connsiteX23" fmla="*/ 363693 w 1322388"/>
                              <a:gd name="connsiteY23" fmla="*/ 214337 h 285750"/>
                              <a:gd name="connsiteX24" fmla="*/ 384474 w 1322388"/>
                              <a:gd name="connsiteY24" fmla="*/ 219075 h 285750"/>
                              <a:gd name="connsiteX25" fmla="*/ 404191 w 1322388"/>
                              <a:gd name="connsiteY25" fmla="*/ 211705 h 285750"/>
                              <a:gd name="connsiteX26" fmla="*/ 411118 w 1322388"/>
                              <a:gd name="connsiteY26" fmla="*/ 201703 h 285750"/>
                              <a:gd name="connsiteX27" fmla="*/ 414315 w 1322388"/>
                              <a:gd name="connsiteY27" fmla="*/ 199597 h 285750"/>
                              <a:gd name="connsiteX28" fmla="*/ 417512 w 1322388"/>
                              <a:gd name="connsiteY28" fmla="*/ 201703 h 285750"/>
                              <a:gd name="connsiteX29" fmla="*/ 417512 w 1322388"/>
                              <a:gd name="connsiteY29" fmla="*/ 187490 h 285750"/>
                              <a:gd name="connsiteX30" fmla="*/ 412716 w 1322388"/>
                              <a:gd name="connsiteY30" fmla="*/ 163274 h 285750"/>
                              <a:gd name="connsiteX31" fmla="*/ 404191 w 1322388"/>
                              <a:gd name="connsiteY31" fmla="*/ 141691 h 285750"/>
                              <a:gd name="connsiteX32" fmla="*/ 391935 w 1322388"/>
                              <a:gd name="connsiteY32" fmla="*/ 124319 h 285750"/>
                              <a:gd name="connsiteX33" fmla="*/ 633137 w 1322388"/>
                              <a:gd name="connsiteY33" fmla="*/ 0 h 285750"/>
                              <a:gd name="connsiteX34" fmla="*/ 675487 w 1322388"/>
                              <a:gd name="connsiteY34" fmla="*/ 0 h 285750"/>
                              <a:gd name="connsiteX35" fmla="*/ 695604 w 1322388"/>
                              <a:gd name="connsiteY35" fmla="*/ 2656 h 285750"/>
                              <a:gd name="connsiteX36" fmla="*/ 722602 w 1322388"/>
                              <a:gd name="connsiteY36" fmla="*/ 7436 h 285750"/>
                              <a:gd name="connsiteX37" fmla="*/ 772893 w 1322388"/>
                              <a:gd name="connsiteY37" fmla="*/ 24963 h 285750"/>
                              <a:gd name="connsiteX38" fmla="*/ 820008 w 1322388"/>
                              <a:gd name="connsiteY38" fmla="*/ 50458 h 285750"/>
                              <a:gd name="connsiteX39" fmla="*/ 861829 w 1322388"/>
                              <a:gd name="connsiteY39" fmla="*/ 83388 h 285750"/>
                              <a:gd name="connsiteX40" fmla="*/ 880357 w 1322388"/>
                              <a:gd name="connsiteY40" fmla="*/ 101978 h 285750"/>
                              <a:gd name="connsiteX41" fmla="*/ 907885 w 1322388"/>
                              <a:gd name="connsiteY41" fmla="*/ 83388 h 285750"/>
                              <a:gd name="connsiteX42" fmla="*/ 965587 w 1322388"/>
                              <a:gd name="connsiteY42" fmla="*/ 56300 h 285750"/>
                              <a:gd name="connsiteX43" fmla="*/ 1027524 w 1322388"/>
                              <a:gd name="connsiteY43" fmla="*/ 42491 h 285750"/>
                              <a:gd name="connsiteX44" fmla="*/ 1089991 w 1322388"/>
                              <a:gd name="connsiteY44" fmla="*/ 41960 h 285750"/>
                              <a:gd name="connsiteX45" fmla="*/ 1150869 w 1322388"/>
                              <a:gd name="connsiteY45" fmla="*/ 54176 h 285750"/>
                              <a:gd name="connsiteX46" fmla="*/ 1208572 w 1322388"/>
                              <a:gd name="connsiteY46" fmla="*/ 78608 h 285750"/>
                              <a:gd name="connsiteX47" fmla="*/ 1259922 w 1322388"/>
                              <a:gd name="connsiteY47" fmla="*/ 115787 h 285750"/>
                              <a:gd name="connsiteX48" fmla="*/ 1303331 w 1322388"/>
                              <a:gd name="connsiteY48" fmla="*/ 164652 h 285750"/>
                              <a:gd name="connsiteX49" fmla="*/ 1320800 w 1322388"/>
                              <a:gd name="connsiteY49" fmla="*/ 193864 h 285750"/>
                              <a:gd name="connsiteX50" fmla="*/ 1322388 w 1322388"/>
                              <a:gd name="connsiteY50" fmla="*/ 197582 h 285750"/>
                              <a:gd name="connsiteX51" fmla="*/ 1319741 w 1322388"/>
                              <a:gd name="connsiteY51" fmla="*/ 202893 h 285750"/>
                              <a:gd name="connsiteX52" fmla="*/ 1314448 w 1322388"/>
                              <a:gd name="connsiteY52" fmla="*/ 206080 h 285750"/>
                              <a:gd name="connsiteX53" fmla="*/ 1308624 w 1322388"/>
                              <a:gd name="connsiteY53" fmla="*/ 205549 h 285750"/>
                              <a:gd name="connsiteX54" fmla="*/ 1305977 w 1322388"/>
                              <a:gd name="connsiteY54" fmla="*/ 202362 h 285750"/>
                              <a:gd name="connsiteX55" fmla="*/ 1287979 w 1322388"/>
                              <a:gd name="connsiteY55" fmla="*/ 175805 h 285750"/>
                              <a:gd name="connsiteX56" fmla="*/ 1245099 w 1322388"/>
                              <a:gd name="connsiteY56" fmla="*/ 129597 h 285750"/>
                              <a:gd name="connsiteX57" fmla="*/ 1196396 w 1322388"/>
                              <a:gd name="connsiteY57" fmla="*/ 94542 h 285750"/>
                              <a:gd name="connsiteX58" fmla="*/ 1142929 w 1322388"/>
                              <a:gd name="connsiteY58" fmla="*/ 70641 h 285750"/>
                              <a:gd name="connsiteX59" fmla="*/ 1086815 w 1322388"/>
                              <a:gd name="connsiteY59" fmla="*/ 58425 h 285750"/>
                              <a:gd name="connsiteX60" fmla="*/ 1029642 w 1322388"/>
                              <a:gd name="connsiteY60" fmla="*/ 58425 h 285750"/>
                              <a:gd name="connsiteX61" fmla="*/ 970881 w 1322388"/>
                              <a:gd name="connsiteY61" fmla="*/ 69579 h 285750"/>
                              <a:gd name="connsiteX62" fmla="*/ 914767 w 1322388"/>
                              <a:gd name="connsiteY62" fmla="*/ 92948 h 285750"/>
                              <a:gd name="connsiteX63" fmla="*/ 887239 w 1322388"/>
                              <a:gd name="connsiteY63" fmla="*/ 109945 h 285750"/>
                              <a:gd name="connsiteX64" fmla="*/ 898356 w 1322388"/>
                              <a:gd name="connsiteY64" fmla="*/ 125348 h 285750"/>
                              <a:gd name="connsiteX65" fmla="*/ 919002 w 1322388"/>
                              <a:gd name="connsiteY65" fmla="*/ 157216 h 285750"/>
                              <a:gd name="connsiteX66" fmla="*/ 927472 w 1322388"/>
                              <a:gd name="connsiteY66" fmla="*/ 174743 h 285750"/>
                              <a:gd name="connsiteX67" fmla="*/ 928001 w 1322388"/>
                              <a:gd name="connsiteY67" fmla="*/ 180054 h 285750"/>
                              <a:gd name="connsiteX68" fmla="*/ 925354 w 1322388"/>
                              <a:gd name="connsiteY68" fmla="*/ 183772 h 285750"/>
                              <a:gd name="connsiteX69" fmla="*/ 925884 w 1322388"/>
                              <a:gd name="connsiteY69" fmla="*/ 194926 h 285750"/>
                              <a:gd name="connsiteX70" fmla="*/ 916884 w 1322388"/>
                              <a:gd name="connsiteY70" fmla="*/ 212985 h 285750"/>
                              <a:gd name="connsiteX71" fmla="*/ 897826 w 1322388"/>
                              <a:gd name="connsiteY71" fmla="*/ 224670 h 285750"/>
                              <a:gd name="connsiteX72" fmla="*/ 875593 w 1322388"/>
                              <a:gd name="connsiteY72" fmla="*/ 226263 h 285750"/>
                              <a:gd name="connsiteX73" fmla="*/ 865005 w 1322388"/>
                              <a:gd name="connsiteY73" fmla="*/ 220952 h 285750"/>
                              <a:gd name="connsiteX74" fmla="*/ 857594 w 1322388"/>
                              <a:gd name="connsiteY74" fmla="*/ 216172 h 285750"/>
                              <a:gd name="connsiteX75" fmla="*/ 847536 w 1322388"/>
                              <a:gd name="connsiteY75" fmla="*/ 204487 h 285750"/>
                              <a:gd name="connsiteX76" fmla="*/ 839065 w 1322388"/>
                              <a:gd name="connsiteY76" fmla="*/ 183772 h 285750"/>
                              <a:gd name="connsiteX77" fmla="*/ 840654 w 1322388"/>
                              <a:gd name="connsiteY77" fmla="*/ 153498 h 285750"/>
                              <a:gd name="connsiteX78" fmla="*/ 854417 w 1322388"/>
                              <a:gd name="connsiteY78" fmla="*/ 124285 h 285750"/>
                              <a:gd name="connsiteX79" fmla="*/ 864476 w 1322388"/>
                              <a:gd name="connsiteY79" fmla="*/ 113132 h 285750"/>
                              <a:gd name="connsiteX80" fmla="*/ 845947 w 1322388"/>
                              <a:gd name="connsiteY80" fmla="*/ 94011 h 285750"/>
                              <a:gd name="connsiteX81" fmla="*/ 803068 w 1322388"/>
                              <a:gd name="connsiteY81" fmla="*/ 61080 h 285750"/>
                              <a:gd name="connsiteX82" fmla="*/ 757012 w 1322388"/>
                              <a:gd name="connsiteY82" fmla="*/ 36648 h 285750"/>
                              <a:gd name="connsiteX83" fmla="*/ 705133 w 1322388"/>
                              <a:gd name="connsiteY83" fmla="*/ 20714 h 285750"/>
                              <a:gd name="connsiteX84" fmla="*/ 676546 w 1322388"/>
                              <a:gd name="connsiteY84" fmla="*/ 16465 h 285750"/>
                              <a:gd name="connsiteX85" fmla="*/ 657489 w 1322388"/>
                              <a:gd name="connsiteY85" fmla="*/ 14872 h 285750"/>
                              <a:gd name="connsiteX86" fmla="*/ 619373 w 1322388"/>
                              <a:gd name="connsiteY86" fmla="*/ 17527 h 285750"/>
                              <a:gd name="connsiteX87" fmla="*/ 564847 w 1322388"/>
                              <a:gd name="connsiteY87" fmla="*/ 28150 h 285750"/>
                              <a:gd name="connsiteX88" fmla="*/ 457383 w 1322388"/>
                              <a:gd name="connsiteY88" fmla="*/ 71703 h 285750"/>
                              <a:gd name="connsiteX89" fmla="*/ 388564 w 1322388"/>
                              <a:gd name="connsiteY89" fmla="*/ 105165 h 285750"/>
                              <a:gd name="connsiteX90" fmla="*/ 398093 w 1322388"/>
                              <a:gd name="connsiteY90" fmla="*/ 113663 h 285750"/>
                              <a:gd name="connsiteX91" fmla="*/ 413974 w 1322388"/>
                              <a:gd name="connsiteY91" fmla="*/ 134908 h 285750"/>
                              <a:gd name="connsiteX92" fmla="*/ 423503 w 1322388"/>
                              <a:gd name="connsiteY92" fmla="*/ 159340 h 285750"/>
                              <a:gd name="connsiteX93" fmla="*/ 427738 w 1322388"/>
                              <a:gd name="connsiteY93" fmla="*/ 189615 h 285750"/>
                              <a:gd name="connsiteX94" fmla="*/ 426150 w 1322388"/>
                              <a:gd name="connsiteY94" fmla="*/ 205549 h 285750"/>
                              <a:gd name="connsiteX95" fmla="*/ 424562 w 1322388"/>
                              <a:gd name="connsiteY95" fmla="*/ 209267 h 285750"/>
                              <a:gd name="connsiteX96" fmla="*/ 417680 w 1322388"/>
                              <a:gd name="connsiteY96" fmla="*/ 209267 h 285750"/>
                              <a:gd name="connsiteX97" fmla="*/ 417151 w 1322388"/>
                              <a:gd name="connsiteY97" fmla="*/ 205549 h 285750"/>
                              <a:gd name="connsiteX98" fmla="*/ 410798 w 1322388"/>
                              <a:gd name="connsiteY98" fmla="*/ 216703 h 285750"/>
                              <a:gd name="connsiteX99" fmla="*/ 390152 w 1322388"/>
                              <a:gd name="connsiteY99" fmla="*/ 230512 h 285750"/>
                              <a:gd name="connsiteX100" fmla="*/ 366860 w 1322388"/>
                              <a:gd name="connsiteY100" fmla="*/ 232106 h 285750"/>
                              <a:gd name="connsiteX101" fmla="*/ 344626 w 1322388"/>
                              <a:gd name="connsiteY101" fmla="*/ 220952 h 285750"/>
                              <a:gd name="connsiteX102" fmla="*/ 336685 w 1322388"/>
                              <a:gd name="connsiteY102" fmla="*/ 210860 h 285750"/>
                              <a:gd name="connsiteX103" fmla="*/ 332450 w 1322388"/>
                              <a:gd name="connsiteY103" fmla="*/ 202893 h 285750"/>
                              <a:gd name="connsiteX104" fmla="*/ 327686 w 1322388"/>
                              <a:gd name="connsiteY104" fmla="*/ 188553 h 285750"/>
                              <a:gd name="connsiteX105" fmla="*/ 327686 w 1322388"/>
                              <a:gd name="connsiteY105" fmla="*/ 166245 h 285750"/>
                              <a:gd name="connsiteX106" fmla="*/ 339861 w 1322388"/>
                              <a:gd name="connsiteY106" fmla="*/ 138095 h 285750"/>
                              <a:gd name="connsiteX107" fmla="*/ 362095 w 1322388"/>
                              <a:gd name="connsiteY107" fmla="*/ 117381 h 285750"/>
                              <a:gd name="connsiteX108" fmla="*/ 376388 w 1322388"/>
                              <a:gd name="connsiteY108" fmla="*/ 111538 h 285750"/>
                              <a:gd name="connsiteX109" fmla="*/ 375859 w 1322388"/>
                              <a:gd name="connsiteY109" fmla="*/ 110476 h 285750"/>
                              <a:gd name="connsiteX110" fmla="*/ 366860 w 1322388"/>
                              <a:gd name="connsiteY110" fmla="*/ 114725 h 285750"/>
                              <a:gd name="connsiteX111" fmla="*/ 358390 w 1322388"/>
                              <a:gd name="connsiteY111" fmla="*/ 118443 h 285750"/>
                              <a:gd name="connsiteX112" fmla="*/ 355213 w 1322388"/>
                              <a:gd name="connsiteY112" fmla="*/ 118974 h 285750"/>
                              <a:gd name="connsiteX113" fmla="*/ 352037 w 1322388"/>
                              <a:gd name="connsiteY113" fmla="*/ 114725 h 285750"/>
                              <a:gd name="connsiteX114" fmla="*/ 354155 w 1322388"/>
                              <a:gd name="connsiteY114" fmla="*/ 112069 h 285750"/>
                              <a:gd name="connsiteX115" fmla="*/ 360507 w 1322388"/>
                              <a:gd name="connsiteY115" fmla="*/ 108883 h 285750"/>
                              <a:gd name="connsiteX116" fmla="*/ 367389 w 1322388"/>
                              <a:gd name="connsiteY116" fmla="*/ 105165 h 285750"/>
                              <a:gd name="connsiteX117" fmla="*/ 356801 w 1322388"/>
                              <a:gd name="connsiteY117" fmla="*/ 99322 h 285750"/>
                              <a:gd name="connsiteX118" fmla="*/ 332450 w 1322388"/>
                              <a:gd name="connsiteY118" fmla="*/ 89762 h 285750"/>
                              <a:gd name="connsiteX119" fmla="*/ 291688 w 1322388"/>
                              <a:gd name="connsiteY119" fmla="*/ 83388 h 285750"/>
                              <a:gd name="connsiteX120" fmla="*/ 234515 w 1322388"/>
                              <a:gd name="connsiteY120" fmla="*/ 86044 h 285750"/>
                              <a:gd name="connsiteX121" fmla="*/ 181577 w 1322388"/>
                              <a:gd name="connsiteY121" fmla="*/ 99322 h 285750"/>
                              <a:gd name="connsiteX122" fmla="*/ 157755 w 1322388"/>
                              <a:gd name="connsiteY122" fmla="*/ 108883 h 285750"/>
                              <a:gd name="connsiteX123" fmla="*/ 131286 w 1322388"/>
                              <a:gd name="connsiteY123" fmla="*/ 122692 h 285750"/>
                              <a:gd name="connsiteX124" fmla="*/ 84701 w 1322388"/>
                              <a:gd name="connsiteY124" fmla="*/ 159340 h 285750"/>
                              <a:gd name="connsiteX125" fmla="*/ 46586 w 1322388"/>
                              <a:gd name="connsiteY125" fmla="*/ 203955 h 285750"/>
                              <a:gd name="connsiteX126" fmla="*/ 17470 w 1322388"/>
                              <a:gd name="connsiteY126" fmla="*/ 254944 h 285750"/>
                              <a:gd name="connsiteX127" fmla="*/ 6882 w 1322388"/>
                              <a:gd name="connsiteY127" fmla="*/ 283094 h 285750"/>
                              <a:gd name="connsiteX128" fmla="*/ 4765 w 1322388"/>
                              <a:gd name="connsiteY128" fmla="*/ 285750 h 285750"/>
                              <a:gd name="connsiteX129" fmla="*/ 0 w 1322388"/>
                              <a:gd name="connsiteY129" fmla="*/ 284157 h 285750"/>
                              <a:gd name="connsiteX130" fmla="*/ 0 w 1322388"/>
                              <a:gd name="connsiteY130" fmla="*/ 280970 h 285750"/>
                              <a:gd name="connsiteX131" fmla="*/ 6353 w 1322388"/>
                              <a:gd name="connsiteY131" fmla="*/ 261849 h 285750"/>
                              <a:gd name="connsiteX132" fmla="*/ 22234 w 1322388"/>
                              <a:gd name="connsiteY132" fmla="*/ 225201 h 285750"/>
                              <a:gd name="connsiteX133" fmla="*/ 41821 w 1322388"/>
                              <a:gd name="connsiteY133" fmla="*/ 191739 h 285750"/>
                              <a:gd name="connsiteX134" fmla="*/ 67231 w 1322388"/>
                              <a:gd name="connsiteY134" fmla="*/ 160402 h 285750"/>
                              <a:gd name="connsiteX135" fmla="*/ 95288 w 1322388"/>
                              <a:gd name="connsiteY135" fmla="*/ 132784 h 285750"/>
                              <a:gd name="connsiteX136" fmla="*/ 127581 w 1322388"/>
                              <a:gd name="connsiteY136" fmla="*/ 109945 h 285750"/>
                              <a:gd name="connsiteX137" fmla="*/ 162520 w 1322388"/>
                              <a:gd name="connsiteY137" fmla="*/ 90824 h 285750"/>
                              <a:gd name="connsiteX138" fmla="*/ 199576 w 1322388"/>
                              <a:gd name="connsiteY138" fmla="*/ 76483 h 285750"/>
                              <a:gd name="connsiteX139" fmla="*/ 219692 w 1322388"/>
                              <a:gd name="connsiteY139" fmla="*/ 71703 h 285750"/>
                              <a:gd name="connsiteX140" fmla="*/ 239279 w 1322388"/>
                              <a:gd name="connsiteY140" fmla="*/ 67985 h 285750"/>
                              <a:gd name="connsiteX141" fmla="*/ 282159 w 1322388"/>
                              <a:gd name="connsiteY141" fmla="*/ 66392 h 285750"/>
                              <a:gd name="connsiteX142" fmla="*/ 323980 w 1322388"/>
                              <a:gd name="connsiteY142" fmla="*/ 73297 h 285750"/>
                              <a:gd name="connsiteX143" fmla="*/ 362625 w 1322388"/>
                              <a:gd name="connsiteY143" fmla="*/ 87637 h 285750"/>
                              <a:gd name="connsiteX144" fmla="*/ 379565 w 1322388"/>
                              <a:gd name="connsiteY144" fmla="*/ 98260 h 285750"/>
                              <a:gd name="connsiteX145" fmla="*/ 416092 w 1322388"/>
                              <a:gd name="connsiteY145" fmla="*/ 77546 h 285750"/>
                              <a:gd name="connsiteX146" fmla="*/ 492322 w 1322388"/>
                              <a:gd name="connsiteY146" fmla="*/ 39835 h 285750"/>
                              <a:gd name="connsiteX147" fmla="*/ 551613 w 1322388"/>
                              <a:gd name="connsiteY147" fmla="*/ 16465 h 285750"/>
                              <a:gd name="connsiteX148" fmla="*/ 592375 w 1322388"/>
                              <a:gd name="connsiteY148" fmla="*/ 5843 h 2857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Lst>
                            <a:rect l="l" t="t" r="r" b="b"/>
                            <a:pathLst>
                              <a:path w="1322388" h="285750">
                                <a:moveTo>
                                  <a:pt x="874547" y="123825"/>
                                </a:moveTo>
                                <a:lnTo>
                                  <a:pt x="865104" y="137666"/>
                                </a:lnTo>
                                <a:lnTo>
                                  <a:pt x="856711" y="159492"/>
                                </a:lnTo>
                                <a:lnTo>
                                  <a:pt x="855662" y="175994"/>
                                </a:lnTo>
                                <a:lnTo>
                                  <a:pt x="857236" y="183979"/>
                                </a:lnTo>
                                <a:lnTo>
                                  <a:pt x="862482" y="195690"/>
                                </a:lnTo>
                                <a:lnTo>
                                  <a:pt x="876120" y="208466"/>
                                </a:lnTo>
                                <a:lnTo>
                                  <a:pt x="887661" y="212725"/>
                                </a:lnTo>
                                <a:lnTo>
                                  <a:pt x="894480" y="211660"/>
                                </a:lnTo>
                                <a:lnTo>
                                  <a:pt x="902349" y="207934"/>
                                </a:lnTo>
                                <a:lnTo>
                                  <a:pt x="914938" y="193561"/>
                                </a:lnTo>
                                <a:lnTo>
                                  <a:pt x="915987" y="183979"/>
                                </a:lnTo>
                                <a:lnTo>
                                  <a:pt x="915463" y="183447"/>
                                </a:lnTo>
                                <a:lnTo>
                                  <a:pt x="914938" y="182914"/>
                                </a:lnTo>
                                <a:lnTo>
                                  <a:pt x="896578" y="151507"/>
                                </a:lnTo>
                                <a:close/>
                                <a:moveTo>
                                  <a:pt x="384474" y="117475"/>
                                </a:moveTo>
                                <a:lnTo>
                                  <a:pt x="383409" y="120107"/>
                                </a:lnTo>
                                <a:lnTo>
                                  <a:pt x="381277" y="122213"/>
                                </a:lnTo>
                                <a:lnTo>
                                  <a:pt x="364226" y="134321"/>
                                </a:lnTo>
                                <a:lnTo>
                                  <a:pt x="345042" y="158536"/>
                                </a:lnTo>
                                <a:lnTo>
                                  <a:pt x="341312" y="178014"/>
                                </a:lnTo>
                                <a:lnTo>
                                  <a:pt x="343444" y="189069"/>
                                </a:lnTo>
                                <a:lnTo>
                                  <a:pt x="347707" y="200124"/>
                                </a:lnTo>
                                <a:lnTo>
                                  <a:pt x="363693" y="214337"/>
                                </a:lnTo>
                                <a:lnTo>
                                  <a:pt x="384474" y="219075"/>
                                </a:lnTo>
                                <a:lnTo>
                                  <a:pt x="404191" y="211705"/>
                                </a:lnTo>
                                <a:lnTo>
                                  <a:pt x="411118" y="201703"/>
                                </a:lnTo>
                                <a:lnTo>
                                  <a:pt x="414315" y="199597"/>
                                </a:lnTo>
                                <a:lnTo>
                                  <a:pt x="417512" y="201703"/>
                                </a:lnTo>
                                <a:lnTo>
                                  <a:pt x="417512" y="187490"/>
                                </a:lnTo>
                                <a:lnTo>
                                  <a:pt x="412716" y="163274"/>
                                </a:lnTo>
                                <a:lnTo>
                                  <a:pt x="404191" y="141691"/>
                                </a:lnTo>
                                <a:lnTo>
                                  <a:pt x="391935" y="124319"/>
                                </a:lnTo>
                                <a:close/>
                                <a:moveTo>
                                  <a:pt x="633137" y="0"/>
                                </a:moveTo>
                                <a:lnTo>
                                  <a:pt x="675487" y="0"/>
                                </a:lnTo>
                                <a:lnTo>
                                  <a:pt x="695604" y="2656"/>
                                </a:lnTo>
                                <a:lnTo>
                                  <a:pt x="722602" y="7436"/>
                                </a:lnTo>
                                <a:lnTo>
                                  <a:pt x="772893" y="24963"/>
                                </a:lnTo>
                                <a:lnTo>
                                  <a:pt x="820008" y="50458"/>
                                </a:lnTo>
                                <a:lnTo>
                                  <a:pt x="861829" y="83388"/>
                                </a:lnTo>
                                <a:lnTo>
                                  <a:pt x="880357" y="101978"/>
                                </a:lnTo>
                                <a:lnTo>
                                  <a:pt x="907885" y="83388"/>
                                </a:lnTo>
                                <a:lnTo>
                                  <a:pt x="965587" y="56300"/>
                                </a:lnTo>
                                <a:lnTo>
                                  <a:pt x="1027524" y="42491"/>
                                </a:lnTo>
                                <a:lnTo>
                                  <a:pt x="1089991" y="41960"/>
                                </a:lnTo>
                                <a:lnTo>
                                  <a:pt x="1150869" y="54176"/>
                                </a:lnTo>
                                <a:lnTo>
                                  <a:pt x="1208572" y="78608"/>
                                </a:lnTo>
                                <a:lnTo>
                                  <a:pt x="1259922" y="115787"/>
                                </a:lnTo>
                                <a:lnTo>
                                  <a:pt x="1303331" y="164652"/>
                                </a:lnTo>
                                <a:lnTo>
                                  <a:pt x="1320800" y="193864"/>
                                </a:lnTo>
                                <a:lnTo>
                                  <a:pt x="1322388" y="197582"/>
                                </a:lnTo>
                                <a:lnTo>
                                  <a:pt x="1319741" y="202893"/>
                                </a:lnTo>
                                <a:lnTo>
                                  <a:pt x="1314448" y="206080"/>
                                </a:lnTo>
                                <a:lnTo>
                                  <a:pt x="1308624" y="205549"/>
                                </a:lnTo>
                                <a:lnTo>
                                  <a:pt x="1305977" y="202362"/>
                                </a:lnTo>
                                <a:lnTo>
                                  <a:pt x="1287979" y="175805"/>
                                </a:lnTo>
                                <a:lnTo>
                                  <a:pt x="1245099" y="129597"/>
                                </a:lnTo>
                                <a:lnTo>
                                  <a:pt x="1196396" y="94542"/>
                                </a:lnTo>
                                <a:lnTo>
                                  <a:pt x="1142929" y="70641"/>
                                </a:lnTo>
                                <a:lnTo>
                                  <a:pt x="1086815" y="58425"/>
                                </a:lnTo>
                                <a:lnTo>
                                  <a:pt x="1029642" y="58425"/>
                                </a:lnTo>
                                <a:lnTo>
                                  <a:pt x="970881" y="69579"/>
                                </a:lnTo>
                                <a:lnTo>
                                  <a:pt x="914767" y="92948"/>
                                </a:lnTo>
                                <a:lnTo>
                                  <a:pt x="887239" y="109945"/>
                                </a:lnTo>
                                <a:lnTo>
                                  <a:pt x="898356" y="125348"/>
                                </a:lnTo>
                                <a:lnTo>
                                  <a:pt x="919002" y="157216"/>
                                </a:lnTo>
                                <a:lnTo>
                                  <a:pt x="927472" y="174743"/>
                                </a:lnTo>
                                <a:lnTo>
                                  <a:pt x="928001" y="180054"/>
                                </a:lnTo>
                                <a:lnTo>
                                  <a:pt x="925354" y="183772"/>
                                </a:lnTo>
                                <a:lnTo>
                                  <a:pt x="925884" y="194926"/>
                                </a:lnTo>
                                <a:lnTo>
                                  <a:pt x="916884" y="212985"/>
                                </a:lnTo>
                                <a:lnTo>
                                  <a:pt x="897826" y="224670"/>
                                </a:lnTo>
                                <a:lnTo>
                                  <a:pt x="875593" y="226263"/>
                                </a:lnTo>
                                <a:lnTo>
                                  <a:pt x="865005" y="220952"/>
                                </a:lnTo>
                                <a:lnTo>
                                  <a:pt x="857594" y="216172"/>
                                </a:lnTo>
                                <a:lnTo>
                                  <a:pt x="847536" y="204487"/>
                                </a:lnTo>
                                <a:lnTo>
                                  <a:pt x="839065" y="183772"/>
                                </a:lnTo>
                                <a:lnTo>
                                  <a:pt x="840654" y="153498"/>
                                </a:lnTo>
                                <a:lnTo>
                                  <a:pt x="854417" y="124285"/>
                                </a:lnTo>
                                <a:lnTo>
                                  <a:pt x="864476" y="113132"/>
                                </a:lnTo>
                                <a:lnTo>
                                  <a:pt x="845947" y="94011"/>
                                </a:lnTo>
                                <a:lnTo>
                                  <a:pt x="803068" y="61080"/>
                                </a:lnTo>
                                <a:lnTo>
                                  <a:pt x="757012" y="36648"/>
                                </a:lnTo>
                                <a:lnTo>
                                  <a:pt x="705133" y="20714"/>
                                </a:lnTo>
                                <a:lnTo>
                                  <a:pt x="676546" y="16465"/>
                                </a:lnTo>
                                <a:lnTo>
                                  <a:pt x="657489" y="14872"/>
                                </a:lnTo>
                                <a:lnTo>
                                  <a:pt x="619373" y="17527"/>
                                </a:lnTo>
                                <a:lnTo>
                                  <a:pt x="564847" y="28150"/>
                                </a:lnTo>
                                <a:lnTo>
                                  <a:pt x="457383" y="71703"/>
                                </a:lnTo>
                                <a:lnTo>
                                  <a:pt x="388564" y="105165"/>
                                </a:lnTo>
                                <a:lnTo>
                                  <a:pt x="398093" y="113663"/>
                                </a:lnTo>
                                <a:lnTo>
                                  <a:pt x="413974" y="134908"/>
                                </a:lnTo>
                                <a:lnTo>
                                  <a:pt x="423503" y="159340"/>
                                </a:lnTo>
                                <a:lnTo>
                                  <a:pt x="427738" y="189615"/>
                                </a:lnTo>
                                <a:lnTo>
                                  <a:pt x="426150" y="205549"/>
                                </a:lnTo>
                                <a:lnTo>
                                  <a:pt x="424562" y="209267"/>
                                </a:lnTo>
                                <a:lnTo>
                                  <a:pt x="417680" y="209267"/>
                                </a:lnTo>
                                <a:lnTo>
                                  <a:pt x="417151" y="205549"/>
                                </a:lnTo>
                                <a:lnTo>
                                  <a:pt x="410798" y="216703"/>
                                </a:lnTo>
                                <a:lnTo>
                                  <a:pt x="390152" y="230512"/>
                                </a:lnTo>
                                <a:lnTo>
                                  <a:pt x="366860" y="232106"/>
                                </a:lnTo>
                                <a:lnTo>
                                  <a:pt x="344626" y="220952"/>
                                </a:lnTo>
                                <a:lnTo>
                                  <a:pt x="336685" y="210860"/>
                                </a:lnTo>
                                <a:lnTo>
                                  <a:pt x="332450" y="202893"/>
                                </a:lnTo>
                                <a:lnTo>
                                  <a:pt x="327686" y="188553"/>
                                </a:lnTo>
                                <a:lnTo>
                                  <a:pt x="327686" y="166245"/>
                                </a:lnTo>
                                <a:lnTo>
                                  <a:pt x="339861" y="138095"/>
                                </a:lnTo>
                                <a:lnTo>
                                  <a:pt x="362095" y="117381"/>
                                </a:lnTo>
                                <a:lnTo>
                                  <a:pt x="376388" y="111538"/>
                                </a:lnTo>
                                <a:lnTo>
                                  <a:pt x="375859" y="110476"/>
                                </a:lnTo>
                                <a:lnTo>
                                  <a:pt x="366860" y="114725"/>
                                </a:lnTo>
                                <a:lnTo>
                                  <a:pt x="358390" y="118443"/>
                                </a:lnTo>
                                <a:lnTo>
                                  <a:pt x="355213" y="118974"/>
                                </a:lnTo>
                                <a:lnTo>
                                  <a:pt x="352037" y="114725"/>
                                </a:lnTo>
                                <a:lnTo>
                                  <a:pt x="354155" y="112069"/>
                                </a:lnTo>
                                <a:lnTo>
                                  <a:pt x="360507" y="108883"/>
                                </a:lnTo>
                                <a:lnTo>
                                  <a:pt x="367389" y="105165"/>
                                </a:lnTo>
                                <a:lnTo>
                                  <a:pt x="356801" y="99322"/>
                                </a:lnTo>
                                <a:lnTo>
                                  <a:pt x="332450" y="89762"/>
                                </a:lnTo>
                                <a:lnTo>
                                  <a:pt x="291688" y="83388"/>
                                </a:lnTo>
                                <a:lnTo>
                                  <a:pt x="234515" y="86044"/>
                                </a:lnTo>
                                <a:lnTo>
                                  <a:pt x="181577" y="99322"/>
                                </a:lnTo>
                                <a:lnTo>
                                  <a:pt x="157755" y="108883"/>
                                </a:lnTo>
                                <a:lnTo>
                                  <a:pt x="131286" y="122692"/>
                                </a:lnTo>
                                <a:lnTo>
                                  <a:pt x="84701" y="159340"/>
                                </a:lnTo>
                                <a:lnTo>
                                  <a:pt x="46586" y="203955"/>
                                </a:lnTo>
                                <a:lnTo>
                                  <a:pt x="17470" y="254944"/>
                                </a:lnTo>
                                <a:lnTo>
                                  <a:pt x="6882" y="283094"/>
                                </a:lnTo>
                                <a:lnTo>
                                  <a:pt x="4765" y="285750"/>
                                </a:lnTo>
                                <a:lnTo>
                                  <a:pt x="0" y="284157"/>
                                </a:lnTo>
                                <a:lnTo>
                                  <a:pt x="0" y="280970"/>
                                </a:lnTo>
                                <a:lnTo>
                                  <a:pt x="6353" y="261849"/>
                                </a:lnTo>
                                <a:lnTo>
                                  <a:pt x="22234" y="225201"/>
                                </a:lnTo>
                                <a:lnTo>
                                  <a:pt x="41821" y="191739"/>
                                </a:lnTo>
                                <a:lnTo>
                                  <a:pt x="67231" y="160402"/>
                                </a:lnTo>
                                <a:lnTo>
                                  <a:pt x="95288" y="132784"/>
                                </a:lnTo>
                                <a:lnTo>
                                  <a:pt x="127581" y="109945"/>
                                </a:lnTo>
                                <a:lnTo>
                                  <a:pt x="162520" y="90824"/>
                                </a:lnTo>
                                <a:lnTo>
                                  <a:pt x="199576" y="76483"/>
                                </a:lnTo>
                                <a:lnTo>
                                  <a:pt x="219692" y="71703"/>
                                </a:lnTo>
                                <a:lnTo>
                                  <a:pt x="239279" y="67985"/>
                                </a:lnTo>
                                <a:lnTo>
                                  <a:pt x="282159" y="66392"/>
                                </a:lnTo>
                                <a:lnTo>
                                  <a:pt x="323980" y="73297"/>
                                </a:lnTo>
                                <a:lnTo>
                                  <a:pt x="362625" y="87637"/>
                                </a:lnTo>
                                <a:lnTo>
                                  <a:pt x="379565" y="98260"/>
                                </a:lnTo>
                                <a:lnTo>
                                  <a:pt x="416092" y="77546"/>
                                </a:lnTo>
                                <a:lnTo>
                                  <a:pt x="492322" y="39835"/>
                                </a:lnTo>
                                <a:lnTo>
                                  <a:pt x="551613" y="16465"/>
                                </a:lnTo>
                                <a:lnTo>
                                  <a:pt x="592375" y="5843"/>
                                </a:lnTo>
                                <a:close/>
                              </a:path>
                            </a:pathLst>
                          </a:custGeom>
                          <a:solidFill>
                            <a:schemeClr val="tx2"/>
                          </a:solidFill>
                          <a:ln>
                            <a:noFill/>
                          </a:ln>
                        </wps:spPr>
                        <wps:bodyPr vert="horz" wrap="square" lIns="91440" tIns="45720" rIns="91440" bIns="45720" numCol="1" anchor="t" anchorCtr="0" compatLnSpc="1">
                          <a:prstTxWarp prst="textNoShape">
                            <a:avLst/>
                          </a:prstTxWarp>
                          <a:noAutofit/>
                        </wps:bodyPr>
                      </wps:wsp>
                      <wps:wsp>
                        <wps:cNvPr id="1608692693" name="Freeform 52"/>
                        <wps:cNvSpPr>
                          <a:spLocks/>
                        </wps:cNvSpPr>
                        <wps:spPr bwMode="auto">
                          <a:xfrm>
                            <a:off x="6956197" y="4768734"/>
                            <a:ext cx="1436688" cy="365125"/>
                          </a:xfrm>
                          <a:custGeom>
                            <a:avLst/>
                            <a:gdLst>
                              <a:gd name="T0" fmla="*/ 2713 w 2713"/>
                              <a:gd name="T1" fmla="*/ 688 h 688"/>
                              <a:gd name="T2" fmla="*/ 2445 w 2713"/>
                              <a:gd name="T3" fmla="*/ 665 h 688"/>
                              <a:gd name="T4" fmla="*/ 1909 w 2713"/>
                              <a:gd name="T5" fmla="*/ 638 h 688"/>
                              <a:gd name="T6" fmla="*/ 1641 w 2713"/>
                              <a:gd name="T7" fmla="*/ 629 h 688"/>
                              <a:gd name="T8" fmla="*/ 1344 w 2713"/>
                              <a:gd name="T9" fmla="*/ 619 h 688"/>
                              <a:gd name="T10" fmla="*/ 750 w 2713"/>
                              <a:gd name="T11" fmla="*/ 612 h 688"/>
                              <a:gd name="T12" fmla="*/ 453 w 2713"/>
                              <a:gd name="T13" fmla="*/ 619 h 688"/>
                              <a:gd name="T14" fmla="*/ 455 w 2713"/>
                              <a:gd name="T15" fmla="*/ 613 h 688"/>
                              <a:gd name="T16" fmla="*/ 452 w 2713"/>
                              <a:gd name="T17" fmla="*/ 606 h 688"/>
                              <a:gd name="T18" fmla="*/ 404 w 2713"/>
                              <a:gd name="T19" fmla="*/ 525 h 688"/>
                              <a:gd name="T20" fmla="*/ 299 w 2713"/>
                              <a:gd name="T21" fmla="*/ 368 h 688"/>
                              <a:gd name="T22" fmla="*/ 185 w 2713"/>
                              <a:gd name="T23" fmla="*/ 216 h 688"/>
                              <a:gd name="T24" fmla="*/ 63 w 2713"/>
                              <a:gd name="T25" fmla="*/ 69 h 688"/>
                              <a:gd name="T26" fmla="*/ 0 w 2713"/>
                              <a:gd name="T27" fmla="*/ 0 h 688"/>
                              <a:gd name="T28" fmla="*/ 168 w 2713"/>
                              <a:gd name="T29" fmla="*/ 43 h 688"/>
                              <a:gd name="T30" fmla="*/ 509 w 2713"/>
                              <a:gd name="T31" fmla="*/ 121 h 688"/>
                              <a:gd name="T32" fmla="*/ 1025 w 2713"/>
                              <a:gd name="T33" fmla="*/ 232 h 688"/>
                              <a:gd name="T34" fmla="*/ 1539 w 2713"/>
                              <a:gd name="T35" fmla="*/ 343 h 688"/>
                              <a:gd name="T36" fmla="*/ 1878 w 2713"/>
                              <a:gd name="T37" fmla="*/ 426 h 688"/>
                              <a:gd name="T38" fmla="*/ 2217 w 2713"/>
                              <a:gd name="T39" fmla="*/ 518 h 688"/>
                              <a:gd name="T40" fmla="*/ 2549 w 2713"/>
                              <a:gd name="T41" fmla="*/ 626 h 688"/>
                              <a:gd name="T42" fmla="*/ 2713 w 2713"/>
                              <a:gd name="T43" fmla="*/ 688 h 6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2713" h="688">
                                <a:moveTo>
                                  <a:pt x="2713" y="688"/>
                                </a:moveTo>
                                <a:lnTo>
                                  <a:pt x="2445" y="665"/>
                                </a:lnTo>
                                <a:lnTo>
                                  <a:pt x="1909" y="638"/>
                                </a:lnTo>
                                <a:lnTo>
                                  <a:pt x="1641" y="629"/>
                                </a:lnTo>
                                <a:lnTo>
                                  <a:pt x="1344" y="619"/>
                                </a:lnTo>
                                <a:lnTo>
                                  <a:pt x="750" y="612"/>
                                </a:lnTo>
                                <a:lnTo>
                                  <a:pt x="453" y="619"/>
                                </a:lnTo>
                                <a:lnTo>
                                  <a:pt x="455" y="613"/>
                                </a:lnTo>
                                <a:lnTo>
                                  <a:pt x="452" y="606"/>
                                </a:lnTo>
                                <a:lnTo>
                                  <a:pt x="404" y="525"/>
                                </a:lnTo>
                                <a:lnTo>
                                  <a:pt x="299" y="368"/>
                                </a:lnTo>
                                <a:lnTo>
                                  <a:pt x="185" y="216"/>
                                </a:lnTo>
                                <a:lnTo>
                                  <a:pt x="63" y="69"/>
                                </a:lnTo>
                                <a:lnTo>
                                  <a:pt x="0" y="0"/>
                                </a:lnTo>
                                <a:lnTo>
                                  <a:pt x="168" y="43"/>
                                </a:lnTo>
                                <a:lnTo>
                                  <a:pt x="509" y="121"/>
                                </a:lnTo>
                                <a:lnTo>
                                  <a:pt x="1025" y="232"/>
                                </a:lnTo>
                                <a:lnTo>
                                  <a:pt x="1539" y="343"/>
                                </a:lnTo>
                                <a:lnTo>
                                  <a:pt x="1878" y="426"/>
                                </a:lnTo>
                                <a:lnTo>
                                  <a:pt x="2217" y="518"/>
                                </a:lnTo>
                                <a:lnTo>
                                  <a:pt x="2549" y="626"/>
                                </a:lnTo>
                                <a:lnTo>
                                  <a:pt x="2713" y="688"/>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608692694" name="Freeform 53"/>
                        <wps:cNvSpPr>
                          <a:spLocks/>
                        </wps:cNvSpPr>
                        <wps:spPr bwMode="auto">
                          <a:xfrm>
                            <a:off x="7303860" y="5167197"/>
                            <a:ext cx="1106488" cy="415925"/>
                          </a:xfrm>
                          <a:custGeom>
                            <a:avLst/>
                            <a:gdLst>
                              <a:gd name="T0" fmla="*/ 2091 w 2091"/>
                              <a:gd name="T1" fmla="*/ 0 h 786"/>
                              <a:gd name="T2" fmla="*/ 1681 w 2091"/>
                              <a:gd name="T3" fmla="*/ 177 h 786"/>
                              <a:gd name="T4" fmla="*/ 1066 w 2091"/>
                              <a:gd name="T5" fmla="*/ 459 h 786"/>
                              <a:gd name="T6" fmla="*/ 768 w 2091"/>
                              <a:gd name="T7" fmla="*/ 616 h 786"/>
                              <a:gd name="T8" fmla="*/ 574 w 2091"/>
                              <a:gd name="T9" fmla="*/ 727 h 786"/>
                              <a:gd name="T10" fmla="*/ 479 w 2091"/>
                              <a:gd name="T11" fmla="*/ 786 h 786"/>
                              <a:gd name="T12" fmla="*/ 460 w 2091"/>
                              <a:gd name="T13" fmla="*/ 786 h 786"/>
                              <a:gd name="T14" fmla="*/ 465 w 2091"/>
                              <a:gd name="T15" fmla="*/ 783 h 786"/>
                              <a:gd name="T16" fmla="*/ 469 w 2091"/>
                              <a:gd name="T17" fmla="*/ 773 h 786"/>
                              <a:gd name="T18" fmla="*/ 465 w 2091"/>
                              <a:gd name="T19" fmla="*/ 766 h 786"/>
                              <a:gd name="T20" fmla="*/ 358 w 2091"/>
                              <a:gd name="T21" fmla="*/ 605 h 786"/>
                              <a:gd name="T22" fmla="*/ 185 w 2091"/>
                              <a:gd name="T23" fmla="*/ 363 h 786"/>
                              <a:gd name="T24" fmla="*/ 65 w 2091"/>
                              <a:gd name="T25" fmla="*/ 209 h 786"/>
                              <a:gd name="T26" fmla="*/ 0 w 2091"/>
                              <a:gd name="T27" fmla="*/ 135 h 786"/>
                              <a:gd name="T28" fmla="*/ 1 w 2091"/>
                              <a:gd name="T29" fmla="*/ 134 h 786"/>
                              <a:gd name="T30" fmla="*/ 3 w 2091"/>
                              <a:gd name="T31" fmla="*/ 137 h 786"/>
                              <a:gd name="T32" fmla="*/ 7 w 2091"/>
                              <a:gd name="T33" fmla="*/ 138 h 786"/>
                              <a:gd name="T34" fmla="*/ 73 w 2091"/>
                              <a:gd name="T35" fmla="*/ 146 h 786"/>
                              <a:gd name="T36" fmla="*/ 208 w 2091"/>
                              <a:gd name="T37" fmla="*/ 151 h 786"/>
                              <a:gd name="T38" fmla="*/ 413 w 2091"/>
                              <a:gd name="T39" fmla="*/ 147 h 786"/>
                              <a:gd name="T40" fmla="*/ 548 w 2091"/>
                              <a:gd name="T41" fmla="*/ 141 h 786"/>
                              <a:gd name="T42" fmla="*/ 829 w 2091"/>
                              <a:gd name="T43" fmla="*/ 130 h 786"/>
                              <a:gd name="T44" fmla="*/ 1110 w 2091"/>
                              <a:gd name="T45" fmla="*/ 111 h 786"/>
                              <a:gd name="T46" fmla="*/ 1356 w 2091"/>
                              <a:gd name="T47" fmla="*/ 91 h 786"/>
                              <a:gd name="T48" fmla="*/ 1847 w 2091"/>
                              <a:gd name="T49" fmla="*/ 35 h 786"/>
                              <a:gd name="T50" fmla="*/ 2091 w 2091"/>
                              <a:gd name="T51" fmla="*/ 0 h 7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2091" h="786">
                                <a:moveTo>
                                  <a:pt x="2091" y="0"/>
                                </a:moveTo>
                                <a:lnTo>
                                  <a:pt x="1681" y="177"/>
                                </a:lnTo>
                                <a:lnTo>
                                  <a:pt x="1066" y="459"/>
                                </a:lnTo>
                                <a:lnTo>
                                  <a:pt x="768" y="616"/>
                                </a:lnTo>
                                <a:lnTo>
                                  <a:pt x="574" y="727"/>
                                </a:lnTo>
                                <a:lnTo>
                                  <a:pt x="479" y="786"/>
                                </a:lnTo>
                                <a:lnTo>
                                  <a:pt x="460" y="786"/>
                                </a:lnTo>
                                <a:lnTo>
                                  <a:pt x="465" y="783"/>
                                </a:lnTo>
                                <a:lnTo>
                                  <a:pt x="469" y="773"/>
                                </a:lnTo>
                                <a:lnTo>
                                  <a:pt x="465" y="766"/>
                                </a:lnTo>
                                <a:lnTo>
                                  <a:pt x="358" y="605"/>
                                </a:lnTo>
                                <a:lnTo>
                                  <a:pt x="185" y="363"/>
                                </a:lnTo>
                                <a:lnTo>
                                  <a:pt x="65" y="209"/>
                                </a:lnTo>
                                <a:lnTo>
                                  <a:pt x="0" y="135"/>
                                </a:lnTo>
                                <a:lnTo>
                                  <a:pt x="1" y="134"/>
                                </a:lnTo>
                                <a:lnTo>
                                  <a:pt x="3" y="137"/>
                                </a:lnTo>
                                <a:lnTo>
                                  <a:pt x="7" y="138"/>
                                </a:lnTo>
                                <a:lnTo>
                                  <a:pt x="73" y="146"/>
                                </a:lnTo>
                                <a:lnTo>
                                  <a:pt x="208" y="151"/>
                                </a:lnTo>
                                <a:lnTo>
                                  <a:pt x="413" y="147"/>
                                </a:lnTo>
                                <a:lnTo>
                                  <a:pt x="548" y="141"/>
                                </a:lnTo>
                                <a:lnTo>
                                  <a:pt x="829" y="130"/>
                                </a:lnTo>
                                <a:lnTo>
                                  <a:pt x="1110" y="111"/>
                                </a:lnTo>
                                <a:lnTo>
                                  <a:pt x="1356" y="91"/>
                                </a:lnTo>
                                <a:lnTo>
                                  <a:pt x="1847" y="35"/>
                                </a:lnTo>
                                <a:lnTo>
                                  <a:pt x="2091" y="0"/>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608692695" name="Freeform 55"/>
                        <wps:cNvSpPr>
                          <a:spLocks/>
                        </wps:cNvSpPr>
                        <wps:spPr bwMode="auto">
                          <a:xfrm>
                            <a:off x="7273697" y="5265622"/>
                            <a:ext cx="84138" cy="76200"/>
                          </a:xfrm>
                          <a:custGeom>
                            <a:avLst/>
                            <a:gdLst>
                              <a:gd name="T0" fmla="*/ 61 w 157"/>
                              <a:gd name="T1" fmla="*/ 0 h 144"/>
                              <a:gd name="T2" fmla="*/ 107 w 157"/>
                              <a:gd name="T3" fmla="*/ 71 h 144"/>
                              <a:gd name="T4" fmla="*/ 157 w 157"/>
                              <a:gd name="T5" fmla="*/ 141 h 144"/>
                              <a:gd name="T6" fmla="*/ 78 w 157"/>
                              <a:gd name="T7" fmla="*/ 143 h 144"/>
                              <a:gd name="T8" fmla="*/ 0 w 157"/>
                              <a:gd name="T9" fmla="*/ 144 h 144"/>
                              <a:gd name="T10" fmla="*/ 30 w 157"/>
                              <a:gd name="T11" fmla="*/ 74 h 144"/>
                              <a:gd name="T12" fmla="*/ 61 w 157"/>
                              <a:gd name="T13" fmla="*/ 0 h 144"/>
                            </a:gdLst>
                            <a:ahLst/>
                            <a:cxnLst>
                              <a:cxn ang="0">
                                <a:pos x="T0" y="T1"/>
                              </a:cxn>
                              <a:cxn ang="0">
                                <a:pos x="T2" y="T3"/>
                              </a:cxn>
                              <a:cxn ang="0">
                                <a:pos x="T4" y="T5"/>
                              </a:cxn>
                              <a:cxn ang="0">
                                <a:pos x="T6" y="T7"/>
                              </a:cxn>
                              <a:cxn ang="0">
                                <a:pos x="T8" y="T9"/>
                              </a:cxn>
                              <a:cxn ang="0">
                                <a:pos x="T10" y="T11"/>
                              </a:cxn>
                              <a:cxn ang="0">
                                <a:pos x="T12" y="T13"/>
                              </a:cxn>
                            </a:cxnLst>
                            <a:rect l="0" t="0" r="r" b="b"/>
                            <a:pathLst>
                              <a:path w="157" h="144">
                                <a:moveTo>
                                  <a:pt x="61" y="0"/>
                                </a:moveTo>
                                <a:lnTo>
                                  <a:pt x="107" y="71"/>
                                </a:lnTo>
                                <a:lnTo>
                                  <a:pt x="157" y="141"/>
                                </a:lnTo>
                                <a:lnTo>
                                  <a:pt x="78" y="143"/>
                                </a:lnTo>
                                <a:lnTo>
                                  <a:pt x="0" y="144"/>
                                </a:lnTo>
                                <a:lnTo>
                                  <a:pt x="30" y="74"/>
                                </a:lnTo>
                                <a:lnTo>
                                  <a:pt x="61" y="0"/>
                                </a:lnTo>
                                <a:close/>
                              </a:path>
                            </a:pathLst>
                          </a:custGeom>
                          <a:solidFill>
                            <a:schemeClr val="tx2"/>
                          </a:solidFill>
                          <a:ln>
                            <a:noFill/>
                          </a:ln>
                        </wps:spPr>
                        <wps:bodyPr vert="horz" wrap="square" lIns="91440" tIns="45720" rIns="91440" bIns="45720" numCol="1" anchor="t" anchorCtr="0" compatLnSpc="1">
                          <a:prstTxWarp prst="textNoShape">
                            <a:avLst/>
                          </a:prstTxWarp>
                        </wps:bodyPr>
                      </wps:wsp>
                      <wps:wsp>
                        <wps:cNvPr id="1608692696" name="Freeform 56"/>
                        <wps:cNvSpPr>
                          <a:spLocks/>
                        </wps:cNvSpPr>
                        <wps:spPr bwMode="auto">
                          <a:xfrm>
                            <a:off x="6613297" y="768234"/>
                            <a:ext cx="1331913" cy="803275"/>
                          </a:xfrm>
                          <a:custGeom>
                            <a:avLst/>
                            <a:gdLst>
                              <a:gd name="T0" fmla="*/ 2481 w 2517"/>
                              <a:gd name="T1" fmla="*/ 586 h 1517"/>
                              <a:gd name="T2" fmla="*/ 2401 w 2517"/>
                              <a:gd name="T3" fmla="*/ 432 h 1517"/>
                              <a:gd name="T4" fmla="*/ 2283 w 2517"/>
                              <a:gd name="T5" fmla="*/ 311 h 1517"/>
                              <a:gd name="T6" fmla="*/ 2137 w 2517"/>
                              <a:gd name="T7" fmla="*/ 220 h 1517"/>
                              <a:gd name="T8" fmla="*/ 2013 w 2517"/>
                              <a:gd name="T9" fmla="*/ 170 h 1517"/>
                              <a:gd name="T10" fmla="*/ 1701 w 2517"/>
                              <a:gd name="T11" fmla="*/ 87 h 1517"/>
                              <a:gd name="T12" fmla="*/ 1271 w 2517"/>
                              <a:gd name="T13" fmla="*/ 19 h 1517"/>
                              <a:gd name="T14" fmla="*/ 1081 w 2517"/>
                              <a:gd name="T15" fmla="*/ 3 h 1517"/>
                              <a:gd name="T16" fmla="*/ 715 w 2517"/>
                              <a:gd name="T17" fmla="*/ 12 h 1517"/>
                              <a:gd name="T18" fmla="*/ 405 w 2517"/>
                              <a:gd name="T19" fmla="*/ 84 h 1517"/>
                              <a:gd name="T20" fmla="*/ 254 w 2517"/>
                              <a:gd name="T21" fmla="*/ 161 h 1517"/>
                              <a:gd name="T22" fmla="*/ 133 w 2517"/>
                              <a:gd name="T23" fmla="*/ 271 h 1517"/>
                              <a:gd name="T24" fmla="*/ 51 w 2517"/>
                              <a:gd name="T25" fmla="*/ 418 h 1517"/>
                              <a:gd name="T26" fmla="*/ 23 w 2517"/>
                              <a:gd name="T27" fmla="*/ 556 h 1517"/>
                              <a:gd name="T28" fmla="*/ 1 w 2517"/>
                              <a:gd name="T29" fmla="*/ 675 h 1517"/>
                              <a:gd name="T30" fmla="*/ 7 w 2517"/>
                              <a:gd name="T31" fmla="*/ 838 h 1517"/>
                              <a:gd name="T32" fmla="*/ 54 w 2517"/>
                              <a:gd name="T33" fmla="*/ 997 h 1517"/>
                              <a:gd name="T34" fmla="*/ 142 w 2517"/>
                              <a:gd name="T35" fmla="*/ 1148 h 1517"/>
                              <a:gd name="T36" fmla="*/ 205 w 2517"/>
                              <a:gd name="T37" fmla="*/ 1219 h 1517"/>
                              <a:gd name="T38" fmla="*/ 361 w 2517"/>
                              <a:gd name="T39" fmla="*/ 1333 h 1517"/>
                              <a:gd name="T40" fmla="*/ 585 w 2517"/>
                              <a:gd name="T41" fmla="*/ 1420 h 1517"/>
                              <a:gd name="T42" fmla="*/ 870 w 2517"/>
                              <a:gd name="T43" fmla="*/ 1475 h 1517"/>
                              <a:gd name="T44" fmla="*/ 1196 w 2517"/>
                              <a:gd name="T45" fmla="*/ 1510 h 1517"/>
                              <a:gd name="T46" fmla="*/ 1632 w 2517"/>
                              <a:gd name="T47" fmla="*/ 1508 h 1517"/>
                              <a:gd name="T48" fmla="*/ 1823 w 2517"/>
                              <a:gd name="T49" fmla="*/ 1484 h 1517"/>
                              <a:gd name="T50" fmla="*/ 2107 w 2517"/>
                              <a:gd name="T51" fmla="*/ 1402 h 1517"/>
                              <a:gd name="T52" fmla="*/ 2254 w 2517"/>
                              <a:gd name="T53" fmla="*/ 1320 h 1517"/>
                              <a:gd name="T54" fmla="*/ 2349 w 2517"/>
                              <a:gd name="T55" fmla="*/ 1236 h 1517"/>
                              <a:gd name="T56" fmla="*/ 2424 w 2517"/>
                              <a:gd name="T57" fmla="*/ 1138 h 1517"/>
                              <a:gd name="T58" fmla="*/ 2490 w 2517"/>
                              <a:gd name="T59" fmla="*/ 992 h 1517"/>
                              <a:gd name="T60" fmla="*/ 2517 w 2517"/>
                              <a:gd name="T61" fmla="*/ 832 h 1517"/>
                              <a:gd name="T62" fmla="*/ 2504 w 2517"/>
                              <a:gd name="T63" fmla="*/ 671 h 15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2517" h="1517">
                                <a:moveTo>
                                  <a:pt x="2494" y="631"/>
                                </a:moveTo>
                                <a:lnTo>
                                  <a:pt x="2481" y="586"/>
                                </a:lnTo>
                                <a:lnTo>
                                  <a:pt x="2445" y="505"/>
                                </a:lnTo>
                                <a:lnTo>
                                  <a:pt x="2401" y="432"/>
                                </a:lnTo>
                                <a:lnTo>
                                  <a:pt x="2346" y="369"/>
                                </a:lnTo>
                                <a:lnTo>
                                  <a:pt x="2283" y="311"/>
                                </a:lnTo>
                                <a:lnTo>
                                  <a:pt x="2214" y="262"/>
                                </a:lnTo>
                                <a:lnTo>
                                  <a:pt x="2137" y="220"/>
                                </a:lnTo>
                                <a:lnTo>
                                  <a:pt x="2057" y="184"/>
                                </a:lnTo>
                                <a:lnTo>
                                  <a:pt x="2013" y="170"/>
                                </a:lnTo>
                                <a:lnTo>
                                  <a:pt x="1911" y="138"/>
                                </a:lnTo>
                                <a:lnTo>
                                  <a:pt x="1701" y="87"/>
                                </a:lnTo>
                                <a:lnTo>
                                  <a:pt x="1487" y="48"/>
                                </a:lnTo>
                                <a:lnTo>
                                  <a:pt x="1271" y="19"/>
                                </a:lnTo>
                                <a:lnTo>
                                  <a:pt x="1164" y="9"/>
                                </a:lnTo>
                                <a:lnTo>
                                  <a:pt x="1081" y="3"/>
                                </a:lnTo>
                                <a:lnTo>
                                  <a:pt x="901" y="0"/>
                                </a:lnTo>
                                <a:lnTo>
                                  <a:pt x="715" y="12"/>
                                </a:lnTo>
                                <a:lnTo>
                                  <a:pt x="534" y="43"/>
                                </a:lnTo>
                                <a:lnTo>
                                  <a:pt x="405" y="84"/>
                                </a:lnTo>
                                <a:lnTo>
                                  <a:pt x="326" y="118"/>
                                </a:lnTo>
                                <a:lnTo>
                                  <a:pt x="254" y="161"/>
                                </a:lnTo>
                                <a:lnTo>
                                  <a:pt x="190" y="212"/>
                                </a:lnTo>
                                <a:lnTo>
                                  <a:pt x="133" y="271"/>
                                </a:lnTo>
                                <a:lnTo>
                                  <a:pt x="86" y="340"/>
                                </a:lnTo>
                                <a:lnTo>
                                  <a:pt x="51" y="418"/>
                                </a:lnTo>
                                <a:lnTo>
                                  <a:pt x="28" y="507"/>
                                </a:lnTo>
                                <a:lnTo>
                                  <a:pt x="23" y="556"/>
                                </a:lnTo>
                                <a:lnTo>
                                  <a:pt x="13" y="595"/>
                                </a:lnTo>
                                <a:lnTo>
                                  <a:pt x="1" y="675"/>
                                </a:lnTo>
                                <a:lnTo>
                                  <a:pt x="0" y="756"/>
                                </a:lnTo>
                                <a:lnTo>
                                  <a:pt x="7" y="838"/>
                                </a:lnTo>
                                <a:lnTo>
                                  <a:pt x="25" y="918"/>
                                </a:lnTo>
                                <a:lnTo>
                                  <a:pt x="54" y="997"/>
                                </a:lnTo>
                                <a:lnTo>
                                  <a:pt x="93" y="1075"/>
                                </a:lnTo>
                                <a:lnTo>
                                  <a:pt x="142" y="1148"/>
                                </a:lnTo>
                                <a:lnTo>
                                  <a:pt x="172" y="1183"/>
                                </a:lnTo>
                                <a:lnTo>
                                  <a:pt x="205" y="1219"/>
                                </a:lnTo>
                                <a:lnTo>
                                  <a:pt x="280" y="1281"/>
                                </a:lnTo>
                                <a:lnTo>
                                  <a:pt x="361" y="1333"/>
                                </a:lnTo>
                                <a:lnTo>
                                  <a:pt x="449" y="1373"/>
                                </a:lnTo>
                                <a:lnTo>
                                  <a:pt x="585" y="1420"/>
                                </a:lnTo>
                                <a:lnTo>
                                  <a:pt x="775" y="1462"/>
                                </a:lnTo>
                                <a:lnTo>
                                  <a:pt x="870" y="1475"/>
                                </a:lnTo>
                                <a:lnTo>
                                  <a:pt x="978" y="1491"/>
                                </a:lnTo>
                                <a:lnTo>
                                  <a:pt x="1196" y="1510"/>
                                </a:lnTo>
                                <a:lnTo>
                                  <a:pt x="1413" y="1517"/>
                                </a:lnTo>
                                <a:lnTo>
                                  <a:pt x="1632" y="1508"/>
                                </a:lnTo>
                                <a:lnTo>
                                  <a:pt x="1740" y="1495"/>
                                </a:lnTo>
                                <a:lnTo>
                                  <a:pt x="1823" y="1484"/>
                                </a:lnTo>
                                <a:lnTo>
                                  <a:pt x="1988" y="1446"/>
                                </a:lnTo>
                                <a:lnTo>
                                  <a:pt x="2107" y="1402"/>
                                </a:lnTo>
                                <a:lnTo>
                                  <a:pt x="2182" y="1364"/>
                                </a:lnTo>
                                <a:lnTo>
                                  <a:pt x="2254" y="1320"/>
                                </a:lnTo>
                                <a:lnTo>
                                  <a:pt x="2319" y="1266"/>
                                </a:lnTo>
                                <a:lnTo>
                                  <a:pt x="2349" y="1236"/>
                                </a:lnTo>
                                <a:lnTo>
                                  <a:pt x="2376" y="1206"/>
                                </a:lnTo>
                                <a:lnTo>
                                  <a:pt x="2424" y="1138"/>
                                </a:lnTo>
                                <a:lnTo>
                                  <a:pt x="2463" y="1068"/>
                                </a:lnTo>
                                <a:lnTo>
                                  <a:pt x="2490" y="992"/>
                                </a:lnTo>
                                <a:lnTo>
                                  <a:pt x="2509" y="913"/>
                                </a:lnTo>
                                <a:lnTo>
                                  <a:pt x="2517" y="832"/>
                                </a:lnTo>
                                <a:lnTo>
                                  <a:pt x="2516" y="751"/>
                                </a:lnTo>
                                <a:lnTo>
                                  <a:pt x="2504" y="671"/>
                                </a:lnTo>
                                <a:lnTo>
                                  <a:pt x="2494" y="631"/>
                                </a:lnTo>
                                <a:close/>
                              </a:path>
                            </a:pathLst>
                          </a:custGeom>
                          <a:solidFill>
                            <a:srgbClr val="168489"/>
                          </a:solidFill>
                          <a:ln>
                            <a:noFill/>
                          </a:ln>
                        </wps:spPr>
                        <wps:txbx>
                          <w:txbxContent>
                            <w:p w:rsidR="005345A8" w:rsidRDefault="005345A8" w:rsidP="00F77577">
                              <w:pPr>
                                <w:jc w:val="center"/>
                                <w:rPr>
                                  <w:rFonts w:ascii="Calibri" w:eastAsia="Calibri" w:hAnsi="Calibri" w:cs="Arial"/>
                                  <w:b/>
                                  <w:bCs/>
                                  <w:caps/>
                                  <w:color w:val="FFFFFF"/>
                                  <w:kern w:val="24"/>
                                  <w:sz w:val="48"/>
                                  <w:szCs w:val="48"/>
                                </w:rPr>
                              </w:pPr>
                              <w:r>
                                <w:rPr>
                                  <w:rFonts w:ascii="Calibri" w:eastAsia="Calibri" w:hAnsi="Calibri" w:cs="Arial"/>
                                  <w:b/>
                                  <w:bCs/>
                                  <w:caps/>
                                  <w:color w:val="FFFFFF"/>
                                  <w:kern w:val="24"/>
                                  <w:sz w:val="48"/>
                                  <w:szCs w:val="48"/>
                                </w:rPr>
                                <w:t>01</w:t>
                              </w:r>
                            </w:p>
                          </w:txbxContent>
                        </wps:txbx>
                        <wps:bodyPr vert="horz" wrap="square" lIns="91440" tIns="45720" rIns="91440" bIns="45720" numCol="1" anchor="ctr" anchorCtr="0" compatLnSpc="1">
                          <a:prstTxWarp prst="textNoShape">
                            <a:avLst/>
                          </a:prstTxWarp>
                        </wps:bodyPr>
                      </wps:wsp>
                      <wps:wsp>
                        <wps:cNvPr id="1608692697" name="Freeform 128"/>
                        <wps:cNvSpPr>
                          <a:spLocks/>
                        </wps:cNvSpPr>
                        <wps:spPr bwMode="auto">
                          <a:xfrm>
                            <a:off x="4032022" y="728547"/>
                            <a:ext cx="1530350" cy="833438"/>
                          </a:xfrm>
                          <a:custGeom>
                            <a:avLst/>
                            <a:gdLst>
                              <a:gd name="T0" fmla="*/ 2875 w 2892"/>
                              <a:gd name="T1" fmla="*/ 710 h 1574"/>
                              <a:gd name="T2" fmla="*/ 2812 w 2892"/>
                              <a:gd name="T3" fmla="*/ 552 h 1574"/>
                              <a:gd name="T4" fmla="*/ 2710 w 2892"/>
                              <a:gd name="T5" fmla="*/ 417 h 1574"/>
                              <a:gd name="T6" fmla="*/ 2579 w 2892"/>
                              <a:gd name="T7" fmla="*/ 305 h 1574"/>
                              <a:gd name="T8" fmla="*/ 2469 w 2892"/>
                              <a:gd name="T9" fmla="*/ 237 h 1574"/>
                              <a:gd name="T10" fmla="*/ 2200 w 2892"/>
                              <a:gd name="T11" fmla="*/ 119 h 1574"/>
                              <a:gd name="T12" fmla="*/ 1814 w 2892"/>
                              <a:gd name="T13" fmla="*/ 27 h 1574"/>
                              <a:gd name="T14" fmla="*/ 1417 w 2892"/>
                              <a:gd name="T15" fmla="*/ 0 h 1574"/>
                              <a:gd name="T16" fmla="*/ 1024 w 2892"/>
                              <a:gd name="T17" fmla="*/ 34 h 1574"/>
                              <a:gd name="T18" fmla="*/ 830 w 2892"/>
                              <a:gd name="T19" fmla="*/ 71 h 1574"/>
                              <a:gd name="T20" fmla="*/ 477 w 2892"/>
                              <a:gd name="T21" fmla="*/ 188 h 1574"/>
                              <a:gd name="T22" fmla="*/ 296 w 2892"/>
                              <a:gd name="T23" fmla="*/ 294 h 1574"/>
                              <a:gd name="T24" fmla="*/ 182 w 2892"/>
                              <a:gd name="T25" fmla="*/ 399 h 1574"/>
                              <a:gd name="T26" fmla="*/ 111 w 2892"/>
                              <a:gd name="T27" fmla="*/ 496 h 1574"/>
                              <a:gd name="T28" fmla="*/ 42 w 2892"/>
                              <a:gd name="T29" fmla="*/ 644 h 1574"/>
                              <a:gd name="T30" fmla="*/ 8 w 2892"/>
                              <a:gd name="T31" fmla="*/ 804 h 1574"/>
                              <a:gd name="T32" fmla="*/ 18 w 2892"/>
                              <a:gd name="T33" fmla="*/ 963 h 1574"/>
                              <a:gd name="T34" fmla="*/ 15 w 2892"/>
                              <a:gd name="T35" fmla="*/ 1015 h 1574"/>
                              <a:gd name="T36" fmla="*/ 0 w 2892"/>
                              <a:gd name="T37" fmla="*/ 1077 h 1574"/>
                              <a:gd name="T38" fmla="*/ 26 w 2892"/>
                              <a:gd name="T39" fmla="*/ 1188 h 1574"/>
                              <a:gd name="T40" fmla="*/ 107 w 2892"/>
                              <a:gd name="T41" fmla="*/ 1300 h 1574"/>
                              <a:gd name="T42" fmla="*/ 224 w 2892"/>
                              <a:gd name="T43" fmla="*/ 1381 h 1574"/>
                              <a:gd name="T44" fmla="*/ 396 w 2892"/>
                              <a:gd name="T45" fmla="*/ 1445 h 1574"/>
                              <a:gd name="T46" fmla="*/ 697 w 2892"/>
                              <a:gd name="T47" fmla="*/ 1515 h 1574"/>
                              <a:gd name="T48" fmla="*/ 1105 w 2892"/>
                              <a:gd name="T49" fmla="*/ 1565 h 1574"/>
                              <a:gd name="T50" fmla="*/ 1313 w 2892"/>
                              <a:gd name="T51" fmla="*/ 1574 h 1574"/>
                              <a:gd name="T52" fmla="*/ 1734 w 2892"/>
                              <a:gd name="T53" fmla="*/ 1555 h 1574"/>
                              <a:gd name="T54" fmla="*/ 2047 w 2892"/>
                              <a:gd name="T55" fmla="*/ 1510 h 1574"/>
                              <a:gd name="T56" fmla="*/ 2292 w 2892"/>
                              <a:gd name="T57" fmla="*/ 1457 h 1574"/>
                              <a:gd name="T58" fmla="*/ 2561 w 2892"/>
                              <a:gd name="T59" fmla="*/ 1349 h 1574"/>
                              <a:gd name="T60" fmla="*/ 2666 w 2892"/>
                              <a:gd name="T61" fmla="*/ 1280 h 1574"/>
                              <a:gd name="T62" fmla="*/ 2751 w 2892"/>
                              <a:gd name="T63" fmla="*/ 1204 h 1574"/>
                              <a:gd name="T64" fmla="*/ 2836 w 2892"/>
                              <a:gd name="T65" fmla="*/ 1081 h 1574"/>
                              <a:gd name="T66" fmla="*/ 2884 w 2892"/>
                              <a:gd name="T67" fmla="*/ 943 h 1574"/>
                              <a:gd name="T68" fmla="*/ 2891 w 2892"/>
                              <a:gd name="T69" fmla="*/ 792 h 15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892" h="1574">
                                <a:moveTo>
                                  <a:pt x="2885" y="753"/>
                                </a:moveTo>
                                <a:lnTo>
                                  <a:pt x="2875" y="710"/>
                                </a:lnTo>
                                <a:lnTo>
                                  <a:pt x="2849" y="628"/>
                                </a:lnTo>
                                <a:lnTo>
                                  <a:pt x="2812" y="552"/>
                                </a:lnTo>
                                <a:lnTo>
                                  <a:pt x="2764" y="482"/>
                                </a:lnTo>
                                <a:lnTo>
                                  <a:pt x="2710" y="417"/>
                                </a:lnTo>
                                <a:lnTo>
                                  <a:pt x="2648" y="356"/>
                                </a:lnTo>
                                <a:lnTo>
                                  <a:pt x="2579" y="305"/>
                                </a:lnTo>
                                <a:lnTo>
                                  <a:pt x="2507" y="257"/>
                                </a:lnTo>
                                <a:lnTo>
                                  <a:pt x="2469" y="237"/>
                                </a:lnTo>
                                <a:lnTo>
                                  <a:pt x="2383" y="192"/>
                                </a:lnTo>
                                <a:lnTo>
                                  <a:pt x="2200" y="119"/>
                                </a:lnTo>
                                <a:lnTo>
                                  <a:pt x="2010" y="64"/>
                                </a:lnTo>
                                <a:lnTo>
                                  <a:pt x="1814" y="27"/>
                                </a:lnTo>
                                <a:lnTo>
                                  <a:pt x="1616" y="5"/>
                                </a:lnTo>
                                <a:lnTo>
                                  <a:pt x="1417" y="0"/>
                                </a:lnTo>
                                <a:lnTo>
                                  <a:pt x="1218" y="10"/>
                                </a:lnTo>
                                <a:lnTo>
                                  <a:pt x="1024" y="34"/>
                                </a:lnTo>
                                <a:lnTo>
                                  <a:pt x="929" y="51"/>
                                </a:lnTo>
                                <a:lnTo>
                                  <a:pt x="830" y="71"/>
                                </a:lnTo>
                                <a:lnTo>
                                  <a:pt x="625" y="129"/>
                                </a:lnTo>
                                <a:lnTo>
                                  <a:pt x="477" y="188"/>
                                </a:lnTo>
                                <a:lnTo>
                                  <a:pt x="383" y="237"/>
                                </a:lnTo>
                                <a:lnTo>
                                  <a:pt x="296" y="294"/>
                                </a:lnTo>
                                <a:lnTo>
                                  <a:pt x="216" y="362"/>
                                </a:lnTo>
                                <a:lnTo>
                                  <a:pt x="182" y="399"/>
                                </a:lnTo>
                                <a:lnTo>
                                  <a:pt x="156" y="430"/>
                                </a:lnTo>
                                <a:lnTo>
                                  <a:pt x="111" y="496"/>
                                </a:lnTo>
                                <a:lnTo>
                                  <a:pt x="72" y="568"/>
                                </a:lnTo>
                                <a:lnTo>
                                  <a:pt x="42" y="644"/>
                                </a:lnTo>
                                <a:lnTo>
                                  <a:pt x="19" y="723"/>
                                </a:lnTo>
                                <a:lnTo>
                                  <a:pt x="8" y="804"/>
                                </a:lnTo>
                                <a:lnTo>
                                  <a:pt x="6" y="884"/>
                                </a:lnTo>
                                <a:lnTo>
                                  <a:pt x="18" y="963"/>
                                </a:lnTo>
                                <a:lnTo>
                                  <a:pt x="28" y="1001"/>
                                </a:lnTo>
                                <a:lnTo>
                                  <a:pt x="15" y="1015"/>
                                </a:lnTo>
                                <a:lnTo>
                                  <a:pt x="0" y="1053"/>
                                </a:lnTo>
                                <a:lnTo>
                                  <a:pt x="0" y="1077"/>
                                </a:lnTo>
                                <a:lnTo>
                                  <a:pt x="5" y="1117"/>
                                </a:lnTo>
                                <a:lnTo>
                                  <a:pt x="26" y="1188"/>
                                </a:lnTo>
                                <a:lnTo>
                                  <a:pt x="61" y="1248"/>
                                </a:lnTo>
                                <a:lnTo>
                                  <a:pt x="107" y="1300"/>
                                </a:lnTo>
                                <a:lnTo>
                                  <a:pt x="162" y="1345"/>
                                </a:lnTo>
                                <a:lnTo>
                                  <a:pt x="224" y="1381"/>
                                </a:lnTo>
                                <a:lnTo>
                                  <a:pt x="326" y="1424"/>
                                </a:lnTo>
                                <a:lnTo>
                                  <a:pt x="396" y="1445"/>
                                </a:lnTo>
                                <a:lnTo>
                                  <a:pt x="496" y="1471"/>
                                </a:lnTo>
                                <a:lnTo>
                                  <a:pt x="697" y="1515"/>
                                </a:lnTo>
                                <a:lnTo>
                                  <a:pt x="900" y="1545"/>
                                </a:lnTo>
                                <a:lnTo>
                                  <a:pt x="1105" y="1565"/>
                                </a:lnTo>
                                <a:lnTo>
                                  <a:pt x="1207" y="1571"/>
                                </a:lnTo>
                                <a:lnTo>
                                  <a:pt x="1313" y="1574"/>
                                </a:lnTo>
                                <a:lnTo>
                                  <a:pt x="1523" y="1571"/>
                                </a:lnTo>
                                <a:lnTo>
                                  <a:pt x="1734" y="1555"/>
                                </a:lnTo>
                                <a:lnTo>
                                  <a:pt x="1944" y="1529"/>
                                </a:lnTo>
                                <a:lnTo>
                                  <a:pt x="2047" y="1510"/>
                                </a:lnTo>
                                <a:lnTo>
                                  <a:pt x="2130" y="1496"/>
                                </a:lnTo>
                                <a:lnTo>
                                  <a:pt x="2292" y="1457"/>
                                </a:lnTo>
                                <a:lnTo>
                                  <a:pt x="2451" y="1404"/>
                                </a:lnTo>
                                <a:lnTo>
                                  <a:pt x="2561" y="1349"/>
                                </a:lnTo>
                                <a:lnTo>
                                  <a:pt x="2632" y="1306"/>
                                </a:lnTo>
                                <a:lnTo>
                                  <a:pt x="2666" y="1280"/>
                                </a:lnTo>
                                <a:lnTo>
                                  <a:pt x="2697" y="1257"/>
                                </a:lnTo>
                                <a:lnTo>
                                  <a:pt x="2751" y="1204"/>
                                </a:lnTo>
                                <a:lnTo>
                                  <a:pt x="2797" y="1145"/>
                                </a:lnTo>
                                <a:lnTo>
                                  <a:pt x="2836" y="1081"/>
                                </a:lnTo>
                                <a:lnTo>
                                  <a:pt x="2865" y="1014"/>
                                </a:lnTo>
                                <a:lnTo>
                                  <a:pt x="2884" y="943"/>
                                </a:lnTo>
                                <a:lnTo>
                                  <a:pt x="2892" y="869"/>
                                </a:lnTo>
                                <a:lnTo>
                                  <a:pt x="2891" y="792"/>
                                </a:lnTo>
                                <a:lnTo>
                                  <a:pt x="2885" y="753"/>
                                </a:lnTo>
                              </a:path>
                            </a:pathLst>
                          </a:custGeom>
                          <a:solidFill>
                            <a:srgbClr val="A0C9CA"/>
                          </a:solidFill>
                          <a:ln>
                            <a:noFill/>
                          </a:ln>
                        </wps:spPr>
                        <wps:txbx>
                          <w:txbxContent>
                            <w:p w:rsidR="005345A8" w:rsidRDefault="005345A8" w:rsidP="00F77577">
                              <w:pPr>
                                <w:jc w:val="center"/>
                                <w:rPr>
                                  <w:rFonts w:ascii="Calibri" w:eastAsia="Calibri" w:hAnsi="Calibri" w:cs="Arial"/>
                                  <w:b/>
                                  <w:bCs/>
                                  <w:color w:val="FFFFFF"/>
                                  <w:kern w:val="24"/>
                                  <w:sz w:val="48"/>
                                  <w:szCs w:val="48"/>
                                </w:rPr>
                              </w:pPr>
                              <w:r>
                                <w:rPr>
                                  <w:rFonts w:ascii="Calibri" w:eastAsia="Calibri" w:hAnsi="Calibri" w:cs="Arial"/>
                                  <w:b/>
                                  <w:bCs/>
                                  <w:color w:val="FFFFFF"/>
                                  <w:kern w:val="24"/>
                                  <w:sz w:val="48"/>
                                  <w:szCs w:val="48"/>
                                </w:rPr>
                                <w:t>02</w:t>
                              </w:r>
                            </w:p>
                          </w:txbxContent>
                        </wps:txbx>
                        <wps:bodyPr vert="horz" wrap="square" lIns="91440" tIns="45720" rIns="91440" bIns="45720" numCol="1" anchor="ctr" anchorCtr="0" compatLnSpc="1">
                          <a:prstTxWarp prst="textNoShape">
                            <a:avLst/>
                          </a:prstTxWarp>
                        </wps:bodyPr>
                      </wps:wsp>
                      <wps:wsp>
                        <wps:cNvPr id="1608692698" name="Freeform 281"/>
                        <wps:cNvSpPr>
                          <a:spLocks/>
                        </wps:cNvSpPr>
                        <wps:spPr bwMode="auto">
                          <a:xfrm>
                            <a:off x="4128860" y="1987435"/>
                            <a:ext cx="1354138" cy="788988"/>
                          </a:xfrm>
                          <a:custGeom>
                            <a:avLst/>
                            <a:gdLst>
                              <a:gd name="T0" fmla="*/ 2434 w 2559"/>
                              <a:gd name="T1" fmla="*/ 347 h 1492"/>
                              <a:gd name="T2" fmla="*/ 2398 w 2559"/>
                              <a:gd name="T3" fmla="*/ 306 h 1492"/>
                              <a:gd name="T4" fmla="*/ 2317 w 2559"/>
                              <a:gd name="T5" fmla="*/ 239 h 1492"/>
                              <a:gd name="T6" fmla="*/ 2228 w 2559"/>
                              <a:gd name="T7" fmla="*/ 183 h 1492"/>
                              <a:gd name="T8" fmla="*/ 2132 w 2559"/>
                              <a:gd name="T9" fmla="*/ 138 h 1492"/>
                              <a:gd name="T10" fmla="*/ 2030 w 2559"/>
                              <a:gd name="T11" fmla="*/ 103 h 1492"/>
                              <a:gd name="T12" fmla="*/ 1926 w 2559"/>
                              <a:gd name="T13" fmla="*/ 76 h 1492"/>
                              <a:gd name="T14" fmla="*/ 1768 w 2559"/>
                              <a:gd name="T15" fmla="*/ 46 h 1492"/>
                              <a:gd name="T16" fmla="*/ 1664 w 2559"/>
                              <a:gd name="T17" fmla="*/ 31 h 1492"/>
                              <a:gd name="T18" fmla="*/ 1533 w 2559"/>
                              <a:gd name="T19" fmla="*/ 16 h 1492"/>
                              <a:gd name="T20" fmla="*/ 1271 w 2559"/>
                              <a:gd name="T21" fmla="*/ 0 h 1492"/>
                              <a:gd name="T22" fmla="*/ 1009 w 2559"/>
                              <a:gd name="T23" fmla="*/ 3 h 1492"/>
                              <a:gd name="T24" fmla="*/ 747 w 2559"/>
                              <a:gd name="T25" fmla="*/ 24 h 1492"/>
                              <a:gd name="T26" fmla="*/ 616 w 2559"/>
                              <a:gd name="T27" fmla="*/ 43 h 1492"/>
                              <a:gd name="T28" fmla="*/ 504 w 2559"/>
                              <a:gd name="T29" fmla="*/ 59 h 1492"/>
                              <a:gd name="T30" fmla="*/ 334 w 2559"/>
                              <a:gd name="T31" fmla="*/ 99 h 1492"/>
                              <a:gd name="T32" fmla="*/ 256 w 2559"/>
                              <a:gd name="T33" fmla="*/ 134 h 1492"/>
                              <a:gd name="T34" fmla="*/ 207 w 2559"/>
                              <a:gd name="T35" fmla="*/ 165 h 1492"/>
                              <a:gd name="T36" fmla="*/ 186 w 2559"/>
                              <a:gd name="T37" fmla="*/ 184 h 1492"/>
                              <a:gd name="T38" fmla="*/ 167 w 2559"/>
                              <a:gd name="T39" fmla="*/ 201 h 1492"/>
                              <a:gd name="T40" fmla="*/ 131 w 2559"/>
                              <a:gd name="T41" fmla="*/ 243 h 1492"/>
                              <a:gd name="T42" fmla="*/ 89 w 2559"/>
                              <a:gd name="T43" fmla="*/ 312 h 1492"/>
                              <a:gd name="T44" fmla="*/ 70 w 2559"/>
                              <a:gd name="T45" fmla="*/ 362 h 1492"/>
                              <a:gd name="T46" fmla="*/ 55 w 2559"/>
                              <a:gd name="T47" fmla="*/ 391 h 1492"/>
                              <a:gd name="T48" fmla="*/ 29 w 2559"/>
                              <a:gd name="T49" fmla="*/ 454 h 1492"/>
                              <a:gd name="T50" fmla="*/ 11 w 2559"/>
                              <a:gd name="T51" fmla="*/ 519 h 1492"/>
                              <a:gd name="T52" fmla="*/ 1 w 2559"/>
                              <a:gd name="T53" fmla="*/ 587 h 1492"/>
                              <a:gd name="T54" fmla="*/ 0 w 2559"/>
                              <a:gd name="T55" fmla="*/ 690 h 1492"/>
                              <a:gd name="T56" fmla="*/ 24 w 2559"/>
                              <a:gd name="T57" fmla="*/ 826 h 1492"/>
                              <a:gd name="T58" fmla="*/ 47 w 2559"/>
                              <a:gd name="T59" fmla="*/ 892 h 1492"/>
                              <a:gd name="T60" fmla="*/ 68 w 2559"/>
                              <a:gd name="T61" fmla="*/ 938 h 1492"/>
                              <a:gd name="T62" fmla="*/ 118 w 2559"/>
                              <a:gd name="T63" fmla="*/ 1023 h 1492"/>
                              <a:gd name="T64" fmla="*/ 180 w 2559"/>
                              <a:gd name="T65" fmla="*/ 1099 h 1492"/>
                              <a:gd name="T66" fmla="*/ 252 w 2559"/>
                              <a:gd name="T67" fmla="*/ 1167 h 1492"/>
                              <a:gd name="T68" fmla="*/ 331 w 2559"/>
                              <a:gd name="T69" fmla="*/ 1226 h 1492"/>
                              <a:gd name="T70" fmla="*/ 416 w 2559"/>
                              <a:gd name="T71" fmla="*/ 1277 h 1492"/>
                              <a:gd name="T72" fmla="*/ 551 w 2559"/>
                              <a:gd name="T73" fmla="*/ 1341 h 1492"/>
                              <a:gd name="T74" fmla="*/ 645 w 2559"/>
                              <a:gd name="T75" fmla="*/ 1374 h 1492"/>
                              <a:gd name="T76" fmla="*/ 761 w 2559"/>
                              <a:gd name="T77" fmla="*/ 1410 h 1492"/>
                              <a:gd name="T78" fmla="*/ 1006 w 2559"/>
                              <a:gd name="T79" fmla="*/ 1463 h 1492"/>
                              <a:gd name="T80" fmla="*/ 1257 w 2559"/>
                              <a:gd name="T81" fmla="*/ 1490 h 1492"/>
                              <a:gd name="T82" fmla="*/ 1506 w 2559"/>
                              <a:gd name="T83" fmla="*/ 1492 h 1492"/>
                              <a:gd name="T84" fmla="*/ 1628 w 2559"/>
                              <a:gd name="T85" fmla="*/ 1482 h 1492"/>
                              <a:gd name="T86" fmla="*/ 1737 w 2559"/>
                              <a:gd name="T87" fmla="*/ 1467 h 1492"/>
                              <a:gd name="T88" fmla="*/ 1900 w 2559"/>
                              <a:gd name="T89" fmla="*/ 1431 h 1492"/>
                              <a:gd name="T90" fmla="*/ 2007 w 2559"/>
                              <a:gd name="T91" fmla="*/ 1398 h 1492"/>
                              <a:gd name="T92" fmla="*/ 2109 w 2559"/>
                              <a:gd name="T93" fmla="*/ 1357 h 1492"/>
                              <a:gd name="T94" fmla="*/ 2205 w 2559"/>
                              <a:gd name="T95" fmla="*/ 1303 h 1492"/>
                              <a:gd name="T96" fmla="*/ 2294 w 2559"/>
                              <a:gd name="T97" fmla="*/ 1239 h 1492"/>
                              <a:gd name="T98" fmla="*/ 2375 w 2559"/>
                              <a:gd name="T99" fmla="*/ 1162 h 1492"/>
                              <a:gd name="T100" fmla="*/ 2411 w 2559"/>
                              <a:gd name="T101" fmla="*/ 1119 h 1492"/>
                              <a:gd name="T102" fmla="*/ 2443 w 2559"/>
                              <a:gd name="T103" fmla="*/ 1077 h 1492"/>
                              <a:gd name="T104" fmla="*/ 2495 w 2559"/>
                              <a:gd name="T105" fmla="*/ 985 h 1492"/>
                              <a:gd name="T106" fmla="*/ 2532 w 2559"/>
                              <a:gd name="T107" fmla="*/ 888 h 1492"/>
                              <a:gd name="T108" fmla="*/ 2554 w 2559"/>
                              <a:gd name="T109" fmla="*/ 785 h 1492"/>
                              <a:gd name="T110" fmla="*/ 2559 w 2559"/>
                              <a:gd name="T111" fmla="*/ 683 h 1492"/>
                              <a:gd name="T112" fmla="*/ 2548 w 2559"/>
                              <a:gd name="T113" fmla="*/ 581 h 1492"/>
                              <a:gd name="T114" fmla="*/ 2518 w 2559"/>
                              <a:gd name="T115" fmla="*/ 483 h 1492"/>
                              <a:gd name="T116" fmla="*/ 2467 w 2559"/>
                              <a:gd name="T117" fmla="*/ 390 h 1492"/>
                              <a:gd name="T118" fmla="*/ 2434 w 2559"/>
                              <a:gd name="T119" fmla="*/ 347 h 14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559" h="1492">
                                <a:moveTo>
                                  <a:pt x="2434" y="347"/>
                                </a:moveTo>
                                <a:lnTo>
                                  <a:pt x="2398" y="306"/>
                                </a:lnTo>
                                <a:lnTo>
                                  <a:pt x="2317" y="239"/>
                                </a:lnTo>
                                <a:lnTo>
                                  <a:pt x="2228" y="183"/>
                                </a:lnTo>
                                <a:lnTo>
                                  <a:pt x="2132" y="138"/>
                                </a:lnTo>
                                <a:lnTo>
                                  <a:pt x="2030" y="103"/>
                                </a:lnTo>
                                <a:lnTo>
                                  <a:pt x="1926" y="76"/>
                                </a:lnTo>
                                <a:lnTo>
                                  <a:pt x="1768" y="46"/>
                                </a:lnTo>
                                <a:lnTo>
                                  <a:pt x="1664" y="31"/>
                                </a:lnTo>
                                <a:lnTo>
                                  <a:pt x="1533" y="16"/>
                                </a:lnTo>
                                <a:lnTo>
                                  <a:pt x="1271" y="0"/>
                                </a:lnTo>
                                <a:lnTo>
                                  <a:pt x="1009" y="3"/>
                                </a:lnTo>
                                <a:lnTo>
                                  <a:pt x="747" y="24"/>
                                </a:lnTo>
                                <a:lnTo>
                                  <a:pt x="616" y="43"/>
                                </a:lnTo>
                                <a:lnTo>
                                  <a:pt x="504" y="59"/>
                                </a:lnTo>
                                <a:lnTo>
                                  <a:pt x="334" y="99"/>
                                </a:lnTo>
                                <a:lnTo>
                                  <a:pt x="256" y="134"/>
                                </a:lnTo>
                                <a:lnTo>
                                  <a:pt x="207" y="165"/>
                                </a:lnTo>
                                <a:lnTo>
                                  <a:pt x="186" y="184"/>
                                </a:lnTo>
                                <a:lnTo>
                                  <a:pt x="167" y="201"/>
                                </a:lnTo>
                                <a:lnTo>
                                  <a:pt x="131" y="243"/>
                                </a:lnTo>
                                <a:lnTo>
                                  <a:pt x="89" y="312"/>
                                </a:lnTo>
                                <a:lnTo>
                                  <a:pt x="70" y="362"/>
                                </a:lnTo>
                                <a:lnTo>
                                  <a:pt x="55" y="391"/>
                                </a:lnTo>
                                <a:lnTo>
                                  <a:pt x="29" y="454"/>
                                </a:lnTo>
                                <a:lnTo>
                                  <a:pt x="11" y="519"/>
                                </a:lnTo>
                                <a:lnTo>
                                  <a:pt x="1" y="587"/>
                                </a:lnTo>
                                <a:lnTo>
                                  <a:pt x="0" y="690"/>
                                </a:lnTo>
                                <a:lnTo>
                                  <a:pt x="24" y="826"/>
                                </a:lnTo>
                                <a:lnTo>
                                  <a:pt x="47" y="892"/>
                                </a:lnTo>
                                <a:lnTo>
                                  <a:pt x="68" y="938"/>
                                </a:lnTo>
                                <a:lnTo>
                                  <a:pt x="118" y="1023"/>
                                </a:lnTo>
                                <a:lnTo>
                                  <a:pt x="180" y="1099"/>
                                </a:lnTo>
                                <a:lnTo>
                                  <a:pt x="252" y="1167"/>
                                </a:lnTo>
                                <a:lnTo>
                                  <a:pt x="331" y="1226"/>
                                </a:lnTo>
                                <a:lnTo>
                                  <a:pt x="416" y="1277"/>
                                </a:lnTo>
                                <a:lnTo>
                                  <a:pt x="551" y="1341"/>
                                </a:lnTo>
                                <a:lnTo>
                                  <a:pt x="645" y="1374"/>
                                </a:lnTo>
                                <a:lnTo>
                                  <a:pt x="761" y="1410"/>
                                </a:lnTo>
                                <a:lnTo>
                                  <a:pt x="1006" y="1463"/>
                                </a:lnTo>
                                <a:lnTo>
                                  <a:pt x="1257" y="1490"/>
                                </a:lnTo>
                                <a:lnTo>
                                  <a:pt x="1506" y="1492"/>
                                </a:lnTo>
                                <a:lnTo>
                                  <a:pt x="1628" y="1482"/>
                                </a:lnTo>
                                <a:lnTo>
                                  <a:pt x="1737" y="1467"/>
                                </a:lnTo>
                                <a:lnTo>
                                  <a:pt x="1900" y="1431"/>
                                </a:lnTo>
                                <a:lnTo>
                                  <a:pt x="2007" y="1398"/>
                                </a:lnTo>
                                <a:lnTo>
                                  <a:pt x="2109" y="1357"/>
                                </a:lnTo>
                                <a:lnTo>
                                  <a:pt x="2205" y="1303"/>
                                </a:lnTo>
                                <a:lnTo>
                                  <a:pt x="2294" y="1239"/>
                                </a:lnTo>
                                <a:lnTo>
                                  <a:pt x="2375" y="1162"/>
                                </a:lnTo>
                                <a:lnTo>
                                  <a:pt x="2411" y="1119"/>
                                </a:lnTo>
                                <a:lnTo>
                                  <a:pt x="2443" y="1077"/>
                                </a:lnTo>
                                <a:lnTo>
                                  <a:pt x="2495" y="985"/>
                                </a:lnTo>
                                <a:lnTo>
                                  <a:pt x="2532" y="888"/>
                                </a:lnTo>
                                <a:lnTo>
                                  <a:pt x="2554" y="785"/>
                                </a:lnTo>
                                <a:lnTo>
                                  <a:pt x="2559" y="683"/>
                                </a:lnTo>
                                <a:lnTo>
                                  <a:pt x="2548" y="581"/>
                                </a:lnTo>
                                <a:lnTo>
                                  <a:pt x="2518" y="483"/>
                                </a:lnTo>
                                <a:lnTo>
                                  <a:pt x="2467" y="390"/>
                                </a:lnTo>
                                <a:lnTo>
                                  <a:pt x="2434" y="347"/>
                                </a:lnTo>
                                <a:close/>
                              </a:path>
                            </a:pathLst>
                          </a:custGeom>
                          <a:solidFill>
                            <a:srgbClr val="FFD366"/>
                          </a:solidFill>
                          <a:ln>
                            <a:noFill/>
                          </a:ln>
                        </wps:spPr>
                        <wps:txbx>
                          <w:txbxContent>
                            <w:p w:rsidR="005345A8" w:rsidRDefault="005345A8" w:rsidP="00F77577">
                              <w:pPr>
                                <w:jc w:val="center"/>
                                <w:rPr>
                                  <w:rFonts w:ascii="Calibri" w:eastAsia="Calibri" w:hAnsi="Calibri" w:cs="Arial"/>
                                  <w:b/>
                                  <w:bCs/>
                                  <w:color w:val="FFFFFF"/>
                                  <w:kern w:val="24"/>
                                  <w:sz w:val="48"/>
                                  <w:szCs w:val="48"/>
                                </w:rPr>
                              </w:pPr>
                              <w:r>
                                <w:rPr>
                                  <w:rFonts w:ascii="Calibri" w:eastAsia="Calibri" w:hAnsi="Calibri" w:cs="Arial"/>
                                  <w:b/>
                                  <w:bCs/>
                                  <w:color w:val="FFFFFF"/>
                                  <w:kern w:val="24"/>
                                  <w:sz w:val="48"/>
                                  <w:szCs w:val="48"/>
                                </w:rPr>
                                <w:t>03</w:t>
                              </w:r>
                            </w:p>
                          </w:txbxContent>
                        </wps:txbx>
                        <wps:bodyPr vert="horz" wrap="square" lIns="91440" tIns="45720" rIns="91440" bIns="45720" numCol="1" anchor="ctr" anchorCtr="0" compatLnSpc="1">
                          <a:prstTxWarp prst="textNoShape">
                            <a:avLst/>
                          </a:prstTxWarp>
                        </wps:bodyPr>
                      </wps:wsp>
                      <wps:wsp>
                        <wps:cNvPr id="1608692699" name="Freeform 390"/>
                        <wps:cNvSpPr>
                          <a:spLocks/>
                        </wps:cNvSpPr>
                        <wps:spPr bwMode="auto">
                          <a:xfrm>
                            <a:off x="6491060" y="1928697"/>
                            <a:ext cx="1541463" cy="895350"/>
                          </a:xfrm>
                          <a:custGeom>
                            <a:avLst/>
                            <a:gdLst>
                              <a:gd name="T0" fmla="*/ 2897 w 2912"/>
                              <a:gd name="T1" fmla="*/ 645 h 1693"/>
                              <a:gd name="T2" fmla="*/ 2886 w 2912"/>
                              <a:gd name="T3" fmla="*/ 614 h 1693"/>
                              <a:gd name="T4" fmla="*/ 2861 w 2912"/>
                              <a:gd name="T5" fmla="*/ 560 h 1693"/>
                              <a:gd name="T6" fmla="*/ 2809 w 2912"/>
                              <a:gd name="T7" fmla="*/ 483 h 1693"/>
                              <a:gd name="T8" fmla="*/ 2721 w 2912"/>
                              <a:gd name="T9" fmla="*/ 400 h 1693"/>
                              <a:gd name="T10" fmla="*/ 2619 w 2912"/>
                              <a:gd name="T11" fmla="*/ 331 h 1693"/>
                              <a:gd name="T12" fmla="*/ 2565 w 2912"/>
                              <a:gd name="T13" fmla="*/ 302 h 1693"/>
                              <a:gd name="T14" fmla="*/ 2496 w 2912"/>
                              <a:gd name="T15" fmla="*/ 268 h 1693"/>
                              <a:gd name="T16" fmla="*/ 2355 w 2912"/>
                              <a:gd name="T17" fmla="*/ 207 h 1693"/>
                              <a:gd name="T18" fmla="*/ 2210 w 2912"/>
                              <a:gd name="T19" fmla="*/ 155 h 1693"/>
                              <a:gd name="T20" fmla="*/ 2062 w 2912"/>
                              <a:gd name="T21" fmla="*/ 111 h 1693"/>
                              <a:gd name="T22" fmla="*/ 1910 w 2912"/>
                              <a:gd name="T23" fmla="*/ 73 h 1693"/>
                              <a:gd name="T24" fmla="*/ 1758 w 2912"/>
                              <a:gd name="T25" fmla="*/ 45 h 1693"/>
                              <a:gd name="T26" fmla="*/ 1529 w 2912"/>
                              <a:gd name="T27" fmla="*/ 14 h 1693"/>
                              <a:gd name="T28" fmla="*/ 1375 w 2912"/>
                              <a:gd name="T29" fmla="*/ 6 h 1693"/>
                              <a:gd name="T30" fmla="*/ 1228 w 2912"/>
                              <a:gd name="T31" fmla="*/ 0 h 1693"/>
                              <a:gd name="T32" fmla="*/ 996 w 2912"/>
                              <a:gd name="T33" fmla="*/ 9 h 1693"/>
                              <a:gd name="T34" fmla="*/ 842 w 2912"/>
                              <a:gd name="T35" fmla="*/ 26 h 1693"/>
                              <a:gd name="T36" fmla="*/ 691 w 2912"/>
                              <a:gd name="T37" fmla="*/ 56 h 1693"/>
                              <a:gd name="T38" fmla="*/ 546 w 2912"/>
                              <a:gd name="T39" fmla="*/ 101 h 1693"/>
                              <a:gd name="T40" fmla="*/ 408 w 2912"/>
                              <a:gd name="T41" fmla="*/ 163 h 1693"/>
                              <a:gd name="T42" fmla="*/ 281 w 2912"/>
                              <a:gd name="T43" fmla="*/ 245 h 1693"/>
                              <a:gd name="T44" fmla="*/ 223 w 2912"/>
                              <a:gd name="T45" fmla="*/ 295 h 1693"/>
                              <a:gd name="T46" fmla="*/ 174 w 2912"/>
                              <a:gd name="T47" fmla="*/ 344 h 1693"/>
                              <a:gd name="T48" fmla="*/ 97 w 2912"/>
                              <a:gd name="T49" fmla="*/ 449 h 1693"/>
                              <a:gd name="T50" fmla="*/ 41 w 2912"/>
                              <a:gd name="T51" fmla="*/ 563 h 1693"/>
                              <a:gd name="T52" fmla="*/ 9 w 2912"/>
                              <a:gd name="T53" fmla="*/ 682 h 1693"/>
                              <a:gd name="T54" fmla="*/ 0 w 2912"/>
                              <a:gd name="T55" fmla="*/ 804 h 1693"/>
                              <a:gd name="T56" fmla="*/ 15 w 2912"/>
                              <a:gd name="T57" fmla="*/ 928 h 1693"/>
                              <a:gd name="T58" fmla="*/ 52 w 2912"/>
                              <a:gd name="T59" fmla="*/ 1049 h 1693"/>
                              <a:gd name="T60" fmla="*/ 114 w 2912"/>
                              <a:gd name="T61" fmla="*/ 1164 h 1693"/>
                              <a:gd name="T62" fmla="*/ 154 w 2912"/>
                              <a:gd name="T63" fmla="*/ 1219 h 1693"/>
                              <a:gd name="T64" fmla="*/ 202 w 2912"/>
                              <a:gd name="T65" fmla="*/ 1276 h 1693"/>
                              <a:gd name="T66" fmla="*/ 310 w 2912"/>
                              <a:gd name="T67" fmla="*/ 1374 h 1693"/>
                              <a:gd name="T68" fmla="*/ 432 w 2912"/>
                              <a:gd name="T69" fmla="*/ 1455 h 1693"/>
                              <a:gd name="T70" fmla="*/ 563 w 2912"/>
                              <a:gd name="T71" fmla="*/ 1518 h 1693"/>
                              <a:gd name="T72" fmla="*/ 701 w 2912"/>
                              <a:gd name="T73" fmla="*/ 1570 h 1693"/>
                              <a:gd name="T74" fmla="*/ 845 w 2912"/>
                              <a:gd name="T75" fmla="*/ 1609 h 1693"/>
                              <a:gd name="T76" fmla="*/ 1064 w 2912"/>
                              <a:gd name="T77" fmla="*/ 1652 h 1693"/>
                              <a:gd name="T78" fmla="*/ 1207 w 2912"/>
                              <a:gd name="T79" fmla="*/ 1670 h 1693"/>
                              <a:gd name="T80" fmla="*/ 1289 w 2912"/>
                              <a:gd name="T81" fmla="*/ 1681 h 1693"/>
                              <a:gd name="T82" fmla="*/ 1458 w 2912"/>
                              <a:gd name="T83" fmla="*/ 1692 h 1693"/>
                              <a:gd name="T84" fmla="*/ 1630 w 2912"/>
                              <a:gd name="T85" fmla="*/ 1693 h 1693"/>
                              <a:gd name="T86" fmla="*/ 1801 w 2912"/>
                              <a:gd name="T87" fmla="*/ 1682 h 1693"/>
                              <a:gd name="T88" fmla="*/ 1971 w 2912"/>
                              <a:gd name="T89" fmla="*/ 1658 h 1693"/>
                              <a:gd name="T90" fmla="*/ 2136 w 2912"/>
                              <a:gd name="T91" fmla="*/ 1617 h 1693"/>
                              <a:gd name="T92" fmla="*/ 2295 w 2912"/>
                              <a:gd name="T93" fmla="*/ 1560 h 1693"/>
                              <a:gd name="T94" fmla="*/ 2446 w 2912"/>
                              <a:gd name="T95" fmla="*/ 1482 h 1693"/>
                              <a:gd name="T96" fmla="*/ 2518 w 2912"/>
                              <a:gd name="T97" fmla="*/ 1435 h 1693"/>
                              <a:gd name="T98" fmla="*/ 2563 w 2912"/>
                              <a:gd name="T99" fmla="*/ 1401 h 1693"/>
                              <a:gd name="T100" fmla="*/ 2646 w 2912"/>
                              <a:gd name="T101" fmla="*/ 1324 h 1693"/>
                              <a:gd name="T102" fmla="*/ 2719 w 2912"/>
                              <a:gd name="T103" fmla="*/ 1235 h 1693"/>
                              <a:gd name="T104" fmla="*/ 2780 w 2912"/>
                              <a:gd name="T105" fmla="*/ 1135 h 1693"/>
                              <a:gd name="T106" fmla="*/ 2804 w 2912"/>
                              <a:gd name="T107" fmla="*/ 1083 h 1693"/>
                              <a:gd name="T108" fmla="*/ 2836 w 2912"/>
                              <a:gd name="T109" fmla="*/ 1035 h 1693"/>
                              <a:gd name="T110" fmla="*/ 2884 w 2912"/>
                              <a:gd name="T111" fmla="*/ 929 h 1693"/>
                              <a:gd name="T112" fmla="*/ 2911 w 2912"/>
                              <a:gd name="T113" fmla="*/ 817 h 1693"/>
                              <a:gd name="T114" fmla="*/ 2912 w 2912"/>
                              <a:gd name="T115" fmla="*/ 731 h 1693"/>
                              <a:gd name="T116" fmla="*/ 2904 w 2912"/>
                              <a:gd name="T117" fmla="*/ 673 h 1693"/>
                              <a:gd name="T118" fmla="*/ 2897 w 2912"/>
                              <a:gd name="T119" fmla="*/ 645 h 16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912" h="1693">
                                <a:moveTo>
                                  <a:pt x="2897" y="645"/>
                                </a:moveTo>
                                <a:lnTo>
                                  <a:pt x="2886" y="614"/>
                                </a:lnTo>
                                <a:lnTo>
                                  <a:pt x="2861" y="560"/>
                                </a:lnTo>
                                <a:lnTo>
                                  <a:pt x="2809" y="483"/>
                                </a:lnTo>
                                <a:lnTo>
                                  <a:pt x="2721" y="400"/>
                                </a:lnTo>
                                <a:lnTo>
                                  <a:pt x="2619" y="331"/>
                                </a:lnTo>
                                <a:lnTo>
                                  <a:pt x="2565" y="302"/>
                                </a:lnTo>
                                <a:lnTo>
                                  <a:pt x="2496" y="268"/>
                                </a:lnTo>
                                <a:lnTo>
                                  <a:pt x="2355" y="207"/>
                                </a:lnTo>
                                <a:lnTo>
                                  <a:pt x="2210" y="155"/>
                                </a:lnTo>
                                <a:lnTo>
                                  <a:pt x="2062" y="111"/>
                                </a:lnTo>
                                <a:lnTo>
                                  <a:pt x="1910" y="73"/>
                                </a:lnTo>
                                <a:lnTo>
                                  <a:pt x="1758" y="45"/>
                                </a:lnTo>
                                <a:lnTo>
                                  <a:pt x="1529" y="14"/>
                                </a:lnTo>
                                <a:lnTo>
                                  <a:pt x="1375" y="6"/>
                                </a:lnTo>
                                <a:lnTo>
                                  <a:pt x="1228" y="0"/>
                                </a:lnTo>
                                <a:lnTo>
                                  <a:pt x="996" y="9"/>
                                </a:lnTo>
                                <a:lnTo>
                                  <a:pt x="842" y="26"/>
                                </a:lnTo>
                                <a:lnTo>
                                  <a:pt x="691" y="56"/>
                                </a:lnTo>
                                <a:lnTo>
                                  <a:pt x="546" y="101"/>
                                </a:lnTo>
                                <a:lnTo>
                                  <a:pt x="408" y="163"/>
                                </a:lnTo>
                                <a:lnTo>
                                  <a:pt x="281" y="245"/>
                                </a:lnTo>
                                <a:lnTo>
                                  <a:pt x="223" y="295"/>
                                </a:lnTo>
                                <a:lnTo>
                                  <a:pt x="174" y="344"/>
                                </a:lnTo>
                                <a:lnTo>
                                  <a:pt x="97" y="449"/>
                                </a:lnTo>
                                <a:lnTo>
                                  <a:pt x="41" y="563"/>
                                </a:lnTo>
                                <a:lnTo>
                                  <a:pt x="9" y="682"/>
                                </a:lnTo>
                                <a:lnTo>
                                  <a:pt x="0" y="804"/>
                                </a:lnTo>
                                <a:lnTo>
                                  <a:pt x="15" y="928"/>
                                </a:lnTo>
                                <a:lnTo>
                                  <a:pt x="52" y="1049"/>
                                </a:lnTo>
                                <a:lnTo>
                                  <a:pt x="114" y="1164"/>
                                </a:lnTo>
                                <a:lnTo>
                                  <a:pt x="154" y="1219"/>
                                </a:lnTo>
                                <a:lnTo>
                                  <a:pt x="202" y="1276"/>
                                </a:lnTo>
                                <a:lnTo>
                                  <a:pt x="310" y="1374"/>
                                </a:lnTo>
                                <a:lnTo>
                                  <a:pt x="432" y="1455"/>
                                </a:lnTo>
                                <a:lnTo>
                                  <a:pt x="563" y="1518"/>
                                </a:lnTo>
                                <a:lnTo>
                                  <a:pt x="701" y="1570"/>
                                </a:lnTo>
                                <a:lnTo>
                                  <a:pt x="845" y="1609"/>
                                </a:lnTo>
                                <a:lnTo>
                                  <a:pt x="1064" y="1652"/>
                                </a:lnTo>
                                <a:lnTo>
                                  <a:pt x="1207" y="1670"/>
                                </a:lnTo>
                                <a:lnTo>
                                  <a:pt x="1289" y="1681"/>
                                </a:lnTo>
                                <a:lnTo>
                                  <a:pt x="1458" y="1692"/>
                                </a:lnTo>
                                <a:lnTo>
                                  <a:pt x="1630" y="1693"/>
                                </a:lnTo>
                                <a:lnTo>
                                  <a:pt x="1801" y="1682"/>
                                </a:lnTo>
                                <a:lnTo>
                                  <a:pt x="1971" y="1658"/>
                                </a:lnTo>
                                <a:lnTo>
                                  <a:pt x="2136" y="1617"/>
                                </a:lnTo>
                                <a:lnTo>
                                  <a:pt x="2295" y="1560"/>
                                </a:lnTo>
                                <a:lnTo>
                                  <a:pt x="2446" y="1482"/>
                                </a:lnTo>
                                <a:lnTo>
                                  <a:pt x="2518" y="1435"/>
                                </a:lnTo>
                                <a:lnTo>
                                  <a:pt x="2563" y="1401"/>
                                </a:lnTo>
                                <a:lnTo>
                                  <a:pt x="2646" y="1324"/>
                                </a:lnTo>
                                <a:lnTo>
                                  <a:pt x="2719" y="1235"/>
                                </a:lnTo>
                                <a:lnTo>
                                  <a:pt x="2780" y="1135"/>
                                </a:lnTo>
                                <a:lnTo>
                                  <a:pt x="2804" y="1083"/>
                                </a:lnTo>
                                <a:lnTo>
                                  <a:pt x="2836" y="1035"/>
                                </a:lnTo>
                                <a:lnTo>
                                  <a:pt x="2884" y="929"/>
                                </a:lnTo>
                                <a:lnTo>
                                  <a:pt x="2911" y="817"/>
                                </a:lnTo>
                                <a:lnTo>
                                  <a:pt x="2912" y="731"/>
                                </a:lnTo>
                                <a:lnTo>
                                  <a:pt x="2904" y="673"/>
                                </a:lnTo>
                                <a:lnTo>
                                  <a:pt x="2897" y="645"/>
                                </a:lnTo>
                              </a:path>
                            </a:pathLst>
                          </a:custGeom>
                          <a:solidFill>
                            <a:srgbClr val="BFBFBF"/>
                          </a:solidFill>
                          <a:ln>
                            <a:noFill/>
                          </a:ln>
                        </wps:spPr>
                        <wps:txbx>
                          <w:txbxContent>
                            <w:p w:rsidR="005345A8" w:rsidRDefault="005345A8" w:rsidP="00F77577">
                              <w:pPr>
                                <w:jc w:val="center"/>
                                <w:rPr>
                                  <w:rFonts w:ascii="Calibri" w:eastAsia="Calibri" w:hAnsi="Calibri" w:cs="Arial"/>
                                  <w:b/>
                                  <w:bCs/>
                                  <w:color w:val="FFFFFF"/>
                                  <w:kern w:val="24"/>
                                  <w:sz w:val="48"/>
                                  <w:szCs w:val="48"/>
                                </w:rPr>
                              </w:pPr>
                              <w:r>
                                <w:rPr>
                                  <w:rFonts w:ascii="Calibri" w:eastAsia="Calibri" w:hAnsi="Calibri" w:cs="Arial"/>
                                  <w:b/>
                                  <w:bCs/>
                                  <w:color w:val="FFFFFF"/>
                                  <w:kern w:val="24"/>
                                  <w:sz w:val="48"/>
                                  <w:szCs w:val="48"/>
                                </w:rPr>
                                <w:t>04</w:t>
                              </w:r>
                            </w:p>
                          </w:txbxContent>
                        </wps:txbx>
                        <wps:bodyPr vert="horz" wrap="square" lIns="91440" tIns="45720" rIns="91440" bIns="45720" numCol="1" anchor="ctr" anchorCtr="0" compatLnSpc="1">
                          <a:prstTxWarp prst="textNoShape">
                            <a:avLst/>
                          </a:prstTxWarp>
                        </wps:bodyPr>
                      </wps:wsp>
                      <wps:wsp>
                        <wps:cNvPr id="1608692700" name="Freeform 485"/>
                        <wps:cNvSpPr>
                          <a:spLocks/>
                        </wps:cNvSpPr>
                        <wps:spPr bwMode="auto">
                          <a:xfrm>
                            <a:off x="6557735" y="3328872"/>
                            <a:ext cx="1412875" cy="895350"/>
                          </a:xfrm>
                          <a:custGeom>
                            <a:avLst/>
                            <a:gdLst>
                              <a:gd name="T0" fmla="*/ 2354 w 2671"/>
                              <a:gd name="T1" fmla="*/ 220 h 1692"/>
                              <a:gd name="T2" fmla="*/ 2155 w 2671"/>
                              <a:gd name="T3" fmla="*/ 124 h 1692"/>
                              <a:gd name="T4" fmla="*/ 1807 w 2671"/>
                              <a:gd name="T5" fmla="*/ 46 h 1692"/>
                              <a:gd name="T6" fmla="*/ 1610 w 2671"/>
                              <a:gd name="T7" fmla="*/ 22 h 1692"/>
                              <a:gd name="T8" fmla="*/ 1161 w 2671"/>
                              <a:gd name="T9" fmla="*/ 0 h 1692"/>
                              <a:gd name="T10" fmla="*/ 825 w 2671"/>
                              <a:gd name="T11" fmla="*/ 24 h 1692"/>
                              <a:gd name="T12" fmla="*/ 581 w 2671"/>
                              <a:gd name="T13" fmla="*/ 82 h 1692"/>
                              <a:gd name="T14" fmla="*/ 398 w 2671"/>
                              <a:gd name="T15" fmla="*/ 164 h 1692"/>
                              <a:gd name="T16" fmla="*/ 239 w 2671"/>
                              <a:gd name="T17" fmla="*/ 282 h 1692"/>
                              <a:gd name="T18" fmla="*/ 142 w 2671"/>
                              <a:gd name="T19" fmla="*/ 399 h 1692"/>
                              <a:gd name="T20" fmla="*/ 134 w 2671"/>
                              <a:gd name="T21" fmla="*/ 409 h 1692"/>
                              <a:gd name="T22" fmla="*/ 90 w 2671"/>
                              <a:gd name="T23" fmla="*/ 446 h 1692"/>
                              <a:gd name="T24" fmla="*/ 55 w 2671"/>
                              <a:gd name="T25" fmla="*/ 555 h 1692"/>
                              <a:gd name="T26" fmla="*/ 0 w 2671"/>
                              <a:gd name="T27" fmla="*/ 875 h 1692"/>
                              <a:gd name="T28" fmla="*/ 15 w 2671"/>
                              <a:gd name="T29" fmla="*/ 1057 h 1692"/>
                              <a:gd name="T30" fmla="*/ 59 w 2671"/>
                              <a:gd name="T31" fmla="*/ 1188 h 1692"/>
                              <a:gd name="T32" fmla="*/ 142 w 2671"/>
                              <a:gd name="T33" fmla="*/ 1314 h 1692"/>
                              <a:gd name="T34" fmla="*/ 293 w 2671"/>
                              <a:gd name="T35" fmla="*/ 1439 h 1692"/>
                              <a:gd name="T36" fmla="*/ 473 w 2671"/>
                              <a:gd name="T37" fmla="*/ 1527 h 1692"/>
                              <a:gd name="T38" fmla="*/ 710 w 2671"/>
                              <a:gd name="T39" fmla="*/ 1597 h 1692"/>
                              <a:gd name="T40" fmla="*/ 1017 w 2671"/>
                              <a:gd name="T41" fmla="*/ 1656 h 1692"/>
                              <a:gd name="T42" fmla="*/ 1451 w 2671"/>
                              <a:gd name="T43" fmla="*/ 1692 h 1692"/>
                              <a:gd name="T44" fmla="*/ 1827 w 2671"/>
                              <a:gd name="T45" fmla="*/ 1659 h 1692"/>
                              <a:gd name="T46" fmla="*/ 2032 w 2671"/>
                              <a:gd name="T47" fmla="*/ 1603 h 1692"/>
                              <a:gd name="T48" fmla="*/ 2223 w 2671"/>
                              <a:gd name="T49" fmla="*/ 1515 h 1692"/>
                              <a:gd name="T50" fmla="*/ 2354 w 2671"/>
                              <a:gd name="T51" fmla="*/ 1426 h 1692"/>
                              <a:gd name="T52" fmla="*/ 2452 w 2671"/>
                              <a:gd name="T53" fmla="*/ 1335 h 1692"/>
                              <a:gd name="T54" fmla="*/ 2556 w 2671"/>
                              <a:gd name="T55" fmla="*/ 1196 h 1692"/>
                              <a:gd name="T56" fmla="*/ 2628 w 2671"/>
                              <a:gd name="T57" fmla="*/ 1042 h 1692"/>
                              <a:gd name="T58" fmla="*/ 2665 w 2671"/>
                              <a:gd name="T59" fmla="*/ 878 h 1692"/>
                              <a:gd name="T60" fmla="*/ 2666 w 2671"/>
                              <a:gd name="T61" fmla="*/ 712 h 1692"/>
                              <a:gd name="T62" fmla="*/ 2629 w 2671"/>
                              <a:gd name="T63" fmla="*/ 552 h 1692"/>
                              <a:gd name="T64" fmla="*/ 2551 w 2671"/>
                              <a:gd name="T65" fmla="*/ 404 h 1692"/>
                              <a:gd name="T66" fmla="*/ 2429 w 2671"/>
                              <a:gd name="T67" fmla="*/ 275 h 16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2671" h="1692">
                                <a:moveTo>
                                  <a:pt x="2391" y="246"/>
                                </a:moveTo>
                                <a:lnTo>
                                  <a:pt x="2354" y="220"/>
                                </a:lnTo>
                                <a:lnTo>
                                  <a:pt x="2276" y="177"/>
                                </a:lnTo>
                                <a:lnTo>
                                  <a:pt x="2155" y="124"/>
                                </a:lnTo>
                                <a:lnTo>
                                  <a:pt x="1983" y="76"/>
                                </a:lnTo>
                                <a:lnTo>
                                  <a:pt x="1807" y="46"/>
                                </a:lnTo>
                                <a:lnTo>
                                  <a:pt x="1719" y="35"/>
                                </a:lnTo>
                                <a:lnTo>
                                  <a:pt x="1610" y="22"/>
                                </a:lnTo>
                                <a:lnTo>
                                  <a:pt x="1385" y="4"/>
                                </a:lnTo>
                                <a:lnTo>
                                  <a:pt x="1161" y="0"/>
                                </a:lnTo>
                                <a:lnTo>
                                  <a:pt x="936" y="11"/>
                                </a:lnTo>
                                <a:lnTo>
                                  <a:pt x="825" y="24"/>
                                </a:lnTo>
                                <a:lnTo>
                                  <a:pt x="726" y="42"/>
                                </a:lnTo>
                                <a:lnTo>
                                  <a:pt x="581" y="82"/>
                                </a:lnTo>
                                <a:lnTo>
                                  <a:pt x="487" y="118"/>
                                </a:lnTo>
                                <a:lnTo>
                                  <a:pt x="398" y="164"/>
                                </a:lnTo>
                                <a:lnTo>
                                  <a:pt x="314" y="217"/>
                                </a:lnTo>
                                <a:lnTo>
                                  <a:pt x="239" y="282"/>
                                </a:lnTo>
                                <a:lnTo>
                                  <a:pt x="170" y="357"/>
                                </a:lnTo>
                                <a:lnTo>
                                  <a:pt x="142" y="399"/>
                                </a:lnTo>
                                <a:lnTo>
                                  <a:pt x="137" y="403"/>
                                </a:lnTo>
                                <a:lnTo>
                                  <a:pt x="134" y="409"/>
                                </a:lnTo>
                                <a:lnTo>
                                  <a:pt x="117" y="416"/>
                                </a:lnTo>
                                <a:lnTo>
                                  <a:pt x="90" y="446"/>
                                </a:lnTo>
                                <a:lnTo>
                                  <a:pt x="81" y="468"/>
                                </a:lnTo>
                                <a:lnTo>
                                  <a:pt x="55" y="555"/>
                                </a:lnTo>
                                <a:lnTo>
                                  <a:pt x="13" y="737"/>
                                </a:lnTo>
                                <a:lnTo>
                                  <a:pt x="0" y="875"/>
                                </a:lnTo>
                                <a:lnTo>
                                  <a:pt x="2" y="967"/>
                                </a:lnTo>
                                <a:lnTo>
                                  <a:pt x="15" y="1057"/>
                                </a:lnTo>
                                <a:lnTo>
                                  <a:pt x="41" y="1145"/>
                                </a:lnTo>
                                <a:lnTo>
                                  <a:pt x="59" y="1188"/>
                                </a:lnTo>
                                <a:lnTo>
                                  <a:pt x="83" y="1234"/>
                                </a:lnTo>
                                <a:lnTo>
                                  <a:pt x="142" y="1314"/>
                                </a:lnTo>
                                <a:lnTo>
                                  <a:pt x="212" y="1381"/>
                                </a:lnTo>
                                <a:lnTo>
                                  <a:pt x="293" y="1439"/>
                                </a:lnTo>
                                <a:lnTo>
                                  <a:pt x="380" y="1486"/>
                                </a:lnTo>
                                <a:lnTo>
                                  <a:pt x="473" y="1527"/>
                                </a:lnTo>
                                <a:lnTo>
                                  <a:pt x="615" y="1574"/>
                                </a:lnTo>
                                <a:lnTo>
                                  <a:pt x="710" y="1597"/>
                                </a:lnTo>
                                <a:lnTo>
                                  <a:pt x="809" y="1619"/>
                                </a:lnTo>
                                <a:lnTo>
                                  <a:pt x="1017" y="1656"/>
                                </a:lnTo>
                                <a:lnTo>
                                  <a:pt x="1233" y="1682"/>
                                </a:lnTo>
                                <a:lnTo>
                                  <a:pt x="1451" y="1692"/>
                                </a:lnTo>
                                <a:lnTo>
                                  <a:pt x="1669" y="1682"/>
                                </a:lnTo>
                                <a:lnTo>
                                  <a:pt x="1827" y="1659"/>
                                </a:lnTo>
                                <a:lnTo>
                                  <a:pt x="1931" y="1634"/>
                                </a:lnTo>
                                <a:lnTo>
                                  <a:pt x="2032" y="1603"/>
                                </a:lnTo>
                                <a:lnTo>
                                  <a:pt x="2130" y="1563"/>
                                </a:lnTo>
                                <a:lnTo>
                                  <a:pt x="2223" y="1515"/>
                                </a:lnTo>
                                <a:lnTo>
                                  <a:pt x="2312" y="1457"/>
                                </a:lnTo>
                                <a:lnTo>
                                  <a:pt x="2354" y="1426"/>
                                </a:lnTo>
                                <a:lnTo>
                                  <a:pt x="2389" y="1397"/>
                                </a:lnTo>
                                <a:lnTo>
                                  <a:pt x="2452" y="1335"/>
                                </a:lnTo>
                                <a:lnTo>
                                  <a:pt x="2508" y="1268"/>
                                </a:lnTo>
                                <a:lnTo>
                                  <a:pt x="2556" y="1196"/>
                                </a:lnTo>
                                <a:lnTo>
                                  <a:pt x="2596" y="1119"/>
                                </a:lnTo>
                                <a:lnTo>
                                  <a:pt x="2628" y="1042"/>
                                </a:lnTo>
                                <a:lnTo>
                                  <a:pt x="2651" y="960"/>
                                </a:lnTo>
                                <a:lnTo>
                                  <a:pt x="2665" y="878"/>
                                </a:lnTo>
                                <a:lnTo>
                                  <a:pt x="2671" y="794"/>
                                </a:lnTo>
                                <a:lnTo>
                                  <a:pt x="2666" y="712"/>
                                </a:lnTo>
                                <a:lnTo>
                                  <a:pt x="2653" y="632"/>
                                </a:lnTo>
                                <a:lnTo>
                                  <a:pt x="2629" y="552"/>
                                </a:lnTo>
                                <a:lnTo>
                                  <a:pt x="2596" y="476"/>
                                </a:lnTo>
                                <a:lnTo>
                                  <a:pt x="2551" y="404"/>
                                </a:lnTo>
                                <a:lnTo>
                                  <a:pt x="2495" y="337"/>
                                </a:lnTo>
                                <a:lnTo>
                                  <a:pt x="2429" y="275"/>
                                </a:lnTo>
                                <a:lnTo>
                                  <a:pt x="2391" y="246"/>
                                </a:lnTo>
                              </a:path>
                            </a:pathLst>
                          </a:custGeom>
                          <a:solidFill>
                            <a:srgbClr val="A0C9CA"/>
                          </a:solidFill>
                          <a:ln>
                            <a:noFill/>
                          </a:ln>
                        </wps:spPr>
                        <wps:txbx>
                          <w:txbxContent>
                            <w:p w:rsidR="005345A8" w:rsidRDefault="005345A8" w:rsidP="00F77577">
                              <w:pPr>
                                <w:jc w:val="center"/>
                                <w:rPr>
                                  <w:rFonts w:ascii="Calibri" w:eastAsia="Calibri" w:hAnsi="Calibri" w:cs="Arial"/>
                                  <w:b/>
                                  <w:bCs/>
                                  <w:color w:val="FFFFFF"/>
                                  <w:kern w:val="24"/>
                                  <w:sz w:val="48"/>
                                  <w:szCs w:val="48"/>
                                </w:rPr>
                              </w:pPr>
                              <w:r>
                                <w:rPr>
                                  <w:rFonts w:ascii="Calibri" w:eastAsia="Calibri" w:hAnsi="Calibri" w:cs="Arial"/>
                                  <w:b/>
                                  <w:bCs/>
                                  <w:color w:val="FFFFFF"/>
                                  <w:kern w:val="24"/>
                                  <w:sz w:val="48"/>
                                  <w:szCs w:val="48"/>
                                </w:rPr>
                                <w:t>05</w:t>
                              </w:r>
                            </w:p>
                          </w:txbxContent>
                        </wps:txbx>
                        <wps:bodyPr vert="horz" wrap="square" lIns="91440" tIns="45720" rIns="91440" bIns="45720" numCol="1" anchor="ctr" anchorCtr="0" compatLnSpc="1">
                          <a:prstTxWarp prst="textNoShape">
                            <a:avLst/>
                          </a:prstTxWarp>
                        </wps:bodyPr>
                      </wps:wsp>
                      <wps:wsp>
                        <wps:cNvPr id="1608692701" name="Freeform 557"/>
                        <wps:cNvSpPr>
                          <a:spLocks/>
                        </wps:cNvSpPr>
                        <wps:spPr bwMode="auto">
                          <a:xfrm>
                            <a:off x="4098697" y="3338397"/>
                            <a:ext cx="1470025" cy="884238"/>
                          </a:xfrm>
                          <a:custGeom>
                            <a:avLst/>
                            <a:gdLst>
                              <a:gd name="T0" fmla="*/ 2706 w 2777"/>
                              <a:gd name="T1" fmla="*/ 627 h 1670"/>
                              <a:gd name="T2" fmla="*/ 2601 w 2777"/>
                              <a:gd name="T3" fmla="*/ 456 h 1670"/>
                              <a:gd name="T4" fmla="*/ 2461 w 2777"/>
                              <a:gd name="T5" fmla="*/ 316 h 1670"/>
                              <a:gd name="T6" fmla="*/ 2294 w 2777"/>
                              <a:gd name="T7" fmla="*/ 205 h 1670"/>
                              <a:gd name="T8" fmla="*/ 2156 w 2777"/>
                              <a:gd name="T9" fmla="*/ 142 h 1670"/>
                              <a:gd name="T10" fmla="*/ 1989 w 2777"/>
                              <a:gd name="T11" fmla="*/ 86 h 1670"/>
                              <a:gd name="T12" fmla="*/ 1576 w 2777"/>
                              <a:gd name="T13" fmla="*/ 14 h 1670"/>
                              <a:gd name="T14" fmla="*/ 1220 w 2777"/>
                              <a:gd name="T15" fmla="*/ 0 h 1670"/>
                              <a:gd name="T16" fmla="*/ 863 w 2777"/>
                              <a:gd name="T17" fmla="*/ 7 h 1670"/>
                              <a:gd name="T18" fmla="*/ 561 w 2777"/>
                              <a:gd name="T19" fmla="*/ 54 h 1670"/>
                              <a:gd name="T20" fmla="*/ 339 w 2777"/>
                              <a:gd name="T21" fmla="*/ 136 h 1670"/>
                              <a:gd name="T22" fmla="*/ 253 w 2777"/>
                              <a:gd name="T23" fmla="*/ 190 h 1670"/>
                              <a:gd name="T24" fmla="*/ 131 w 2777"/>
                              <a:gd name="T25" fmla="*/ 302 h 1670"/>
                              <a:gd name="T26" fmla="*/ 46 w 2777"/>
                              <a:gd name="T27" fmla="*/ 439 h 1670"/>
                              <a:gd name="T28" fmla="*/ 3 w 2777"/>
                              <a:gd name="T29" fmla="*/ 588 h 1670"/>
                              <a:gd name="T30" fmla="*/ 4 w 2777"/>
                              <a:gd name="T31" fmla="*/ 708 h 1670"/>
                              <a:gd name="T32" fmla="*/ 0 w 2777"/>
                              <a:gd name="T33" fmla="*/ 810 h 1670"/>
                              <a:gd name="T34" fmla="*/ 50 w 2777"/>
                              <a:gd name="T35" fmla="*/ 1044 h 1670"/>
                              <a:gd name="T36" fmla="*/ 158 w 2777"/>
                              <a:gd name="T37" fmla="*/ 1228 h 1670"/>
                              <a:gd name="T38" fmla="*/ 265 w 2777"/>
                              <a:gd name="T39" fmla="*/ 1344 h 1670"/>
                              <a:gd name="T40" fmla="*/ 436 w 2777"/>
                              <a:gd name="T41" fmla="*/ 1463 h 1670"/>
                              <a:gd name="T42" fmla="*/ 627 w 2777"/>
                              <a:gd name="T43" fmla="*/ 1549 h 1670"/>
                              <a:gd name="T44" fmla="*/ 881 w 2777"/>
                              <a:gd name="T45" fmla="*/ 1615 h 1670"/>
                              <a:gd name="T46" fmla="*/ 1258 w 2777"/>
                              <a:gd name="T47" fmla="*/ 1663 h 1670"/>
                              <a:gd name="T48" fmla="*/ 1766 w 2777"/>
                              <a:gd name="T49" fmla="*/ 1660 h 1670"/>
                              <a:gd name="T50" fmla="*/ 1988 w 2777"/>
                              <a:gd name="T51" fmla="*/ 1637 h 1670"/>
                              <a:gd name="T52" fmla="*/ 2327 w 2777"/>
                              <a:gd name="T53" fmla="*/ 1555 h 1670"/>
                              <a:gd name="T54" fmla="*/ 2503 w 2777"/>
                              <a:gd name="T55" fmla="*/ 1464 h 1670"/>
                              <a:gd name="T56" fmla="*/ 2615 w 2777"/>
                              <a:gd name="T57" fmla="*/ 1367 h 1670"/>
                              <a:gd name="T58" fmla="*/ 2699 w 2777"/>
                              <a:gd name="T59" fmla="*/ 1253 h 1670"/>
                              <a:gd name="T60" fmla="*/ 2762 w 2777"/>
                              <a:gd name="T61" fmla="*/ 1083 h 1670"/>
                              <a:gd name="T62" fmla="*/ 2777 w 2777"/>
                              <a:gd name="T63" fmla="*/ 900 h 1670"/>
                              <a:gd name="T64" fmla="*/ 2742 w 2777"/>
                              <a:gd name="T65" fmla="*/ 719 h 16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2777" h="1670">
                                <a:moveTo>
                                  <a:pt x="2726" y="674"/>
                                </a:moveTo>
                                <a:lnTo>
                                  <a:pt x="2706" y="627"/>
                                </a:lnTo>
                                <a:lnTo>
                                  <a:pt x="2659" y="538"/>
                                </a:lnTo>
                                <a:lnTo>
                                  <a:pt x="2601" y="456"/>
                                </a:lnTo>
                                <a:lnTo>
                                  <a:pt x="2535" y="382"/>
                                </a:lnTo>
                                <a:lnTo>
                                  <a:pt x="2461" y="316"/>
                                </a:lnTo>
                                <a:lnTo>
                                  <a:pt x="2381" y="257"/>
                                </a:lnTo>
                                <a:lnTo>
                                  <a:pt x="2294" y="205"/>
                                </a:lnTo>
                                <a:lnTo>
                                  <a:pt x="2204" y="161"/>
                                </a:lnTo>
                                <a:lnTo>
                                  <a:pt x="2156" y="142"/>
                                </a:lnTo>
                                <a:lnTo>
                                  <a:pt x="2101" y="121"/>
                                </a:lnTo>
                                <a:lnTo>
                                  <a:pt x="1989" y="86"/>
                                </a:lnTo>
                                <a:lnTo>
                                  <a:pt x="1815" y="46"/>
                                </a:lnTo>
                                <a:lnTo>
                                  <a:pt x="1576" y="14"/>
                                </a:lnTo>
                                <a:lnTo>
                                  <a:pt x="1338" y="1"/>
                                </a:lnTo>
                                <a:lnTo>
                                  <a:pt x="1220" y="0"/>
                                </a:lnTo>
                                <a:lnTo>
                                  <a:pt x="1105" y="0"/>
                                </a:lnTo>
                                <a:lnTo>
                                  <a:pt x="863" y="7"/>
                                </a:lnTo>
                                <a:lnTo>
                                  <a:pt x="681" y="30"/>
                                </a:lnTo>
                                <a:lnTo>
                                  <a:pt x="561" y="54"/>
                                </a:lnTo>
                                <a:lnTo>
                                  <a:pt x="447" y="89"/>
                                </a:lnTo>
                                <a:lnTo>
                                  <a:pt x="339" y="136"/>
                                </a:lnTo>
                                <a:lnTo>
                                  <a:pt x="289" y="167"/>
                                </a:lnTo>
                                <a:lnTo>
                                  <a:pt x="253" y="190"/>
                                </a:lnTo>
                                <a:lnTo>
                                  <a:pt x="188" y="243"/>
                                </a:lnTo>
                                <a:lnTo>
                                  <a:pt x="131" y="302"/>
                                </a:lnTo>
                                <a:lnTo>
                                  <a:pt x="83" y="368"/>
                                </a:lnTo>
                                <a:lnTo>
                                  <a:pt x="46" y="439"/>
                                </a:lnTo>
                                <a:lnTo>
                                  <a:pt x="18" y="512"/>
                                </a:lnTo>
                                <a:lnTo>
                                  <a:pt x="3" y="588"/>
                                </a:lnTo>
                                <a:lnTo>
                                  <a:pt x="0" y="667"/>
                                </a:lnTo>
                                <a:lnTo>
                                  <a:pt x="4" y="708"/>
                                </a:lnTo>
                                <a:lnTo>
                                  <a:pt x="0" y="742"/>
                                </a:lnTo>
                                <a:lnTo>
                                  <a:pt x="0" y="810"/>
                                </a:lnTo>
                                <a:lnTo>
                                  <a:pt x="11" y="912"/>
                                </a:lnTo>
                                <a:lnTo>
                                  <a:pt x="50" y="1044"/>
                                </a:lnTo>
                                <a:lnTo>
                                  <a:pt x="115" y="1171"/>
                                </a:lnTo>
                                <a:lnTo>
                                  <a:pt x="158" y="1228"/>
                                </a:lnTo>
                                <a:lnTo>
                                  <a:pt x="191" y="1270"/>
                                </a:lnTo>
                                <a:lnTo>
                                  <a:pt x="265" y="1344"/>
                                </a:lnTo>
                                <a:lnTo>
                                  <a:pt x="347" y="1408"/>
                                </a:lnTo>
                                <a:lnTo>
                                  <a:pt x="436" y="1463"/>
                                </a:lnTo>
                                <a:lnTo>
                                  <a:pt x="529" y="1510"/>
                                </a:lnTo>
                                <a:lnTo>
                                  <a:pt x="627" y="1549"/>
                                </a:lnTo>
                                <a:lnTo>
                                  <a:pt x="779" y="1595"/>
                                </a:lnTo>
                                <a:lnTo>
                                  <a:pt x="881" y="1615"/>
                                </a:lnTo>
                                <a:lnTo>
                                  <a:pt x="1005" y="1637"/>
                                </a:lnTo>
                                <a:lnTo>
                                  <a:pt x="1258" y="1663"/>
                                </a:lnTo>
                                <a:lnTo>
                                  <a:pt x="1513" y="1670"/>
                                </a:lnTo>
                                <a:lnTo>
                                  <a:pt x="1766" y="1660"/>
                                </a:lnTo>
                                <a:lnTo>
                                  <a:pt x="1891" y="1649"/>
                                </a:lnTo>
                                <a:lnTo>
                                  <a:pt x="1988" y="1637"/>
                                </a:lnTo>
                                <a:lnTo>
                                  <a:pt x="2185" y="1600"/>
                                </a:lnTo>
                                <a:lnTo>
                                  <a:pt x="2327" y="1555"/>
                                </a:lnTo>
                                <a:lnTo>
                                  <a:pt x="2418" y="1515"/>
                                </a:lnTo>
                                <a:lnTo>
                                  <a:pt x="2503" y="1464"/>
                                </a:lnTo>
                                <a:lnTo>
                                  <a:pt x="2579" y="1402"/>
                                </a:lnTo>
                                <a:lnTo>
                                  <a:pt x="2615" y="1367"/>
                                </a:lnTo>
                                <a:lnTo>
                                  <a:pt x="2647" y="1331"/>
                                </a:lnTo>
                                <a:lnTo>
                                  <a:pt x="2699" y="1253"/>
                                </a:lnTo>
                                <a:lnTo>
                                  <a:pt x="2736" y="1169"/>
                                </a:lnTo>
                                <a:lnTo>
                                  <a:pt x="2762" y="1083"/>
                                </a:lnTo>
                                <a:lnTo>
                                  <a:pt x="2775" y="992"/>
                                </a:lnTo>
                                <a:lnTo>
                                  <a:pt x="2777" y="900"/>
                                </a:lnTo>
                                <a:lnTo>
                                  <a:pt x="2765" y="810"/>
                                </a:lnTo>
                                <a:lnTo>
                                  <a:pt x="2742" y="719"/>
                                </a:lnTo>
                                <a:lnTo>
                                  <a:pt x="2726" y="674"/>
                                </a:lnTo>
                              </a:path>
                            </a:pathLst>
                          </a:custGeom>
                          <a:solidFill>
                            <a:srgbClr val="BFBFBF"/>
                          </a:solidFill>
                          <a:ln>
                            <a:noFill/>
                          </a:ln>
                        </wps:spPr>
                        <wps:txbx>
                          <w:txbxContent>
                            <w:p w:rsidR="005345A8" w:rsidRDefault="005345A8" w:rsidP="00F77577">
                              <w:pPr>
                                <w:jc w:val="center"/>
                                <w:rPr>
                                  <w:rFonts w:ascii="Calibri" w:eastAsia="Calibri" w:hAnsi="Calibri" w:cs="Arial"/>
                                  <w:b/>
                                  <w:bCs/>
                                  <w:color w:val="FFFFFF"/>
                                  <w:kern w:val="24"/>
                                  <w:sz w:val="48"/>
                                  <w:szCs w:val="48"/>
                                </w:rPr>
                              </w:pPr>
                              <w:r>
                                <w:rPr>
                                  <w:rFonts w:ascii="Calibri" w:eastAsia="Calibri" w:hAnsi="Calibri" w:cs="Arial"/>
                                  <w:b/>
                                  <w:bCs/>
                                  <w:color w:val="FFFFFF"/>
                                  <w:kern w:val="24"/>
                                  <w:sz w:val="48"/>
                                  <w:szCs w:val="48"/>
                                </w:rPr>
                                <w:t>06</w:t>
                              </w:r>
                            </w:p>
                          </w:txbxContent>
                        </wps:txbx>
                        <wps:bodyPr vert="horz" wrap="square" lIns="91440" tIns="45720" rIns="91440" bIns="45720" numCol="1" anchor="ctr" anchorCtr="0" compatLnSpc="1">
                          <a:prstTxWarp prst="textNoShape">
                            <a:avLst/>
                          </a:prstTxWarp>
                        </wps:bodyPr>
                      </wps:wsp>
                      <wps:wsp>
                        <wps:cNvPr id="1608692702" name="Freeform 654"/>
                        <wps:cNvSpPr>
                          <a:spLocks/>
                        </wps:cNvSpPr>
                        <wps:spPr bwMode="auto">
                          <a:xfrm>
                            <a:off x="4200297" y="4767147"/>
                            <a:ext cx="1376363" cy="825500"/>
                          </a:xfrm>
                          <a:custGeom>
                            <a:avLst/>
                            <a:gdLst>
                              <a:gd name="T0" fmla="*/ 2585 w 2599"/>
                              <a:gd name="T1" fmla="*/ 636 h 1559"/>
                              <a:gd name="T2" fmla="*/ 2523 w 2599"/>
                              <a:gd name="T3" fmla="*/ 485 h 1559"/>
                              <a:gd name="T4" fmla="*/ 2424 w 2599"/>
                              <a:gd name="T5" fmla="*/ 360 h 1559"/>
                              <a:gd name="T6" fmla="*/ 2296 w 2599"/>
                              <a:gd name="T7" fmla="*/ 260 h 1559"/>
                              <a:gd name="T8" fmla="*/ 2186 w 2599"/>
                              <a:gd name="T9" fmla="*/ 203 h 1559"/>
                              <a:gd name="T10" fmla="*/ 1911 w 2599"/>
                              <a:gd name="T11" fmla="*/ 108 h 1559"/>
                              <a:gd name="T12" fmla="*/ 1527 w 2599"/>
                              <a:gd name="T13" fmla="*/ 37 h 1559"/>
                              <a:gd name="T14" fmla="*/ 1324 w 2599"/>
                              <a:gd name="T15" fmla="*/ 13 h 1559"/>
                              <a:gd name="T16" fmla="*/ 879 w 2599"/>
                              <a:gd name="T17" fmla="*/ 6 h 1559"/>
                              <a:gd name="T18" fmla="*/ 607 w 2599"/>
                              <a:gd name="T19" fmla="*/ 52 h 1559"/>
                              <a:gd name="T20" fmla="*/ 492 w 2599"/>
                              <a:gd name="T21" fmla="*/ 88 h 1559"/>
                              <a:gd name="T22" fmla="*/ 262 w 2599"/>
                              <a:gd name="T23" fmla="*/ 224 h 1559"/>
                              <a:gd name="T24" fmla="*/ 133 w 2599"/>
                              <a:gd name="T25" fmla="*/ 374 h 1559"/>
                              <a:gd name="T26" fmla="*/ 73 w 2599"/>
                              <a:gd name="T27" fmla="*/ 410 h 1559"/>
                              <a:gd name="T28" fmla="*/ 44 w 2599"/>
                              <a:gd name="T29" fmla="*/ 480 h 1559"/>
                              <a:gd name="T30" fmla="*/ 2 w 2599"/>
                              <a:gd name="T31" fmla="*/ 665 h 1559"/>
                              <a:gd name="T32" fmla="*/ 8 w 2599"/>
                              <a:gd name="T33" fmla="*/ 843 h 1559"/>
                              <a:gd name="T34" fmla="*/ 69 w 2599"/>
                              <a:gd name="T35" fmla="*/ 1013 h 1559"/>
                              <a:gd name="T36" fmla="*/ 158 w 2599"/>
                              <a:gd name="T37" fmla="*/ 1129 h 1559"/>
                              <a:gd name="T38" fmla="*/ 263 w 2599"/>
                              <a:gd name="T39" fmla="*/ 1224 h 1559"/>
                              <a:gd name="T40" fmla="*/ 424 w 2599"/>
                              <a:gd name="T41" fmla="*/ 1324 h 1559"/>
                              <a:gd name="T42" fmla="*/ 738 w 2599"/>
                              <a:gd name="T43" fmla="*/ 1442 h 1559"/>
                              <a:gd name="T44" fmla="*/ 921 w 2599"/>
                              <a:gd name="T45" fmla="*/ 1485 h 1559"/>
                              <a:gd name="T46" fmla="*/ 1315 w 2599"/>
                              <a:gd name="T47" fmla="*/ 1548 h 1559"/>
                              <a:gd name="T48" fmla="*/ 1723 w 2599"/>
                              <a:gd name="T49" fmla="*/ 1551 h 1559"/>
                              <a:gd name="T50" fmla="*/ 1966 w 2599"/>
                              <a:gd name="T51" fmla="*/ 1506 h 1559"/>
                              <a:gd name="T52" fmla="*/ 2150 w 2599"/>
                              <a:gd name="T53" fmla="*/ 1437 h 1559"/>
                              <a:gd name="T54" fmla="*/ 2317 w 2599"/>
                              <a:gd name="T55" fmla="*/ 1334 h 1559"/>
                              <a:gd name="T56" fmla="*/ 2388 w 2599"/>
                              <a:gd name="T57" fmla="*/ 1272 h 1559"/>
                              <a:gd name="T58" fmla="*/ 2496 w 2599"/>
                              <a:gd name="T59" fmla="*/ 1136 h 1559"/>
                              <a:gd name="T60" fmla="*/ 2569 w 2599"/>
                              <a:gd name="T61" fmla="*/ 978 h 1559"/>
                              <a:gd name="T62" fmla="*/ 2599 w 2599"/>
                              <a:gd name="T63" fmla="*/ 808 h 1559"/>
                              <a:gd name="T64" fmla="*/ 2592 w 2599"/>
                              <a:gd name="T65" fmla="*/ 678 h 15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2599" h="1559">
                                <a:moveTo>
                                  <a:pt x="2592" y="678"/>
                                </a:moveTo>
                                <a:lnTo>
                                  <a:pt x="2585" y="636"/>
                                </a:lnTo>
                                <a:lnTo>
                                  <a:pt x="2559" y="558"/>
                                </a:lnTo>
                                <a:lnTo>
                                  <a:pt x="2523" y="485"/>
                                </a:lnTo>
                                <a:lnTo>
                                  <a:pt x="2478" y="420"/>
                                </a:lnTo>
                                <a:lnTo>
                                  <a:pt x="2424" y="360"/>
                                </a:lnTo>
                                <a:lnTo>
                                  <a:pt x="2363" y="306"/>
                                </a:lnTo>
                                <a:lnTo>
                                  <a:pt x="2296" y="260"/>
                                </a:lnTo>
                                <a:lnTo>
                                  <a:pt x="2224" y="220"/>
                                </a:lnTo>
                                <a:lnTo>
                                  <a:pt x="2186" y="203"/>
                                </a:lnTo>
                                <a:lnTo>
                                  <a:pt x="2097" y="165"/>
                                </a:lnTo>
                                <a:lnTo>
                                  <a:pt x="1911" y="108"/>
                                </a:lnTo>
                                <a:lnTo>
                                  <a:pt x="1720" y="66"/>
                                </a:lnTo>
                                <a:lnTo>
                                  <a:pt x="1527" y="37"/>
                                </a:lnTo>
                                <a:lnTo>
                                  <a:pt x="1432" y="26"/>
                                </a:lnTo>
                                <a:lnTo>
                                  <a:pt x="1324" y="13"/>
                                </a:lnTo>
                                <a:lnTo>
                                  <a:pt x="1102" y="0"/>
                                </a:lnTo>
                                <a:lnTo>
                                  <a:pt x="879" y="6"/>
                                </a:lnTo>
                                <a:lnTo>
                                  <a:pt x="714" y="27"/>
                                </a:lnTo>
                                <a:lnTo>
                                  <a:pt x="607" y="52"/>
                                </a:lnTo>
                                <a:lnTo>
                                  <a:pt x="555" y="66"/>
                                </a:lnTo>
                                <a:lnTo>
                                  <a:pt x="492" y="88"/>
                                </a:lnTo>
                                <a:lnTo>
                                  <a:pt x="371" y="147"/>
                                </a:lnTo>
                                <a:lnTo>
                                  <a:pt x="262" y="224"/>
                                </a:lnTo>
                                <a:lnTo>
                                  <a:pt x="169" y="319"/>
                                </a:lnTo>
                                <a:lnTo>
                                  <a:pt x="133" y="374"/>
                                </a:lnTo>
                                <a:lnTo>
                                  <a:pt x="110" y="380"/>
                                </a:lnTo>
                                <a:lnTo>
                                  <a:pt x="73" y="410"/>
                                </a:lnTo>
                                <a:lnTo>
                                  <a:pt x="62" y="434"/>
                                </a:lnTo>
                                <a:lnTo>
                                  <a:pt x="44" y="480"/>
                                </a:lnTo>
                                <a:lnTo>
                                  <a:pt x="18" y="572"/>
                                </a:lnTo>
                                <a:lnTo>
                                  <a:pt x="2" y="665"/>
                                </a:lnTo>
                                <a:lnTo>
                                  <a:pt x="0" y="755"/>
                                </a:lnTo>
                                <a:lnTo>
                                  <a:pt x="8" y="843"/>
                                </a:lnTo>
                                <a:lnTo>
                                  <a:pt x="31" y="929"/>
                                </a:lnTo>
                                <a:lnTo>
                                  <a:pt x="69" y="1013"/>
                                </a:lnTo>
                                <a:lnTo>
                                  <a:pt x="123" y="1092"/>
                                </a:lnTo>
                                <a:lnTo>
                                  <a:pt x="158" y="1129"/>
                                </a:lnTo>
                                <a:lnTo>
                                  <a:pt x="191" y="1162"/>
                                </a:lnTo>
                                <a:lnTo>
                                  <a:pt x="263" y="1224"/>
                                </a:lnTo>
                                <a:lnTo>
                                  <a:pt x="341" y="1277"/>
                                </a:lnTo>
                                <a:lnTo>
                                  <a:pt x="424" y="1324"/>
                                </a:lnTo>
                                <a:lnTo>
                                  <a:pt x="557" y="1383"/>
                                </a:lnTo>
                                <a:lnTo>
                                  <a:pt x="738" y="1442"/>
                                </a:lnTo>
                                <a:lnTo>
                                  <a:pt x="829" y="1463"/>
                                </a:lnTo>
                                <a:lnTo>
                                  <a:pt x="921" y="1485"/>
                                </a:lnTo>
                                <a:lnTo>
                                  <a:pt x="1115" y="1521"/>
                                </a:lnTo>
                                <a:lnTo>
                                  <a:pt x="1315" y="1548"/>
                                </a:lnTo>
                                <a:lnTo>
                                  <a:pt x="1520" y="1559"/>
                                </a:lnTo>
                                <a:lnTo>
                                  <a:pt x="1723" y="1551"/>
                                </a:lnTo>
                                <a:lnTo>
                                  <a:pt x="1871" y="1529"/>
                                </a:lnTo>
                                <a:lnTo>
                                  <a:pt x="1966" y="1506"/>
                                </a:lnTo>
                                <a:lnTo>
                                  <a:pt x="2060" y="1476"/>
                                </a:lnTo>
                                <a:lnTo>
                                  <a:pt x="2150" y="1437"/>
                                </a:lnTo>
                                <a:lnTo>
                                  <a:pt x="2235" y="1390"/>
                                </a:lnTo>
                                <a:lnTo>
                                  <a:pt x="2317" y="1334"/>
                                </a:lnTo>
                                <a:lnTo>
                                  <a:pt x="2356" y="1302"/>
                                </a:lnTo>
                                <a:lnTo>
                                  <a:pt x="2388" y="1272"/>
                                </a:lnTo>
                                <a:lnTo>
                                  <a:pt x="2447" y="1207"/>
                                </a:lnTo>
                                <a:lnTo>
                                  <a:pt x="2496" y="1136"/>
                                </a:lnTo>
                                <a:lnTo>
                                  <a:pt x="2537" y="1059"/>
                                </a:lnTo>
                                <a:lnTo>
                                  <a:pt x="2569" y="978"/>
                                </a:lnTo>
                                <a:lnTo>
                                  <a:pt x="2589" y="895"/>
                                </a:lnTo>
                                <a:lnTo>
                                  <a:pt x="2599" y="808"/>
                                </a:lnTo>
                                <a:lnTo>
                                  <a:pt x="2598" y="722"/>
                                </a:lnTo>
                                <a:lnTo>
                                  <a:pt x="2592" y="678"/>
                                </a:lnTo>
                                <a:close/>
                              </a:path>
                            </a:pathLst>
                          </a:custGeom>
                          <a:solidFill>
                            <a:srgbClr val="168489"/>
                          </a:solidFill>
                          <a:ln>
                            <a:noFill/>
                          </a:ln>
                        </wps:spPr>
                        <wps:txbx>
                          <w:txbxContent>
                            <w:p w:rsidR="005345A8" w:rsidRDefault="005345A8" w:rsidP="00F77577">
                              <w:pPr>
                                <w:jc w:val="center"/>
                                <w:rPr>
                                  <w:rFonts w:ascii="Calibri" w:eastAsia="Calibri" w:hAnsi="Calibri" w:cs="Arial"/>
                                  <w:b/>
                                  <w:bCs/>
                                  <w:color w:val="FFFFFF"/>
                                  <w:kern w:val="24"/>
                                  <w:sz w:val="48"/>
                                  <w:szCs w:val="48"/>
                                </w:rPr>
                              </w:pPr>
                              <w:r>
                                <w:rPr>
                                  <w:rFonts w:ascii="Calibri" w:eastAsia="Calibri" w:hAnsi="Calibri" w:cs="Arial"/>
                                  <w:b/>
                                  <w:bCs/>
                                  <w:color w:val="FFFFFF"/>
                                  <w:kern w:val="24"/>
                                  <w:sz w:val="48"/>
                                  <w:szCs w:val="48"/>
                                </w:rPr>
                                <w:t>07</w:t>
                              </w:r>
                            </w:p>
                          </w:txbxContent>
                        </wps:txbx>
                        <wps:bodyPr vert="horz" wrap="square" lIns="91440" tIns="45720" rIns="91440" bIns="45720" numCol="1" anchor="ctr" anchorCtr="0" compatLnSpc="1">
                          <a:prstTxWarp prst="textNoShape">
                            <a:avLst/>
                          </a:prstTxWarp>
                        </wps:bodyPr>
                      </wps:wsp>
                      <wps:wsp>
                        <wps:cNvPr id="1608692703" name="TextBox 19"/>
                        <wps:cNvSpPr txBox="1"/>
                        <wps:spPr>
                          <a:xfrm>
                            <a:off x="8545405" y="-14302"/>
                            <a:ext cx="2936679" cy="1371999"/>
                          </a:xfrm>
                          <a:prstGeom prst="rect">
                            <a:avLst/>
                          </a:prstGeom>
                          <a:noFill/>
                        </wps:spPr>
                        <wps:txbx>
                          <w:txbxContent>
                            <w:p w:rsidR="005345A8" w:rsidRPr="00F77577" w:rsidRDefault="005345A8" w:rsidP="00F77577">
                              <w:pPr>
                                <w:jc w:val="center"/>
                                <w:rPr>
                                  <w:rFonts w:eastAsia="Calibri" w:hAnsi="Adobe Arabic" w:cs="Adobe Arabic"/>
                                  <w:b/>
                                  <w:bCs/>
                                  <w:kern w:val="24"/>
                                  <w:sz w:val="36"/>
                                  <w:szCs w:val="36"/>
                                  <w:lang w:bidi="ar-EG"/>
                                </w:rPr>
                              </w:pPr>
                              <w:r w:rsidRPr="00F77577">
                                <w:rPr>
                                  <w:rFonts w:eastAsia="Calibri" w:hAnsi="Adobe Arabic" w:cs="Adobe Arabic"/>
                                  <w:b/>
                                  <w:bCs/>
                                  <w:kern w:val="24"/>
                                  <w:sz w:val="36"/>
                                  <w:szCs w:val="36"/>
                                  <w:rtl/>
                                  <w:lang w:bidi="ar-EG"/>
                                </w:rPr>
                                <w:t xml:space="preserve">خفض مستويات التوتر والإجهاد  </w:t>
                              </w:r>
                            </w:p>
                            <w:p w:rsidR="005345A8" w:rsidRDefault="005345A8" w:rsidP="00F77577">
                              <w:pPr>
                                <w:jc w:val="center"/>
                                <w:rPr>
                                  <w:rFonts w:eastAsia="Calibri" w:hAnsi="Adobe Arabic" w:cs="Adobe Arabic"/>
                                  <w:b/>
                                  <w:bCs/>
                                  <w:kern w:val="24"/>
                                  <w:sz w:val="36"/>
                                  <w:szCs w:val="36"/>
                                  <w:lang w:bidi="ar-EG"/>
                                </w:rPr>
                              </w:pPr>
                            </w:p>
                          </w:txbxContent>
                        </wps:txbx>
                        <wps:bodyPr wrap="square" lIns="0" rIns="0" rtlCol="0" anchor="ctr">
                          <a:noAutofit/>
                        </wps:bodyPr>
                      </wps:wsp>
                      <wps:wsp>
                        <wps:cNvPr id="1608692704" name="TextBox 21"/>
                        <wps:cNvSpPr txBox="1"/>
                        <wps:spPr>
                          <a:xfrm>
                            <a:off x="0" y="0"/>
                            <a:ext cx="2936679" cy="972575"/>
                          </a:xfrm>
                          <a:prstGeom prst="rect">
                            <a:avLst/>
                          </a:prstGeom>
                          <a:noFill/>
                        </wps:spPr>
                        <wps:txbx>
                          <w:txbxContent>
                            <w:p w:rsidR="005345A8" w:rsidRPr="00F77577" w:rsidRDefault="005345A8" w:rsidP="00F77577">
                              <w:pPr>
                                <w:jc w:val="center"/>
                                <w:rPr>
                                  <w:rFonts w:hAnsi="Adobe Arabic" w:cs="Adobe Arabic"/>
                                  <w:b/>
                                  <w:bCs/>
                                  <w:kern w:val="24"/>
                                  <w:sz w:val="36"/>
                                  <w:szCs w:val="36"/>
                                  <w:lang w:bidi="ar-EG"/>
                                </w:rPr>
                              </w:pPr>
                              <w:r w:rsidRPr="00F77577">
                                <w:rPr>
                                  <w:rFonts w:hAnsi="Adobe Arabic" w:cs="Adobe Arabic"/>
                                  <w:b/>
                                  <w:bCs/>
                                  <w:kern w:val="24"/>
                                  <w:sz w:val="36"/>
                                  <w:szCs w:val="36"/>
                                  <w:rtl/>
                                  <w:lang w:bidi="ar-EG"/>
                                </w:rPr>
                                <w:t xml:space="preserve">تهدئة الجهاز العصبي  </w:t>
                              </w:r>
                            </w:p>
                            <w:p w:rsidR="005345A8" w:rsidRDefault="005345A8" w:rsidP="00F77577">
                              <w:pPr>
                                <w:jc w:val="center"/>
                                <w:rPr>
                                  <w:rFonts w:hAnsi="Adobe Arabic" w:cs="Adobe Arabic"/>
                                  <w:b/>
                                  <w:bCs/>
                                  <w:kern w:val="24"/>
                                  <w:sz w:val="36"/>
                                  <w:szCs w:val="36"/>
                                  <w:lang w:bidi="ar-EG"/>
                                </w:rPr>
                              </w:pPr>
                            </w:p>
                          </w:txbxContent>
                        </wps:txbx>
                        <wps:bodyPr wrap="square" lIns="0" rIns="0" rtlCol="0" anchor="ctr">
                          <a:noAutofit/>
                        </wps:bodyPr>
                      </wps:wsp>
                      <wps:wsp>
                        <wps:cNvPr id="1608692705" name="TextBox 23"/>
                        <wps:cNvSpPr txBox="1"/>
                        <wps:spPr>
                          <a:xfrm>
                            <a:off x="8545403" y="2011446"/>
                            <a:ext cx="2936679" cy="935248"/>
                          </a:xfrm>
                          <a:prstGeom prst="rect">
                            <a:avLst/>
                          </a:prstGeom>
                          <a:noFill/>
                        </wps:spPr>
                        <wps:txbx>
                          <w:txbxContent>
                            <w:p w:rsidR="005345A8" w:rsidRPr="00F77577" w:rsidRDefault="005345A8" w:rsidP="00F77577">
                              <w:pPr>
                                <w:bidi w:val="0"/>
                                <w:jc w:val="center"/>
                                <w:rPr>
                                  <w:rFonts w:hAnsi="Adobe Arabic" w:cs="Adobe Arabic"/>
                                  <w:b/>
                                  <w:bCs/>
                                  <w:kern w:val="24"/>
                                  <w:sz w:val="36"/>
                                  <w:szCs w:val="36"/>
                                  <w:lang w:bidi="ar-EG"/>
                                </w:rPr>
                              </w:pPr>
                              <w:r w:rsidRPr="00F77577">
                                <w:rPr>
                                  <w:rFonts w:hAnsi="Adobe Arabic" w:cs="Adobe Arabic"/>
                                  <w:b/>
                                  <w:bCs/>
                                  <w:kern w:val="24"/>
                                  <w:sz w:val="36"/>
                                  <w:szCs w:val="36"/>
                                  <w:rtl/>
                                  <w:lang w:bidi="ar-EG"/>
                                </w:rPr>
                                <w:t xml:space="preserve">تعزيز الصحة الجسدية  </w:t>
                              </w:r>
                            </w:p>
                            <w:p w:rsidR="005345A8" w:rsidRDefault="005345A8" w:rsidP="00F77577">
                              <w:pPr>
                                <w:bidi w:val="0"/>
                                <w:jc w:val="center"/>
                                <w:rPr>
                                  <w:rFonts w:hAnsi="Adobe Arabic" w:cs="Adobe Arabic"/>
                                  <w:b/>
                                  <w:bCs/>
                                  <w:kern w:val="24"/>
                                  <w:sz w:val="36"/>
                                  <w:szCs w:val="36"/>
                                  <w:lang w:bidi="ar-EG"/>
                                </w:rPr>
                              </w:pPr>
                            </w:p>
                          </w:txbxContent>
                        </wps:txbx>
                        <wps:bodyPr wrap="square" lIns="0" rIns="0" rtlCol="0" anchor="ctr">
                          <a:noAutofit/>
                        </wps:bodyPr>
                      </wps:wsp>
                      <wps:wsp>
                        <wps:cNvPr id="1608692706" name="TextBox 25"/>
                        <wps:cNvSpPr txBox="1"/>
                        <wps:spPr>
                          <a:xfrm>
                            <a:off x="-72169" y="1633088"/>
                            <a:ext cx="2936679" cy="1072536"/>
                          </a:xfrm>
                          <a:prstGeom prst="rect">
                            <a:avLst/>
                          </a:prstGeom>
                          <a:noFill/>
                        </wps:spPr>
                        <wps:txbx>
                          <w:txbxContent>
                            <w:p w:rsidR="005345A8" w:rsidRPr="00F77577" w:rsidRDefault="005345A8" w:rsidP="00F77577">
                              <w:pPr>
                                <w:jc w:val="center"/>
                                <w:rPr>
                                  <w:rFonts w:hAnsi="Adobe Arabic" w:cs="Adobe Arabic"/>
                                  <w:b/>
                                  <w:bCs/>
                                  <w:kern w:val="24"/>
                                  <w:sz w:val="36"/>
                                  <w:szCs w:val="36"/>
                                  <w:lang w:bidi="ar-EG"/>
                                </w:rPr>
                              </w:pPr>
                              <w:r w:rsidRPr="00F77577">
                                <w:rPr>
                                  <w:rFonts w:hAnsi="Adobe Arabic" w:cs="Adobe Arabic"/>
                                  <w:b/>
                                  <w:bCs/>
                                  <w:kern w:val="24"/>
                                  <w:sz w:val="36"/>
                                  <w:szCs w:val="36"/>
                                  <w:rtl/>
                                  <w:lang w:bidi="ar-EG"/>
                                </w:rPr>
                                <w:t xml:space="preserve">تحسين التركيز والإنتاجية  </w:t>
                              </w:r>
                            </w:p>
                            <w:p w:rsidR="005345A8" w:rsidRDefault="005345A8" w:rsidP="00F77577">
                              <w:pPr>
                                <w:bidi w:val="0"/>
                                <w:jc w:val="center"/>
                                <w:rPr>
                                  <w:rFonts w:hAnsi="Adobe Arabic" w:cs="Adobe Arabic"/>
                                  <w:b/>
                                  <w:bCs/>
                                  <w:kern w:val="24"/>
                                  <w:sz w:val="36"/>
                                  <w:szCs w:val="36"/>
                                  <w:lang w:bidi="ar-EG"/>
                                </w:rPr>
                              </w:pPr>
                            </w:p>
                          </w:txbxContent>
                        </wps:txbx>
                        <wps:bodyPr wrap="square" lIns="0" rIns="0" rtlCol="0" anchor="ctr">
                          <a:noAutofit/>
                        </wps:bodyPr>
                      </wps:wsp>
                      <wps:wsp>
                        <wps:cNvPr id="1608692707" name="TextBox 27"/>
                        <wps:cNvSpPr txBox="1"/>
                        <wps:spPr>
                          <a:xfrm>
                            <a:off x="8641635" y="3307219"/>
                            <a:ext cx="2936679" cy="1289950"/>
                          </a:xfrm>
                          <a:prstGeom prst="rect">
                            <a:avLst/>
                          </a:prstGeom>
                          <a:noFill/>
                        </wps:spPr>
                        <wps:txbx>
                          <w:txbxContent>
                            <w:p w:rsidR="005345A8" w:rsidRDefault="005345A8" w:rsidP="00F77577">
                              <w:pPr>
                                <w:bidi w:val="0"/>
                                <w:jc w:val="center"/>
                                <w:rPr>
                                  <w:rFonts w:hAnsi="Adobe Arabic" w:cs="Adobe Arabic"/>
                                  <w:b/>
                                  <w:bCs/>
                                  <w:kern w:val="24"/>
                                  <w:sz w:val="36"/>
                                  <w:szCs w:val="36"/>
                                  <w:lang w:bidi="ar-EG"/>
                                </w:rPr>
                              </w:pPr>
                              <w:r w:rsidRPr="00F77577">
                                <w:rPr>
                                  <w:rFonts w:hAnsi="Adobe Arabic" w:cs="Adobe Arabic"/>
                                  <w:b/>
                                  <w:bCs/>
                                  <w:kern w:val="24"/>
                                  <w:sz w:val="36"/>
                                  <w:szCs w:val="36"/>
                                  <w:rtl/>
                                  <w:lang w:bidi="ar-EG"/>
                                </w:rPr>
                                <w:t xml:space="preserve">تحسين الحالة المزاجية  </w:t>
                              </w:r>
                            </w:p>
                          </w:txbxContent>
                        </wps:txbx>
                        <wps:bodyPr wrap="square" lIns="0" rIns="0" rtlCol="0" anchor="ctr">
                          <a:noAutofit/>
                        </wps:bodyPr>
                      </wps:wsp>
                      <wps:wsp>
                        <wps:cNvPr id="1608692708" name="TextBox 29"/>
                        <wps:cNvSpPr txBox="1"/>
                        <wps:spPr>
                          <a:xfrm>
                            <a:off x="-48113" y="2922028"/>
                            <a:ext cx="2936679" cy="1636994"/>
                          </a:xfrm>
                          <a:prstGeom prst="rect">
                            <a:avLst/>
                          </a:prstGeom>
                          <a:noFill/>
                        </wps:spPr>
                        <wps:txbx>
                          <w:txbxContent>
                            <w:p w:rsidR="005345A8" w:rsidRPr="00F77577" w:rsidRDefault="005345A8" w:rsidP="00F77577">
                              <w:pPr>
                                <w:bidi w:val="0"/>
                                <w:jc w:val="center"/>
                                <w:rPr>
                                  <w:rFonts w:hAnsi="Adobe Arabic" w:cs="Adobe Arabic"/>
                                  <w:b/>
                                  <w:bCs/>
                                  <w:kern w:val="24"/>
                                  <w:sz w:val="36"/>
                                  <w:szCs w:val="36"/>
                                  <w:lang w:bidi="ar-EG"/>
                                </w:rPr>
                              </w:pPr>
                              <w:r w:rsidRPr="00F77577">
                                <w:rPr>
                                  <w:rFonts w:hAnsi="Adobe Arabic" w:cs="Adobe Arabic"/>
                                  <w:b/>
                                  <w:bCs/>
                                  <w:kern w:val="24"/>
                                  <w:sz w:val="36"/>
                                  <w:szCs w:val="36"/>
                                  <w:rtl/>
                                  <w:lang w:bidi="ar-EG"/>
                                </w:rPr>
                                <w:t xml:space="preserve">زيادة القدرة على التحكم في الاستجابات العاطفية  </w:t>
                              </w:r>
                            </w:p>
                            <w:p w:rsidR="005345A8" w:rsidRDefault="005345A8" w:rsidP="00F77577">
                              <w:pPr>
                                <w:bidi w:val="0"/>
                                <w:jc w:val="center"/>
                                <w:rPr>
                                  <w:rFonts w:hAnsi="Adobe Arabic" w:cs="Adobe Arabic"/>
                                  <w:b/>
                                  <w:bCs/>
                                  <w:kern w:val="24"/>
                                  <w:sz w:val="36"/>
                                  <w:szCs w:val="36"/>
                                  <w:lang w:bidi="ar-EG"/>
                                </w:rPr>
                              </w:pPr>
                            </w:p>
                          </w:txbxContent>
                        </wps:txbx>
                        <wps:bodyPr wrap="square" lIns="0" rIns="0" rtlCol="0" anchor="ctr">
                          <a:noAutofit/>
                        </wps:bodyPr>
                      </wps:wsp>
                      <wps:wsp>
                        <wps:cNvPr id="1608692709" name="TextBox 31"/>
                        <wps:cNvSpPr txBox="1"/>
                        <wps:spPr>
                          <a:xfrm>
                            <a:off x="0" y="4655477"/>
                            <a:ext cx="2936679" cy="982570"/>
                          </a:xfrm>
                          <a:prstGeom prst="rect">
                            <a:avLst/>
                          </a:prstGeom>
                          <a:noFill/>
                        </wps:spPr>
                        <wps:txbx>
                          <w:txbxContent>
                            <w:p w:rsidR="005345A8" w:rsidRPr="00F77577" w:rsidRDefault="005345A8" w:rsidP="00F77577">
                              <w:pPr>
                                <w:bidi w:val="0"/>
                                <w:jc w:val="center"/>
                                <w:rPr>
                                  <w:rFonts w:hAnsi="Adobe Arabic" w:cs="Adobe Arabic"/>
                                  <w:b/>
                                  <w:bCs/>
                                  <w:kern w:val="24"/>
                                  <w:sz w:val="36"/>
                                  <w:szCs w:val="36"/>
                                  <w:lang w:bidi="ar-EG"/>
                                </w:rPr>
                              </w:pPr>
                              <w:r w:rsidRPr="00F77577">
                                <w:rPr>
                                  <w:rFonts w:hAnsi="Adobe Arabic" w:cs="Adobe Arabic"/>
                                  <w:b/>
                                  <w:bCs/>
                                  <w:kern w:val="24"/>
                                  <w:sz w:val="36"/>
                                  <w:szCs w:val="36"/>
                                  <w:rtl/>
                                  <w:lang w:bidi="ar-EG"/>
                                </w:rPr>
                                <w:t xml:space="preserve">تحسين نوعية النوم  </w:t>
                              </w:r>
                            </w:p>
                            <w:p w:rsidR="005345A8" w:rsidRDefault="005345A8" w:rsidP="00F77577">
                              <w:pPr>
                                <w:bidi w:val="0"/>
                                <w:jc w:val="center"/>
                                <w:rPr>
                                  <w:rFonts w:hAnsi="Adobe Arabic" w:cs="Adobe Arabic"/>
                                  <w:b/>
                                  <w:bCs/>
                                  <w:kern w:val="24"/>
                                  <w:sz w:val="36"/>
                                  <w:szCs w:val="36"/>
                                  <w:lang w:bidi="ar-EG"/>
                                </w:rPr>
                              </w:pPr>
                            </w:p>
                          </w:txbxContent>
                        </wps:txbx>
                        <wps:bodyPr wrap="square" lIns="0" rIns="0" rtlCol="0" anchor="ctr">
                          <a:noAutofit/>
                        </wps:bodyPr>
                      </wps:wsp>
                    </wpg:wgp>
                  </a:graphicData>
                </a:graphic>
              </wp:inline>
            </w:drawing>
          </mc:Choice>
          <mc:Fallback>
            <w:pict>
              <v:group id="_x0000_s2433" style="width:452.85pt;height:219.6pt;mso-position-horizontal-relative:char;mso-position-vertical-relative:line" coordorigin="-721,-143" coordsize="116504,565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">
                <v:shape id="Freeform: Shape 1608692686" o:spid="_x0000_s2434" style="position:absolute;left:53671;top:52783;width:17049;height:3603;visibility:visible;mso-wrap-style:square;v-text-anchor:top" coordsize="1704975,3603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2A8MYA&#10;AADjAAAADwAAAGRycy9kb3ducmV2LnhtbERPzUoDMRC+C75DmII3m7RIWNemRcWCJ2lXDx7HzbhZ&#10;3UyWJLbr2zeC0ON8/7PaTH4QB4qpD2xgMVcgiNtge+4MvL1urysQKSNbHAKTgV9KsFlfXqywtuHI&#10;ezo0uRMlhFONBlzOYy1lah15TPMwEhfuM0SPuZyxkzbisYT7QS6V0tJjz6XB4UiPjtrv5scbaN5D&#10;/7Fv6CZvH4YYd069fFVPxlzNpvs7EJmmfBb/u59tma9VpW+XutLw91MBQK5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X2A8MYAAADjAAAADwAAAAAAAAAAAAAAAACYAgAAZHJz&#10;L2Rvd25yZXYueG1sUEsFBgAAAAAEAAQA9QAAAIsDAAAAAA==&#10;" path="m526118,47625r-16610,1588l499864,51329r-535,1059l497721,52917r-6965,4762l480576,68792r-7501,22225l475218,127529r10716,37042l492899,180975r3215,-1058l499864,178329r13931,-3704l540048,161925r11787,-9525l557729,122767r1071,-33338l555586,71967,548620,59796r-9108,-8467l526118,47625xm1054345,28575r-13616,8528l1033920,54159r,11193l1030255,72280r-3143,13325l1028683,96798r5761,11726l1039681,113321r9427,17588l1075294,157026r15711,10659l1097813,171949r7856,4264l1107240,173548r2095,-533l1114572,171416r8379,-6929l1128712,149031r-1571,-42106l1122951,87737r-5237,-16523l1101479,42433,1088910,31773r-13616,-3198l1054345,28575xm1700213,r4762,4756l1703388,6869r-24342,26948l1624542,82958r-59796,44385l1499659,164858r-68263,30647l1359429,216641r-71966,10568l1213379,226680r-36512,-5812l1159934,216641r-36513,-12153l1105429,197090r-21695,23778l1035050,264196r-54504,36459l920750,329188r-62971,20607l792692,360363r-64558,-528l664104,348210,633942,337114,610659,327075,567267,299598,529167,266310,499004,226152,486834,202903r-6350,1585l474663,206073r-32279,6869l377296,221396r-66675,l245004,213999,182563,197619,123296,171727,69321,136854,22225,91412,1588,63936,,60237,1588,54953,6879,50197r5821,l15346,52839,38629,80844r52917,47027l151342,163802r66675,24834l252942,195505r22754,3699l321204,202903r69321,-2642l436563,193392r20637,-3699l477838,184937r-6879,-16908l460904,127343,459317,96167r3175,-19022l470959,60237,483659,47027r8995,-4227l495300,42800r1588,l511175,38044r29634,1586l566738,53896r17462,24306l587904,94582r1588,10568l587904,124701r-5291,16908l572559,156933r-19580,17965l518584,192335r-17463,6340l502179,200789r1059,2114l514879,221925r29105,35930l560388,273179r22225,17965l632884,318620r53975,16909l744009,342926r28575,-528l796925,340813r45509,-7926l885296,320205r40746,-17436l983192,270537r74083,-52311l1093788,190750r-15875,-8983l1050396,160631r-21167,-26419l1015471,103565r-2646,-16909l1012296,71861r10054,-25891l1041400,26948r24342,-8454l1079500,20608r,-529l1080029,20079r1588,529l1083204,21664r3705,529l1090613,24306r11641,6341l1120246,48084r12700,22192l1140354,95111r2117,13210l1145117,128399r-3175,32761l1132946,178597r-8467,6340l1147763,193920r25400,6341l1196446,204488r49213,4227l1294342,205545r47625,-7926l1365779,192335r47096,-12682l1502304,143194r83609,-48083l1662642,35931,1698096,1585,1700213,xe" fillcolor="#44546a [3215]" stroked="f">
                  <v:path arrowok="t" o:connecttype="custom" o:connectlocs="526118,47625;509508,49213;499864,51329;499329,52388;497721,52917;490756,57679;480576,68792;473075,91017;475218,127529;485934,164571;492899,180975;496114,179917;499864,178329;513795,174625;540048,161925;551835,152400;557729,122767;558800,89429;555586,71967;548620,59796;539512,51329;1054345,28575;1040729,37103;1033920,54159;1033920,65352;1030255,72280;1027112,85605;1028683,96798;1034444,108524;1039681,113321;1049108,130909;1075294,157026;1091005,167685;1097813,171949;1105669,176213;1107240,173548;1109335,173015;1114572,171416;1122951,164487;1128712,149031;1127141,106925;1122951,87737;1117714,71214;1101479,42433;1088910,31773;1075294,28575;1700213,0;1704975,4756;1703388,6869;1679046,33817;1624542,82958;1564746,127343;1499659,164858;1431396,195505;1359429,216641;1287463,227209;1213379,226680;1176867,220868;1159934,216641;1123421,204488;1105429,197090;1083734,220868;1035050,264196;980546,300655;920750,329188;857779,349795;792692,360363;728134,359835;664104,348210;633942,337114;610659,327075;567267,299598;529167,266310;499004,226152;486834,202903;480484,204488;474663,206073;442384,212942;377296,221396;310621,221396;245004,213999;182563,197619;123296,171727;69321,136854;22225,91412;1588,63936;0,60237;1588,54953;6879,50197;12700,50197;15346,52839;38629,80844;91546,127871;151342,163802;218017,188636;252942,195505;275696,199204;321204,202903;390525,200261;436563,193392;457200,189693;477838,184937;470959,168029;460904,127343;459317,96167;462492,77145;470959,60237;483659,47027;492654,42800;495300,42800;496888,42800;511175,38044;540809,39630;566738,53896;584200,78202;587904,94582;589492,105150;587904,124701;582613,141609;572559,156933;552979,174898;518584,192335;501121,198675;502179,200789;503238,202903;514879,221925;543984,257855;560388,273179;582613,291144;632884,318620;686859,335529;744009,342926;772584,342398;796925,340813;842434,332887;885296,320205;926042,302769;983192,270537;1057275,218226;1093788,190750;1077913,181767;1050396,160631;1029229,134212;1015471,103565;1012825,86656;1012296,71861;1022350,45970;1041400,26948;1065742,18494;1079500,20608;1079500,20079;1080029,20079;1081617,20608;1083204,21664;1086909,22193;1090613,24306;1102254,30647;1120246,48084;1132946,70276;1140354,95111;1142471,108321;1145117,128399;1141942,161160;1132946,178597;1124479,184937;1147763,193920;1173163,200261;1196446,204488;1245659,208715;1294342,205545;1341967,197619;1365779,192335;1412875,179653;1502304,143194;1585913,95111;1662642,35931;1698096,1585" o:connectangles="0,0,0,0,0,0,0,0,0,0,0,0,0,0,0,0,0,0,0,0,0,0,0,0,0,0,0,0,0,0,0,0,0,0,0,0,0,0,0,0,0,0,0,0,0,0,0,0,0,0,0,0,0,0,0,0,0,0,0,0,0,0,0,0,0,0,0,0,0,0,0,0,0,0,0,0,0,0,0,0,0,0,0,0,0,0,0,0,0,0,0,0,0,0,0,0,0,0,0,0,0,0,0,0,0,0,0,0,0,0,0,0,0,0,0,0,0,0,0,0,0,0,0,0,0,0,0,0,0,0,0,0,0,0,0,0,0,0,0,0,0,0,0,0,0,0,0,0,0,0,0,0,0,0,0,0,0,0,0,0,0,0,0,0,0,0,0,0,0,0,0,0,0,0,0,0,0"/>
                </v:shape>
                <v:shape id="Freeform: Shape 1608692687" o:spid="_x0000_s2435" style="position:absolute;left:34732;top:36527;width:8032;height:14367;visibility:visible;mso-wrap-style:square;v-text-anchor:top" coordsize="803275,1436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EpRMoA&#10;AADjAAAADwAAAGRycy9kb3ducmV2LnhtbESPQU/DMAyF70j7D5EncWMJO5TSLZu2ARIHNImCdrYa&#10;r+lokioxW/fvCRISR/u97/l5uR5dL84UUxe8hvuZAkG+CabzrYbPj5e7EkRi9Ab74EnDlRKsV5Ob&#10;JVYmXPw7nWtuRQ7xqUINlnmopEyNJYdpFgbyWTuG6JDzGFtpIl5yuOvlXKlCOux8vmBxoJ2l5qv+&#10;drlGvb3Gk92/8en4lDZ8eO7SXml9Ox03CxBMI/+b/+hXk7lClcXjvCgf4PenvAC5+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4RKUTKAAAA4wAAAA8AAAAAAAAAAAAAAAAAmAIA&#10;AGRycy9kb3ducmV2LnhtbFBLBQYAAAAABAAEAPUAAACPAwAAAAA=&#10;" path="m321181,996950r-28336,9462l267132,1023759r-11544,11039l256638,1034798r524,1051l275528,1052145r31485,19975l331151,1076325r13118,-2102l356338,1070543r17317,-16821l381001,1032695r-3148,-15770l372081,1007463r-4723,-3679l352140,998527r-30959,-1577xm305330,203200r-27517,1588l281517,218546r10584,27517l309034,268817r17462,11113l340255,284163r8466,l361421,283105r19050,-12171l392113,251884r,-20638l386821,221721,359834,211667r-54504,-8467xm479954,r36513,l552979,5296r35984,11650l623358,33362r15875,10062l641350,45542r1588,6355l640292,57192r-5821,1589l631825,57192,604838,42365,549275,22771,492125,15887r-43392,5295l419629,29655r-14287,5296l382588,45542,338138,76786r-37042,39717l282046,150924r-7408,24889l273050,187993r23283,-530l345017,194877r25400,8473l370946,203350r10054,2118l387879,210764r4763,1589l396346,215000r3175,2648l397933,221885r4234,9532l403754,253128r-7408,21183l382058,291257r-11112,4236l361950,298670r-17462,2119l327554,297611r-14816,-5825l292629,275899,273579,246774r-5821,-16946l262996,218707r-2117,-11650l238654,210764r-42862,14828l155575,246244r-36512,28067l103188,290197,89958,304495,67733,335739,50271,369631,36513,404582,22225,459126r-5821,76256l17463,573510r3175,33892l32808,672008r19050,61429l77258,792217r30163,56663l142875,901836r59267,76256l246063,1026282r13758,-14298l293688,992919r37041,-6884l368300,993449r17463,9003l387350,1005099r,4237l385763,1010924r3704,6885l393171,1033695r-1588,16946l384704,1066528r-5291,6884l372004,1080296r-16933,9003l337079,1093535r-18521,-1588l291042,1083474r-32809,-22242l246063,1047464r-7409,13239l233363,1075001r-3175,13768l228071,1117895r4233,43424l240771,1188326r8996,24360l275696,1256109r32808,39717l346604,1330247r21696,14298l391583,1359902r49742,23830l493713,1401208r53445,11121l602721,1417624r55562,1589l741363,1414976r55033,-6884l800629,1408622r2646,7943l798513,1418683r-34396,7414l691092,1435629r-74613,1059l541867,1430334r-72496,-16946l401108,1386380r-62970,-37598l297921,1311713r-24342,-28067l262467,1268289r-16404,-24889l222779,1186208r-8466,-45542l213254,1109952r4763,-29656l229658,1051171r7409,-12710l207963,1014102,155046,956910,108479,892833,69321,822932,38100,749853,15346,673597,2646,596281,,520555,3175,482956,6879,457008,20638,406170,41804,357451,70379,311380r34396,-40247l143404,237771r43392,-27007l233892,194348r25400,-4766l259821,178990r3704,-22241l277283,125505,304800,87377,339196,55604,356658,42365,373592,31774,407458,15887,443442,5296,479954,xe" fillcolor="#44546a [3215]" stroked="f">
                  <v:path arrowok="t" o:connecttype="custom" o:connectlocs="321181,996950;292845,1006412;267132,1023759;255588,1034798;256638,1034798;257162,1035849;275528,1052145;307013,1072120;331151,1076325;344269,1074223;356338,1070543;373655,1053722;381001,1032695;377853,1016925;372081,1007463;367358,1003784;352140,998527;305330,203200;277813,204788;281517,218546;292101,246063;309034,268817;326496,279930;340255,284163;348721,284163;361421,283105;380471,270934;392113,251884;392113,231246;386821,221721;359834,211667;479954,0;516467,0;552979,5296;588963,16946;623358,33362;639233,43424;641350,45542;642938,51897;640292,57192;634471,58781;631825,57192;604838,42365;549275,22771;492125,15887;448733,21182;419629,29655;405342,34951;382588,45542;338138,76786;301096,116503;282046,150924;274638,175813;273050,187993;296333,187463;345017,194877;370417,203350;370946,203350;381000,205468;387879,210764;392642,212353;396346,215000;399521,217648;397933,221885;402167,231417;403754,253128;396346,274311;382058,291257;370946,295493;361950,298670;344488,300789;327554,297611;312738,291786;292629,275899;273579,246774;267758,229828;262996,218707;260879,207057;238654,210764;195792,225592;155575,246244;119063,274311;103188,290197;89958,304495;67733,335739;50271,369631;36513,404582;22225,459126;16404,535382;17463,573510;20638,607402;32808,672008;51858,733437;77258,792217;107421,848880;142875,901836;202142,978092;246063,1026282;259821,1011984;293688,992919;330729,986035;368300,993449;385763,1002452;387350,1005099;387350,1009336;385763,1010924;389467,1017809;393171,1033695;391583,1050641;384704,1066528;379413,1073412;372004,1080296;355071,1089299;337079,1093535;318558,1091947;291042,1083474;258233,1061232;246063,1047464;238654,1060703;233363,1075001;230188,1088769;228071,1117895;232304,1161319;240771,1188326;249767,1212686;275696,1256109;308504,1295826;346604,1330247;368300,1344545;391583,1359902;441325,1383732;493713,1401208;547158,1412329;602721,1417624;658283,1419213;741363,1414976;796396,1408092;800629,1408622;803275,1416565;798513,1418683;764117,1426097;691092,1435629;616479,1436688;541867,1430334;469371,1413388;401108,1386380;338138,1348782;297921,1311713;273579,1283646;262467,1268289;246063,1243400;222779,1186208;214313,1140666;213254,1109952;218017,1080296;229658,1051171;237067,1038461;207963,1014102;155046,956910;108479,892833;69321,822932;38100,749853;15346,673597;2646,596281;0,520555;3175,482956;6879,457008;20638,406170;41804,357451;70379,311380;104775,271133;143404,237771;186796,210764;233892,194348;259292,189582;259821,178990;263525,156749;277283,125505;304800,87377;339196,55604;356658,42365;373592,31774;407458,15887;443442,5296" o:connectangles="0,0,0,0,0,0,0,0,0,0,0,0,0,0,0,0,0,0,0,0,0,0,0,0,0,0,0,0,0,0,0,0,0,0,0,0,0,0,0,0,0,0,0,0,0,0,0,0,0,0,0,0,0,0,0,0,0,0,0,0,0,0,0,0,0,0,0,0,0,0,0,0,0,0,0,0,0,0,0,0,0,0,0,0,0,0,0,0,0,0,0,0,0,0,0,0,0,0,0,0,0,0,0,0,0,0,0,0,0,0,0,0,0,0,0,0,0,0,0,0,0,0,0,0,0,0,0,0,0,0,0,0,0,0,0,0,0,0,0,0,0,0,0,0,0,0,0,0,0,0,0,0,0,0,0,0,0,0,0,0,0,0,0,0,0,0,0,0,0,0,0,0,0,0,0,0,0,0,0,0,0,0,0,0"/>
                </v:shape>
                <v:shape id="Freeform: Shape 1608692688" o:spid="_x0000_s2436" style="position:absolute;left:54750;top:39781;width:13843;height:3000;visibility:visible;mso-wrap-style:square;v-text-anchor:top" coordsize="1384300,3000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3mtM0A&#10;AADjAAAADwAAAGRycy9kb3ducmV2LnhtbESPT0vDQBDF70K/wzKCF7G7jRrS2G0RQSn0UGz9cx2y&#10;YxKanQ3ZbZt+e+cgeJx5b977zWI1+k6daIhtYAuzqQFFXAXXcm3hY/96V4CKCdlhF5gsXCjCajm5&#10;WmDpwpnf6bRLtZIQjiVaaFLqS61j1ZDHOA09sWg/YfCYZBxq7QY8S7jvdGZMrj22LA0N9vTSUHXY&#10;Hb2FbrM5zh8yfPz6Nm+Hz/3t/bYa2dqb6/H5CVSiMf2b/67XTvBzU+TzLC8EWn6SBejlL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IVd5rTNAAAA4wAAAA8AAAAAAAAAAAAAAAAA&#10;mAIAAGRycy9kb3ducmV2LnhtbFBLBQYAAAAABAAEAPUAAACSAwAAAAA=&#10;" path="m393700,53975r-18521,4714l359834,70734r-5292,8903l350309,90111r-1059,20949l357188,129913r12171,17283l377296,155575r12700,-8903l411692,127295r13229,-24615l425450,76495,419629,62355r-8466,-5237l393700,53975xm1004358,17463r-17462,4258l973137,33962r-4233,10645l966787,56848r6350,19692l987425,90910r19579,11177l1018117,106345r2117,1597l1020763,109538r4762,-17563l1028700,54187r-1058,-21289l1027642,32366r,-1065l1020763,23850r-16405,-6387xm6353,l7941,2117,20646,29634,53467,81492r39702,43921l141871,160338r28057,13229l187397,180446r35468,8467l259391,191559r36527,-2646l313916,184151r21704,-6880l359971,165630r-1059,-2117l357324,161396r-9528,-11641l334561,123296,332444,94192r8999,-28046l352031,54505r11646,-7938l389086,39688r24881,5821l427730,57680r6882,10583l436730,74613r3705,14287l438318,114830r-14293,24341l401262,159809r-13764,8996l386440,171980r-5294,3704l377440,175155r15352,19050l429319,225426r41820,23283l517723,265113r49231,10584l618303,280988r75171,529l741117,278342r42349,-3704l847520,259292r40232,-14287l925337,225955r33351,-23284l987273,174096r21705,-32808l1017447,122238r-4764,-2117l1008978,118005r-7412,-1059l987803,111655,969275,98955,954982,73025,952864,50800r3177,-15346l958688,28575r6881,-10583l987273,5821r24351,-529l1026447,13759r8470,8995l1038093,28046r2117,1588l1041269,31750r4235,23813l1043916,98955r-4235,19579l1062444,125413r44996,8467l1152437,135467r43408,-5292l1237665,118005r40232,-19050l1315482,72496r34409,-33867l1365772,19050r2118,-3175l1375830,15346r5823,2646l1384300,24871r-2647,3175l1366302,48684r-34939,34925l1291661,112713r-43938,21167l1201668,148167r-47643,6350l1105852,152400r-47114,-11641l1034917,131763r-6882,16404l1007389,180446r-26468,27517l949159,232305r-35468,19579l876635,268817r-57172,17463l781878,292101r-51878,6350l643184,300038r-59290,-4762l526193,284692,471139,266172,422966,239713,392792,213255,375323,191559r-7941,-12171l338796,193146r-57171,15346l259920,210080r-22762,-1059l193220,201084,152459,184680,115403,162984,82582,135467,52937,102659,28586,66146,8470,26459,,5292,,2117,6353,xe" fillcolor="#44546a [3215]" stroked="f">
                  <v:path arrowok="t" o:connecttype="custom" o:connectlocs="393700,53975;375179,58689;359834,70734;354542,79637;350309,90111;349250,111060;357188,129913;369359,147196;377296,155575;389996,146672;411692,127295;424921,102680;425450,76495;419629,62355;411163,57118;1004358,17463;986896,21721;973137,33962;968904,44607;966787,56848;973137,76540;987425,90910;1007004,102087;1018117,106345;1020234,107942;1020763,109538;1025525,91975;1028700,54187;1027642,32898;1027642,32366;1027642,31301;1020763,23850;6353,0;7941,2117;20646,29634;53467,81492;93169,125413;141871,160338;169928,173567;187397,180446;222865,188913;259391,191559;295918,188913;313916,184151;335620,177271;359971,165630;358912,163513;357324,161396;347796,149755;334561,123296;332444,94192;341443,66146;352031,54505;363677,46567;389086,39688;413967,45509;427730,57680;434612,68263;436730,74613;440435,88900;438318,114830;424025,139171;401262,159809;387498,168805;386440,171980;381146,175684;377440,175155;392792,194205;429319,225426;471139,248709;517723,265113;566954,275697;618303,280988;693474,281517;741117,278342;783466,274638;847520,259292;887752,245005;925337,225955;958688,202671;987273,174096;1008978,141288;1017447,122238;1012683,120121;1008978,118005;1001566,116946;987803,111655;969275,98955;954982,73025;952864,50800;956041,35454;958688,28575;965569,17992;987273,5821;1011624,5292;1026447,13759;1034917,22754;1038093,28046;1040210,29634;1041269,31750;1045504,55563;1043916,98955;1039681,118534;1062444,125413;1107440,133880;1152437,135467;1195845,130175;1237665,118005;1277897,98955;1315482,72496;1349891,38629;1365772,19050;1367890,15875;1375830,15346;1381653,17992;1384300,24871;1381653,28046;1366302,48684;1331363,83609;1291661,112713;1247723,133880;1201668,148167;1154025,154517;1105852,152400;1058738,140759;1034917,131763;1028035,148167;1007389,180446;980921,207963;949159,232305;913691,251884;876635,268817;819463,286280;781878,292101;730000,298451;643184,300038;583894,295276;526193,284692;471139,266172;422966,239713;392792,213255;375323,191559;367382,179388;338796,193146;281625,208492;259920,210080;237158,209021;193220,201084;152459,184680;115403,162984;82582,135467;52937,102659;28586,66146;8470,26459;0,5292;0,2117" o:connectangles="0,0,0,0,0,0,0,0,0,0,0,0,0,0,0,0,0,0,0,0,0,0,0,0,0,0,0,0,0,0,0,0,0,0,0,0,0,0,0,0,0,0,0,0,0,0,0,0,0,0,0,0,0,0,0,0,0,0,0,0,0,0,0,0,0,0,0,0,0,0,0,0,0,0,0,0,0,0,0,0,0,0,0,0,0,0,0,0,0,0,0,0,0,0,0,0,0,0,0,0,0,0,0,0,0,0,0,0,0,0,0,0,0,0,0,0,0,0,0,0,0,0,0,0,0,0,0,0,0,0,0,0,0,0,0,0,0,0,0,0,0,0,0,0,0,0,0,0,0,0,0,0,0,0,0,0"/>
                </v:shape>
                <v:shape id="Freeform: Shape 1608692689" o:spid="_x0000_s2437" style="position:absolute;left:79229;top:23573;width:5699;height:13763;visibility:visible;mso-wrap-style:square;v-text-anchor:top" coordsize="569913,13763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zQT8gA&#10;AADjAAAADwAAAGRycy9kb3ducmV2LnhtbERPzWrCQBC+F3yHZYReim6qEJLUVaS0KNiLtiDeptkx&#10;CWZnQ3abxLd3C4LH+f5nsRpMLTpqXWVZwes0AkGcW11xoeDn+3OSgHAeWWNtmRRcycFqOXpaYKZt&#10;z3vqDr4QIYRdhgpK75tMSpeXZNBNbUMcuLNtDfpwtoXULfYh3NRyFkWxNFhxaCixofeS8svhzyjo&#10;0n3z1e9Om/npRdbF+ZfxIzkq9Twe1m8gPA3+Ib67tzrMj6MkTmdxksL/TwEAub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WfNBPyAAAAOMAAAAPAAAAAAAAAAAAAAAAAJgCAABk&#10;cnMvZG93bnJldi54bWxQSwUGAAAAAAQABAD1AAAAjQMAAAAA&#10;" path="m291888,917575r-17392,4205l259212,932819r-13702,19450l240239,965936r,526l239712,967513r5270,8411l259212,988014r17392,6833l295577,996950r10013,-1577l323509,990117r30568,-19450l369360,959102r527,l354604,943858,328779,926511r-18973,-6833l291888,917575xm306387,360362r-10054,2646l283104,370945r-6350,7409l275166,383116r-529,5821l278341,399520r13759,12171l304271,414337r8995,l330200,407458r19579,-20108l360362,371475r-2646,-1588l356129,366183r-22754,-3704l307975,360891r-529,l306387,360362xm77788,r32808,2118l159280,13234r62970,28057l279400,81523r47626,50290l354013,174692r14817,30174l377826,236099r5291,32292l384176,300683r-5292,33879l373063,350443r18521,4765l426509,368442r32808,18528l488950,409733r25930,27527l536046,467434r16934,34409l564621,537840r3175,19058l569913,583366r-1058,55584l559859,695593r-16933,56113l520171,805702r-28575,51349l457730,903106r-38629,39173l397405,959219r8466,14823l417513,1006333r4763,34939l420688,1075681r-3175,16410l413809,1107443r-11642,29645l379413,1179967r-41804,52937l285750,1280547r-59266,38644l162984,1349895r-64559,19057l34396,1376363,3704,1374246,,1372658r,-6882l3704,1364717r22755,1059l70379,1362070r41805,-10058l152400,1337719r38100,-19057l227542,1295370r51858,-39174l311680,1225493r16404,-16940l358776,1172026r25400,-40232l400051,1087856r3175,-23821l403755,1046565r-3704,-33350l394759,996805r-6350,-14293l377826,968219r,529l377296,969807r-14816,14293l332846,999981r-22225,7940l288925,1010568r-20637,-2647l250825,998393,237067,982512r-4762,-11117l230188,970336r-3175,-4764l227542,962925r3175,-10588l240242,933280r13229,-13763l270405,909988r18520,-5294l308505,904165r20637,3176l348721,914223r9525,5823l367771,926398r16934,15881l391584,950749r17462,-16410l440267,899400r28046,-38114l492655,819466r20108,-43409l528638,731061r12171,-45526l548746,638421r2117,-23822l551392,592366r-4233,-42350l535517,511372,518055,475375,494242,444142,466196,416615,433388,394381,396876,377971r-19580,-6353l369359,385382r-21167,26468l328084,425614r-14288,4764l299509,430378r-15875,-5293l275696,419791r-8996,-8999l259292,393852r529,-12176l261938,375324r6879,-10588l290513,354149r12171,-2118l303742,348326r4763,-1588l334963,345150r25929,3176l365126,331915r2645,-31762l366184,270508r-5821,-29115l345017,201161,311680,149283,289455,123343,266700,98992,215371,59290,173038,38644,142346,28057,111125,22234,78317,19587,61913,20646,57150,19587,52388,14293r,-7411l57150,1588r4763,-529l77788,xe" fillcolor="#44546a [3215]" stroked="f">
                  <v:path arrowok="t" o:connecttype="custom" o:connectlocs="291888,917575;274496,921780;259212,932819;245510,952269;240239,965936;240239,966462;239712,967513;244982,975924;259212,988014;276604,994847;295577,996950;305590,995373;323509,990117;354077,970667;369360,959102;369887,959102;354604,943858;328779,926511;309806,919678;306387,360362;296333,363008;283104,370945;276754,378354;275166,383116;274637,388937;278341,399520;292100,411691;304271,414337;313266,414337;330200,407458;349779,387350;360362,371475;357716,369887;356129,366183;333375,362479;307975,360891;307446,360891;77788,0;110596,2118;159280,13234;222250,41291;279400,81523;327026,131813;354013,174692;368830,204866;377826,236099;383117,268391;384176,300683;378884,334562;373063,350443;391584,355208;426509,368442;459317,386970;488950,409733;514880,437260;536046,467434;552980,501843;564621,537840;567796,556898;569913,583366;568855,638950;559859,695593;542926,751706;520171,805702;491596,857051;457730,903106;419101,942279;397405,959219;405871,974042;417513,1006333;422276,1041272;420688,1075681;417513,1092091;413809,1107443;402167,1137088;379413,1179967;337609,1232904;285750,1280547;226484,1319191;162984,1349895;98425,1368952;34396,1376363;3704,1374246;0,1372658;0,1365776;3704,1364717;26459,1365776;70379,1362070;112184,1352012;152400,1337719;190500,1318662;227542,1295370;279400,1256196;311680,1225493;328084,1208553;358776,1172026;384176,1131794;400051,1087856;403226,1064035;403755,1046565;400051,1013215;394759,996805;388409,982512;377826,968219;377826,968748;377296,969807;362480,984100;332846,999981;310621,1007921;288925,1010568;268288,1007921;250825,998393;237067,982512;232305,971395;230188,970336;227013,965572;227542,962925;230717,952337;240242,933280;253471,919517;270405,909988;288925,904694;308505,904165;329142,907341;348721,914223;358246,920046;367771,926398;384705,942279;391584,950749;409046,934339;440267,899400;468313,861286;492655,819466;512763,776057;528638,731061;540809,685535;548746,638421;550863,614599;551392,592366;547159,550016;535517,511372;518055,475375;494242,444142;466196,416615;433388,394381;396876,377971;377296,371618;369359,385382;348192,411850;328084,425614;313796,430378;299509,430378;283634,425085;275696,419791;266700,410792;259292,393852;259821,381676;261938,375324;268817,364736;290513,354149;302684,352031;303742,348326;308505,346738;334963,345150;360892,348326;365126,331915;367771,300153;366184,270508;360363,241393;345017,201161;311680,149283;289455,123343;266700,98992;215371,59290;173038,38644;142346,28057;111125,22234;78317,19587;61913,20646;57150,19587;52388,14293;52388,6882;57150,1588;61913,1059" o:connectangles="0,0,0,0,0,0,0,0,0,0,0,0,0,0,0,0,0,0,0,0,0,0,0,0,0,0,0,0,0,0,0,0,0,0,0,0,0,0,0,0,0,0,0,0,0,0,0,0,0,0,0,0,0,0,0,0,0,0,0,0,0,0,0,0,0,0,0,0,0,0,0,0,0,0,0,0,0,0,0,0,0,0,0,0,0,0,0,0,0,0,0,0,0,0,0,0,0,0,0,0,0,0,0,0,0,0,0,0,0,0,0,0,0,0,0,0,0,0,0,0,0,0,0,0,0,0,0,0,0,0,0,0,0,0,0,0,0,0,0,0,0,0,0,0,0,0,0,0,0,0,0,0,0,0,0,0,0,0,0,0,0,0,0,0,0,0,0,0,0,0,0,0,0,0,0,0,0,0,0,0,0,0,0,0"/>
                </v:shape>
                <v:shape id="Freeform: Shape 1608692690" o:spid="_x0000_s2438" style="position:absolute;left:52623;top:22858;width:13192;height:4509;visibility:visible;mso-wrap-style:square;v-text-anchor:top" coordsize="1319213,4508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" path="m340949,307975r-6962,13696l327025,350643r3214,28445l344698,408587r13389,14749l359693,422283r1607,1580l378973,423336r24635,-6321l415925,405953r-1071,-16856l409499,378561r-2678,-13169l393432,343795r-10710,-9482l362907,319564,340949,307975xm773971,165100r-11564,14288l747165,208492r-2628,21696l746640,243946r6832,13229l765035,269346r7359,5292l783957,276225r18921,-7937l816018,253471r6307,-20108l822325,222779r-1577,-8996l812339,196850,793418,176213,778175,165629r-2102,-529l773971,165100xm1134153,r54461,5298l1241488,17483r50231,20132l1314983,50330r4230,3179l1314983,60926r-4230,l1273213,48741,1198660,29668r-75082,-9006l1047439,22781r-39655,7947l972887,39204,904150,65694,872426,82647,854448,93773r-46000,34966l785183,150990r12161,6887l817965,176420r15334,22781l839644,225690r-2644,13775l834885,247941r-8989,15364l813735,275490r-16391,6887l789413,283967r1586,2649l786769,292973r-4230,l774080,290324r-14805,-7947l742884,265424,732309,236286r,-32847l737596,187015r5816,-13774l751872,159996r-31724,-3708l656699,153109r-62921,5828l531387,171652r-30667,10595l482742,190194r-40713,20132l401845,238935r-34897,32317l352143,289794r23793,13775l395500,321052r10046,10596l422466,357607r9517,29669l431454,410056r-4758,14835l422466,431778r-5288,6887l403960,446612r-13748,4238l376465,448201r-5816,-3708l366948,447671r-4759,-1589l353200,438665,337867,422242,322005,395752r-6874,-37085l320418,319463r7403,-19073l304556,291914,255912,280788r-24851,-3179l201451,275490r-55518,2649l91473,288205,38070,304099,10575,314165r-3701,530l2115,312046,,306748r1586,-6358l3701,298271r16920,-9006l58691,273901,99404,262245r43357,-7417l187704,252709r44943,1060l277061,260656r41242,12185l337338,281318r11104,-18013l378051,230988r16920,-13775l414006,203439r41770,-22781l500191,162645r46000,-13774l593778,139864r47587,-4238l690009,137215r47587,6358l760861,147811r13219,-15894l805804,103309,860793,67283,895690,49800,919484,38145,970243,20662,1023646,7947r54989,-6887l1134153,xe" fillcolor="#44546a [3215]" stroked="f">
                  <v:path arrowok="t" o:connecttype="custom" o:connectlocs="340949,307975;333987,321671;327025,350643;330239,379088;344698,408587;358087,423336;359693,422283;361300,423863;378973,423336;403608,417015;415925,405953;414854,389097;409499,378561;406821,365392;393432,343795;382722,334313;362907,319564;773971,165100;762407,179388;747165,208492;744537,230188;746640,243946;753472,257175;765035,269346;772394,274638;783957,276225;802878,268288;816018,253471;822325,233363;822325,222779;820748,213783;812339,196850;793418,176213;778175,165629;776073,165100;1134153,0;1188614,5298;1241488,17483;1291719,37615;1314983,50330;1319213,53509;1314983,60926;1310753,60926;1273213,48741;1198660,29668;1123578,20662;1047439,22781;1007784,30728;972887,39204;904150,65694;872426,82647;854448,93773;808448,128739;785183,150990;797344,157877;817965,176420;833299,199201;839644,225690;837000,239465;834885,247941;825896,263305;813735,275490;797344,282377;789413,283967;790999,286616;786769,292973;782539,292973;774080,290324;759275,282377;742884,265424;732309,236286;732309,203439;737596,187015;743412,173241;751872,159996;720148,156288;656699,153109;593778,158937;531387,171652;500720,182247;482742,190194;442029,210326;401845,238935;366948,271252;352143,289794;375936,303569;395500,321052;405546,331648;422466,357607;431983,387276;431454,410056;426696,424891;422466,431778;417178,438665;403960,446612;390212,450850;376465,448201;370649,444493;366948,447671;362189,446082;353200,438665;337867,422242;322005,395752;315131,358667;320418,319463;327821,300390;304556,291914;255912,280788;231061,277609;201451,275490;145933,278139;91473,288205;38070,304099;10575,314165;6874,314695;2115,312046;0,306748;1586,300390;3701,298271;20621,289265;58691,273901;99404,262245;142761,254828;187704,252709;232647,253769;277061,260656;318303,272841;337338,281318;348442,263305;378051,230988;394971,217213;414006,203439;455776,180658;500191,162645;546191,148871;593778,139864;641365,135626;690009,137215;737596,143573;760861,147811;774080,131917;805804,103309;860793,67283;895690,49800;919484,38145;970243,20662;1023646,7947;1078635,1060" o:connectangles="0,0,0,0,0,0,0,0,0,0,0,0,0,0,0,0,0,0,0,0,0,0,0,0,0,0,0,0,0,0,0,0,0,0,0,0,0,0,0,0,0,0,0,0,0,0,0,0,0,0,0,0,0,0,0,0,0,0,0,0,0,0,0,0,0,0,0,0,0,0,0,0,0,0,0,0,0,0,0,0,0,0,0,0,0,0,0,0,0,0,0,0,0,0,0,0,0,0,0,0,0,0,0,0,0,0,0,0,0,0,0,0,0,0,0,0,0,0,0,0,0,0,0,0,0,0,0,0,0,0,0,0,0,0,0,0,0,0,0,0,0,0,0,0,0,0,0,0"/>
                </v:shape>
                <v:shape id="Freeform: Shape 1608692691" o:spid="_x0000_s2439" style="position:absolute;left:32906;top:11190;width:9620;height:13097;visibility:visible;mso-wrap-style:square;v-text-anchor:top" coordsize="962025,1309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0ugcsA&#10;AADjAAAADwAAAGRycy9kb3ducmV2LnhtbESPQU/DMAyF70j8h8iTuCCWdhpRV5ZNaAiJazsk4GYa&#10;05Y1TknC1v17goTE0X7P73tebyc7iCP50DvWkM8zEMSNMz23Gp73jzcFiBCRDQ6OScOZAmw3lxdr&#10;LI07cUXHOrYihXAoUUMX41hKGZqOLIa5G4mT9uG8xZhG30rj8ZTC7SAXWaakxZ4TocORdh01h/rb&#10;Ju7759eu8qZ+KR7UdfXmlrc+f9X6ajbd34GINMV/89/1k0n1VVao1UKtcvj9KS1Abn4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Y7S6BywAAAOMAAAAPAAAAAAAAAAAAAAAAAJgC&#10;AABkcnMvZG93bnJldi54bWxQSwUGAAAAAAQABAD1AAAAkAMAAAAA&#10;" path="m452967,989012r-10055,1578l443971,994271r-3175,3155l430212,1004788r-16404,17353l402696,1041073r-6351,20508l395287,1072098r2117,1052l399520,1073150r-3704,-3681l399520,1061055r5292,l425450,1065262r20637,-526l456671,1061581r16933,-12095l479425,1040547r3175,-9992l481013,1011624,470429,995848r-17462,-6836xm200132,420687r-23920,4814l180465,430316r3721,4279l187906,437805r4785,2139l193754,442619r-1063,1070l200132,451713r19137,11233l230963,467225r9568,2140l261262,469900r10100,-2140l276677,467225r12758,-6954l293687,455457r-1595,-13908l290498,427641r-3721,-535l284119,429246r-3721,l252225,422292r-52093,-1605xm548519,r68829,10583l684589,32808r62476,33338l803188,110596r25943,26458l830720,140229r-3707,3704l823837,142346,802658,122767,755007,87842,704709,59267,650704,37571,595111,23813,537929,16933r-57711,2117l421978,29633r-28061,9525l364267,50271,308674,79904r-51357,38100l213372,164571r-19061,24871l180016,213254r-27003,57150l141895,316971r-2647,30163l142954,376767r10059,26987l161485,414867r12177,-2646l199606,407459r27532,-1059l255199,410634r15354,3704l277436,413279r12178,3175l298614,423334r6354,10054l307086,444500r-1589,12171l300203,467784r-10060,8995l283260,480484r-7942,3175l257317,485775r-26473,-1587l196429,469900,175780,452438r-9530,-14817l162014,430213r-22766,8466l99538,465138,67771,501121,43416,544513,26473,592667r-8471,50800l19061,695855r9000,51858l36533,772055r10589,25929l74654,848784r33356,48154l147719,942446r45004,40746l241433,1017059r52416,28575l348383,1064684r28062,5821l378033,1058334r6883,-21167l397623,1016530r20119,-18521l429920,990601r,-1588l431508,988484r5824,-4763l449510,980017r18531,1588l487631,995892r10060,22754l496632,1032405r-2118,10583l482336,1063096r-19060,13759l441039,1083734r-11119,l412448,1084792r-17472,-529l395505,1102784r10060,36512l423037,1174221r22767,29634l458511,1216026r18531,15345l518339,1254126r45004,16933l609406,1280584r23296,3175l673471,1287463r82595,-2116l836014,1273705r79948,-19579l955142,1241955r3706,l962025,1247776r-3177,2645l933434,1261534r-54004,20108l822248,1295930r-59299,10054l702591,1309688r-59299,-3175l585051,1297517r-54534,-17462l504574,1268413r-22767,-12700l438391,1216555r-37062,-50271l383328,1124480r-6354,-27517l376445,1083734r-32827,-5821l279554,1056746r-60888,-32808l161485,980546,111186,928688,67771,872067,34415,811742,10589,749300,4236,718609,530,695855,,649288,6883,603779,20649,559859,39709,518584,65653,482071,95832,450850r36003,-23812l151425,419100,140836,402696,128658,365654r-1588,-41804l133953,283104r5295,-19050l151425,232304r33885,-58737l228726,121708,280613,78317,308674,60325,341500,41275,408212,15346,478630,1588,548519,xe" fillcolor="#44546a [3215]" stroked="f">
                  <v:path arrowok="t" o:connecttype="custom" o:connectlocs="452967,989012;442912,990590;443971,994271;440796,997426;430212,1004788;413808,1022141;402696,1041073;396345,1061581;395287,1072098;397404,1073150;399520,1073150;395816,1069469;399520,1061055;404812,1061055;425450,1065262;446087,1064736;456671,1061581;473604,1049486;479425,1040547;482600,1030555;481013,1011624;470429,995848;200132,420687;176212,425501;180465,430316;184186,434595;187906,437805;192691,439944;193754,442619;192691,443689;200132,451713;219269,462946;230963,467225;240531,469365;261262,469900;271362,467760;276677,467225;289435,460271;293687,455457;292092,441549;290498,427641;286777,427106;284119,429246;280398,429246;252225,422292;548519,0;617348,10583;684589,32808;747065,66146;803188,110596;829131,137054;830720,140229;827013,143933;823837,142346;802658,122767;755007,87842;704709,59267;650704,37571;595111,23813;537929,16933;480218,19050;421978,29633;393917,39158;364267,50271;308674,79904;257317,118004;213372,164571;194311,189442;180016,213254;153013,270404;141895,316971;139248,347134;142954,376767;153013,403754;161485,414867;173662,412221;199606,407459;227138,406400;255199,410634;270553,414338;277436,413279;289614,416454;298614,423334;304968,433388;307086,444500;305497,456671;300203,467784;290143,476779;283260,480484;275318,483659;257317,485775;230844,484188;196429,469900;175780,452438;166250,437621;162014,430213;139248,438679;99538,465138;67771,501121;43416,544513;26473,592667;18002,643467;19061,695855;28061,747713;36533,772055;47122,797984;74654,848784;108010,896938;147719,942446;192723,983192;241433,1017059;293849,1045634;348383,1064684;376445,1070505;378033,1058334;384916,1037167;397623,1016530;417742,998009;429920,990601;429920,989013;431508,988484;437332,983721;449510,980017;468041,981605;487631,995892;497691,1018646;496632,1032405;494514,1042988;482336,1063096;463276,1076855;441039,1083734;429920,1083734;412448,1084792;394976,1084263;395505,1102784;405565,1139296;423037,1174221;445804,1203855;458511,1216026;477042,1231371;518339,1254126;563343,1271059;609406,1280584;632702,1283759;673471,1287463;756066,1285347;836014,1273705;915962,1254126;955142,1241955;958848,1241955;962025,1247776;958848,1250421;933434,1261534;879430,1281642;822248,1295930;762949,1305984;702591,1309688;643292,1306513;585051,1297517;530517,1280055;504574,1268413;481807,1255713;438391,1216555;401329,1166284;383328,1124480;376974,1096963;376445,1083734;343618,1077913;279554,1056746;218666,1023938;161485,980546;111186,928688;67771,872067;34415,811742;10589,749300;4236,718609;530,695855;0,649288;6883,603779;20649,559859;39709,518584;65653,482071;95832,450850;131835,427038;151425,419100;140836,402696;128658,365654;127070,323850;133953,283104;139248,264054;151425,232304;185310,173567;228726,121708;280613,78317;308674,60325;341500,41275;408212,15346;478630,1588" o:connectangles="0,0,0,0,0,0,0,0,0,0,0,0,0,0,0,0,0,0,0,0,0,0,0,0,0,0,0,0,0,0,0,0,0,0,0,0,0,0,0,0,0,0,0,0,0,0,0,0,0,0,0,0,0,0,0,0,0,0,0,0,0,0,0,0,0,0,0,0,0,0,0,0,0,0,0,0,0,0,0,0,0,0,0,0,0,0,0,0,0,0,0,0,0,0,0,0,0,0,0,0,0,0,0,0,0,0,0,0,0,0,0,0,0,0,0,0,0,0,0,0,0,0,0,0,0,0,0,0,0,0,0,0,0,0,0,0,0,0,0,0,0,0,0,0,0,0,0,0,0,0,0,0,0,0,0,0,0,0,0,0,0,0,0,0,0,0,0,0,0,0,0,0,0,0,0,0,0,0,0,0,0,0,0,0,0,0,0,0,0,0,0,0,0,0,0,0,0,0"/>
                </v:shape>
                <v:shape id="Freeform: Shape 1608692692" o:spid="_x0000_s2440" style="position:absolute;left:54782;top:8380;width:13224;height:2858;visibility:visible;mso-wrap-style:square;v-text-anchor:top" coordsize="1322388,2857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h+ZMgA&#10;AADjAAAADwAAAGRycy9kb3ducmV2LnhtbERP0YrCMBB8P/Afwgq+HJqoULQaRYTT496uCr4uzdoW&#10;m01pctr69ebg4GBedmdnZme97Wwt7tT6yrGG6USBIM6dqbjQcD59jBcgfEA2WDsmDT152G4Gb2tM&#10;jXvwN92zUIhowj5FDWUITSqlz0uy6CeuIY7c1bUWQxzbQpoWH9Hc1nKmVCItVhwTSmxoX1J+y36s&#10;hqzG40E13dcF58dezt/39Jz2Wo+G3W4FIlAX/o//1J8mvp+oRbKcRcBvp7gAuXk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F+H5kyAAAAOMAAAAPAAAAAAAAAAAAAAAAAJgCAABk&#10;cnMvZG93bnJldi54bWxQSwUGAAAAAAQABAD1AAAAjQMAAAAA&#10;" path="m874547,123825r-9443,13841l856711,159492r-1049,16502l857236,183979r5246,11711l876120,208466r11541,4259l894480,211660r7869,-3726l914938,193561r1049,-9582l915463,183447r-525,-533l896578,151507,874547,123825xm384474,117475r-1065,2632l381277,122213r-17051,12108l345042,158536r-3730,19478l343444,189069r4263,11055l363693,214337r20781,4738l404191,211705r6927,-10002l414315,199597r3197,2106l417512,187490r-4796,-24216l404191,141691,391935,124319r-7461,-6844xm633137,r42350,l695604,2656r26998,4780l772893,24963r47115,25495l861829,83388r18528,18590l907885,83388,965587,56300r61937,-13809l1089991,41960r60878,12216l1208572,78608r51350,37179l1303331,164652r17469,29212l1322388,197582r-2647,5311l1314448,206080r-5824,-531l1305977,202362r-17998,-26557l1245099,129597,1196396,94542,1142929,70641,1086815,58425r-57173,l970881,69579,914767,92948r-27528,16997l898356,125348r20646,31868l927472,174743r529,5311l925354,183772r530,11154l916884,212985r-19058,11685l875593,226263r-10588,-5311l857594,216172,847536,204487r-8471,-20715l840654,153498r13763,-29213l864476,113132,845947,94011,803068,61080,757012,36648,705133,20714,676546,16465,657489,14872r-38116,2655l564847,28150,457383,71703r-68819,33462l398093,113663r15881,21245l423503,159340r4235,30275l426150,205549r-1588,3718l417680,209267r-529,-3718l410798,216703r-20646,13809l366860,232106,344626,220952r-7941,-10092l332450,202893r-4764,-14340l327686,166245r12175,-28150l362095,117381r14293,-5843l375859,110476r-8999,4249l358390,118443r-3177,531l352037,114725r2118,-2656l360507,108883r6882,-3718l356801,99322,332450,89762,291688,83388r-57173,2656l181577,99322r-23822,9561l131286,122692,84701,159340,46586,203955,17470,254944,6882,283094r-2117,2656l,284157r,-3187l6353,261849,22234,225201,41821,191739,67231,160402,95288,132784r32293,-22839l162520,90824,199576,76483r20116,-4780l239279,67985r42880,-1593l323980,73297r38645,14340l379565,98260,416092,77546,492322,39835,551613,16465,592375,5843,633137,xe" fillcolor="#44546a [3215]" stroked="f">
                  <v:path arrowok="t" o:connecttype="custom" o:connectlocs="874547,123825;865104,137666;856711,159492;855662,175994;857236,183979;862482,195690;876120,208466;887661,212725;894480,211660;902349,207934;914938,193561;915987,183979;915463,183447;914938,182914;896578,151507;384474,117475;383409,120107;381277,122213;364226,134321;345042,158536;341312,178014;343444,189069;347707,200124;363693,214337;384474,219075;404191,211705;411118,201703;414315,199597;417512,201703;417512,187490;412716,163274;404191,141691;391935,124319;633137,0;675487,0;695604,2656;722602,7436;772893,24963;820008,50458;861829,83388;880357,101978;907885,83388;965587,56300;1027524,42491;1089991,41960;1150869,54176;1208572,78608;1259922,115787;1303331,164652;1320800,193864;1322388,197582;1319741,202893;1314448,206080;1308624,205549;1305977,202362;1287979,175805;1245099,129597;1196396,94542;1142929,70641;1086815,58425;1029642,58425;970881,69579;914767,92948;887239,109945;898356,125348;919002,157216;927472,174743;928001,180054;925354,183772;925884,194926;916884,212985;897826,224670;875593,226263;865005,220952;857594,216172;847536,204487;839065,183772;840654,153498;854417,124285;864476,113132;845947,94011;803068,61080;757012,36648;705133,20714;676546,16465;657489,14872;619373,17527;564847,28150;457383,71703;388564,105165;398093,113663;413974,134908;423503,159340;427738,189615;426150,205549;424562,209267;417680,209267;417151,205549;410798,216703;390152,230512;366860,232106;344626,220952;336685,210860;332450,202893;327686,188553;327686,166245;339861,138095;362095,117381;376388,111538;375859,110476;366860,114725;358390,118443;355213,118974;352037,114725;354155,112069;360507,108883;367389,105165;356801,99322;332450,89762;291688,83388;234515,86044;181577,99322;157755,108883;131286,122692;84701,159340;46586,203955;17470,254944;6882,283094;4765,285750;0,284157;0,280970;6353,261849;22234,225201;41821,191739;67231,160402;95288,132784;127581,109945;162520,90824;199576,76483;219692,71703;239279,67985;282159,66392;323980,73297;362625,87637;379565,98260;416092,77546;492322,39835;551613,16465;592375,5843" o:connectangles="0,0,0,0,0,0,0,0,0,0,0,0,0,0,0,0,0,0,0,0,0,0,0,0,0,0,0,0,0,0,0,0,0,0,0,0,0,0,0,0,0,0,0,0,0,0,0,0,0,0,0,0,0,0,0,0,0,0,0,0,0,0,0,0,0,0,0,0,0,0,0,0,0,0,0,0,0,0,0,0,0,0,0,0,0,0,0,0,0,0,0,0,0,0,0,0,0,0,0,0,0,0,0,0,0,0,0,0,0,0,0,0,0,0,0,0,0,0,0,0,0,0,0,0,0,0,0,0,0,0,0,0,0,0,0,0,0,0,0,0,0,0,0,0,0,0,0,0,0"/>
                </v:shape>
                <v:shape id="Freeform 52" o:spid="_x0000_s2441" style="position:absolute;left:69561;top:47687;width:14367;height:3651;visibility:visible;mso-wrap-style:square;v-text-anchor:top" coordsize="2713,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WrA8YA&#10;AADjAAAADwAAAGRycy9kb3ducmV2LnhtbERPS0sDMRC+C/0PYQRvNrFCbLdNSysWxEvpA3odNuNm&#10;cTNZkrRd/70RBI/zvWexGnwnrhRTG9jA01iBIK6DbbkxcDpuH6cgUka22AUmA9+UYLUc3S2wsuHG&#10;e7oeciNKCKcKDbic+0rKVDvymMahJy7cZ4geczljI23EWwn3nZwopaXHlkuDw55eHdVfh4s3oN16&#10;t9+9xLPK2w0PGd8uH+lkzMP9sJ6DyDTkf/Gf+92W+VpN9WyiZ8/w+1MBQ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uWrA8YAAADjAAAADwAAAAAAAAAAAAAAAACYAgAAZHJz&#10;L2Rvd25yZXYueG1sUEsFBgAAAAAEAAQA9QAAAIsDAAAAAA==&#10;" path="m2713,688l2445,665,1909,638r-268,-9l1344,619,750,612r-297,7l455,613r-3,-7l404,525,299,368,185,216,63,69,,,168,43r341,78l1025,232r514,111l1878,426r339,92l2549,626r164,62xe" fillcolor="#a0c9ca" stroked="f">
                  <v:path arrowok="t" o:connecttype="custom" o:connectlocs="1436688,365125;1294767,352919;1010924,338590;869003,333813;711725,328506;397168,324791;239889,328506;240948,325322;239360,321607;213941,278620;158338,195299;97968,114632;33362,36619;0,0;88966,22820;269544,64215;542796,123124;814988,182032;994508,226080;1174028,274905;1349841,332221;1436688,365125" o:connectangles="0,0,0,0,0,0,0,0,0,0,0,0,0,0,0,0,0,0,0,0,0,0"/>
                </v:shape>
                <v:shape id="Freeform 53" o:spid="_x0000_s2442" style="position:absolute;left:73038;top:51671;width:11065;height:4160;visibility:visible;mso-wrap-style:square;v-text-anchor:top" coordsize="2091,7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Bm+McA&#10;AADjAAAADwAAAGRycy9kb3ducmV2LnhtbERPX0vDMBB/F/wO4QTfXOpmw1aXDVGGvoi4+QFuza0t&#10;ay4liWn99kYQ9ni//7feTrYXiXzoHGu4nxUgiGtnOm40fB12d0sQISIb7B2Thh8KsN1cX62xMm7k&#10;T0r72IgcwqFCDW2MQyVlqFuyGGZuIM7cyXmLMZ++kcbjmMNtL+dFoaTFjnNDiwM9t1Sf999WQ3p9&#10;KQ/le7nwo6rHJh0/jotd0vr2Znp6BBFpihfxv/vN5PmqWKrVXK0e4O+nDIDc/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dgZvjHAAAA4wAAAA8AAAAAAAAAAAAAAAAAmAIAAGRy&#10;cy9kb3ducmV2LnhtbFBLBQYAAAAABAAEAPUAAACMAwAAAAA=&#10;" path="m2091,l1681,177,1066,459,768,616,574,727r-95,59l460,786r5,-3l469,773r-4,-7l358,605,185,363,65,209,,135r1,-1l3,137r4,1l73,146r135,5l413,147r135,-6l829,130r281,-19l1356,91,1847,35,2091,xe" fillcolor="#a0c9ca" stroked="f">
                  <v:path arrowok="t" o:connecttype="custom" o:connectlocs="1106488,0;889530,93663;564092,242887;406400,325967;303742,384704;253471,415925;243417,415925;246063,414337;248179,409046;246063,405342;189442,320146;97896,192088;34396,110596;0,71438;529,70908;1588,72496;3704,73025;38629,77258;110067,79904;218546,77788;289983,74613;438679,68792;587375,58737;717550,48154;977371,18521;1106488,0" o:connectangles="0,0,0,0,0,0,0,0,0,0,0,0,0,0,0,0,0,0,0,0,0,0,0,0,0,0"/>
                </v:shape>
                <v:shape id="Freeform 55" o:spid="_x0000_s2443" style="position:absolute;left:72736;top:52656;width:842;height:762;visibility:visible;mso-wrap-style:square;v-text-anchor:top" coordsize="157,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lomcoA&#10;AADjAAAADwAAAGRycy9kb3ducmV2LnhtbERPS0sDMRC+C/6HMII3m7jQbbs2LVofFApCWws9Dptx&#10;H24mSxLb1V9vBMHjfO+ZLwfbiRP50DjWcDtSIIhLZxquNLztn2+mIEJENtg5Jg1fFGC5uLyYY2Hc&#10;mbd02sVKpBAOBWqoY+wLKUNZk8Uwcj1x4t6dtxjT6StpPJ5TuO1kplQuLTacGmrsaVVT+bH7tBrU&#10;2B+/25fNapLtH9rXybZdPx0etb6+Gu7vQEQa4r/4z702aX6upvksy2dj+P0pASAX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1JaJnKAAAA4wAAAA8AAAAAAAAAAAAAAAAAmAIA&#10;AGRycy9kb3ducmV2LnhtbFBLBQYAAAAABAAEAPUAAACPAwAAAAA=&#10;" path="m61,r46,71l157,141r-79,2l,144,30,74,61,xe" fillcolor="#44546a [3215]" stroked="f">
                  <v:path arrowok="t" o:connecttype="custom" o:connectlocs="32691,0;57342,37571;84138,74613;41801,75671;0,76200;16077,39158;32691,0" o:connectangles="0,0,0,0,0,0,0"/>
                </v:shape>
                <v:shape id="Freeform 56" o:spid="_x0000_s2444" style="position:absolute;left:66132;top:7682;width:13320;height:8033;visibility:visible;mso-wrap-style:square;v-text-anchor:middle" coordsize="2517,151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VnO8cA&#10;AADjAAAADwAAAGRycy9kb3ducmV2LnhtbERPS08CMRC+m/gfmjHxJq3ENLBQCJH4vLl68TbZDtuF&#10;7XTZlmX999bEhON871muR9+KgfrYBDZwP1EgiKtgG64NfH0+3c1AxIRssQ1MBn4ownp1fbXEwoYz&#10;f9BQplrkEI4FGnApdYWUsXLkMU5CR5y5Xeg9pnz2tbQ9nnO4b+VUKS09NpwbHHb06Kg6lCdv4HtT&#10;BnV6cy/7crvdjQ/D+/PheDTm9mbcLEAkGtNF/O9+tXm+VjM9n+q5hr+fMgBy9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1ZzvHAAAA4wAAAA8AAAAAAAAAAAAAAAAAmAIAAGRy&#10;cy9kb3ducmV2LnhtbFBLBQYAAAAABAAEAPUAAACMAwAAAAA=&#10;" adj="-11796480,,5400" path="m2494,631r-13,-45l2445,505r-44,-73l2346,369r-63,-58l2214,262r-77,-42l2057,184r-44,-14l1911,138,1701,87,1487,48,1271,19,1164,9,1081,3,901,,715,12,534,43,405,84r-79,34l254,161r-64,51l133,271,86,340,51,418,28,507r-5,49l13,595,1,675,,756r7,82l25,918r29,79l93,1075r49,73l172,1183r33,36l280,1281r81,52l449,1373r136,47l775,1462r95,13l978,1491r218,19l1413,1517r219,-9l1740,1495r83,-11l1988,1446r119,-44l2182,1364r72,-44l2319,1266r30,-30l2376,1206r48,-68l2463,1068r27,-76l2509,913r8,-81l2516,751r-12,-80l2494,631xe" fillcolor="#168489" stroked="f">
                  <v:stroke joinstyle="miter"/>
                  <v:formulas/>
                  <v:path arrowok="t" o:connecttype="custom" o:connectlocs="1312863,310296;1270530,228751;1208088,164679;1130830,116493;1065213,90018;900113,46068;672571,10061;572029,1589;378354,6354;214313,44479;134408,85252;70379,143499;26988,221337;12171,294411;529,357423;3704,443734;28575,527927;75142,607884;108479,645479;191029,705844;309563,751912;460375,781035;632884,799568;863600,798509;964671,785801;1114955,742381;1192742,698960;1243013,654481;1282700,602589;1317625,525279;1331913,440557;1325034,355305" o:connectangles="0,0,0,0,0,0,0,0,0,0,0,0,0,0,0,0,0,0,0,0,0,0,0,0,0,0,0,0,0,0,0,0" textboxrect="0,0,2517,1517"/>
                  <v:textbox>
                    <w:txbxContent>
                      <w:p w:rsidR="005345A8" w:rsidRDefault="005345A8" w:rsidP="00F77577">
                        <w:pPr>
                          <w:jc w:val="center"/>
                          <w:rPr>
                            <w:rFonts w:ascii="Calibri" w:eastAsia="Calibri" w:hAnsi="Calibri" w:cs="Arial"/>
                            <w:b/>
                            <w:bCs/>
                            <w:caps/>
                            <w:color w:val="FFFFFF"/>
                            <w:kern w:val="24"/>
                            <w:sz w:val="48"/>
                            <w:szCs w:val="48"/>
                          </w:rPr>
                        </w:pPr>
                        <w:r>
                          <w:rPr>
                            <w:rFonts w:ascii="Calibri" w:eastAsia="Calibri" w:hAnsi="Calibri" w:cs="Arial"/>
                            <w:b/>
                            <w:bCs/>
                            <w:caps/>
                            <w:color w:val="FFFFFF"/>
                            <w:kern w:val="24"/>
                            <w:sz w:val="48"/>
                            <w:szCs w:val="48"/>
                          </w:rPr>
                          <w:t>01</w:t>
                        </w:r>
                      </w:p>
                    </w:txbxContent>
                  </v:textbox>
                </v:shape>
                <v:shape id="Freeform 128" o:spid="_x0000_s2445" style="position:absolute;left:40320;top:7285;width:15303;height:8334;visibility:visible;mso-wrap-style:square;v-text-anchor:middle" coordsize="2892,157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OvDcoA&#10;AADjAAAADwAAAGRycy9kb3ducmV2LnhtbESPzW7CMBCE75X6DtZW6q045RBCwCBUhECIHvi/ruIl&#10;iYjXVuxC+vY1UiWOuzM73+x42plG3Kj1tWUFn70EBHFhdc2lgsN+8ZGB8AFZY2OZFPySh+nk9WWM&#10;ubZ33tJtF0oRQ9jnqKAKweVS+qIig75nHXHULrY1GOLYllK3eI/hppH9JEmlwZojoUJHXxUV192P&#10;iRDt3Hq1Oc+Xc3e6fq99caRBptT7WzcbgQjUhaf5/3qlY/00ydJhPx0O4PFTXICc/A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Ozrw3KAAAA4wAAAA8AAAAAAAAAAAAAAAAAmAIA&#10;AGRycy9kb3ducmV2LnhtbFBLBQYAAAAABAAEAPUAAACPAwAAAAA=&#10;" adj="-11796480,,5400" path="m2885,753r-10,-43l2849,628r-37,-76l2764,482r-54,-65l2648,356r-69,-51l2507,257r-38,-20l2383,192,2200,119,2010,64,1814,27,1616,5,1417,,1218,10,1024,34,929,51,830,71,625,129,477,188r-94,49l296,294r-80,68l182,399r-26,31l111,496,72,568,42,644,19,723,8,804,6,884r12,79l28,1001r-13,14l,1053r,24l5,1117r21,71l61,1248r46,52l162,1345r62,36l326,1424r70,21l496,1471r201,44l900,1545r205,20l1207,1571r106,3l1523,1571r211,-16l1944,1529r103,-19l2130,1496r162,-39l2451,1404r110,-55l2632,1306r34,-26l2697,1257r54,-53l2797,1145r39,-64l2865,1014r19,-71l2892,869r-1,-77l2885,753e" fillcolor="#a0c9ca" stroked="f">
                  <v:stroke joinstyle="miter"/>
                  <v:formulas/>
                  <v:path arrowok="t" o:connecttype="custom" o:connectlocs="1521354,375947;1488017,292286;1434042,220803;1364721,161498;1306513,125492;1164167,63011;959908,14297;749829,0;541867,18003;439208,37595;252412,99547;156633,155674;96308,211272;58737,262634;22225,341000;4233,425721;9525,509912;7937,537446;0,570275;13758,629050;56621,688354;118533,731244;209550,765132;368829,802197;584729,828672;694796,833438;917575,823377;1083204,799550;1212850,771486;1355196,714300;1410758,677764;1455738,637522;1500717,572393;1526117,499321;1529821,419367" o:connectangles="0,0,0,0,0,0,0,0,0,0,0,0,0,0,0,0,0,0,0,0,0,0,0,0,0,0,0,0,0,0,0,0,0,0,0" textboxrect="0,0,2892,1574"/>
                  <v:textbox>
                    <w:txbxContent>
                      <w:p w:rsidR="005345A8" w:rsidRDefault="005345A8" w:rsidP="00F77577">
                        <w:pPr>
                          <w:jc w:val="center"/>
                          <w:rPr>
                            <w:rFonts w:ascii="Calibri" w:eastAsia="Calibri" w:hAnsi="Calibri" w:cs="Arial"/>
                            <w:b/>
                            <w:bCs/>
                            <w:color w:val="FFFFFF"/>
                            <w:kern w:val="24"/>
                            <w:sz w:val="48"/>
                            <w:szCs w:val="48"/>
                          </w:rPr>
                        </w:pPr>
                        <w:r>
                          <w:rPr>
                            <w:rFonts w:ascii="Calibri" w:eastAsia="Calibri" w:hAnsi="Calibri" w:cs="Arial"/>
                            <w:b/>
                            <w:bCs/>
                            <w:color w:val="FFFFFF"/>
                            <w:kern w:val="24"/>
                            <w:sz w:val="48"/>
                            <w:szCs w:val="48"/>
                          </w:rPr>
                          <w:t>02</w:t>
                        </w:r>
                      </w:p>
                    </w:txbxContent>
                  </v:textbox>
                </v:shape>
                <v:shape id="Freeform 281" o:spid="_x0000_s2446" style="position:absolute;left:41288;top:19874;width:13541;height:7890;visibility:visible;mso-wrap-style:square;v-text-anchor:middle" coordsize="2559,14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lkxsoA&#10;AADjAAAADwAAAGRycy9kb3ducmV2LnhtbESPQUvDQBCF70L/wzIFL2I3rRDb2G0phYJHW6XgbciO&#10;SUx2NmTHNvrrnYPgcea9ee+b9XYMnbnQkJrIDuazDAxxGX3DlYO318P9EkwSZI9dZHLwTQm2m8nN&#10;Ggsfr3yky0kqoyGcCnRQi/SFtamsKWCaxZ5YtY84BBQdh8r6Aa8aHjq7yLLcBmxYG2rsaV9T2Z6+&#10;goOXA8efs8jnY/t+3LV3gc8UHpy7nY67JzBCo/yb/66fveLn2TJfLfKVQutPugC7+Q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k5ZMbKAAAA4wAAAA8AAAAAAAAAAAAAAAAAmAIA&#10;AGRycy9kb3ducmV2LnhtbFBLBQYAAAAABAAEAPUAAACPAwAAAAA=&#10;" adj="-11796480,,5400" path="m2434,347r-36,-41l2317,239r-89,-56l2132,138,2030,103,1926,76,1768,46,1664,31,1533,16,1271,,1009,3,747,24,616,43,504,59,334,99r-78,35l207,165r-21,19l167,201r-36,42l89,312,70,362,55,391,29,454,11,519,1,587,,690,24,826r23,66l68,938r50,85l180,1099r72,68l331,1226r85,51l551,1341r94,33l761,1410r245,53l1257,1490r249,2l1628,1482r109,-15l1900,1431r107,-33l2109,1357r96,-54l2294,1239r81,-77l2411,1119r32,-42l2495,985r37,-97l2554,785r5,-102l2548,581r-30,-98l2467,390r-33,-43xe" fillcolor="#ffd366" stroked="f">
                  <v:stroke joinstyle="miter"/>
                  <v:formulas/>
                  <v:path arrowok="t" o:connecttype="custom" o:connectlocs="1287992,183498;1268942,161817;1226080,126386;1178984,96773;1128184,72976;1074209,54468;1019175,40190;935567,24325;880534,16393;811213,8461;672571,0;533929,1586;395288,12691;325967,22739;266700,31200;176742,52352;135467,70861;109538,87254;98425,97301;88371,106291;69321,128501;47096,164989;37042,191430;29104,206766;15346,240081;5821,274454;529,310413;0,364881;12700,436799;24871,471701;35983,496026;62442,540975;95250,581165;133350,617124;175154,648324;220133,675293;291571,709137;341313,726588;402696,745625;532342,773652;665163,787930;796925,788988;861484,783700;919163,775768;1005417,756730;1062038,739280;1116013,717598;1166813,689042;1213909,655198;1256771,614480;1275821,591741;1292755,569531;1320271,520880;1339850,469585;1351492,415118;1354138,361179;1348317,307240;1332442,255416;1305455,206237;1287992,183498" o:connectangles="0,0,0,0,0,0,0,0,0,0,0,0,0,0,0,0,0,0,0,0,0,0,0,0,0,0,0,0,0,0,0,0,0,0,0,0,0,0,0,0,0,0,0,0,0,0,0,0,0,0,0,0,0,0,0,0,0,0,0,0" textboxrect="0,0,2559,1492"/>
                  <v:textbox>
                    <w:txbxContent>
                      <w:p w:rsidR="005345A8" w:rsidRDefault="005345A8" w:rsidP="00F77577">
                        <w:pPr>
                          <w:jc w:val="center"/>
                          <w:rPr>
                            <w:rFonts w:ascii="Calibri" w:eastAsia="Calibri" w:hAnsi="Calibri" w:cs="Arial"/>
                            <w:b/>
                            <w:bCs/>
                            <w:color w:val="FFFFFF"/>
                            <w:kern w:val="24"/>
                            <w:sz w:val="48"/>
                            <w:szCs w:val="48"/>
                          </w:rPr>
                        </w:pPr>
                        <w:r>
                          <w:rPr>
                            <w:rFonts w:ascii="Calibri" w:eastAsia="Calibri" w:hAnsi="Calibri" w:cs="Arial"/>
                            <w:b/>
                            <w:bCs/>
                            <w:color w:val="FFFFFF"/>
                            <w:kern w:val="24"/>
                            <w:sz w:val="48"/>
                            <w:szCs w:val="48"/>
                          </w:rPr>
                          <w:t>03</w:t>
                        </w:r>
                      </w:p>
                    </w:txbxContent>
                  </v:textbox>
                </v:shape>
                <v:shape id="Freeform 390" o:spid="_x0000_s2447" style="position:absolute;left:64910;top:19286;width:15415;height:8954;visibility:visible;mso-wrap-style:square;v-text-anchor:middle" coordsize="2912,1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6DW8oA&#10;AADjAAAADwAAAGRycy9kb3ducmV2LnhtbERPzWrCQBC+F3yHZYReim70EEzqKtJWUGgO2oL1NmbH&#10;JG12NmTXmL59tyB4nO9/5sve1KKj1lWWFUzGEQji3OqKCwWfH+vRDITzyBpry6TglxwsF4OHOaba&#10;XnlH3d4XIoSwS1FB6X2TSunykgy6sW2IA3e2rUEfzraQusVrCDe1nEZRLA1WHBpKbOilpPxnfzEK&#10;tpNtll2+ju/fTyf7lh1ebdetN0o9DvvVMwhPvb+Lb+6NDvPjaBYn0zhJ4P+nAIBc/A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w+g1vKAAAA4wAAAA8AAAAAAAAAAAAAAAAAmAIA&#10;AGRycy9kb3ducmV2LnhtbFBLBQYAAAAABAAEAPUAAACPAwAAAAA=&#10;" adj="-11796480,,5400" path="m2897,645r-11,-31l2861,560r-52,-77l2721,400,2619,331r-54,-29l2496,268,2355,207,2210,155,2062,111,1910,73,1758,45,1529,14,1375,6,1228,,996,9,842,26,691,56,546,101,408,163,281,245r-58,50l174,344,97,449,41,563,9,682,,804,15,928r37,121l114,1164r40,55l202,1276r108,98l432,1455r131,63l701,1570r144,39l1064,1652r143,18l1289,1681r169,11l1630,1693r171,-11l1971,1658r165,-41l2295,1560r151,-78l2518,1435r45,-34l2646,1324r73,-89l2780,1135r24,-52l2836,1035r48,-106l2911,817r1,-86l2904,673r-7,-28e" fillcolor="#bfbfbf" stroked="f">
                  <v:stroke joinstyle="miter"/>
                  <v:formulas/>
                  <v:path arrowok="t" o:connecttype="custom" o:connectlocs="1533523,341111;1527700,324716;1514466,296158;1486940,255437;1440357,211542;1386364,175051;1357779,159714;1321254,141733;1246616,109473;1169860,81972;1091517,58703;1011056,38606;930595,23798;809374,7404;727854,3173;650040,0;527231,4760;445711,13750;365780,29616;289024,53414;215974,86203;148747,129569;118045,156012;92107,181926;51347,237455;21703,297745;4764,360678;0,425199;7940,490777;27526,554768;60346,615586;81520,644673;106928,674818;164098,726646;228679,769483;298023,802801;371073,830301;447300,850926;563227,873667;638924,883186;682330,889004;771790,894821;862838,895350;953357,889533;1043346,876840;1130689,855157;1214855,825012;1294787,783762;1332900,758906;1356720,740925;1400656,700203;1439299,653135;1471589,600249;1484293,572749;1501233,547364;1526641,491305;1540934,432074;1541463,386592;1537228,355919;1533523,341111" o:connectangles="0,0,0,0,0,0,0,0,0,0,0,0,0,0,0,0,0,0,0,0,0,0,0,0,0,0,0,0,0,0,0,0,0,0,0,0,0,0,0,0,0,0,0,0,0,0,0,0,0,0,0,0,0,0,0,0,0,0,0,0" textboxrect="0,0,2912,1693"/>
                  <v:textbox>
                    <w:txbxContent>
                      <w:p w:rsidR="005345A8" w:rsidRDefault="005345A8" w:rsidP="00F77577">
                        <w:pPr>
                          <w:jc w:val="center"/>
                          <w:rPr>
                            <w:rFonts w:ascii="Calibri" w:eastAsia="Calibri" w:hAnsi="Calibri" w:cs="Arial"/>
                            <w:b/>
                            <w:bCs/>
                            <w:color w:val="FFFFFF"/>
                            <w:kern w:val="24"/>
                            <w:sz w:val="48"/>
                            <w:szCs w:val="48"/>
                          </w:rPr>
                        </w:pPr>
                        <w:r>
                          <w:rPr>
                            <w:rFonts w:ascii="Calibri" w:eastAsia="Calibri" w:hAnsi="Calibri" w:cs="Arial"/>
                            <w:b/>
                            <w:bCs/>
                            <w:color w:val="FFFFFF"/>
                            <w:kern w:val="24"/>
                            <w:sz w:val="48"/>
                            <w:szCs w:val="48"/>
                          </w:rPr>
                          <w:t>04</w:t>
                        </w:r>
                      </w:p>
                    </w:txbxContent>
                  </v:textbox>
                </v:shape>
                <v:shape id="Freeform 485" o:spid="_x0000_s2448" style="position:absolute;left:65577;top:33288;width:14129;height:8954;visibility:visible;mso-wrap-style:square;v-text-anchor:middle" coordsize="2671,16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bzlcoA&#10;AADjAAAADwAAAGRycy9kb3ducmV2LnhtbESPQWvDMAyF74P+B6PCLmO1W1jWZnVLGZTtNtqOnEWs&#10;xWGxHGK3Tffrp8NgR0lP771vvR1Dpy40pDayhfnMgCKuo2u5sfB52j8uQaWM7LCLTBZulGC7mdyt&#10;sXTxyge6HHOjxIRTiRZ8zn2pdao9BUyz2BPL7SsOAbOMQ6PdgFcxD51eGFPogC1LgseeXj3V38dz&#10;sLB/iCf/U3WHVZXj2+3MT9WH7q29n467F1CZxvwv/vt+d1K/MMtitXg2QiFMsgC9+Q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QG85XKAAAA4wAAAA8AAAAAAAAAAAAAAAAAmAIA&#10;AGRycy9kb3ducmV2LnhtbFBLBQYAAAAABAAEAPUAAACPAwAAAAA=&#10;" adj="-11796480,,5400" path="m2391,246r-37,-26l2276,177,2155,124,1983,76,1807,46,1719,35,1610,22,1385,4,1161,,936,11,825,24,726,42,581,82r-94,36l398,164r-84,53l239,282r-69,75l142,399r-5,4l134,409r-17,7l90,446r-9,22l55,555,13,737,,875r2,92l15,1057r26,88l59,1188r24,46l142,1314r70,67l293,1439r87,47l473,1527r142,47l710,1597r99,22l1017,1656r216,26l1451,1692r218,-10l1827,1659r104,-25l2032,1603r98,-40l2223,1515r89,-58l2354,1426r35,-29l2452,1335r56,-67l2556,1196r40,-77l2628,1042r23,-82l2665,878r6,-84l2666,712r-13,-80l2629,552r-33,-76l2551,404r-56,-67l2429,275r-38,-29e" fillcolor="#a0c9ca" stroked="f">
                  <v:stroke joinstyle="miter"/>
                  <v:formulas/>
                  <v:path arrowok="t" o:connecttype="custom" o:connectlocs="1245192,116417;1139927,65617;955846,24342;851639,11642;614132,0;436399,12700;307331,43392;210529,86783;126423,149225;75114,211137;70882,216429;47607,236008;29093,293688;0,463021;7935,559329;31209,628650;75114,695325;154988,761471;250202,808038;375568,845079;537961,876300;767533,895350;966426,877887;1074864,848254;1175897,801688;1245192,754592;1297031,706438;1352044,632883;1390129,551392;1409701,464608;1410230,376767;1390658,292100;1349399,213783;1284865,145521" o:connectangles="0,0,0,0,0,0,0,0,0,0,0,0,0,0,0,0,0,0,0,0,0,0,0,0,0,0,0,0,0,0,0,0,0,0" textboxrect="0,0,2671,1692"/>
                  <v:textbox>
                    <w:txbxContent>
                      <w:p w:rsidR="005345A8" w:rsidRDefault="005345A8" w:rsidP="00F77577">
                        <w:pPr>
                          <w:jc w:val="center"/>
                          <w:rPr>
                            <w:rFonts w:ascii="Calibri" w:eastAsia="Calibri" w:hAnsi="Calibri" w:cs="Arial"/>
                            <w:b/>
                            <w:bCs/>
                            <w:color w:val="FFFFFF"/>
                            <w:kern w:val="24"/>
                            <w:sz w:val="48"/>
                            <w:szCs w:val="48"/>
                          </w:rPr>
                        </w:pPr>
                        <w:r>
                          <w:rPr>
                            <w:rFonts w:ascii="Calibri" w:eastAsia="Calibri" w:hAnsi="Calibri" w:cs="Arial"/>
                            <w:b/>
                            <w:bCs/>
                            <w:color w:val="FFFFFF"/>
                            <w:kern w:val="24"/>
                            <w:sz w:val="48"/>
                            <w:szCs w:val="48"/>
                          </w:rPr>
                          <w:t>05</w:t>
                        </w:r>
                      </w:p>
                    </w:txbxContent>
                  </v:textbox>
                </v:shape>
                <v:shape id="Freeform 557" o:spid="_x0000_s2449" style="position:absolute;left:40986;top:33383;width:14701;height:8843;visibility:visible;mso-wrap-style:square;v-text-anchor:middle" coordsize="2777,16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Klb8cA&#10;AADjAAAADwAAAGRycy9kb3ducmV2LnhtbERPS2sCMRC+C/6HMIXeNNFD1K1RtFDoqVAf0N6mm+lm&#10;cTNZNnHd/vumUPA433vW28E3oqcu1oENzKYKBHEZbM2VgdPxZbIEEROyxSYwGfihCNvNeLTGwoYb&#10;v1N/SJXIIRwLNOBSagspY+nIY5yGljhz36HzmPLZVdJ2eMvhvpFzpbT0WHNucNjSs6Pycrh6A/5D&#10;ny/X3eIcGqe+3jjse/05GPP4MOyeQCQa0l387361eb5WS72aL9QM/n7KAMjN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2CpW/HAAAA4wAAAA8AAAAAAAAAAAAAAAAAmAIAAGRy&#10;cy9kb3ducmV2LnhtbFBLBQYAAAAABAAEAPUAAACMAwAAAAA=&#10;" adj="-11796480,,5400" path="m2726,674r-20,-47l2659,538r-58,-82l2535,382r-74,-66l2381,257r-87,-52l2204,161r-48,-19l2101,121,1989,86,1815,46,1576,14,1338,1,1220,,1105,,863,7,681,30,561,54,447,89,339,136r-50,31l253,190r-65,53l131,302,83,368,46,439,18,512,3,588,,667r4,41l,742r,68l11,912r39,132l115,1171r43,57l191,1270r74,74l347,1408r89,55l529,1510r98,39l779,1595r102,20l1005,1637r253,26l1513,1670r253,-10l1891,1649r97,-12l2185,1600r142,-45l2418,1515r85,-51l2579,1402r36,-35l2647,1331r52,-78l2736,1169r26,-86l2775,992r2,-92l2765,810r-23,-91l2726,674e" fillcolor="#bfbfbf" stroked="f">
                  <v:stroke joinstyle="miter"/>
                  <v:formulas/>
                  <v:path arrowok="t" o:connecttype="custom" o:connectlocs="1432441,331986;1376858,241445;1302748,167317;1214345,108544;1141294,75187;1052892,45536;834267,7413;645816,0;456835,3706;296969,28592;179452,72010;133927,100602;69346,159904;24350,232443;1588,311336;2117,374875;0,428882;26468,552781;83638,650206;140280,711626;230800,774635;331907,820170;466364,855116;665931,880532;934845,878943;1052362,866765;1231814,823347;1324981,775164;1384269,723804;1428735,663443;1462085,573431;1470025,476535;1451497,380699" o:connectangles="0,0,0,0,0,0,0,0,0,0,0,0,0,0,0,0,0,0,0,0,0,0,0,0,0,0,0,0,0,0,0,0,0" textboxrect="0,0,2777,1670"/>
                  <v:textbox>
                    <w:txbxContent>
                      <w:p w:rsidR="005345A8" w:rsidRDefault="005345A8" w:rsidP="00F77577">
                        <w:pPr>
                          <w:jc w:val="center"/>
                          <w:rPr>
                            <w:rFonts w:ascii="Calibri" w:eastAsia="Calibri" w:hAnsi="Calibri" w:cs="Arial"/>
                            <w:b/>
                            <w:bCs/>
                            <w:color w:val="FFFFFF"/>
                            <w:kern w:val="24"/>
                            <w:sz w:val="48"/>
                            <w:szCs w:val="48"/>
                          </w:rPr>
                        </w:pPr>
                        <w:r>
                          <w:rPr>
                            <w:rFonts w:ascii="Calibri" w:eastAsia="Calibri" w:hAnsi="Calibri" w:cs="Arial"/>
                            <w:b/>
                            <w:bCs/>
                            <w:color w:val="FFFFFF"/>
                            <w:kern w:val="24"/>
                            <w:sz w:val="48"/>
                            <w:szCs w:val="48"/>
                          </w:rPr>
                          <w:t>06</w:t>
                        </w:r>
                      </w:p>
                    </w:txbxContent>
                  </v:textbox>
                </v:shape>
                <v:shape id="Freeform 654" o:spid="_x0000_s2450" style="position:absolute;left:42002;top:47671;width:13764;height:8255;visibility:visible;mso-wrap-style:square;v-text-anchor:middle" coordsize="2599,15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1YE8YA&#10;AADjAAAADwAAAGRycy9kb3ducmV2LnhtbERPX2vCMBB/F/Ydwgm+yExWZuc6o4gwEPakbns+mlsb&#10;bC6liW337c1g4OP9/t96O7pG9NQF61nD00KBIC69sVxp+Dy/P65AhIhssPFMGn4pwHbzMFljYfzA&#10;R+pPsRIphEOBGuoY20LKUNbkMCx8S5y4H985jOnsKmk6HFK4a2SmVC4dWk4NNba0r6m8nK5Ow1y2&#10;blB9vjxbv/xqnr+jNR9G69l03L2BiDTGu/jffTBpfq5W+Wv2ojL4+ykBID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h1YE8YAAADjAAAADwAAAAAAAAAAAAAAAACYAgAAZHJz&#10;L2Rvd25yZXYueG1sUEsFBgAAAAAEAAQA9QAAAIsDAAAAAA==&#10;" adj="-11796480,,5400" path="m2592,678r-7,-42l2559,558r-36,-73l2478,420r-54,-60l2363,306r-67,-46l2224,220r-38,-17l2097,165,1911,108,1720,66,1527,37,1432,26,1324,13,1102,,879,6,714,27,607,52,555,66,492,88,371,147,262,224r-93,95l133,374r-23,6l73,410,62,434,44,480,18,572,2,665,,755r8,88l31,929r38,84l123,1092r35,37l191,1162r72,62l341,1277r83,47l557,1383r181,59l829,1463r92,22l1115,1521r200,27l1520,1559r203,-8l1871,1529r95,-23l2060,1476r90,-39l2235,1390r82,-56l2356,1302r32,-30l2447,1207r49,-71l2537,1059r32,-81l2589,895r10,-87l2598,722r-6,-44xe" fillcolor="#168489" stroked="f">
                  <v:stroke joinstyle="miter"/>
                  <v:formulas/>
                  <v:path arrowok="t" o:connecttype="custom" o:connectlocs="1368949,336766;1336115,256810;1283688,190622;1215902,137672;1157649,107490;1012016,57187;808660,19592;701156,6884;465496,3177;321451,27534;260550,46597;138748,118609;70433,198035;38659,217097;23301,254163;1059,352122;4237,446374;36541,536390;83673,597812;139278,648115;224539,701066;390826,763548;487738,786317;696390,819675;912456,821264;1041143,797436;1138584,760900;1227023,706361;1264623,673532;1321817,601519;1360476,517857;1376363,427841;1372656,359005" o:connectangles="0,0,0,0,0,0,0,0,0,0,0,0,0,0,0,0,0,0,0,0,0,0,0,0,0,0,0,0,0,0,0,0,0" textboxrect="0,0,2599,1559"/>
                  <v:textbox>
                    <w:txbxContent>
                      <w:p w:rsidR="005345A8" w:rsidRDefault="005345A8" w:rsidP="00F77577">
                        <w:pPr>
                          <w:jc w:val="center"/>
                          <w:rPr>
                            <w:rFonts w:ascii="Calibri" w:eastAsia="Calibri" w:hAnsi="Calibri" w:cs="Arial"/>
                            <w:b/>
                            <w:bCs/>
                            <w:color w:val="FFFFFF"/>
                            <w:kern w:val="24"/>
                            <w:sz w:val="48"/>
                            <w:szCs w:val="48"/>
                          </w:rPr>
                        </w:pPr>
                        <w:r>
                          <w:rPr>
                            <w:rFonts w:ascii="Calibri" w:eastAsia="Calibri" w:hAnsi="Calibri" w:cs="Arial"/>
                            <w:b/>
                            <w:bCs/>
                            <w:color w:val="FFFFFF"/>
                            <w:kern w:val="24"/>
                            <w:sz w:val="48"/>
                            <w:szCs w:val="48"/>
                          </w:rPr>
                          <w:t>07</w:t>
                        </w:r>
                      </w:p>
                    </w:txbxContent>
                  </v:textbox>
                </v:shape>
                <v:shape id="TextBox 19" o:spid="_x0000_s2451" type="#_x0000_t202" style="position:absolute;left:85454;top:-143;width:29366;height:13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vRM8cA&#10;AADjAAAADwAAAGRycy9kb3ducmV2LnhtbERPzWrCQBC+F3yHZQQvpe6qkNrUVUpBKR4KpvY+ZMck&#10;mJ0N2VHj23cLhR7n+5/VZvCtulIfm8AWZlMDirgMruHKwvFr+7QEFQXZYRuYLNwpwmY9elhh7sKN&#10;D3QtpFIphGOOFmqRLtc6ljV5jNPQESfuFHqPks6+0q7HWwr3rZ4bk2mPDaeGGjt6r6k8FxdvYREl&#10;2/n9aSvUfX8eZ/vH8664WDsZD2+voIQG+Rf/uT9cmp+ZZfYyfzYL+P0pAaD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4b0TPHAAAA4wAAAA8AAAAAAAAAAAAAAAAAmAIAAGRy&#10;cy9kb3ducmV2LnhtbFBLBQYAAAAABAAEAPUAAACMAwAAAAA=&#10;" filled="f" stroked="f">
                  <v:textbox inset="0,,0">
                    <w:txbxContent>
                      <w:p w:rsidR="005345A8" w:rsidRPr="00F77577" w:rsidRDefault="005345A8" w:rsidP="00F77577">
                        <w:pPr>
                          <w:jc w:val="center"/>
                          <w:rPr>
                            <w:rFonts w:eastAsia="Calibri" w:hAnsi="Adobe Arabic" w:cs="Adobe Arabic"/>
                            <w:b/>
                            <w:bCs/>
                            <w:kern w:val="24"/>
                            <w:sz w:val="36"/>
                            <w:szCs w:val="36"/>
                            <w:lang w:bidi="ar-EG"/>
                          </w:rPr>
                        </w:pPr>
                        <w:r w:rsidRPr="00F77577">
                          <w:rPr>
                            <w:rFonts w:eastAsia="Calibri" w:hAnsi="Adobe Arabic" w:cs="Adobe Arabic"/>
                            <w:b/>
                            <w:bCs/>
                            <w:kern w:val="24"/>
                            <w:sz w:val="36"/>
                            <w:szCs w:val="36"/>
                            <w:rtl/>
                            <w:lang w:bidi="ar-EG"/>
                          </w:rPr>
                          <w:t xml:space="preserve">خفض مستويات التوتر والإجهاد  </w:t>
                        </w:r>
                      </w:p>
                      <w:p w:rsidR="005345A8" w:rsidRDefault="005345A8" w:rsidP="00F77577">
                        <w:pPr>
                          <w:jc w:val="center"/>
                          <w:rPr>
                            <w:rFonts w:eastAsia="Calibri" w:hAnsi="Adobe Arabic" w:cs="Adobe Arabic"/>
                            <w:b/>
                            <w:bCs/>
                            <w:kern w:val="24"/>
                            <w:sz w:val="36"/>
                            <w:szCs w:val="36"/>
                            <w:lang w:bidi="ar-EG"/>
                          </w:rPr>
                        </w:pPr>
                      </w:p>
                    </w:txbxContent>
                  </v:textbox>
                </v:shape>
                <v:shape id="TextBox 21" o:spid="_x0000_s2452" type="#_x0000_t202" style="position:absolute;width:29366;height:97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JJR8cA&#10;AADjAAAADwAAAGRycy9kb3ducmV2LnhtbERPzWrCQBC+F3yHZQq9lLqrLalNXUUKSvEgGO19yI5J&#10;MDsbsqOmb98tFHqc73/my8G36kp9bAJbmIwNKOIyuIYrC8fD+mkGKgqywzYwWfimCMvF6G6OuQs3&#10;3tO1kEqlEI45WqhFulzrWNbkMY5DR5y4U+g9Sjr7Srsebynct3pqTKY9Npwaauzoo6byXFy8heco&#10;2cZvT2uh7mt3nGwfz5viYu3D/bB6ByU0yL/4z/3p0vzMzLK36at5gd+fEgB68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HySUfHAAAA4wAAAA8AAAAAAAAAAAAAAAAAmAIAAGRy&#10;cy9kb3ducmV2LnhtbFBLBQYAAAAABAAEAPUAAACMAwAAAAA=&#10;" filled="f" stroked="f">
                  <v:textbox inset="0,,0">
                    <w:txbxContent>
                      <w:p w:rsidR="005345A8" w:rsidRPr="00F77577" w:rsidRDefault="005345A8" w:rsidP="00F77577">
                        <w:pPr>
                          <w:jc w:val="center"/>
                          <w:rPr>
                            <w:rFonts w:hAnsi="Adobe Arabic" w:cs="Adobe Arabic"/>
                            <w:b/>
                            <w:bCs/>
                            <w:kern w:val="24"/>
                            <w:sz w:val="36"/>
                            <w:szCs w:val="36"/>
                            <w:lang w:bidi="ar-EG"/>
                          </w:rPr>
                        </w:pPr>
                        <w:r w:rsidRPr="00F77577">
                          <w:rPr>
                            <w:rFonts w:hAnsi="Adobe Arabic" w:cs="Adobe Arabic"/>
                            <w:b/>
                            <w:bCs/>
                            <w:kern w:val="24"/>
                            <w:sz w:val="36"/>
                            <w:szCs w:val="36"/>
                            <w:rtl/>
                            <w:lang w:bidi="ar-EG"/>
                          </w:rPr>
                          <w:t xml:space="preserve">تهدئة الجهاز العصبي  </w:t>
                        </w:r>
                      </w:p>
                      <w:p w:rsidR="005345A8" w:rsidRDefault="005345A8" w:rsidP="00F77577">
                        <w:pPr>
                          <w:jc w:val="center"/>
                          <w:rPr>
                            <w:rFonts w:hAnsi="Adobe Arabic" w:cs="Adobe Arabic"/>
                            <w:b/>
                            <w:bCs/>
                            <w:kern w:val="24"/>
                            <w:sz w:val="36"/>
                            <w:szCs w:val="36"/>
                            <w:lang w:bidi="ar-EG"/>
                          </w:rPr>
                        </w:pPr>
                      </w:p>
                    </w:txbxContent>
                  </v:textbox>
                </v:shape>
                <v:shape id="TextBox 23" o:spid="_x0000_s2453" type="#_x0000_t202" style="position:absolute;left:85454;top:20114;width:29366;height:93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7s3McA&#10;AADjAAAADwAAAGRycy9kb3ducmV2LnhtbERPzWrCQBC+F3yHZQq9lLqrpalNXUUKSvEgGO19yI5J&#10;MDsbsqOmb98tFHqc73/my8G36kp9bAJbmIwNKOIyuIYrC8fD+mkGKgqywzYwWfimCMvF6G6OuQs3&#10;3tO1kEqlEI45WqhFulzrWNbkMY5DR5y4U+g9Sjr7Srsebynct3pqTKY9Npwaauzoo6byXFy8heco&#10;2cZvT2uh7mt3nGwfz5viYu3D/bB6ByU0yL/4z/3p0vzMzLK36at5gd+fEgB68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6+7NzHAAAA4wAAAA8AAAAAAAAAAAAAAAAAmAIAAGRy&#10;cy9kb3ducmV2LnhtbFBLBQYAAAAABAAEAPUAAACMAwAAAAA=&#10;" filled="f" stroked="f">
                  <v:textbox inset="0,,0">
                    <w:txbxContent>
                      <w:p w:rsidR="005345A8" w:rsidRPr="00F77577" w:rsidRDefault="005345A8" w:rsidP="00F77577">
                        <w:pPr>
                          <w:bidi w:val="0"/>
                          <w:jc w:val="center"/>
                          <w:rPr>
                            <w:rFonts w:hAnsi="Adobe Arabic" w:cs="Adobe Arabic"/>
                            <w:b/>
                            <w:bCs/>
                            <w:kern w:val="24"/>
                            <w:sz w:val="36"/>
                            <w:szCs w:val="36"/>
                            <w:lang w:bidi="ar-EG"/>
                          </w:rPr>
                        </w:pPr>
                        <w:r w:rsidRPr="00F77577">
                          <w:rPr>
                            <w:rFonts w:hAnsi="Adobe Arabic" w:cs="Adobe Arabic"/>
                            <w:b/>
                            <w:bCs/>
                            <w:kern w:val="24"/>
                            <w:sz w:val="36"/>
                            <w:szCs w:val="36"/>
                            <w:rtl/>
                            <w:lang w:bidi="ar-EG"/>
                          </w:rPr>
                          <w:t xml:space="preserve">تعزيز الصحة الجسدية  </w:t>
                        </w:r>
                      </w:p>
                      <w:p w:rsidR="005345A8" w:rsidRDefault="005345A8" w:rsidP="00F77577">
                        <w:pPr>
                          <w:bidi w:val="0"/>
                          <w:jc w:val="center"/>
                          <w:rPr>
                            <w:rFonts w:hAnsi="Adobe Arabic" w:cs="Adobe Arabic"/>
                            <w:b/>
                            <w:bCs/>
                            <w:kern w:val="24"/>
                            <w:sz w:val="36"/>
                            <w:szCs w:val="36"/>
                            <w:lang w:bidi="ar-EG"/>
                          </w:rPr>
                        </w:pPr>
                      </w:p>
                    </w:txbxContent>
                  </v:textbox>
                </v:shape>
                <v:shape id="TextBox 25" o:spid="_x0000_s2454" type="#_x0000_t202" style="position:absolute;left:-721;top:16330;width:29366;height:107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xyq8cA&#10;AADjAAAADwAAAGRycy9kb3ducmV2LnhtbERPX0vDMBB/F/wO4QRfxCWbEGddNkTYkD0MrPP9aG5t&#10;WXMpzW2r394Iwh7v9/8WqzF06kxDaiM7mE4MKOIq+pZrB/uv9eMcVBJkj11kcvBDCVbL25sFFj5e&#10;+JPOpdQqh3Aq0EEj0hdap6qhgGkSe+LMHeIQUPI51NoPeMnhodMzY6wO2HJuaLCn94aqY3kKDp6S&#10;2E3YHtZC/fduP90+HDflybn7u/HtFZTQKFfxv/vD5/nWzO3L7NlY+PspA6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5scqvHAAAA4wAAAA8AAAAAAAAAAAAAAAAAmAIAAGRy&#10;cy9kb3ducmV2LnhtbFBLBQYAAAAABAAEAPUAAACMAwAAAAA=&#10;" filled="f" stroked="f">
                  <v:textbox inset="0,,0">
                    <w:txbxContent>
                      <w:p w:rsidR="005345A8" w:rsidRPr="00F77577" w:rsidRDefault="005345A8" w:rsidP="00F77577">
                        <w:pPr>
                          <w:jc w:val="center"/>
                          <w:rPr>
                            <w:rFonts w:hAnsi="Adobe Arabic" w:cs="Adobe Arabic"/>
                            <w:b/>
                            <w:bCs/>
                            <w:kern w:val="24"/>
                            <w:sz w:val="36"/>
                            <w:szCs w:val="36"/>
                            <w:lang w:bidi="ar-EG"/>
                          </w:rPr>
                        </w:pPr>
                        <w:r w:rsidRPr="00F77577">
                          <w:rPr>
                            <w:rFonts w:hAnsi="Adobe Arabic" w:cs="Adobe Arabic"/>
                            <w:b/>
                            <w:bCs/>
                            <w:kern w:val="24"/>
                            <w:sz w:val="36"/>
                            <w:szCs w:val="36"/>
                            <w:rtl/>
                            <w:lang w:bidi="ar-EG"/>
                          </w:rPr>
                          <w:t xml:space="preserve">تحسين التركيز والإنتاجية  </w:t>
                        </w:r>
                      </w:p>
                      <w:p w:rsidR="005345A8" w:rsidRDefault="005345A8" w:rsidP="00F77577">
                        <w:pPr>
                          <w:bidi w:val="0"/>
                          <w:jc w:val="center"/>
                          <w:rPr>
                            <w:rFonts w:hAnsi="Adobe Arabic" w:cs="Adobe Arabic"/>
                            <w:b/>
                            <w:bCs/>
                            <w:kern w:val="24"/>
                            <w:sz w:val="36"/>
                            <w:szCs w:val="36"/>
                            <w:lang w:bidi="ar-EG"/>
                          </w:rPr>
                        </w:pPr>
                      </w:p>
                    </w:txbxContent>
                  </v:textbox>
                </v:shape>
                <v:shape id="TextBox 27" o:spid="_x0000_s2455" type="#_x0000_t202" style="position:absolute;left:86416;top:33072;width:29367;height:128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DXMMcA&#10;AADjAAAADwAAAGRycy9kb3ducmV2LnhtbERPzWrCQBC+F/oOyxR6KbqrhWhTVykFpXgoGO19yI5J&#10;MDsbsqPGt3cLhR7n+5/FavCtulAfm8AWJmMDirgMruHKwmG/Hs1BRUF22AYmCzeKsFo+Piwwd+HK&#10;O7oUUqkUwjFHC7VIl2sdy5o8xnHoiBN3DL1HSWdfadfjNYX7Vk+NybTHhlNDjR191lSeirO38Bol&#10;2/jtcS3U/XwfJtuX06Y4W/v8NHy8gxIa5F/85/5yaX5m5tnbdGZm8PtTAkAv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Eg1zDHAAAA4wAAAA8AAAAAAAAAAAAAAAAAmAIAAGRy&#10;cy9kb3ducmV2LnhtbFBLBQYAAAAABAAEAPUAAACMAwAAAAA=&#10;" filled="f" stroked="f">
                  <v:textbox inset="0,,0">
                    <w:txbxContent>
                      <w:p w:rsidR="005345A8" w:rsidRDefault="005345A8" w:rsidP="00F77577">
                        <w:pPr>
                          <w:bidi w:val="0"/>
                          <w:jc w:val="center"/>
                          <w:rPr>
                            <w:rFonts w:hAnsi="Adobe Arabic" w:cs="Adobe Arabic"/>
                            <w:b/>
                            <w:bCs/>
                            <w:kern w:val="24"/>
                            <w:sz w:val="36"/>
                            <w:szCs w:val="36"/>
                            <w:lang w:bidi="ar-EG"/>
                          </w:rPr>
                        </w:pPr>
                        <w:r w:rsidRPr="00F77577">
                          <w:rPr>
                            <w:rFonts w:hAnsi="Adobe Arabic" w:cs="Adobe Arabic"/>
                            <w:b/>
                            <w:bCs/>
                            <w:kern w:val="24"/>
                            <w:sz w:val="36"/>
                            <w:szCs w:val="36"/>
                            <w:rtl/>
                            <w:lang w:bidi="ar-EG"/>
                          </w:rPr>
                          <w:t xml:space="preserve">تحسين الحالة المزاجية  </w:t>
                        </w:r>
                      </w:p>
                    </w:txbxContent>
                  </v:textbox>
                </v:shape>
                <v:shape id="TextBox 29" o:spid="_x0000_s2456" type="#_x0000_t202" style="position:absolute;left:-481;top:29220;width:29366;height:163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9DQsoA&#10;AADjAAAADwAAAGRycy9kb3ducmV2LnhtbESPQWvCQBCF74X+h2UKvZS6q4Wo0VVEUIqHgtHeh+yY&#10;BLOzITtq+u+7h0KPM+/Ne98s14Nv1Z362AS2MB4ZUMRlcA1XFs6n3fsMVBRkh21gsvBDEdar56cl&#10;5i48+Ej3QiqVQjjmaKEW6XKtY1mTxzgKHXHSLqH3KGnsK+16fKRw3+qJMZn22HBqqLGjbU3ltbh5&#10;Cx9Rsr0/XHZC3ffXeXx4u+6Lm7WvL8NmAUpokH/z3/WnS/iZmWXzydQk6PRTWoBe/QI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C/Q0LKAAAA4wAAAA8AAAAAAAAAAAAAAAAAmAIA&#10;AGRycy9kb3ducmV2LnhtbFBLBQYAAAAABAAEAPUAAACPAwAAAAA=&#10;" filled="f" stroked="f">
                  <v:textbox inset="0,,0">
                    <w:txbxContent>
                      <w:p w:rsidR="005345A8" w:rsidRPr="00F77577" w:rsidRDefault="005345A8" w:rsidP="00F77577">
                        <w:pPr>
                          <w:bidi w:val="0"/>
                          <w:jc w:val="center"/>
                          <w:rPr>
                            <w:rFonts w:hAnsi="Adobe Arabic" w:cs="Adobe Arabic"/>
                            <w:b/>
                            <w:bCs/>
                            <w:kern w:val="24"/>
                            <w:sz w:val="36"/>
                            <w:szCs w:val="36"/>
                            <w:lang w:bidi="ar-EG"/>
                          </w:rPr>
                        </w:pPr>
                        <w:r w:rsidRPr="00F77577">
                          <w:rPr>
                            <w:rFonts w:hAnsi="Adobe Arabic" w:cs="Adobe Arabic"/>
                            <w:b/>
                            <w:bCs/>
                            <w:kern w:val="24"/>
                            <w:sz w:val="36"/>
                            <w:szCs w:val="36"/>
                            <w:rtl/>
                            <w:lang w:bidi="ar-EG"/>
                          </w:rPr>
                          <w:t xml:space="preserve">زيادة القدرة على التحكم في الاستجابات العاطفية  </w:t>
                        </w:r>
                      </w:p>
                      <w:p w:rsidR="005345A8" w:rsidRDefault="005345A8" w:rsidP="00F77577">
                        <w:pPr>
                          <w:bidi w:val="0"/>
                          <w:jc w:val="center"/>
                          <w:rPr>
                            <w:rFonts w:hAnsi="Adobe Arabic" w:cs="Adobe Arabic"/>
                            <w:b/>
                            <w:bCs/>
                            <w:kern w:val="24"/>
                            <w:sz w:val="36"/>
                            <w:szCs w:val="36"/>
                            <w:lang w:bidi="ar-EG"/>
                          </w:rPr>
                        </w:pPr>
                      </w:p>
                    </w:txbxContent>
                  </v:textbox>
                </v:shape>
                <v:shape id="TextBox 31" o:spid="_x0000_s2457" type="#_x0000_t202" style="position:absolute;top:46554;width:29366;height:98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m2ccA&#10;AADjAAAADwAAAGRycy9kb3ducmV2LnhtbERPzWrCQBC+F/oOyxR6KXVXC1FTVykFpXgoGO19yI5J&#10;MDsbsqPGt3cLhR7n+5/FavCtulAfm8AWxiMDirgMruHKwmG/fp2BioLssA1MFm4UYbV8fFhg7sKV&#10;d3QppFIphGOOFmqRLtc6ljV5jKPQESfuGHqPks6+0q7Hawr3rZ4Yk2mPDaeGGjv6rKk8FWdv4S1K&#10;tvHb41qo+/k+jLcvp01xtvb5afh4ByU0yL/4z/3l0vzMzLL5ZGrm8PtTAkAv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z5tnHAAAA4wAAAA8AAAAAAAAAAAAAAAAAmAIAAGRy&#10;cy9kb3ducmV2LnhtbFBLBQYAAAAABAAEAPUAAACMAwAAAAA=&#10;" filled="f" stroked="f">
                  <v:textbox inset="0,,0">
                    <w:txbxContent>
                      <w:p w:rsidR="005345A8" w:rsidRPr="00F77577" w:rsidRDefault="005345A8" w:rsidP="00F77577">
                        <w:pPr>
                          <w:bidi w:val="0"/>
                          <w:jc w:val="center"/>
                          <w:rPr>
                            <w:rFonts w:hAnsi="Adobe Arabic" w:cs="Adobe Arabic"/>
                            <w:b/>
                            <w:bCs/>
                            <w:kern w:val="24"/>
                            <w:sz w:val="36"/>
                            <w:szCs w:val="36"/>
                            <w:lang w:bidi="ar-EG"/>
                          </w:rPr>
                        </w:pPr>
                        <w:r w:rsidRPr="00F77577">
                          <w:rPr>
                            <w:rFonts w:hAnsi="Adobe Arabic" w:cs="Adobe Arabic"/>
                            <w:b/>
                            <w:bCs/>
                            <w:kern w:val="24"/>
                            <w:sz w:val="36"/>
                            <w:szCs w:val="36"/>
                            <w:rtl/>
                            <w:lang w:bidi="ar-EG"/>
                          </w:rPr>
                          <w:t xml:space="preserve">تحسين نوعية النوم  </w:t>
                        </w:r>
                      </w:p>
                      <w:p w:rsidR="005345A8" w:rsidRDefault="005345A8" w:rsidP="00F77577">
                        <w:pPr>
                          <w:bidi w:val="0"/>
                          <w:jc w:val="center"/>
                          <w:rPr>
                            <w:rFonts w:hAnsi="Adobe Arabic" w:cs="Adobe Arabic"/>
                            <w:b/>
                            <w:bCs/>
                            <w:kern w:val="24"/>
                            <w:sz w:val="36"/>
                            <w:szCs w:val="36"/>
                            <w:lang w:bidi="ar-EG"/>
                          </w:rPr>
                        </w:pPr>
                      </w:p>
                    </w:txbxContent>
                  </v:textbox>
                </v:shape>
                <w10:wrap anchorx="page"/>
                <w10:anchorlock/>
              </v:group>
            </w:pict>
          </mc:Fallback>
        </mc:AlternateContent>
      </w:r>
    </w:p>
    <w:p w:rsidR="00084372" w:rsidRPr="004039DA" w:rsidRDefault="00084372" w:rsidP="00084372">
      <w:pPr>
        <w:rPr>
          <w:b/>
          <w:bCs/>
        </w:rPr>
      </w:pPr>
      <w:r w:rsidRPr="002A078C">
        <w:rPr>
          <w:rFonts w:ascii="Sakkal Majalla" w:hAnsi="Sakkal Majalla"/>
          <w:noProof/>
          <w:sz w:val="34"/>
        </w:rPr>
        <mc:AlternateContent>
          <mc:Choice Requires="wpg">
            <w:drawing>
              <wp:inline distT="0" distB="0" distL="0" distR="0" wp14:anchorId="14CFBA31" wp14:editId="4CE84BDD">
                <wp:extent cx="5731510" cy="892088"/>
                <wp:effectExtent l="0" t="0" r="2540" b="22860"/>
                <wp:docPr id="160869180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801" name="مجموعة 47"/>
                        <wpg:cNvGrpSpPr/>
                        <wpg:grpSpPr>
                          <a:xfrm>
                            <a:off x="0" y="0"/>
                            <a:ext cx="5731510" cy="895351"/>
                            <a:chOff x="0" y="0"/>
                            <a:chExt cx="5878196" cy="918845"/>
                          </a:xfrm>
                        </wpg:grpSpPr>
                        <wpg:grpSp>
                          <wpg:cNvPr id="1608691802" name="مجموعة 48"/>
                          <wpg:cNvGrpSpPr/>
                          <wpg:grpSpPr>
                            <a:xfrm>
                              <a:off x="0" y="0"/>
                              <a:ext cx="5878196" cy="918845"/>
                              <a:chOff x="0" y="0"/>
                              <a:chExt cx="6240348" cy="919070"/>
                            </a:xfrm>
                          </wpg:grpSpPr>
                          <wpg:grpSp>
                            <wpg:cNvPr id="1608691803" name="مجموعة 49"/>
                            <wpg:cNvGrpSpPr/>
                            <wpg:grpSpPr>
                              <a:xfrm>
                                <a:off x="0" y="169208"/>
                                <a:ext cx="5433072" cy="580613"/>
                                <a:chOff x="0" y="169208"/>
                                <a:chExt cx="5433072" cy="580613"/>
                              </a:xfrm>
                            </wpg:grpSpPr>
                            <wps:wsp>
                              <wps:cNvPr id="160869180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80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80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807"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F77577">
                                  <w:rPr>
                                    <w:rFonts w:eastAsia="Calibri" w:hAnsi="Adobe Arabic" w:cs="Adobe Arabic"/>
                                    <w:b/>
                                    <w:bCs/>
                                    <w:color w:val="FFFFFF"/>
                                    <w:kern w:val="24"/>
                                    <w:sz w:val="36"/>
                                    <w:szCs w:val="36"/>
                                    <w:rtl/>
                                    <w:lang w:bidi="ar-EG"/>
                                  </w:rPr>
                                  <w:t xml:space="preserve">خفض مستويات التوتر والإجهاد  </w:t>
                                </w:r>
                              </w:p>
                            </w:txbxContent>
                          </wps:txbx>
                          <wps:bodyPr wrap="square" rtlCol="1">
                            <a:spAutoFit/>
                          </wps:bodyPr>
                        </wps:wsp>
                      </wpg:grpSp>
                      <pic:pic xmlns:pic="http://schemas.openxmlformats.org/drawingml/2006/picture">
                        <pic:nvPicPr>
                          <pic:cNvPr id="1608691808"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45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">
                <v:group id="مجموعة 47" o:spid="_x0000_s245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mOLHXIAAAA&#10;4wAAAA8AAAAAAAAAAAAAAAAAqgIAAGRycy9kb3ducmV2LnhtbFBLBQYAAAAABAAEAPoAAACfAwAA&#10;AAA=&#10;">
                  <v:group id="مجموعة 48" o:spid="_x0000_s246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pXLICyQAA&#10;AOMAAAAPAAAAAAAAAAAAAAAAAKoCAABkcnMvZG93bnJldi54bWxQSwUGAAAAAAQABAD6AAAAoAMA&#10;AAAA&#10;">
                    <v:group id="مجموعة 49" o:spid="_x0000_s246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GEBeZyQAA&#10;AOMAAAAPAAAAAAAAAAAAAAAAAKoCAABkcnMvZG93bnJldi54bWxQSwUGAAAAAAQABAD6AAAAoAMA&#10;AAAA&#10;">
                      <v:shape id="شكل حر 50" o:spid="_x0000_s246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Q7sYA&#10;AADjAAAADwAAAGRycy9kb3ducmV2LnhtbERPX2vCMBB/H/gdwgl7m4lzllqNIgNBhg/aKb4ezdkW&#10;m0tponbf3gwGe7zf/1usetuIO3W+dqxhPFIgiAtnai41HL83bykIH5ANNo5Jww95WC0HLwvMjHvw&#10;ge55KEUMYZ+hhiqENpPSFxVZ9CPXEkfu4jqLIZ5dKU2HjxhuG/muVCIt1hwbKmzps6Limt+shuRr&#10;et7vi830kG8nO0/WnIwLWr8O+/UcRKA+/Iv/3FsT5ycqTWbjVH3A708RALl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y/Q7s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6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wd18YA&#10;AADjAAAADwAAAGRycy9kb3ducmV2LnhtbERP3WvCMBB/H+x/CCfsRTRx0FKrUcbGYI9+jD2fzZkW&#10;m0vXZLX77xdB2OP9vm+9HV0rBupD41nDYq5AEFfeNGw1fB7fZwWIEJENtp5Jwy8F2G4eH9ZYGn/l&#10;PQ2HaEUK4VCihjrGrpQyVDU5DHPfESfu7HuHMZ29labHawp3rXxWKpcOG04NNXb0WlN1Ofw4Dfjt&#10;dl8nH30YTta+TbNunJpM66fJ+LICEWmM/+K7+8Ok+bkq8uWiUBncfkoAyM0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Pwd18YAAADjAAAADwAAAAAAAAAAAAAAAACYAgAAZHJz&#10;L2Rvd25yZXYueG1sUEsFBgAAAAAEAAQA9QAAAIsDAAAAAA==&#10;" fillcolor="#a5a5a5 [2092]" stroked="f" strokeweight="1pt">
                        <v:stroke joinstyle="miter"/>
                      </v:roundrect>
                    </v:group>
                    <v:oval id="شكل بيضاوي 52" o:spid="_x0000_s246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LbFMcA&#10;AADjAAAADwAAAGRycy9kb3ducmV2LnhtbERPX0vDMBB/F/wO4Qa+uWR9CLVbNmQiOFDQbvP5aG5t&#10;WXMpTbZ2394Igo/3+3+rzeQ6caUhtJ4NLOYKBHHlbcu1gcP+9TEHESKyxc4zGbhRgM36/m6FhfUj&#10;f9G1jLVIIRwKNNDE2BdShqohh2Hue+LEnfzgMKZzqKUdcEzhrpOZUlo6bDk1NNjTtqHqXF6cgc/z&#10;6Xj73r2rj9qPpR7dS5bZvTEPs+l5CSLSFP/Ff+43m+ZrleunRa40/P6UAJD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uy2xTHAAAA4wAAAA8AAAAAAAAAAAAAAAAAmAIAAGRy&#10;cy9kb3ducmV2LnhtbFBLBQYAAAAABAAEAPUAAACMAwAAAAA=&#10;" filled="f" strokecolor="#168489" strokeweight="1pt">
                      <v:stroke joinstyle="miter"/>
                    </v:oval>
                  </v:group>
                  <v:shape id="مربع نص 41" o:spid="_x0000_s2465"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g468UA&#10;AADjAAAADwAAAGRycy9kb3ducmV2LnhtbERPS0vEMBC+C/6HMII3N6lgrXWzy+ID9uDF3XofmrEp&#10;NpPSjNvuvzeC4HG+96y3SxjUiabUR7ZQrAwo4ja6njsLzfH1pgKVBNnhEJksnCnBdnN5scbaxZnf&#10;6XSQTuUQTjVa8CJjrXVqPQVMqzgSZ+4zTgEln1On3YRzDg+DvjWm1AF7zg0eR3ry1H4dvoMFEbcr&#10;zs1LSPuP5e159qa9w8ba66tl9whKaJF/8Z977/L80lTlQ1GZe/j9KQOgN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iDjr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F77577">
                            <w:rPr>
                              <w:rFonts w:eastAsia="Calibri" w:hAnsi="Adobe Arabic" w:cs="Adobe Arabic"/>
                              <w:b/>
                              <w:bCs/>
                              <w:color w:val="FFFFFF"/>
                              <w:kern w:val="24"/>
                              <w:sz w:val="36"/>
                              <w:szCs w:val="36"/>
                              <w:rtl/>
                              <w:lang w:bidi="ar-EG"/>
                            </w:rPr>
                            <w:t xml:space="preserve">خفض مستويات التوتر والإجهاد  </w:t>
                          </w:r>
                        </w:p>
                      </w:txbxContent>
                    </v:textbox>
                  </v:shape>
                </v:group>
                <v:shape id="صورة 54" o:spid="_x0000_s2466"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RMDlOcwAAADjAAAADwAAAAAA&#10;AAAAAAAAAACfAgAAZHJzL2Rvd25yZXYueG1sUEsFBgAAAAAEAAQA9wAAAJgDAAAAAA==&#10;">
                  <v:imagedata r:id="rId74" o:title=""/>
                  <v:path arrowok="t"/>
                </v:shape>
                <w10:wrap anchorx="page"/>
                <w10:anchorlock/>
              </v:group>
            </w:pict>
          </mc:Fallback>
        </mc:AlternateContent>
      </w:r>
    </w:p>
    <w:p w:rsidR="007C6591" w:rsidRPr="00DD2A38" w:rsidRDefault="007C6591" w:rsidP="00084372">
      <w:r w:rsidRPr="00DD2A38">
        <w:rPr>
          <w:rtl/>
        </w:rPr>
        <w:t xml:space="preserve">   - عند مواجهة ضغوط العمل أو الحياة، يقوم الجسم بإفراز هرمونات التوتر مثل الكورتيزول.  </w:t>
      </w:r>
    </w:p>
    <w:p w:rsidR="007C6591" w:rsidRPr="00DD2A38" w:rsidRDefault="007C6591" w:rsidP="00084372">
      <w:r w:rsidRPr="00DD2A38">
        <w:rPr>
          <w:rtl/>
        </w:rPr>
        <w:t xml:space="preserve">   - الاسترخاء والتنفس العميق يساهمان في تقليل إفراز هذه الهرمونات، مما يساعد على تهدئة العقل والجسم.  </w:t>
      </w:r>
    </w:p>
    <w:p w:rsidR="007C6591" w:rsidRPr="00DD2A38" w:rsidRDefault="00084372" w:rsidP="00084372">
      <w:r w:rsidRPr="002A078C">
        <w:rPr>
          <w:rFonts w:ascii="Sakkal Majalla" w:hAnsi="Sakkal Majalla"/>
          <w:noProof/>
          <w:sz w:val="34"/>
        </w:rPr>
        <mc:AlternateContent>
          <mc:Choice Requires="wpg">
            <w:drawing>
              <wp:inline distT="0" distB="0" distL="0" distR="0" wp14:anchorId="5179365C" wp14:editId="4BC9F547">
                <wp:extent cx="5731510" cy="892088"/>
                <wp:effectExtent l="0" t="0" r="2540" b="22860"/>
                <wp:docPr id="160869179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792" name="مجموعة 47"/>
                        <wpg:cNvGrpSpPr/>
                        <wpg:grpSpPr>
                          <a:xfrm>
                            <a:off x="0" y="0"/>
                            <a:ext cx="5731510" cy="895351"/>
                            <a:chOff x="0" y="0"/>
                            <a:chExt cx="5878196" cy="918845"/>
                          </a:xfrm>
                        </wpg:grpSpPr>
                        <wpg:grpSp>
                          <wpg:cNvPr id="1608691793" name="مجموعة 48"/>
                          <wpg:cNvGrpSpPr/>
                          <wpg:grpSpPr>
                            <a:xfrm>
                              <a:off x="0" y="0"/>
                              <a:ext cx="5878196" cy="918845"/>
                              <a:chOff x="0" y="0"/>
                              <a:chExt cx="6240348" cy="919070"/>
                            </a:xfrm>
                          </wpg:grpSpPr>
                          <wpg:grpSp>
                            <wpg:cNvPr id="1608691794" name="مجموعة 49"/>
                            <wpg:cNvGrpSpPr/>
                            <wpg:grpSpPr>
                              <a:xfrm>
                                <a:off x="0" y="169208"/>
                                <a:ext cx="5433072" cy="580613"/>
                                <a:chOff x="0" y="169208"/>
                                <a:chExt cx="5433072" cy="580613"/>
                              </a:xfrm>
                            </wpg:grpSpPr>
                            <wps:wsp>
                              <wps:cNvPr id="160869179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79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79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798"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F77577">
                                  <w:rPr>
                                    <w:rFonts w:eastAsia="Calibri" w:hAnsi="Adobe Arabic" w:cs="Adobe Arabic"/>
                                    <w:b/>
                                    <w:bCs/>
                                    <w:color w:val="FFFFFF"/>
                                    <w:kern w:val="24"/>
                                    <w:sz w:val="36"/>
                                    <w:szCs w:val="36"/>
                                    <w:rtl/>
                                    <w:lang w:bidi="ar-EG"/>
                                  </w:rPr>
                                  <w:t xml:space="preserve">تهدئة الجهاز العصبي  </w:t>
                                </w:r>
                              </w:p>
                            </w:txbxContent>
                          </wps:txbx>
                          <wps:bodyPr wrap="square" rtlCol="1">
                            <a:spAutoFit/>
                          </wps:bodyPr>
                        </wps:wsp>
                      </wpg:grpSp>
                      <pic:pic xmlns:pic="http://schemas.openxmlformats.org/drawingml/2006/picture">
                        <pic:nvPicPr>
                          <pic:cNvPr id="1608691799"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46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">
                <v:group id="مجموعة 47" o:spid="_x0000_s246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fis9PIAAAA&#10;4wAAAA8AAAAAAAAAAAAAAAAAqgIAAGRycy9kb3ducmV2LnhtbFBLBQYAAAAABAAEAPoAAACfAwAA&#10;AAA=&#10;">
                  <v:group id="مجموعة 48" o:spid="_x0000_s246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iuFkjIAAAA&#10;4wAAAA8AAAAAAAAAAAAAAAAAqgIAAGRycy9kb3ducmV2LnhtbFBLBQYAAAAABAAEAPoAAACfAwAA&#10;AAA=&#10;">
                    <v:group id="مجموعة 49" o:spid="_x0000_s247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XR448yQAA&#10;AOMAAAAPAAAAAAAAAAAAAAAAAKoCAABkcnMvZG93bnJldi54bWxQSwUGAAAAAAQABAD6AAAAoAMA&#10;AAAA&#10;">
                      <v:shape id="شكل حر 50" o:spid="_x0000_s247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10pMYA&#10;AADjAAAADwAAAGRycy9kb3ducmV2LnhtbERPzYrCMBC+C75DGMGbpiqt2jWKCILIHrTustehGdti&#10;MylN1Pr2m4UFj/P9z2rTmVo8qHWVZQWTcQSCOLe64kLB12U/WoBwHlljbZkUvMjBZt3vrTDV9sln&#10;emS+ECGEXYoKSu+bVEqXl2TQjW1DHLirbQ36cLaF1C0+Q7ip5TSKEmmw4tBQYkO7kvJbdjcKkmP8&#10;czrl+/icHWafjoz+1tYrNRx02w8Qnjr/Fv+7DzrMT6JFspzMlzH8/RQAk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t10pM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7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CCccYA&#10;AADjAAAADwAAAGRycy9kb3ducmV2LnhtbERPX2vCMBB/H/gdwgm+yJo6sGrXKLIh+Lip+Hw2t7Ss&#10;udQmq/XbL4OBj/f7f8VmsI3oqfO1YwWzJAVBXDpds1FwOu6elyB8QNbYOCYFd/KwWY+eCsy1u/En&#10;9YdgRAxhn6OCKoQ2l9KXFVn0iWuJI/flOoshnp2RusNbDLeNfEnTTFqsOTZU2NJbReX34ccqwKv9&#10;OF9ccL6/GPM+nbfDVM+VmoyH7SuIQEN4iP/dex3nZ+kyW80Wqwz+fooA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pCCccYAAADjAAAADwAAAAAAAAAAAAAAAACYAgAAZHJz&#10;L2Rvd25yZXYueG1sUEsFBgAAAAAEAAQA9QAAAIsDAAAAAA==&#10;" fillcolor="#a5a5a5 [2092]" stroked="f" strokeweight="1pt">
                        <v:stroke joinstyle="miter"/>
                      </v:roundrect>
                    </v:group>
                    <v:oval id="شكل بيضاوي 52" o:spid="_x0000_s247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B/XscA&#10;AADjAAAADwAAAGRycy9kb3ducmV2LnhtbERPX2vCMBB/H+w7hBvsbSb2oWo1ypgIDhxs7ebz0Zxt&#10;sbmUJtr67c1gsMf7/b/VZrStuFLvG8caphMFgrh0puFKw3exe5mD8AHZYOuYNNzIw2b9+LDCzLiB&#10;v+iah0rEEPYZaqhD6DIpfVmTRT9xHXHkTq63GOLZV9L0OMRw28pEqVRabDg21NjRW03lOb9YDZ/n&#10;08/t+H5QH5Ub8nSw2yQxhdbPT+PrEkSgMfyL/9x7E+enap4uprPFDH5/igDI9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pAf17HAAAA4wAAAA8AAAAAAAAAAAAAAAAAmAIAAGRy&#10;cy9kb3ducmV2LnhtbFBLBQYAAAAABAAEAPUAAACMAwAAAAA=&#10;" filled="f" strokecolor="#168489" strokeweight="1pt">
                      <v:stroke joinstyle="miter"/>
                    </v:oval>
                  </v:group>
                  <v:shape id="مربع نص 41" o:spid="_x0000_s2474"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mtSMkA&#10;AADjAAAADwAAAGRycy9kb3ducmV2LnhtbESPT0/DMAzF70h8h8hI3FhSJMpWlk0Tf6QduLCVu9V4&#10;TbXGqRqzdt+eHJA42u/5vZ/X2zn06kJj6iJbKBYGFHETXcethfr48bAElQTZYR+ZLFwpwXZze7PG&#10;ysWJv+hykFblEE4VWvAiQ6V1ajwFTIs4EGftFMeAksex1W7EKYeHXj8aU+qAHecGjwO9emrOh59g&#10;QcTtimv9HtL+e/58m7xpnrC29v5u3r2AEprl3/x3vXcZvzTLclU8rzJ0/ikvQG9+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namtSMkAAADjAAAADwAAAAAAAAAAAAAAAACYAgAA&#10;ZHJzL2Rvd25yZXYueG1sUEsFBgAAAAAEAAQA9QAAAI4DA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F77577">
                            <w:rPr>
                              <w:rFonts w:eastAsia="Calibri" w:hAnsi="Adobe Arabic" w:cs="Adobe Arabic"/>
                              <w:b/>
                              <w:bCs/>
                              <w:color w:val="FFFFFF"/>
                              <w:kern w:val="24"/>
                              <w:sz w:val="36"/>
                              <w:szCs w:val="36"/>
                              <w:rtl/>
                              <w:lang w:bidi="ar-EG"/>
                            </w:rPr>
                            <w:t xml:space="preserve">تهدئة الجهاز العصبي  </w:t>
                          </w:r>
                        </w:p>
                      </w:txbxContent>
                    </v:textbox>
                  </v:shape>
                </v:group>
                <v:shape id="صورة 54" o:spid="_x0000_s2475"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UyQXPJAAAA4wAAAA8AAABkcnMvZG93bnJldi54bWxET19LwzAQfxf8DuEE31w6ha6ty4bKBGFP&#10;W3Xs8WzOti651CRu9dubgeDj/f7ffDlaI47kQ+9YwXSSgSBunO65VfBaP98UIEJE1mgck4IfCrBc&#10;XF7MsdLuxBs6bmMrUgiHChV0MQ6VlKHpyGKYuIE4cR/OW4zp9K3UHk8p3Bp5m2W5tNhzauhwoKeO&#10;msP22ypY+8f3z7Lemfprs18V5m72dlitlbq+Gh/uQUQa47/4z/2i0/w8K/JyOitLOP+UAJCLX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NTJBc8kAAADjAAAADwAAAAAAAAAA&#10;AAAAAACfAgAAZHJzL2Rvd25yZXYueG1sUEsFBgAAAAAEAAQA9wAAAJUDAAAAAA==&#10;">
                  <v:imagedata r:id="rId74" o:title=""/>
                  <v:path arrowok="t"/>
                </v:shape>
                <w10:wrap anchorx="page"/>
                <w10:anchorlock/>
              </v:group>
            </w:pict>
          </mc:Fallback>
        </mc:AlternateContent>
      </w:r>
    </w:p>
    <w:p w:rsidR="007C6591" w:rsidRPr="00DD2A38" w:rsidRDefault="007C6591" w:rsidP="00084372">
      <w:r w:rsidRPr="00DD2A38">
        <w:rPr>
          <w:rtl/>
        </w:rPr>
        <w:t xml:space="preserve">   - التوتر يفعّل الجهاز العصبي الودي المسؤول عن استجابة "الكر أو الفر".  </w:t>
      </w:r>
    </w:p>
    <w:p w:rsidR="007C6591" w:rsidRPr="00DD2A38" w:rsidRDefault="007C6591" w:rsidP="00084372">
      <w:r w:rsidRPr="00DD2A38">
        <w:rPr>
          <w:rtl/>
        </w:rPr>
        <w:t xml:space="preserve">   - من خلال التنفس العميق والاسترخاء، يتم تنشيط الجهاز العصبي اللاودي، وهو المسؤول عن تهدئة الجسم وإعادته إلى حالة الراحة.  </w:t>
      </w:r>
    </w:p>
    <w:p w:rsidR="007C6591" w:rsidRPr="00DD2A38" w:rsidRDefault="00084372" w:rsidP="00084372">
      <w:r w:rsidRPr="002A078C">
        <w:rPr>
          <w:rFonts w:ascii="Sakkal Majalla" w:hAnsi="Sakkal Majalla"/>
          <w:noProof/>
          <w:sz w:val="34"/>
        </w:rPr>
        <mc:AlternateContent>
          <mc:Choice Requires="wpg">
            <w:drawing>
              <wp:inline distT="0" distB="0" distL="0" distR="0" wp14:anchorId="5BC22F0B" wp14:editId="58C14CF3">
                <wp:extent cx="5731510" cy="892088"/>
                <wp:effectExtent l="0" t="0" r="2540" b="22860"/>
                <wp:docPr id="160869178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783" name="مجموعة 47"/>
                        <wpg:cNvGrpSpPr/>
                        <wpg:grpSpPr>
                          <a:xfrm>
                            <a:off x="0" y="0"/>
                            <a:ext cx="5731510" cy="895351"/>
                            <a:chOff x="0" y="0"/>
                            <a:chExt cx="5878196" cy="918845"/>
                          </a:xfrm>
                        </wpg:grpSpPr>
                        <wpg:grpSp>
                          <wpg:cNvPr id="1608691784" name="مجموعة 48"/>
                          <wpg:cNvGrpSpPr/>
                          <wpg:grpSpPr>
                            <a:xfrm>
                              <a:off x="0" y="0"/>
                              <a:ext cx="5878196" cy="918845"/>
                              <a:chOff x="0" y="0"/>
                              <a:chExt cx="6240348" cy="919070"/>
                            </a:xfrm>
                          </wpg:grpSpPr>
                          <wpg:grpSp>
                            <wpg:cNvPr id="1608691785" name="مجموعة 49"/>
                            <wpg:cNvGrpSpPr/>
                            <wpg:grpSpPr>
                              <a:xfrm>
                                <a:off x="0" y="169208"/>
                                <a:ext cx="5433072" cy="580613"/>
                                <a:chOff x="0" y="169208"/>
                                <a:chExt cx="5433072" cy="580613"/>
                              </a:xfrm>
                            </wpg:grpSpPr>
                            <wps:wsp>
                              <wps:cNvPr id="160869178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78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78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789"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F77577">
                                  <w:rPr>
                                    <w:rFonts w:eastAsia="Calibri" w:hAnsi="Adobe Arabic" w:cs="Adobe Arabic"/>
                                    <w:b/>
                                    <w:bCs/>
                                    <w:color w:val="FFFFFF"/>
                                    <w:kern w:val="24"/>
                                    <w:sz w:val="36"/>
                                    <w:szCs w:val="36"/>
                                    <w:rtl/>
                                    <w:lang w:bidi="ar-EG"/>
                                  </w:rPr>
                                  <w:t xml:space="preserve">تحسين التركيز والإنتاجية  </w:t>
                                </w:r>
                              </w:p>
                            </w:txbxContent>
                          </wps:txbx>
                          <wps:bodyPr wrap="square" rtlCol="1">
                            <a:spAutoFit/>
                          </wps:bodyPr>
                        </wps:wsp>
                      </wpg:grpSp>
                      <pic:pic xmlns:pic="http://schemas.openxmlformats.org/drawingml/2006/picture">
                        <pic:nvPicPr>
                          <pic:cNvPr id="1608691790"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47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&#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">
                <v:group id="مجموعة 47" o:spid="_x0000_s247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13gJXIAAAA&#10;4wAAAA8AAAAAAAAAAAAAAAAAqgIAAGRycy9kb3ducmV2LnhtbFBLBQYAAAAABAAEAPoAAACfAwAA&#10;AAA=&#10;">
                  <v:group id="مجموعة 48" o:spid="_x0000_s247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SnhjhyQAA&#10;AOMAAAAPAAAAAAAAAAAAAAAAAKoCAABkcnMvZG93bnJldi54bWxQSwUGAAAAAAQABAD6AAAAoAMA&#10;AAAA&#10;">
                    <v:group id="مجموعة 49" o:spid="_x0000_s247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3SvXrIAAAA&#10;4wAAAA8AAAAAAAAAAAAAAAAAqgIAAGRycy9kb3ducmV2LnhtbFBLBQYAAAAABAAEAPoAAACfAwAA&#10;AAA=&#10;">
                      <v:shape id="شكل حر 50" o:spid="_x0000_s248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Z8DsYA&#10;AADjAAAADwAAAGRycy9kb3ducmV2LnhtbERPX2vCMBB/H+w7hBv4NlMVY9cZRQRBhg/aTXw9mltb&#10;1lxKE7X79kYQfLzf/5sve9uIC3W+dqxhNExAEBfO1Fxq+PnevKcgfEA22DgmDf/kYbl4fZljZtyV&#10;D3TJQyliCPsMNVQhtJmUvqjIoh+6ljhyv66zGOLZldJ0eI3htpHjJFHSYs2xocKW1hUVf/nZalBf&#10;09N+X2ymh3w72Xmy5mhc0Hrw1q8+QQTqw1P8cG9NnK+SVH2MZqmC+08RALm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9Z8Ds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8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WxN8UA&#10;AADjAAAADwAAAGRycy9kb3ducmV2LnhtbERPX2vCMBB/H/gdwgl7EU0dWGs1ijgGe9xUfD6bMy02&#10;l9rE2n37ZTDw8X7/b7XpbS06an3lWMF0koAgLpyu2Cg4Hj7GGQgfkDXWjknBD3nYrAcvK8y1e/A3&#10;dftgRAxhn6OCMoQml9IXJVn0E9cQR+7iWoshnq2RusVHDLe1fEuSVFqsODaU2NCupOK6v1sFeLNf&#10;p7MLzndnY95Hs6Yf6ZlSr8N+uwQRqA9P8b/7U8f5aZKli+k8m8PfTxEA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BbE3xQAAAOMAAAAPAAAAAAAAAAAAAAAAAJgCAABkcnMv&#10;ZG93bnJldi54bWxQSwUGAAAAAAQABAD1AAAAigMAAAAA&#10;" fillcolor="#a5a5a5 [2092]" stroked="f" strokeweight="1pt">
                        <v:stroke joinstyle="miter"/>
                      </v:roundrect>
                    </v:group>
                    <v:oval id="شكل بيضاوي 52" o:spid="_x0000_s248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Z98coA&#10;AADjAAAADwAAAGRycy9kb3ducmV2LnhtbESPQUvDQBCF74L/YRnBm91tDjGm3ZaiCAoKNlXPQ3aa&#10;hGZnQ3Zt0n/vHASPM+/Ne9+st7Pv1ZnG2AW2sFwYUMR1cB03Fj4Pz3cFqJiQHfaBycKFImw311dr&#10;LF2YeE/nKjVKQjiWaKFNaSi1jnVLHuMiDMSiHcPoMck4NtqNOEm473VmTK49diwNLQ702FJ9qn68&#10;hY/T8evy/fpm3pswVfnkn7LMHay9vZl3K1CJ5vRv/rt+cYKfmyJ/WN4XAi0/yQL05h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4GffHKAAAA4wAAAA8AAAAAAAAAAAAAAAAAmAIA&#10;AGRycy9kb3ducmV2LnhtbFBLBQYAAAAABAAEAPUAAACPAwAAAAA=&#10;" filled="f" strokecolor="#168489" strokeweight="1pt">
                      <v:stroke joinstyle="miter"/>
                    </v:oval>
                  </v:group>
                  <v:shape id="مربع نص 41" o:spid="_x0000_s2483"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yeDsUA&#10;AADjAAAADwAAAGRycy9kb3ducmV2LnhtbERPS0vEMBC+C/6HMII3N6lg7dbNLosP2IMX13ofmrEp&#10;NpPSjNvuvzeC4HG+92x2SxjUiabUR7ZQrAwo4ja6njsLzfvLTQUqCbLDITJZOFOC3fbyYoO1izO/&#10;0ekoncohnGq04EXGWuvUegqYVnEkztxnnAJKPqdOuwnnHB4GfWtMqQP2nBs8jvToqf06fgcLIm5f&#10;nJvnkA4fy+vT7E17h42111fL/gGU0CL/4j/3weX5panKdXFfreH3pwyA3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PJ4O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F77577">
                            <w:rPr>
                              <w:rFonts w:eastAsia="Calibri" w:hAnsi="Adobe Arabic" w:cs="Adobe Arabic"/>
                              <w:b/>
                              <w:bCs/>
                              <w:color w:val="FFFFFF"/>
                              <w:kern w:val="24"/>
                              <w:sz w:val="36"/>
                              <w:szCs w:val="36"/>
                              <w:rtl/>
                              <w:lang w:bidi="ar-EG"/>
                            </w:rPr>
                            <w:t xml:space="preserve">تحسين التركيز والإنتاجية  </w:t>
                          </w:r>
                        </w:p>
                      </w:txbxContent>
                    </v:textbox>
                  </v:shape>
                </v:group>
                <v:shape id="صورة 54" o:spid="_x0000_s2484"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pAjo7swAAADjAAAADwAAAAAA&#10;AAAAAAAAAACfAgAAZHJzL2Rvd25yZXYueG1sUEsFBgAAAAAEAAQA9wAAAJgDAAAAAA==&#10;">
                  <v:imagedata r:id="rId74" o:title=""/>
                  <v:path arrowok="t"/>
                </v:shape>
                <w10:wrap anchorx="page"/>
                <w10:anchorlock/>
              </v:group>
            </w:pict>
          </mc:Fallback>
        </mc:AlternateContent>
      </w:r>
    </w:p>
    <w:p w:rsidR="007C6591" w:rsidRPr="00DD2A38" w:rsidRDefault="007C6591" w:rsidP="00084372">
      <w:r w:rsidRPr="00DD2A38">
        <w:rPr>
          <w:rtl/>
        </w:rPr>
        <w:lastRenderedPageBreak/>
        <w:t xml:space="preserve">   - التوتر يؤثر سلبا</w:t>
      </w:r>
      <w:r>
        <w:rPr>
          <w:rFonts w:hint="cs"/>
          <w:rtl/>
        </w:rPr>
        <w:t>ً</w:t>
      </w:r>
      <w:r w:rsidRPr="00DD2A38">
        <w:rPr>
          <w:rtl/>
        </w:rPr>
        <w:t xml:space="preserve"> على القدرة على التركيز واتخاذ القرارات.  </w:t>
      </w:r>
    </w:p>
    <w:p w:rsidR="007C6591" w:rsidRPr="00DD2A38" w:rsidRDefault="007C6591" w:rsidP="00084372">
      <w:r w:rsidRPr="00DD2A38">
        <w:rPr>
          <w:rtl/>
        </w:rPr>
        <w:t xml:space="preserve">   - التنفس العميق يساعد على صفاء الذهن، مما يعزز التفكير المنطقي والإبداعي.  </w:t>
      </w:r>
    </w:p>
    <w:p w:rsidR="007C6591" w:rsidRPr="00DD2A38" w:rsidRDefault="00084372" w:rsidP="00084372">
      <w:r w:rsidRPr="002A078C">
        <w:rPr>
          <w:rFonts w:ascii="Sakkal Majalla" w:hAnsi="Sakkal Majalla"/>
          <w:noProof/>
          <w:sz w:val="34"/>
        </w:rPr>
        <mc:AlternateContent>
          <mc:Choice Requires="wpg">
            <w:drawing>
              <wp:inline distT="0" distB="0" distL="0" distR="0" wp14:anchorId="44A48DC7" wp14:editId="1592A5A6">
                <wp:extent cx="5731510" cy="892088"/>
                <wp:effectExtent l="0" t="0" r="2540" b="22860"/>
                <wp:docPr id="160869177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774" name="مجموعة 47"/>
                        <wpg:cNvGrpSpPr/>
                        <wpg:grpSpPr>
                          <a:xfrm>
                            <a:off x="0" y="0"/>
                            <a:ext cx="5731510" cy="895351"/>
                            <a:chOff x="0" y="0"/>
                            <a:chExt cx="5878196" cy="918845"/>
                          </a:xfrm>
                        </wpg:grpSpPr>
                        <wpg:grpSp>
                          <wpg:cNvPr id="1608691775" name="مجموعة 48"/>
                          <wpg:cNvGrpSpPr/>
                          <wpg:grpSpPr>
                            <a:xfrm>
                              <a:off x="0" y="0"/>
                              <a:ext cx="5878196" cy="918845"/>
                              <a:chOff x="0" y="0"/>
                              <a:chExt cx="6240348" cy="919070"/>
                            </a:xfrm>
                          </wpg:grpSpPr>
                          <wpg:grpSp>
                            <wpg:cNvPr id="1608691776" name="مجموعة 49"/>
                            <wpg:cNvGrpSpPr/>
                            <wpg:grpSpPr>
                              <a:xfrm>
                                <a:off x="0" y="169208"/>
                                <a:ext cx="5433072" cy="580613"/>
                                <a:chOff x="0" y="169208"/>
                                <a:chExt cx="5433072" cy="580613"/>
                              </a:xfrm>
                            </wpg:grpSpPr>
                            <wps:wsp>
                              <wps:cNvPr id="160869177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77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77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780"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F77577">
                                  <w:rPr>
                                    <w:rFonts w:eastAsia="Calibri" w:hAnsi="Adobe Arabic" w:cs="Adobe Arabic"/>
                                    <w:b/>
                                    <w:bCs/>
                                    <w:color w:val="FFFFFF"/>
                                    <w:kern w:val="24"/>
                                    <w:sz w:val="36"/>
                                    <w:szCs w:val="36"/>
                                    <w:rtl/>
                                    <w:lang w:bidi="ar-EG"/>
                                  </w:rPr>
                                  <w:t xml:space="preserve">تعزيز الصحة الجسدية  </w:t>
                                </w:r>
                              </w:p>
                            </w:txbxContent>
                          </wps:txbx>
                          <wps:bodyPr wrap="square" rtlCol="1">
                            <a:spAutoFit/>
                          </wps:bodyPr>
                        </wps:wsp>
                      </wpg:grpSp>
                      <pic:pic xmlns:pic="http://schemas.openxmlformats.org/drawingml/2006/picture">
                        <pic:nvPicPr>
                          <pic:cNvPr id="1608691781"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48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">
                <v:group id="مجموعة 47" o:spid="_x0000_s248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nS2jGyQAA&#10;AOMAAAAPAAAAAAAAAAAAAAAAAKoCAABkcnMvZG93bnJldi54bWxQSwUGAAAAAAQABAD6AAAAoAMA&#10;AAAA&#10;">
                  <v:group id="مجموعة 48" o:spid="_x0000_s248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gHzV3IAAAA&#10;4wAAAA8AAAAAAAAAAAAAAAAAqgIAAGRycy9kb3ducmV2LnhtbFBLBQYAAAAABAAEAPoAAACfAwAA&#10;AAA=&#10;">
                    <v:group id="مجموعة 49" o:spid="_x0000_s248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jVUyrIAAAA&#10;4wAAAA8AAAAAAAAAAAAAAAAAqgIAAGRycy9kb3ducmV2LnhtbFBLBQYAAAAABAAEAPoAAACfAwAA&#10;AAA=&#10;">
                      <v:shape id="شكل حر 50" o:spid="_x0000_s248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psscA&#10;AADjAAAADwAAAGRycy9kb3ducmV2LnhtbERPzWrCQBC+F/oOyxS81Y1KEpu6BikIQXrQaOl1yE6T&#10;0OxsyG5jfPtuoeBxvv/Z5JPpxEiDay0rWMwjEMSV1S3XCi7n/fMahPPIGjvLpOBGDvLt48MGM22v&#10;fKKx9LUIIewyVNB432dSuqohg25ue+LAfdnBoA/nUEs94DWEm04uoyiRBlsODQ329NZQ9V3+GAXJ&#10;If48Hqt9fCqL1bsjoz+09UrNnqbdKwhPk7+L/92FDvOTaJ28LNI0hb+fAgBy+w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FPqbLHAAAA4w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9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9VYskA&#10;AADjAAAADwAAAGRycy9kb3ducmV2LnhtbESPQW/CMAyF75P2HyJP2gVByiQKFAKaNk3akbGJs2lM&#10;WtE4XZOV7t/jAxJH+z2/93m9HXyjeupiHdjAdJKBIi6DrdkZ+Pn+GC9AxYRssQlMBv4pwnbz+LDG&#10;woYLf1G/T05JCMcCDVQptYXWsazIY5yElli0U+g8Jhk7p22HFwn3jX7Jslx7rFkaKmzpraLyvP/z&#10;BvDX7w7HkELsj869j2btMLIzY56fhtcVqERDuptv159W8PNskS+n87lAy0+yAL25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E9VYskAAADjAAAADwAAAAAAAAAAAAAAAACYAgAA&#10;ZHJzL2Rvd25yZXYueG1sUEsFBgAAAAAEAAQA9QAAAI4DAAAAAA==&#10;" fillcolor="#a5a5a5 [2092]" stroked="f" strokeweight="1pt">
                        <v:stroke joinstyle="miter"/>
                      </v:roundrect>
                    </v:group>
                    <v:oval id="شكل بيضاوي 52" o:spid="_x0000_s249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oTccA&#10;AADjAAAADwAAAGRycy9kb3ducmV2LnhtbERPX2vCMBB/H+w7hBvsbSb2oWo1ypgIDhxs7ebz0Zxt&#10;sbmUJtr67c1gsMf7/b/VZrStuFLvG8caphMFgrh0puFKw3exe5mD8AHZYOuYNNzIw2b9+LDCzLiB&#10;v+iah0rEEPYZaqhD6DIpfVmTRT9xHXHkTq63GOLZV9L0OMRw28pEqVRabDg21NjRW03lOb9YDZ/n&#10;08/t+H5QH5Ub8nSw2yQxhdbPT+PrEkSgMfyL/9x7E+enap4uprPZAn5/igDI9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SfqE3HAAAA4wAAAA8AAAAAAAAAAAAAAAAAmAIAAGRy&#10;cy9kb3ducmV2LnhtbFBLBQYAAAAABAAEAPUAAACMAwAAAAA=&#10;" filled="f" strokecolor="#168489" strokeweight="1pt">
                      <v:stroke joinstyle="miter"/>
                    </v:oval>
                  </v:group>
                  <v:shape id="مربع نص 41" o:spid="_x0000_s2492"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Y3k8kA&#10;AADjAAAADwAAAGRycy9kb3ducmV2LnhtbESPT0/DMAzF70h8h8hI3FhSJEopy6aJP9IOXBjlbjVe&#10;U61xqsas3bcnBySOtp/fe7/1dgmDOtOU+sgWipUBRdxG13Nnofl6v6tAJUF2OEQmCxdKsN1cX62x&#10;dnHmTzofpFPZhFONFrzIWGudWk8B0yqOxPl2jFNAyePUaTfhnM3DoO+NKXXAnnOCx5FePLWnw0+w&#10;IOJ2xaV5C2n/vXy8zt60D9hYe3uz7J5BCS3yL/773rtcvzRV+VQ8VpkiM+UF6M0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5gY3k8kAAADjAAAADwAAAAAAAAAAAAAAAACYAgAA&#10;ZHJzL2Rvd25yZXYueG1sUEsFBgAAAAAEAAQA9QAAAI4DA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F77577">
                            <w:rPr>
                              <w:rFonts w:eastAsia="Calibri" w:hAnsi="Adobe Arabic" w:cs="Adobe Arabic"/>
                              <w:b/>
                              <w:bCs/>
                              <w:color w:val="FFFFFF"/>
                              <w:kern w:val="24"/>
                              <w:sz w:val="36"/>
                              <w:szCs w:val="36"/>
                              <w:rtl/>
                              <w:lang w:bidi="ar-EG"/>
                            </w:rPr>
                            <w:t xml:space="preserve">تعزيز الصحة الجسدية  </w:t>
                          </w:r>
                        </w:p>
                      </w:txbxContent>
                    </v:textbox>
                  </v:shape>
                </v:group>
                <v:shape id="صورة 54" o:spid="_x0000_s2493"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6d26jJAAAA4wAAAA8AAABkcnMvZG93bnJldi54bWxET19LwzAQfxf8DuEE31xaha6ry4bKBGFP&#10;W3Xs8WzOti651CRu9dubgeDj/f7ffDlaI47kQ+9YQT7JQBA3TvfcKnitn29KECEiazSOScEPBVgu&#10;Li/mWGl34g0dt7EVKYRDhQq6GIdKytB0ZDFM3ECcuA/nLcZ0+lZqj6cUbo28zbJCWuw5NXQ40FNH&#10;zWH7bRWs/eP756zemfprs1+V5m76dlitlbq+Gh/uQUQa47/4z/2i0/wiK4tZPi1zOP+UAJCLX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Tp3bqMkAAADjAAAADwAAAAAAAAAA&#10;AAAAAACfAgAAZHJzL2Rvd25yZXYueG1sUEsFBgAAAAAEAAQA9wAAAJUDAAAAAA==&#10;">
                  <v:imagedata r:id="rId74" o:title=""/>
                  <v:path arrowok="t"/>
                </v:shape>
                <w10:wrap anchorx="page"/>
                <w10:anchorlock/>
              </v:group>
            </w:pict>
          </mc:Fallback>
        </mc:AlternateContent>
      </w:r>
    </w:p>
    <w:p w:rsidR="007C6591" w:rsidRPr="00DD2A38" w:rsidRDefault="007C6591" w:rsidP="00084372">
      <w:r w:rsidRPr="00DD2A38">
        <w:rPr>
          <w:rtl/>
        </w:rPr>
        <w:t xml:space="preserve">   - الضغوط المزمنة تؤدي إلى ارتفاع ضغط الدم وزيادة معدل ضربات القلب.  </w:t>
      </w:r>
    </w:p>
    <w:p w:rsidR="007C6591" w:rsidRPr="00DD2A38" w:rsidRDefault="007C6591" w:rsidP="00084372">
      <w:r w:rsidRPr="00DD2A38">
        <w:rPr>
          <w:rtl/>
        </w:rPr>
        <w:t xml:space="preserve">   - الاسترخاء والتنفس العميق يساعدان على خفض ضغط الدم وتنظيم ضربات القلب، مما يحمي من المشكلات الصحية المرتبطة بالإجهاد.  </w:t>
      </w:r>
    </w:p>
    <w:p w:rsidR="007C6591" w:rsidRPr="00DD2A38" w:rsidRDefault="00084372" w:rsidP="00084372">
      <w:r w:rsidRPr="002A078C">
        <w:rPr>
          <w:rFonts w:ascii="Sakkal Majalla" w:hAnsi="Sakkal Majalla"/>
          <w:noProof/>
          <w:sz w:val="34"/>
        </w:rPr>
        <mc:AlternateContent>
          <mc:Choice Requires="wpg">
            <w:drawing>
              <wp:inline distT="0" distB="0" distL="0" distR="0" wp14:anchorId="752D3BD6" wp14:editId="4CEB66DB">
                <wp:extent cx="5731510" cy="892088"/>
                <wp:effectExtent l="0" t="0" r="2540" b="22860"/>
                <wp:docPr id="160869176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765" name="مجموعة 47"/>
                        <wpg:cNvGrpSpPr/>
                        <wpg:grpSpPr>
                          <a:xfrm>
                            <a:off x="0" y="0"/>
                            <a:ext cx="5731510" cy="895351"/>
                            <a:chOff x="0" y="0"/>
                            <a:chExt cx="5878196" cy="918845"/>
                          </a:xfrm>
                        </wpg:grpSpPr>
                        <wpg:grpSp>
                          <wpg:cNvPr id="1608691766" name="مجموعة 48"/>
                          <wpg:cNvGrpSpPr/>
                          <wpg:grpSpPr>
                            <a:xfrm>
                              <a:off x="0" y="0"/>
                              <a:ext cx="5878196" cy="918845"/>
                              <a:chOff x="0" y="0"/>
                              <a:chExt cx="6240348" cy="919070"/>
                            </a:xfrm>
                          </wpg:grpSpPr>
                          <wpg:grpSp>
                            <wpg:cNvPr id="1608691767" name="مجموعة 49"/>
                            <wpg:cNvGrpSpPr/>
                            <wpg:grpSpPr>
                              <a:xfrm>
                                <a:off x="0" y="169208"/>
                                <a:ext cx="5433072" cy="580613"/>
                                <a:chOff x="0" y="169208"/>
                                <a:chExt cx="5433072" cy="580613"/>
                              </a:xfrm>
                            </wpg:grpSpPr>
                            <wps:wsp>
                              <wps:cNvPr id="160869176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76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77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771"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F77577">
                                  <w:rPr>
                                    <w:rFonts w:eastAsia="Calibri" w:hAnsi="Adobe Arabic" w:cs="Adobe Arabic"/>
                                    <w:b/>
                                    <w:bCs/>
                                    <w:color w:val="FFFFFF"/>
                                    <w:kern w:val="24"/>
                                    <w:sz w:val="36"/>
                                    <w:szCs w:val="36"/>
                                    <w:rtl/>
                                    <w:lang w:bidi="ar-EG"/>
                                  </w:rPr>
                                  <w:t xml:space="preserve">تحسين الحالة المزاجية  </w:t>
                                </w:r>
                              </w:p>
                            </w:txbxContent>
                          </wps:txbx>
                          <wps:bodyPr wrap="square" rtlCol="1">
                            <a:spAutoFit/>
                          </wps:bodyPr>
                        </wps:wsp>
                      </wpg:grpSp>
                      <pic:pic xmlns:pic="http://schemas.openxmlformats.org/drawingml/2006/picture">
                        <pic:nvPicPr>
                          <pic:cNvPr id="1608691772"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49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">
                <v:group id="مجموعة 47" o:spid="_x0000_s249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3eW4DIAAAA&#10;4wAAAA8AAAAAAAAAAAAAAAAAqgIAAGRycy9kb3ducmV2LnhtbFBLBQYAAAAABAAEAPoAAACfAwAA&#10;AAA=&#10;">
                  <v:group id="مجموعة 48" o:spid="_x0000_s249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0MxffIAAAA&#10;4wAAAA8AAAAAAAAAAAAAAAAAqgIAAGRycy9kb3ducmV2LnhtbFBLBQYAAAAABAAEAPoAAACfAwAA&#10;AAA=&#10;">
                    <v:group id="مجموعة 49" o:spid="_x0000_s249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JAYGzIAAAA&#10;4wAAAA8AAAAAAAAAAAAAAAAAqgIAAGRycy9kb3ducmV2LnhtbFBLBQYAAAAABAAEAPoAAACfAwAA&#10;AAA=&#10;">
                      <v:shape id="شكل حر 50" o:spid="_x0000_s249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mrHcoA&#10;AADjAAAADwAAAGRycy9kb3ducmV2LnhtbESPQWvCQBCF7wX/wzJCb3Vji6tGVykFQUoPmla8Dtkx&#10;CWZnQ3ar6b/vHAo9zrw3732z3g6+VTfqYxPYwnSSgSIug2u4svD1uXtagIoJ2WEbmCz8UITtZvSw&#10;xtyFOx/pVqRKSQjHHC3UKXW51rGsyWOchI5YtEvoPSYZ+0q7Hu8S7lv9nGVGe2xYGmrs6K2m8lp8&#10;ewvmfXY+HMrd7FjsXz4ieXdyIVn7OB5eV6ASDenf/He9d4JvsoVZTudGoOUnWYDe/AI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UJqx3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9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pmJMYA&#10;AADjAAAADwAAAGRycy9kb3ducmV2LnhtbERPX2vCMBB/H/gdwgm+yJo6sGrXKLIh+Lip+Hw2t7Ss&#10;udQmq/XbL4OBj/f7f8VmsI3oqfO1YwWzJAVBXDpds1FwOu6elyB8QNbYOCYFd/KwWY+eCsy1u/En&#10;9YdgRAxhn6OCKoQ2l9KXFVn0iWuJI/flOoshnp2RusNbDLeNfEnTTFqsOTZU2NJbReX34ccqwKv9&#10;OF9ccL6/GPM+nbfDVM+VmoyH7SuIQEN4iP/dex3nZ+kyW80W2Qr+fooA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tpmJMYAAADjAAAADwAAAAAAAAAAAAAAAACYAgAAZHJz&#10;L2Rvd25yZXYueG1sUEsFBgAAAAAEAAQA9QAAAIsDAAAAAA==&#10;" fillcolor="#a5a5a5 [2092]" stroked="f" strokeweight="1pt">
                        <v:stroke joinstyle="miter"/>
                      </v:roundrect>
                    </v:group>
                    <v:oval id="شكل بيضاوي 52" o:spid="_x0000_s250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UB0MsA&#10;AADjAAAADwAAAGRycy9kb3ducmV2LnhtbESPQUvDQBCF70L/wzKCN7vbHNIauy1SERQUNG09D9lp&#10;EpqdDdm1Sf+9cxA8zsyb99633k6+UxcaYhvYwmJuQBFXwbVcWzjsX+5XoGJCdtgFJgtXirDdzG7W&#10;WLgw8hddylQrMeFYoIUmpb7QOlYNeYzz0BPL7RQGj0nGodZuwFHMfaczY3LtsWVJaLCnXUPVufzx&#10;Fj7Pp+P1++3dfNRhLPPRP2eZ21t7dzs9PYJKNKV/8d/3q5P6uVnlD4vlUiiESRagN7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1pQHQywAAAOMAAAAPAAAAAAAAAAAAAAAAAJgC&#10;AABkcnMvZG93bnJldi54bWxQSwUGAAAAAAQABAD1AAAAkAMAAAAA&#10;" filled="f" strokecolor="#168489" strokeweight="1pt">
                      <v:stroke joinstyle="miter"/>
                    </v:oval>
                  </v:group>
                  <v:shape id="مربع نص 41" o:spid="_x0000_s2501"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iL8UA&#10;AADjAAAADwAAAGRycy9kb3ducmV2LnhtbERPS0vDQBC+C/6HZQRvdjeCaZt2W4oP6MGLNd6H7JgN&#10;ZmdDdmzSf+8Kgsf53rPdz6FXZxpTF9lCsTCgiJvoOm4t1O8vdytQSZAd9pHJwoUS7HfXV1usXJz4&#10;jc4naVUO4VShBS8yVFqnxlPAtIgDceY+4xhQ8jm22o045fDQ63tjSh2w49zgcaBHT83X6TtYEHGH&#10;4lI/h3T8mF+fJm+aB6ytvb2ZDxtQQrP8i//cR5fnl2ZVrovlsoDfnz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n+Iv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F77577">
                            <w:rPr>
                              <w:rFonts w:eastAsia="Calibri" w:hAnsi="Adobe Arabic" w:cs="Adobe Arabic"/>
                              <w:b/>
                              <w:bCs/>
                              <w:color w:val="FFFFFF"/>
                              <w:kern w:val="24"/>
                              <w:sz w:val="36"/>
                              <w:szCs w:val="36"/>
                              <w:rtl/>
                              <w:lang w:bidi="ar-EG"/>
                            </w:rPr>
                            <w:t xml:space="preserve">تحسين الحالة المزاجية  </w:t>
                          </w:r>
                        </w:p>
                      </w:txbxContent>
                    </v:textbox>
                  </v:shape>
                </v:group>
                <v:shape id="صورة 54" o:spid="_x0000_s2502"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uaNfjJAAAA4wAAAA8AAABkcnMvZG93bnJldi54bWxET19LwzAQfxf8DuEE31y6CW1Xlw2VCcKe&#10;tqrs8dacbV1yqUnc6rc3guDj/f7fYjVaI07kQ+9YwXSSgSBunO65VfBSP92UIEJE1mgck4JvCrBa&#10;Xl4ssNLuzFs67WIrUgiHChV0MQ6VlKHpyGKYuIE4ce/OW4zp9K3UHs8p3Bo5y7JcWuw5NXQ40GNH&#10;zXH3ZRVs/MPhY16/mfpzu1+X5rZ4Pa43Sl1fjfd3ICKN8V/8537WaX6elfl8WhQz+P0pASCXP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i5o1+MkAAADjAAAADwAAAAAAAAAA&#10;AAAAAACfAgAAZHJzL2Rvd25yZXYueG1sUEsFBgAAAAAEAAQA9wAAAJUDAAAAAA==&#10;">
                  <v:imagedata r:id="rId74" o:title=""/>
                  <v:path arrowok="t"/>
                </v:shape>
                <w10:wrap anchorx="page"/>
                <w10:anchorlock/>
              </v:group>
            </w:pict>
          </mc:Fallback>
        </mc:AlternateContent>
      </w:r>
    </w:p>
    <w:p w:rsidR="007C6591" w:rsidRPr="00DD2A38" w:rsidRDefault="007C6591" w:rsidP="00084372">
      <w:r w:rsidRPr="00DD2A38">
        <w:rPr>
          <w:rtl/>
        </w:rPr>
        <w:t xml:space="preserve">   - التنفس العميق يُحفز إفراز هرمونات السعادة مثل الإندورفين.  </w:t>
      </w:r>
    </w:p>
    <w:p w:rsidR="007C6591" w:rsidRPr="00DD2A38" w:rsidRDefault="007C6591" w:rsidP="00084372">
      <w:r w:rsidRPr="00DD2A38">
        <w:rPr>
          <w:rtl/>
        </w:rPr>
        <w:t xml:space="preserve">   - يساعد الاسترخاء على تقليل مشاعر القلق والاكتئاب، مما يحسن المزاج العام.  </w:t>
      </w:r>
    </w:p>
    <w:p w:rsidR="007C6591" w:rsidRPr="00DD2A38" w:rsidRDefault="00084372" w:rsidP="00084372">
      <w:r w:rsidRPr="002A078C">
        <w:rPr>
          <w:rFonts w:ascii="Sakkal Majalla" w:hAnsi="Sakkal Majalla"/>
          <w:noProof/>
          <w:sz w:val="34"/>
        </w:rPr>
        <mc:AlternateContent>
          <mc:Choice Requires="wpg">
            <w:drawing>
              <wp:inline distT="0" distB="0" distL="0" distR="0" wp14:anchorId="594A8730" wp14:editId="14838B07">
                <wp:extent cx="5731510" cy="892088"/>
                <wp:effectExtent l="0" t="0" r="2540" b="22860"/>
                <wp:docPr id="160869175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756" name="مجموعة 47"/>
                        <wpg:cNvGrpSpPr/>
                        <wpg:grpSpPr>
                          <a:xfrm>
                            <a:off x="0" y="0"/>
                            <a:ext cx="5731510" cy="895351"/>
                            <a:chOff x="0" y="0"/>
                            <a:chExt cx="5878196" cy="918845"/>
                          </a:xfrm>
                        </wpg:grpSpPr>
                        <wpg:grpSp>
                          <wpg:cNvPr id="1608691757" name="مجموعة 48"/>
                          <wpg:cNvGrpSpPr/>
                          <wpg:grpSpPr>
                            <a:xfrm>
                              <a:off x="0" y="0"/>
                              <a:ext cx="5878196" cy="918845"/>
                              <a:chOff x="0" y="0"/>
                              <a:chExt cx="6240348" cy="919070"/>
                            </a:xfrm>
                          </wpg:grpSpPr>
                          <wpg:grpSp>
                            <wpg:cNvPr id="1608691758" name="مجموعة 49"/>
                            <wpg:cNvGrpSpPr/>
                            <wpg:grpSpPr>
                              <a:xfrm>
                                <a:off x="0" y="169208"/>
                                <a:ext cx="5433072" cy="580613"/>
                                <a:chOff x="0" y="169208"/>
                                <a:chExt cx="5433072" cy="580613"/>
                              </a:xfrm>
                            </wpg:grpSpPr>
                            <wps:wsp>
                              <wps:cNvPr id="160869175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76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76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762" name="مربع نص 41"/>
                          <wps:cNvSpPr txBox="1"/>
                          <wps:spPr>
                            <a:xfrm>
                              <a:off x="204466" y="256665"/>
                              <a:ext cx="4615440" cy="389157"/>
                            </a:xfrm>
                            <a:prstGeom prst="rect">
                              <a:avLst/>
                            </a:prstGeom>
                            <a:noFill/>
                          </wps:spPr>
                          <wps:txbx>
                            <w:txbxContent>
                              <w:p w:rsidR="005345A8" w:rsidRDefault="005345A8" w:rsidP="00F77577">
                                <w:pPr>
                                  <w:rPr>
                                    <w:rFonts w:eastAsia="Calibri" w:hAnsi="Adobe Arabic" w:cs="Adobe Arabic"/>
                                    <w:b/>
                                    <w:bCs/>
                                    <w:color w:val="FFFFFF"/>
                                    <w:kern w:val="24"/>
                                    <w:sz w:val="36"/>
                                    <w:szCs w:val="36"/>
                                    <w:lang w:bidi="ar-EG"/>
                                  </w:rPr>
                                </w:pPr>
                                <w:r w:rsidRPr="00F77577">
                                  <w:rPr>
                                    <w:rFonts w:eastAsia="Calibri" w:hAnsi="Adobe Arabic" w:cs="Adobe Arabic"/>
                                    <w:b/>
                                    <w:bCs/>
                                    <w:color w:val="FFFFFF"/>
                                    <w:kern w:val="24"/>
                                    <w:sz w:val="36"/>
                                    <w:szCs w:val="36"/>
                                    <w:rtl/>
                                    <w:lang w:bidi="ar-EG"/>
                                  </w:rPr>
                                  <w:t xml:space="preserve">زيادة القدرة على التحكم في الاستجابات العاطفية  </w:t>
                                </w:r>
                              </w:p>
                            </w:txbxContent>
                          </wps:txbx>
                          <wps:bodyPr wrap="square" rtlCol="1">
                            <a:spAutoFit/>
                          </wps:bodyPr>
                        </wps:wsp>
                      </wpg:grpSp>
                      <pic:pic xmlns:pic="http://schemas.openxmlformats.org/drawingml/2006/picture">
                        <pic:nvPicPr>
                          <pic:cNvPr id="1608691763"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50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Ntt+3QcAAOU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">
                <v:group id="مجموعة 47" o:spid="_x0000_s250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NgD0rIAAAA&#10;4wAAAA8AAAAAAAAAAAAAAAAAqgIAAGRycy9kb3ducmV2LnhtbFBLBQYAAAAABAAEAPoAAACfAwAA&#10;AAA=&#10;">
                  <v:group id="مجموعة 48" o:spid="_x0000_s250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wsqtHIAAAA&#10;4wAAAA8AAAAAAAAAAAAAAAAAqgIAAGRycy9kb3ducmV2LnhtbFBLBQYAAAAABAAEAPoAAACfAwAA&#10;AAA=&#10;">
                    <v:group id="مجموعة 49" o:spid="_x0000_s250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tsz6j&#10;zAAAAOMAAAAPAAAAAAAAAAAAAAAAAKoCAABkcnMvZG93bnJldi54bWxQSwUGAAAAAAQABAD6AAAA&#10;owMAAAAA&#10;">
                      <v:shape id="شكل حر 50" o:spid="_x0000_s250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nEO8YA&#10;AADjAAAADwAAAGRycy9kb3ducmV2LnhtbERPzYrCMBC+C75DGMGbpiqt2jWKCILIHrTustehGdti&#10;MylN1Pr2m4UFj/P9z2rTmVo8qHWVZQWTcQSCOLe64kLB12U/WoBwHlljbZkUvMjBZt3vrTDV9sln&#10;emS+ECGEXYoKSu+bVEqXl2TQjW1DHLirbQ36cLaF1C0+Q7ip5TSKEmmw4tBQYkO7kvJbdjcKkmP8&#10;czrl+/icHWafjoz+1tYrNRx02w8Qnjr/Fv+7DzrMT6JFspzM4yX8/RQAk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CnEO8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0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PuckA&#10;AADjAAAADwAAAGRycy9kb3ducmV2LnhtbESPQW/CMAyF75P2HyJP2gVByiQ6KAQ0bZrEcYOJs2lM&#10;WtE4XZOV8u/nAxJH28/vvW+1GXyjeupiHdjAdJKBIi6DrdkZ+Nl/juegYkK22AQmA1eKsFk/Pqyw&#10;sOHC39TvklNiwrFAA1VKbaF1LCvyGCehJZbbKXQek4yd07bDi5j7Rr9kWa491iwJFbb0XlF53v15&#10;A/jrvw7HkELsj859jGbtMLIzY56fhrclqERDuotv31sr9fNsni+mr7lQCJMsQK//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8+DPuckAAADjAAAADwAAAAAAAAAAAAAAAACYAgAA&#10;ZHJzL2Rvd25yZXYueG1sUEsFBgAAAAAEAAQA9QAAAI4DAAAAAA==&#10;" fillcolor="#a5a5a5 [2092]" stroked="f" strokeweight="1pt">
                        <v:stroke joinstyle="miter"/>
                      </v:roundrect>
                    </v:group>
                    <v:oval id="شكل بيضاوي 52" o:spid="_x0000_s250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AylscA&#10;AADjAAAADwAAAGRycy9kb3ducmV2LnhtbERPX0vDMBB/F/Ydwgm+uaR9iLNbNmQiTFDQTvd8NLe2&#10;rLmUJlu7b28Ewcf7/b/VZnKduNAQWs8GsrkCQVx523Jt4Gv/cr8AESKyxc4zGbhSgM16drPCwvqR&#10;P+lSxlqkEA4FGmhi7AspQ9WQwzD3PXHijn5wGNM51NIOOKZw18lcKS0dtpwaGuxp21B1Ks/OwMfp&#10;+H09vL6p99qPpR7dc57bvTF3t9PTEkSkKf6L/9w7m+ZrtdCP2YPO4PenBIB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8wMpbHAAAA4wAAAA8AAAAAAAAAAAAAAAAAmAIAAGRy&#10;cy9kb3ducmV2LnhtbFBLBQYAAAAABAAEAPUAAACMAwAAAAA=&#10;" filled="f" strokecolor="#168489" strokeweight="1pt">
                      <v:stroke joinstyle="miter"/>
                    </v:oval>
                  </v:group>
                  <v:shape id="مربع نص 41" o:spid="_x0000_s2510" type="#_x0000_t202" style="position:absolute;left:2044;top:2566;width:46155;height:3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TqhcUA&#10;AADjAAAADwAAAGRycy9kb3ducmV2LnhtbERPS0vDQBC+C/6HZQRvdjcFY5t2W4oP6MGLNd6H7JgN&#10;ZmdDdmzSf+8Kgsf53rPdz6FXZxpTF9lCsTCgiJvoOm4t1O8vdytQSZAd9pHJwoUS7HfXV1usXJz4&#10;jc4naVUO4VShBS8yVFqnxlPAtIgDceY+4xhQ8jm22o045fDQ66UxpQ7YcW7wONCjp+br9B0siLhD&#10;camfQzp+zK9PkzfNPdbW3t7Mhw0ooVn+xX/uo8vzS7Mq18VDuYTfnz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lOqFxQAAAOMAAAAPAAAAAAAAAAAAAAAAAJgCAABkcnMv&#10;ZG93bnJldi54bWxQSwUGAAAAAAQABAD1AAAAigMAAAAA&#10;" filled="f" stroked="f">
                    <v:textbox style="mso-fit-shape-to-text:t">
                      <w:txbxContent>
                        <w:p w:rsidR="005345A8" w:rsidRDefault="005345A8" w:rsidP="00F77577">
                          <w:pPr>
                            <w:rPr>
                              <w:rFonts w:eastAsia="Calibri" w:hAnsi="Adobe Arabic" w:cs="Adobe Arabic"/>
                              <w:b/>
                              <w:bCs/>
                              <w:color w:val="FFFFFF"/>
                              <w:kern w:val="24"/>
                              <w:sz w:val="36"/>
                              <w:szCs w:val="36"/>
                              <w:lang w:bidi="ar-EG"/>
                            </w:rPr>
                          </w:pPr>
                          <w:r w:rsidRPr="00F77577">
                            <w:rPr>
                              <w:rFonts w:eastAsia="Calibri" w:hAnsi="Adobe Arabic" w:cs="Adobe Arabic"/>
                              <w:b/>
                              <w:bCs/>
                              <w:color w:val="FFFFFF"/>
                              <w:kern w:val="24"/>
                              <w:sz w:val="36"/>
                              <w:szCs w:val="36"/>
                              <w:rtl/>
                              <w:lang w:bidi="ar-EG"/>
                            </w:rPr>
                            <w:t xml:space="preserve">زيادة القدرة على التحكم في الاستجابات العاطفية  </w:t>
                          </w:r>
                        </w:p>
                      </w:txbxContent>
                    </v:textbox>
                  </v:shape>
                </v:group>
                <v:shape id="صورة 54" o:spid="_x0000_s2511"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EPBr7JAAAA4wAAAA8AAABkcnMvZG93bnJldi54bWxET19PwjAQfyfxOzRn4ht0SDLGoBA1mJjw&#10;BFPj47ke26S9zrbC/PbWxMTH+/2/1WawRpzJh86xgukkA0FcO91xo+C5ehwXIEJE1mgck4JvCrBZ&#10;X41WWGp34T2dD7ERKYRDiQraGPtSylC3ZDFMXE+cuKPzFmM6fSO1x0sKt0beZlkuLXacGlrs6aGl&#10;+nT4sgp2/v79Y1G9mupz/7YtzGz+ctrulLq5Hu6WICIN8V/8537SaX6eFfliOs9n8PtTAkCuf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YQ8GvskAAADjAAAADwAAAAAAAAAA&#10;AAAAAACfAgAAZHJzL2Rvd25yZXYueG1sUEsFBgAAAAAEAAQA9wAAAJUDAAAAAA==&#10;">
                  <v:imagedata r:id="rId74" o:title=""/>
                  <v:path arrowok="t"/>
                </v:shape>
                <w10:wrap anchorx="page"/>
                <w10:anchorlock/>
              </v:group>
            </w:pict>
          </mc:Fallback>
        </mc:AlternateContent>
      </w:r>
    </w:p>
    <w:p w:rsidR="007C6591" w:rsidRPr="00DD2A38" w:rsidRDefault="007C6591" w:rsidP="00084372">
      <w:r w:rsidRPr="00DD2A38">
        <w:rPr>
          <w:rtl/>
        </w:rPr>
        <w:t xml:space="preserve">   - في لحظات التوتر أو الغضب، يساعد التنفس العميق على تهدئة النفس ومنع ردود الفعل السريعة وغير المدروسة.  </w:t>
      </w:r>
    </w:p>
    <w:p w:rsidR="007C6591" w:rsidRPr="00DD2A38" w:rsidRDefault="007C6591" w:rsidP="00084372">
      <w:r w:rsidRPr="00DD2A38">
        <w:rPr>
          <w:rtl/>
        </w:rPr>
        <w:t xml:space="preserve">   - يجعل الشخص أكثر قدرة على التحكم في أعصابه والتعامل مع المواقف بهدوء.  </w:t>
      </w:r>
    </w:p>
    <w:p w:rsidR="007C6591" w:rsidRPr="00DD2A38" w:rsidRDefault="00084372" w:rsidP="00084372">
      <w:r w:rsidRPr="002A078C">
        <w:rPr>
          <w:rFonts w:ascii="Sakkal Majalla" w:hAnsi="Sakkal Majalla"/>
          <w:noProof/>
          <w:sz w:val="34"/>
        </w:rPr>
        <mc:AlternateContent>
          <mc:Choice Requires="wpg">
            <w:drawing>
              <wp:inline distT="0" distB="0" distL="0" distR="0" wp14:anchorId="607890FD" wp14:editId="52BB8A1C">
                <wp:extent cx="5731510" cy="892088"/>
                <wp:effectExtent l="0" t="0" r="2540" b="22860"/>
                <wp:docPr id="160869174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747" name="مجموعة 47"/>
                        <wpg:cNvGrpSpPr/>
                        <wpg:grpSpPr>
                          <a:xfrm>
                            <a:off x="0" y="0"/>
                            <a:ext cx="5731510" cy="895351"/>
                            <a:chOff x="0" y="0"/>
                            <a:chExt cx="5878196" cy="918845"/>
                          </a:xfrm>
                        </wpg:grpSpPr>
                        <wpg:grpSp>
                          <wpg:cNvPr id="1608691748" name="مجموعة 48"/>
                          <wpg:cNvGrpSpPr/>
                          <wpg:grpSpPr>
                            <a:xfrm>
                              <a:off x="0" y="0"/>
                              <a:ext cx="5878196" cy="918845"/>
                              <a:chOff x="0" y="0"/>
                              <a:chExt cx="6240348" cy="919070"/>
                            </a:xfrm>
                          </wpg:grpSpPr>
                          <wpg:grpSp>
                            <wpg:cNvPr id="1608691749" name="مجموعة 49"/>
                            <wpg:cNvGrpSpPr/>
                            <wpg:grpSpPr>
                              <a:xfrm>
                                <a:off x="0" y="169208"/>
                                <a:ext cx="5433072" cy="580613"/>
                                <a:chOff x="0" y="169208"/>
                                <a:chExt cx="5433072" cy="580613"/>
                              </a:xfrm>
                            </wpg:grpSpPr>
                            <wps:wsp>
                              <wps:cNvPr id="160869175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75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75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753"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F77577">
                                  <w:rPr>
                                    <w:rFonts w:eastAsia="Calibri" w:hAnsi="Adobe Arabic" w:cs="Adobe Arabic"/>
                                    <w:b/>
                                    <w:bCs/>
                                    <w:color w:val="FFFFFF"/>
                                    <w:kern w:val="24"/>
                                    <w:sz w:val="36"/>
                                    <w:szCs w:val="36"/>
                                    <w:rtl/>
                                    <w:lang w:bidi="ar-EG"/>
                                  </w:rPr>
                                  <w:t xml:space="preserve">تحسين نوعية النوم  </w:t>
                                </w:r>
                              </w:p>
                            </w:txbxContent>
                          </wps:txbx>
                          <wps:bodyPr wrap="square" rtlCol="1">
                            <a:spAutoFit/>
                          </wps:bodyPr>
                        </wps:wsp>
                      </wpg:grpSp>
                      <pic:pic xmlns:pic="http://schemas.openxmlformats.org/drawingml/2006/picture">
                        <pic:nvPicPr>
                          <pic:cNvPr id="1608691754"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51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&#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">
                <v:group id="مجموعة 47" o:spid="_x0000_s251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Z9TwMyQAA&#10;AOMAAAAPAAAAAAAAAAAAAAAAAKoCAABkcnMvZG93bnJldi54bWxQSwUGAAAAAAQABAD6AAAAoAMA&#10;AAAA&#10;">
                  <v:group id="مجموعة 48" o:spid="_x0000_s251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aGqo&#10;fs0AAADjAAAADwAAAAAAAAAAAAAAAACqAgAAZHJzL2Rvd25yZXYueG1sUEsFBgAAAAAEAAQA+gAA&#10;AKQDAAAAAA==&#10;">
                    <v:group id="مجموعة 49" o:spid="_x0000_s251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HJg3lyQAA&#10;AOMAAAAPAAAAAAAAAAAAAAAAAKoCAABkcnMvZG93bnJldi54bWxQSwUGAAAAAAQABAD6AAAAoAMA&#10;AAAA&#10;">
                      <v:shape id="شكل حر 50" o:spid="_x0000_s251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NtpsoA&#10;AADjAAAADwAAAGRycy9kb3ducmV2LnhtbESPQWvCQBCF7wX/wzKCt7pRSbSpq0hBkNKDRsXrkJ0m&#10;odnZkN1q+u87h0KPM/Pmvfett4Nr1Z360Hg2MJsmoIhLbxuuDFzO++cVqBCRLbaeycAPBdhuRk9r&#10;zK1/8InuRayUmHDI0UAdY5drHcqaHIap74jl9ul7h1HGvtK2x4eYu1bPkyTTDhuWhBo7equp/Cq+&#10;nYHsPb0dj+U+PRWHxUcgZ6/WR2Mm42H3CirSEP/Ff98HK/WzZJW9zJapUAiTLEBvf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UTbab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1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Cgn8UA&#10;AADjAAAADwAAAGRycy9kb3ducmV2LnhtbERPX2vCMBB/H+w7hBvsRWZaoZ12RpHJwEenY89nc6Zl&#10;zaU2Wa3f3giCj/f7f/PlYBvRU+drxwrScQKCuHS6ZqPgZ//1NgXhA7LGxjEpuJCH5eL5aY6Fdmf+&#10;pn4XjIgh7AtUUIXQFlL6siKLfuxa4sgdXWcxxLMzUnd4juG2kZMkyaXFmmNDhS19VlT+7f6tAjzZ&#10;7e/BBef7gzHrUdYOI50p9foyrD5ABBrCQ3x3b3ScnyfTfJa+ZyncfooA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wKCfxQAAAOMAAAAPAAAAAAAAAAAAAAAAAJgCAABkcnMv&#10;ZG93bnJldi54bWxQSwUGAAAAAAQABAD1AAAAigMAAAAA&#10;" fillcolor="#a5a5a5 [2092]" stroked="f" strokeweight="1pt">
                        <v:stroke joinstyle="miter"/>
                      </v:roundrect>
                    </v:group>
                    <v:oval id="شكل بيضاوي 52" o:spid="_x0000_s251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5mXMcA&#10;AADjAAAADwAAAGRycy9kb3ducmV2LnhtbERPX2vCMBB/H+w7hBv4NhMLVleNMjYGDhRc3Xw+mrMt&#10;NpfSRFu//SIM9ni//7dcD7YRV+p87VjDZKxAEBfO1Fxq+D58PM9B+IBssHFMGm7kYb16fFhiZlzP&#10;X3TNQyliCPsMNVQhtJmUvqjIoh+7ljhyJ9dZDPHsSmk67GO4bWSiVCot1hwbKmzpraLinF+shv35&#10;9HM7fm7VrnR9nvb2PUnMQevR0/C6ABFoCP/iP/fGxPmpmqcvk9k0gftPEQC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GOZlzHAAAA4wAAAA8AAAAAAAAAAAAAAAAAmAIAAGRy&#10;cy9kb3ducmV2LnhtbFBLBQYAAAAABAAEAPUAAACMAwAAAAA=&#10;" filled="f" strokecolor="#168489" strokeweight="1pt">
                      <v:stroke joinstyle="miter"/>
                    </v:oval>
                  </v:group>
                  <v:shape id="مربع نص 41" o:spid="_x0000_s2519"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SFo8YA&#10;AADjAAAADwAAAGRycy9kb3ducmV2LnhtbERPS0/DMAy+I/EfIiNxY0lBK6MsmyYe0g5cNsrdakxT&#10;0ThVY9bu3xMkJI7+3l5v59CrE42pi2yhWBhQxE10HbcW6vfXmxWoJMgO+8hk4UwJtpvLizVWLk58&#10;oNNRWpVDOFVowYsMldap8RQwLeJAnLnPOAaUfI6tdiNOOTz0+taYUgfsODd4HOjJU/N1/A4WRNyu&#10;ONcvIe0/5rfnyZtmibW111fz7hGU0Cz/4j/33uX5pVmVD8X98g5+f8oA6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LSFo8YAAADjAAAADwAAAAAAAAAAAAAAAACYAgAAZHJz&#10;L2Rvd25yZXYueG1sUEsFBgAAAAAEAAQA9QAAAIsDA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F77577">
                            <w:rPr>
                              <w:rFonts w:eastAsia="Calibri" w:hAnsi="Adobe Arabic" w:cs="Adobe Arabic"/>
                              <w:b/>
                              <w:bCs/>
                              <w:color w:val="FFFFFF"/>
                              <w:kern w:val="24"/>
                              <w:sz w:val="36"/>
                              <w:szCs w:val="36"/>
                              <w:rtl/>
                              <w:lang w:bidi="ar-EG"/>
                            </w:rPr>
                            <w:t xml:space="preserve">تحسين نوعية النوم  </w:t>
                          </w:r>
                        </w:p>
                      </w:txbxContent>
                    </v:textbox>
                  </v:shape>
                </v:group>
                <v:shape id="صورة 54" o:spid="_x0000_s252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KVHfKAAAA4wAAAA8AAABkcnMvZG93bnJldi54bWxET91PwjAQfzfxf2jOxDfp8GOMSSFqMDHh&#10;CSbEx3M9t0l7nW2F+d9TExMf7/d9s8VgjTiQD51jBeNRBoK4drrjRsFr9XxVgAgRWaNxTAp+KMBi&#10;fn42w1K7I6/psImNSCEcSlTQxtiXUoa6JYth5HrixH04bzGm0zdSezymcGvkdZbl0mLHqaHFnp5a&#10;qvebb6tg5R/fP6fVzlRf67dlYW4m2/1ypdTlxfBwDyLSEP/Ff+4XnebnWZFPx5O7W/j9KQEg5yc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CCKVHfKAAAA4wAAAA8AAAAAAAAA&#10;AAAAAAAAnwIAAGRycy9kb3ducmV2LnhtbFBLBQYAAAAABAAEAPcAAACWAwAAAAA=&#10;">
                  <v:imagedata r:id="rId74" o:title=""/>
                  <v:path arrowok="t"/>
                </v:shape>
                <w10:wrap anchorx="page"/>
                <w10:anchorlock/>
              </v:group>
            </w:pict>
          </mc:Fallback>
        </mc:AlternateContent>
      </w:r>
    </w:p>
    <w:p w:rsidR="007C6591" w:rsidRPr="00DD2A38" w:rsidRDefault="007C6591" w:rsidP="00084372">
      <w:r w:rsidRPr="00DD2A38">
        <w:rPr>
          <w:rtl/>
        </w:rPr>
        <w:t xml:space="preserve">   - التوتر والقلق يؤديان إلى الأرق واضطرابات النوم.  </w:t>
      </w:r>
    </w:p>
    <w:p w:rsidR="007C6591" w:rsidRDefault="007C6591" w:rsidP="00F77577">
      <w:pPr>
        <w:rPr>
          <w:rtl/>
        </w:rPr>
      </w:pPr>
      <w:r w:rsidRPr="00DD2A38">
        <w:rPr>
          <w:rtl/>
        </w:rPr>
        <w:t xml:space="preserve">   - ممارسة تقنيات الاسترخاء والتنفس العميق قبل النوم يُساعد على تهدئة العقل وتحسين نوعية النوم.  </w:t>
      </w:r>
    </w:p>
    <w:p w:rsidR="007C6591" w:rsidRPr="00F77577" w:rsidRDefault="007C6591" w:rsidP="00084372">
      <w:pPr>
        <w:rPr>
          <w:b/>
          <w:bCs/>
          <w:color w:val="168489"/>
        </w:rPr>
      </w:pPr>
      <w:r w:rsidRPr="00F77577">
        <w:rPr>
          <w:rFonts w:hint="cs"/>
          <w:b/>
          <w:bCs/>
          <w:color w:val="168489"/>
          <w:rtl/>
        </w:rPr>
        <w:t>ال</w:t>
      </w:r>
      <w:r w:rsidRPr="00F77577">
        <w:rPr>
          <w:b/>
          <w:bCs/>
          <w:color w:val="168489"/>
          <w:rtl/>
        </w:rPr>
        <w:t xml:space="preserve">أوقات </w:t>
      </w:r>
      <w:r w:rsidRPr="00F77577">
        <w:rPr>
          <w:rFonts w:hint="cs"/>
          <w:b/>
          <w:bCs/>
          <w:color w:val="168489"/>
          <w:rtl/>
        </w:rPr>
        <w:t>ال</w:t>
      </w:r>
      <w:r w:rsidRPr="00F77577">
        <w:rPr>
          <w:b/>
          <w:bCs/>
          <w:color w:val="168489"/>
          <w:rtl/>
        </w:rPr>
        <w:t>مثالية لممارسة الاسترخاء والتنفس العميق</w:t>
      </w:r>
    </w:p>
    <w:p w:rsidR="007C6591" w:rsidRPr="00DD2A38" w:rsidRDefault="007C6591" w:rsidP="00084372">
      <w:r w:rsidRPr="00DD2A38">
        <w:rPr>
          <w:rtl/>
        </w:rPr>
        <w:lastRenderedPageBreak/>
        <w:t xml:space="preserve">- عند بداية اليوم لتحضير العقل والجسم للعمل.  </w:t>
      </w:r>
    </w:p>
    <w:p w:rsidR="007C6591" w:rsidRPr="00DD2A38" w:rsidRDefault="007C6591" w:rsidP="00084372">
      <w:r w:rsidRPr="00DD2A38">
        <w:rPr>
          <w:rtl/>
        </w:rPr>
        <w:t xml:space="preserve">- خلال فترات الراحة القصيرة في العمل لتخفيف الضغط.  </w:t>
      </w:r>
    </w:p>
    <w:p w:rsidR="007C6591" w:rsidRPr="00DD2A38" w:rsidRDefault="007C6591" w:rsidP="00084372">
      <w:r w:rsidRPr="00DD2A38">
        <w:rPr>
          <w:rtl/>
        </w:rPr>
        <w:t xml:space="preserve">- قبل الاجتماعات أو المهام الصعبة للحد من القلق.  </w:t>
      </w:r>
    </w:p>
    <w:p w:rsidR="007C6591" w:rsidRPr="00DD2A38" w:rsidRDefault="007C6591" w:rsidP="00084372">
      <w:r w:rsidRPr="00DD2A38">
        <w:rPr>
          <w:rtl/>
        </w:rPr>
        <w:t xml:space="preserve">- قبل النوم لتهدئة العقل والجسم.  </w:t>
      </w:r>
    </w:p>
    <w:p w:rsidR="007C6591" w:rsidRPr="00DD2A38" w:rsidRDefault="007C6591" w:rsidP="00084372">
      <w:r>
        <w:rPr>
          <w:rFonts w:hint="cs"/>
          <w:rtl/>
        </w:rPr>
        <w:t xml:space="preserve">باختصار، </w:t>
      </w:r>
      <w:r w:rsidRPr="00DD2A38">
        <w:rPr>
          <w:rtl/>
        </w:rPr>
        <w:t>الاسترخاء والتنفس العميق هما أدوات فعّالة وبسيطة للتعامل مع الضغوط المهنية والشخصية. من خلال تخصيص بضع دقائق يوميا</w:t>
      </w:r>
      <w:r>
        <w:rPr>
          <w:rFonts w:hint="cs"/>
          <w:rtl/>
        </w:rPr>
        <w:t>ً</w:t>
      </w:r>
      <w:r w:rsidRPr="00DD2A38">
        <w:rPr>
          <w:rtl/>
        </w:rPr>
        <w:t xml:space="preserve"> لممارسة هذه التقنيات، يمكن تحسين الصحة النفسية والجسدية وزيادة القدرة على مواجهة التحديات اليومية بهدوء وثقة. استخدم هذه الاستراتيجيات كجزء من روتينك اليومي لتحقق توازنا</w:t>
      </w:r>
      <w:r>
        <w:rPr>
          <w:rFonts w:hint="cs"/>
          <w:rtl/>
        </w:rPr>
        <w:t>ً</w:t>
      </w:r>
      <w:r w:rsidRPr="00DD2A38">
        <w:rPr>
          <w:rtl/>
        </w:rPr>
        <w:t xml:space="preserve"> أفضل بين العمل والحياة.</w:t>
      </w:r>
    </w:p>
    <w:tbl>
      <w:tblPr>
        <w:tblStyle w:val="TableGrid"/>
        <w:bidiVisual/>
        <w:tblW w:w="9206" w:type="dxa"/>
        <w:tblInd w:w="-4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3"/>
        <w:gridCol w:w="7243"/>
      </w:tblGrid>
      <w:tr w:rsidR="00F77577" w:rsidRPr="00BA349A" w:rsidTr="00D12968">
        <w:tc>
          <w:tcPr>
            <w:tcW w:w="1963" w:type="dxa"/>
            <w:tcBorders>
              <w:right w:val="single" w:sz="36" w:space="0" w:color="168489"/>
            </w:tcBorders>
            <w:shd w:val="clear" w:color="auto" w:fill="F2F2F2" w:themeFill="background1" w:themeFillShade="F2"/>
            <w:vAlign w:val="center"/>
          </w:tcPr>
          <w:p w:rsidR="00F77577" w:rsidRPr="00717B5A" w:rsidRDefault="00F77577" w:rsidP="005345A8">
            <w:pPr>
              <w:pageBreakBefore/>
              <w:jc w:val="center"/>
              <w:rPr>
                <w:b/>
                <w:bCs/>
                <w:rtl/>
              </w:rPr>
            </w:pPr>
            <w:r w:rsidRPr="00717B5A">
              <w:rPr>
                <w:b/>
                <w:bCs/>
                <w:noProof/>
                <w:rtl/>
              </w:rPr>
              <w:lastRenderedPageBreak/>
              <w:drawing>
                <wp:inline distT="0" distB="0" distL="0" distR="0" wp14:anchorId="35A50686" wp14:editId="16F806DE">
                  <wp:extent cx="563984" cy="563914"/>
                  <wp:effectExtent l="0" t="0" r="7620" b="7620"/>
                  <wp:docPr id="1608692710" name="Picture 1608692710"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rsidR="00F77577" w:rsidRPr="00BA349A" w:rsidRDefault="00F77577" w:rsidP="005345A8">
            <w:pPr>
              <w:jc w:val="center"/>
              <w:rPr>
                <w:rFonts w:ascii="Adobe Arabic" w:hAnsi="Adobe Arabic" w:cs="Adobe Arabic"/>
                <w:b/>
                <w:bCs/>
                <w:color w:val="168489"/>
                <w:sz w:val="36"/>
                <w:szCs w:val="40"/>
                <w:rtl/>
              </w:rPr>
            </w:pPr>
            <w:r w:rsidRPr="00F77577">
              <w:rPr>
                <w:rFonts w:ascii="Adobe Arabic" w:hAnsi="Adobe Arabic" w:cs="Adobe Arabic" w:hint="cs"/>
                <w:b/>
                <w:bCs/>
                <w:color w:val="168489"/>
                <w:sz w:val="36"/>
                <w:szCs w:val="40"/>
                <w:rtl/>
              </w:rPr>
              <w:t>"</w:t>
            </w:r>
            <w:r w:rsidRPr="00F77577">
              <w:rPr>
                <w:rFonts w:ascii="Adobe Arabic" w:hAnsi="Adobe Arabic" w:cs="Adobe Arabic"/>
                <w:b/>
                <w:bCs/>
                <w:color w:val="168489"/>
                <w:sz w:val="36"/>
                <w:szCs w:val="40"/>
                <w:rtl/>
              </w:rPr>
              <w:t>تحديد الضغوط</w:t>
            </w:r>
            <w:r w:rsidRPr="00F77577">
              <w:rPr>
                <w:rFonts w:ascii="Adobe Arabic" w:hAnsi="Adobe Arabic" w:cs="Adobe Arabic" w:hint="cs"/>
                <w:b/>
                <w:bCs/>
                <w:color w:val="168489"/>
                <w:sz w:val="36"/>
                <w:szCs w:val="40"/>
                <w:rtl/>
              </w:rPr>
              <w:t>":</w:t>
            </w:r>
          </w:p>
        </w:tc>
      </w:tr>
      <w:tr w:rsidR="00F77577" w:rsidRPr="00717B5A" w:rsidTr="00D12968">
        <w:tc>
          <w:tcPr>
            <w:tcW w:w="1963" w:type="dxa"/>
            <w:tcBorders>
              <w:right w:val="single" w:sz="36" w:space="0" w:color="168489"/>
            </w:tcBorders>
            <w:shd w:val="clear" w:color="auto" w:fill="F2F2F2" w:themeFill="background1" w:themeFillShade="F2"/>
            <w:vAlign w:val="center"/>
          </w:tcPr>
          <w:p w:rsidR="00F77577" w:rsidRPr="00717B5A" w:rsidRDefault="00F77577" w:rsidP="005345A8">
            <w:pPr>
              <w:jc w:val="center"/>
              <w:rPr>
                <w:rFonts w:ascii="Adobe Arabic" w:hAnsi="Adobe Arabic" w:cs="Adobe Arabic"/>
                <w:b/>
                <w:bCs/>
                <w:color w:val="168489"/>
                <w:sz w:val="36"/>
                <w:szCs w:val="40"/>
                <w:rtl/>
              </w:rPr>
            </w:pPr>
            <w:r w:rsidRPr="00717B5A">
              <w:rPr>
                <w:rFonts w:ascii="Adobe Arabic" w:hAnsi="Adobe Arabic" w:cs="Adobe Arabic"/>
                <w:b/>
                <w:bCs/>
                <w:color w:val="168489"/>
                <w:sz w:val="36"/>
                <w:szCs w:val="40"/>
                <w:rtl/>
              </w:rPr>
              <w:t>تنفيذ تمرين</w:t>
            </w:r>
          </w:p>
        </w:tc>
        <w:tc>
          <w:tcPr>
            <w:tcW w:w="7243" w:type="dxa"/>
            <w:vMerge/>
            <w:tcBorders>
              <w:left w:val="single" w:sz="36" w:space="0" w:color="168489"/>
            </w:tcBorders>
          </w:tcPr>
          <w:p w:rsidR="00F77577" w:rsidRPr="00717B5A" w:rsidRDefault="00F77577" w:rsidP="005345A8">
            <w:pPr>
              <w:rPr>
                <w:b/>
                <w:bCs/>
                <w:rtl/>
              </w:rPr>
            </w:pPr>
          </w:p>
        </w:tc>
      </w:tr>
      <w:tr w:rsidR="00F77577" w:rsidRPr="00D7734E" w:rsidTr="00D12968">
        <w:tc>
          <w:tcPr>
            <w:tcW w:w="9206" w:type="dxa"/>
            <w:gridSpan w:val="2"/>
          </w:tcPr>
          <w:p w:rsidR="00F77577" w:rsidRPr="00717B5A" w:rsidRDefault="00F77577" w:rsidP="005345A8"/>
          <w:p w:rsidR="00F77577" w:rsidRPr="00F77577" w:rsidRDefault="005345A8" w:rsidP="00F77577">
            <w:pPr>
              <w:rPr>
                <w:color w:val="168489"/>
              </w:rPr>
            </w:pPr>
            <w:hyperlink r:id="rId151" w:history="1">
              <w:r w:rsidR="00F77577" w:rsidRPr="005345A8">
                <w:rPr>
                  <w:rStyle w:val="Hyperlink"/>
                  <w:rtl/>
                </w:rPr>
                <w:t xml:space="preserve">الهدف من التمرين </w:t>
              </w:r>
            </w:hyperlink>
            <w:r w:rsidR="00F77577" w:rsidRPr="00F77577">
              <w:rPr>
                <w:color w:val="168489"/>
                <w:rtl/>
              </w:rPr>
              <w:t xml:space="preserve"> </w:t>
            </w:r>
          </w:p>
          <w:p w:rsidR="00F77577" w:rsidRPr="00DD2A38" w:rsidRDefault="00F77577" w:rsidP="00F77577">
            <w:r w:rsidRPr="00DD2A38">
              <w:rPr>
                <w:rtl/>
              </w:rPr>
              <w:t xml:space="preserve">- مساعدة المشاركين على التعرف على مصادر الضغوط في العمل.  </w:t>
            </w:r>
          </w:p>
          <w:p w:rsidR="00F77577" w:rsidRPr="00DD2A38" w:rsidRDefault="00F77577" w:rsidP="00F77577">
            <w:r w:rsidRPr="00DD2A38">
              <w:rPr>
                <w:rtl/>
              </w:rPr>
              <w:t xml:space="preserve">- تعزيز الوعي الذاتي بالأساليب التي يستخدمونها للتعامل مع هذه الضغوط.  </w:t>
            </w:r>
          </w:p>
          <w:p w:rsidR="00F77577" w:rsidRDefault="00F77577" w:rsidP="00F77577">
            <w:pPr>
              <w:rPr>
                <w:rtl/>
              </w:rPr>
            </w:pPr>
            <w:r w:rsidRPr="00DD2A38">
              <w:rPr>
                <w:rtl/>
              </w:rPr>
              <w:t>- مناقشة فعالية أساليبهم الحالية واستكشاف طرق أكثر فعالية للتعامل مع الضغوط.</w:t>
            </w:r>
          </w:p>
          <w:p w:rsidR="00F77577" w:rsidRPr="00F77577" w:rsidRDefault="00F77577" w:rsidP="00F77577">
            <w:pPr>
              <w:jc w:val="center"/>
            </w:pPr>
            <w:r w:rsidRPr="00717B5A">
              <w:rPr>
                <w:noProof/>
              </w:rPr>
              <w:drawing>
                <wp:inline distT="0" distB="0" distL="0" distR="0" wp14:anchorId="68CFEBF5" wp14:editId="5B4063FA">
                  <wp:extent cx="1175657" cy="1093634"/>
                  <wp:effectExtent l="0" t="0" r="5715" b="0"/>
                  <wp:docPr id="1608692712" name="Picture 1608692712" descr="Text book with pencil isolated icon Royalty Free Vector">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pic:cNvPr>
                          <pic:cNvPicPr>
                            <a:picLocks noChangeAspect="1" noChangeArrowheads="1"/>
                          </pic:cNvPicPr>
                        </pic:nvPicPr>
                        <pic:blipFill rotWithShape="1">
                          <a:blip r:embed="rId108" cstate="print">
                            <a:duotone>
                              <a:schemeClr val="accent3">
                                <a:shade val="45000"/>
                                <a:satMod val="135000"/>
                              </a:schemeClr>
                              <a:prstClr val="white"/>
                            </a:duotone>
                            <a:extLst>
                              <a:ext uri="{BEBA8EAE-BF5A-486C-A8C5-ECC9F3942E4B}">
                                <a14:imgProps xmlns:a14="http://schemas.microsoft.com/office/drawing/2010/main">
                                  <a14:imgLayer r:embed="rId109">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178198" cy="1095997"/>
                          </a:xfrm>
                          <a:prstGeom prst="rect">
                            <a:avLst/>
                          </a:prstGeom>
                          <a:noFill/>
                        </pic:spPr>
                      </pic:pic>
                    </a:graphicData>
                  </a:graphic>
                </wp:inline>
              </w:drawing>
            </w:r>
          </w:p>
        </w:tc>
      </w:tr>
    </w:tbl>
    <w:p w:rsidR="00D12968" w:rsidRDefault="00D12968" w:rsidP="00D12968">
      <w:pPr>
        <w:ind w:left="-755"/>
      </w:pPr>
      <w:r>
        <w:rPr>
          <w:noProof/>
        </w:rPr>
        <mc:AlternateContent>
          <mc:Choice Requires="wps">
            <w:drawing>
              <wp:inline distT="0" distB="0" distL="0" distR="0" wp14:anchorId="7C8E8F3A" wp14:editId="7B8C79B3">
                <wp:extent cx="6664960" cy="5111750"/>
                <wp:effectExtent l="0" t="0" r="21590" b="12700"/>
                <wp:docPr id="294404972"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64960" cy="5111750"/>
                        </a:xfrm>
                        <a:prstGeom prst="roundRect">
                          <a:avLst>
                            <a:gd name="adj" fmla="val 16667"/>
                          </a:avLst>
                        </a:prstGeom>
                        <a:solidFill>
                          <a:srgbClr val="EAF4E4"/>
                        </a:solidFill>
                        <a:ln w="12700">
                          <a:solidFill>
                            <a:schemeClr val="accent6"/>
                          </a:solidFill>
                          <a:miter lim="800000"/>
                          <a:headEnd/>
                          <a:tailEnd/>
                        </a:ln>
                      </wps:spPr>
                      <wps:txbx>
                        <w:txbxContent>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_x0000_s2521" style="width:524.8pt;height:402.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" fillcolor="#eaf4e4" strokecolor="#70ad47 [3209]" strokeweight="1pt">
                <v:stroke joinstyle="miter"/>
                <v:textbox inset="0,3mm,0">
                  <w:txbxContent>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jc w:val="center"/>
                        <w:rPr>
                          <w:sz w:val="22"/>
                          <w:szCs w:val="28"/>
                          <w:rtl/>
                          <w:lang w:bidi="ar-SY"/>
                        </w:rPr>
                      </w:pPr>
                    </w:p>
                  </w:txbxContent>
                </v:textbox>
                <w10:wrap anchorx="page"/>
                <w10:anchorlock/>
              </v:roundrect>
            </w:pict>
          </mc:Fallback>
        </mc:AlternateContent>
      </w:r>
    </w:p>
    <w:tbl>
      <w:tblPr>
        <w:tblStyle w:val="TableGrid"/>
        <w:bidiVisual/>
        <w:tblW w:w="9628" w:type="dxa"/>
        <w:tblInd w:w="-3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F77577" w:rsidRPr="00C9255C" w:rsidTr="00D12968">
        <w:trPr>
          <w:trHeight w:val="2152"/>
        </w:trPr>
        <w:tc>
          <w:tcPr>
            <w:tcW w:w="2122" w:type="dxa"/>
            <w:tcBorders>
              <w:right w:val="single" w:sz="36" w:space="0" w:color="808080" w:themeColor="background1" w:themeShade="80"/>
            </w:tcBorders>
            <w:shd w:val="clear" w:color="auto" w:fill="F2F2F2" w:themeFill="background1" w:themeFillShade="F2"/>
            <w:vAlign w:val="center"/>
          </w:tcPr>
          <w:p w:rsidR="00F77577" w:rsidRPr="00C9255C" w:rsidRDefault="00F77577" w:rsidP="005345A8">
            <w:pPr>
              <w:pageBreakBefore/>
              <w:jc w:val="center"/>
              <w:rPr>
                <w:rFonts w:ascii="Adobe Arabic" w:hAnsi="Adobe Arabic" w:cs="Adobe Arabic"/>
                <w:b/>
                <w:bCs/>
                <w:color w:val="168489"/>
                <w:sz w:val="40"/>
                <w:szCs w:val="48"/>
                <w:rtl/>
                <w:lang w:bidi="ar-SY"/>
              </w:rPr>
            </w:pPr>
            <w:r w:rsidRPr="00C9255C">
              <w:rPr>
                <w:rFonts w:ascii="Adobe Arabic" w:hAnsi="Adobe Arabic" w:cs="Adobe Arabic"/>
                <w:b/>
                <w:bCs/>
                <w:noProof/>
                <w:color w:val="168489"/>
                <w:sz w:val="40"/>
                <w:szCs w:val="48"/>
                <w:rtl/>
              </w:rPr>
              <w:lastRenderedPageBreak/>
              <w:drawing>
                <wp:inline distT="0" distB="0" distL="0" distR="0" wp14:anchorId="29E84E04" wp14:editId="6246F183">
                  <wp:extent cx="485140" cy="485140"/>
                  <wp:effectExtent l="0" t="0" r="0" b="0"/>
                  <wp:docPr id="1608692713" name="Picture 1608692713"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rsidR="00F77577" w:rsidRPr="00C9255C" w:rsidRDefault="00F77577" w:rsidP="005345A8">
            <w:pPr>
              <w:jc w:val="center"/>
              <w:rPr>
                <w:rFonts w:ascii="Adobe Arabic" w:hAnsi="Adobe Arabic" w:cs="Adobe Arabic"/>
                <w:b/>
                <w:bCs/>
                <w:color w:val="168489"/>
                <w:sz w:val="40"/>
                <w:szCs w:val="48"/>
                <w:rtl/>
                <w:lang w:bidi="ar-SY"/>
              </w:rPr>
            </w:pPr>
            <w:r w:rsidRPr="00C9255C">
              <w:rPr>
                <w:rFonts w:ascii="Adobe Arabic" w:hAnsi="Adobe Arabic" w:cs="Adobe Arabic"/>
                <w:b/>
                <w:bCs/>
                <w:color w:val="168489"/>
                <w:sz w:val="40"/>
                <w:szCs w:val="48"/>
                <w:rtl/>
                <w:lang w:bidi="ar-SY"/>
              </w:rPr>
              <w:t>ممارسة نشاط تدريبي</w:t>
            </w:r>
          </w:p>
        </w:tc>
        <w:tc>
          <w:tcPr>
            <w:tcW w:w="7506" w:type="dxa"/>
            <w:tcBorders>
              <w:left w:val="single" w:sz="36" w:space="0" w:color="808080" w:themeColor="background1" w:themeShade="80"/>
            </w:tcBorders>
            <w:shd w:val="clear" w:color="auto" w:fill="F2F2F2" w:themeFill="background1" w:themeFillShade="F2"/>
          </w:tcPr>
          <w:p w:rsidR="00F77577" w:rsidRDefault="00F77577" w:rsidP="005345A8">
            <w:pPr>
              <w:jc w:val="center"/>
              <w:rPr>
                <w:rFonts w:ascii="Adobe Arabic" w:hAnsi="Adobe Arabic" w:cs="Adobe Arabic"/>
                <w:b/>
                <w:bCs/>
                <w:color w:val="168489"/>
                <w:sz w:val="40"/>
                <w:szCs w:val="48"/>
                <w:lang w:bidi="ar-SY"/>
              </w:rPr>
            </w:pPr>
          </w:p>
          <w:p w:rsidR="00F77577" w:rsidRPr="00960E81" w:rsidRDefault="00F77577" w:rsidP="005345A8">
            <w:pPr>
              <w:jc w:val="center"/>
              <w:rPr>
                <w:rFonts w:ascii="Adobe Arabic" w:hAnsi="Adobe Arabic" w:cs="Adobe Arabic"/>
                <w:b/>
                <w:bCs/>
                <w:color w:val="168489"/>
                <w:sz w:val="40"/>
                <w:szCs w:val="48"/>
                <w:lang w:bidi="ar-SY"/>
              </w:rPr>
            </w:pPr>
            <w:r w:rsidRPr="00F77577">
              <w:rPr>
                <w:rFonts w:ascii="Adobe Arabic" w:hAnsi="Adobe Arabic" w:cs="Adobe Arabic" w:hint="cs"/>
                <w:b/>
                <w:bCs/>
                <w:color w:val="168489"/>
                <w:sz w:val="40"/>
                <w:szCs w:val="48"/>
                <w:rtl/>
                <w:lang w:bidi="ar-SY"/>
              </w:rPr>
              <w:t>"</w:t>
            </w:r>
            <w:r w:rsidRPr="00F77577">
              <w:rPr>
                <w:rFonts w:ascii="Adobe Arabic" w:hAnsi="Adobe Arabic" w:cs="Adobe Arabic"/>
                <w:b/>
                <w:bCs/>
                <w:color w:val="168489"/>
                <w:sz w:val="40"/>
                <w:szCs w:val="48"/>
                <w:rtl/>
                <w:lang w:bidi="ar-SY"/>
              </w:rPr>
              <w:t>التنفس العميق</w:t>
            </w:r>
            <w:r w:rsidRPr="00F77577">
              <w:rPr>
                <w:rFonts w:ascii="Adobe Arabic" w:hAnsi="Adobe Arabic" w:cs="Adobe Arabic" w:hint="cs"/>
                <w:b/>
                <w:bCs/>
                <w:color w:val="168489"/>
                <w:sz w:val="40"/>
                <w:szCs w:val="48"/>
                <w:rtl/>
                <w:lang w:bidi="ar-SY"/>
              </w:rPr>
              <w:t>":</w:t>
            </w:r>
          </w:p>
        </w:tc>
      </w:tr>
    </w:tbl>
    <w:p w:rsidR="007C6591" w:rsidRDefault="007C6591" w:rsidP="00F77577">
      <w:pPr>
        <w:rPr>
          <w:rtl/>
        </w:rPr>
      </w:pPr>
    </w:p>
    <w:p w:rsidR="007C6591" w:rsidRPr="00F77577" w:rsidRDefault="005345A8" w:rsidP="00F77577">
      <w:pPr>
        <w:rPr>
          <w:color w:val="168489"/>
        </w:rPr>
      </w:pPr>
      <w:hyperlink r:id="rId152" w:history="1">
        <w:r w:rsidR="007C6591" w:rsidRPr="005345A8">
          <w:rPr>
            <w:rStyle w:val="Hyperlink"/>
            <w:rtl/>
          </w:rPr>
          <w:t xml:space="preserve">الهدف من النشاط </w:t>
        </w:r>
      </w:hyperlink>
      <w:r w:rsidR="007C6591" w:rsidRPr="00F77577">
        <w:rPr>
          <w:color w:val="168489"/>
          <w:rtl/>
        </w:rPr>
        <w:t xml:space="preserve"> </w:t>
      </w:r>
    </w:p>
    <w:p w:rsidR="007C6591" w:rsidRPr="00DD2A38" w:rsidRDefault="007C6591" w:rsidP="00F77577">
      <w:r w:rsidRPr="00DD2A38">
        <w:rPr>
          <w:rtl/>
        </w:rPr>
        <w:t xml:space="preserve">- تعليم المشاركين تقنية التنفس العميق كوسيلة فعّالة لتخفيف التوتر.  </w:t>
      </w:r>
    </w:p>
    <w:p w:rsidR="007C6591" w:rsidRPr="00DD2A38" w:rsidRDefault="007C6591" w:rsidP="00F77577">
      <w:r w:rsidRPr="00DD2A38">
        <w:rPr>
          <w:rtl/>
        </w:rPr>
        <w:t xml:space="preserve">- تعزيز الوعي بأهمية الاسترخاء وتهدئة الجهاز العصبي.  </w:t>
      </w:r>
    </w:p>
    <w:p w:rsidR="007C6591" w:rsidRDefault="007C6591" w:rsidP="00F77577">
      <w:pPr>
        <w:rPr>
          <w:rtl/>
        </w:rPr>
      </w:pPr>
      <w:r w:rsidRPr="00DD2A38">
        <w:rPr>
          <w:rtl/>
        </w:rPr>
        <w:t xml:space="preserve">- إتاحة الفرصة للمشاركين لتجربة تأثير التنفس العميق ومشاركة شعورهم بعده.  </w:t>
      </w:r>
    </w:p>
    <w:p w:rsidR="009F34C6" w:rsidRDefault="009F34C6" w:rsidP="00F77577">
      <w:pPr>
        <w:rPr>
          <w:rtl/>
        </w:rPr>
      </w:pPr>
    </w:p>
    <w:p w:rsidR="00D12968" w:rsidRDefault="00D12968" w:rsidP="00D12968">
      <w:pPr>
        <w:ind w:left="-755"/>
        <w:rPr>
          <w:rtl/>
        </w:rPr>
        <w:sectPr w:rsidR="00D12968" w:rsidSect="00AA22C9">
          <w:pgSz w:w="11906" w:h="16838" w:code="9"/>
          <w:pgMar w:top="1440" w:right="1440" w:bottom="1440" w:left="1440" w:header="113" w:footer="0" w:gutter="0"/>
          <w:cols w:space="720"/>
          <w:titlePg/>
          <w:docGrid w:linePitch="381"/>
        </w:sectPr>
      </w:pPr>
      <w:r>
        <w:rPr>
          <w:noProof/>
        </w:rPr>
        <mc:AlternateContent>
          <mc:Choice Requires="wps">
            <w:drawing>
              <wp:inline distT="0" distB="0" distL="0" distR="0" wp14:anchorId="63827275" wp14:editId="3A55523D">
                <wp:extent cx="6626855" cy="4959350"/>
                <wp:effectExtent l="0" t="0" r="22225" b="12700"/>
                <wp:docPr id="519722153"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26855" cy="4959350"/>
                        </a:xfrm>
                        <a:prstGeom prst="roundRect">
                          <a:avLst>
                            <a:gd name="adj" fmla="val 16667"/>
                          </a:avLst>
                        </a:prstGeom>
                        <a:solidFill>
                          <a:srgbClr val="EAF4E4"/>
                        </a:solidFill>
                        <a:ln w="12700">
                          <a:solidFill>
                            <a:schemeClr val="accent6"/>
                          </a:solidFill>
                          <a:miter lim="800000"/>
                          <a:headEnd/>
                          <a:tailEnd/>
                        </a:ln>
                      </wps:spPr>
                      <wps:txbx>
                        <w:txbxContent>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_x0000_s2522" style="width:521.8pt;height:390.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" fillcolor="#eaf4e4" strokecolor="#70ad47 [3209]" strokeweight="1pt">
                <v:stroke joinstyle="miter"/>
                <v:textbox inset="0,3mm,0">
                  <w:txbxContent>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D12968">
                      <w:pPr>
                        <w:jc w:val="center"/>
                        <w:rPr>
                          <w:sz w:val="22"/>
                          <w:szCs w:val="28"/>
                          <w:rtl/>
                          <w:lang w:bidi="ar-SY"/>
                        </w:rPr>
                      </w:pPr>
                    </w:p>
                  </w:txbxContent>
                </v:textbox>
                <w10:wrap anchorx="page"/>
                <w10:anchorlock/>
              </v:roundrect>
            </w:pict>
          </mc:Fallback>
        </mc:AlternateContent>
      </w:r>
    </w:p>
    <w:tbl>
      <w:tblPr>
        <w:tblStyle w:val="TableGrid"/>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958"/>
        <w:gridCol w:w="3433"/>
        <w:gridCol w:w="1099"/>
      </w:tblGrid>
      <w:tr w:rsidR="00F01FA2" w:rsidRPr="00707A32" w:rsidTr="005345A8">
        <w:tc>
          <w:tcPr>
            <w:tcW w:w="5000" w:type="pct"/>
            <w:gridSpan w:val="3"/>
            <w:tcBorders>
              <w:left w:val="single" w:sz="4" w:space="0" w:color="168489"/>
              <w:right w:val="single" w:sz="4" w:space="0" w:color="168489"/>
            </w:tcBorders>
            <w:shd w:val="clear" w:color="auto" w:fill="F2F2F2" w:themeFill="background1" w:themeFillShade="F2"/>
          </w:tcPr>
          <w:p w:rsidR="00F01FA2" w:rsidRPr="00781A2F" w:rsidRDefault="00F01FA2" w:rsidP="005345A8">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rsidTr="005345A8">
        <w:tc>
          <w:tcPr>
            <w:tcW w:w="2612" w:type="pct"/>
            <w:tcBorders>
              <w:left w:val="single" w:sz="4" w:space="0" w:color="168489"/>
              <w:right w:val="single" w:sz="4" w:space="0" w:color="168489"/>
            </w:tcBorders>
            <w:shd w:val="clear" w:color="auto" w:fill="auto"/>
          </w:tcPr>
          <w:p w:rsidR="00F01FA2" w:rsidRDefault="00F01FA2" w:rsidP="005345A8">
            <w:pPr>
              <w:pStyle w:val="bold"/>
              <w:jc w:val="center"/>
              <w:rPr>
                <w:color w:val="168489"/>
                <w:sz w:val="40"/>
                <w:szCs w:val="40"/>
                <w:rtl/>
                <w:lang w:bidi="ar-EG"/>
              </w:rPr>
            </w:pPr>
            <w:r>
              <w:rPr>
                <w:noProof/>
              </w:rPr>
              <w:drawing>
                <wp:inline distT="0" distB="0" distL="0" distR="0" wp14:anchorId="70EF3B50" wp14:editId="24C35916">
                  <wp:extent cx="417155" cy="417165"/>
                  <wp:effectExtent l="0" t="0" r="2540" b="2540"/>
                  <wp:docPr id="1465698216" name="Picture 1465698216"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57"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rsidR="00F01FA2" w:rsidRPr="00F01FA2" w:rsidRDefault="00F01FA2" w:rsidP="005345A8">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rsidR="00F01FA2" w:rsidRDefault="00F01FA2" w:rsidP="005345A8">
            <w:pPr>
              <w:pStyle w:val="bold"/>
              <w:jc w:val="center"/>
              <w:rPr>
                <w:color w:val="168489"/>
                <w:sz w:val="40"/>
                <w:szCs w:val="40"/>
                <w:rtl/>
                <w:lang w:bidi="ar-EG"/>
              </w:rPr>
            </w:pPr>
            <w:r>
              <w:rPr>
                <w:noProof/>
              </w:rPr>
              <w:drawing>
                <wp:inline distT="0" distB="0" distL="0" distR="0" wp14:anchorId="753D5F8E" wp14:editId="4E87BE20">
                  <wp:extent cx="371475" cy="400050"/>
                  <wp:effectExtent l="0" t="0" r="9525" b="0"/>
                  <wp:docPr id="1465698217" name="Picture 1465698217"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8"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rsidR="00F01FA2" w:rsidRPr="00F01FA2" w:rsidRDefault="00162D45" w:rsidP="005345A8">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shd w:val="clear" w:color="auto" w:fill="auto"/>
          </w:tcPr>
          <w:p w:rsidR="00F01FA2" w:rsidRPr="00F01FA2" w:rsidRDefault="00F01FA2" w:rsidP="005345A8">
            <w:pPr>
              <w:pStyle w:val="bold"/>
              <w:bidi w:val="0"/>
              <w:jc w:val="center"/>
              <w:rPr>
                <w:color w:val="168489"/>
                <w:sz w:val="40"/>
                <w:szCs w:val="40"/>
                <w:rtl/>
                <w:lang w:bidi="ar-EG"/>
              </w:rPr>
            </w:pPr>
            <w:r w:rsidRPr="00595B2E">
              <w:rPr>
                <w:noProof/>
              </w:rPr>
              <w:drawing>
                <wp:inline distT="0" distB="0" distL="0" distR="0" wp14:anchorId="4895AF0F" wp14:editId="3169BFB2">
                  <wp:extent cx="286893" cy="286893"/>
                  <wp:effectExtent l="0" t="0" r="0" b="0"/>
                  <wp:docPr id="1465698218" name="Picture 1465698218"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9"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rsidTr="005345A8">
        <w:tc>
          <w:tcPr>
            <w:tcW w:w="2612" w:type="pct"/>
            <w:tcBorders>
              <w:left w:val="single" w:sz="4" w:space="0" w:color="168489"/>
              <w:right w:val="single" w:sz="4" w:space="0" w:color="168489"/>
            </w:tcBorders>
            <w:vAlign w:val="center"/>
          </w:tcPr>
          <w:p w:rsidR="007C6591" w:rsidRPr="007C6591" w:rsidRDefault="007C6591" w:rsidP="007C6591">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7C6591">
              <w:rPr>
                <w:rFonts w:ascii="Adobe Arabic" w:eastAsia="Calibri" w:hAnsi="Adobe Arabic" w:cs="Adobe Arabic" w:hint="cs"/>
                <w:color w:val="0D0D0D" w:themeColor="text1" w:themeTint="F2"/>
                <w:sz w:val="32"/>
                <w:szCs w:val="32"/>
                <w:rtl/>
                <w:lang w:bidi="ar-EG"/>
              </w:rPr>
              <w:t>مشاهدة فيديو تدريبي.</w:t>
            </w:r>
          </w:p>
          <w:p w:rsidR="007C6591" w:rsidRPr="007C6591" w:rsidRDefault="007C6591" w:rsidP="007C6591">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sidRPr="007C6591">
              <w:rPr>
                <w:rFonts w:ascii="Adobe Arabic" w:eastAsia="Calibri" w:hAnsi="Adobe Arabic" w:cs="Adobe Arabic"/>
                <w:color w:val="0D0D0D" w:themeColor="text1" w:themeTint="F2"/>
                <w:sz w:val="32"/>
                <w:szCs w:val="32"/>
                <w:rtl/>
                <w:lang w:bidi="ar-EG"/>
              </w:rPr>
              <w:t xml:space="preserve">أهمية التوازن بين الحياة المهنية والشخصية للصحة النفسية.  </w:t>
            </w:r>
          </w:p>
          <w:p w:rsidR="007C6591" w:rsidRPr="007C6591" w:rsidRDefault="007C6591" w:rsidP="007C6591">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sidRPr="007C6591">
              <w:rPr>
                <w:rFonts w:ascii="Adobe Arabic" w:eastAsia="Calibri" w:hAnsi="Adobe Arabic" w:cs="Adobe Arabic"/>
                <w:color w:val="0D0D0D" w:themeColor="text1" w:themeTint="F2"/>
                <w:sz w:val="32"/>
                <w:szCs w:val="32"/>
                <w:rtl/>
                <w:lang w:bidi="ar-EG"/>
              </w:rPr>
              <w:t xml:space="preserve">كيفية إدارة الوقت بشكل فعّال لتحقيق التوازن.  </w:t>
            </w:r>
          </w:p>
          <w:p w:rsidR="00F01FA2" w:rsidRPr="007C6591" w:rsidRDefault="007C6591" w:rsidP="007C6591">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7C6591">
              <w:rPr>
                <w:rFonts w:ascii="Adobe Arabic" w:eastAsia="Calibri" w:hAnsi="Adobe Arabic" w:cs="Adobe Arabic"/>
                <w:color w:val="0D0D0D" w:themeColor="text1" w:themeTint="F2"/>
                <w:sz w:val="32"/>
                <w:szCs w:val="32"/>
                <w:rtl/>
                <w:lang w:bidi="ar-EG"/>
              </w:rPr>
              <w:t xml:space="preserve">وضع حدود بين العمل والحياة الشخصية. </w:t>
            </w:r>
          </w:p>
        </w:tc>
        <w:tc>
          <w:tcPr>
            <w:tcW w:w="1809" w:type="pct"/>
            <w:tcBorders>
              <w:left w:val="single" w:sz="4" w:space="0" w:color="168489"/>
              <w:right w:val="single" w:sz="4" w:space="0" w:color="168489"/>
            </w:tcBorders>
            <w:vAlign w:val="center"/>
          </w:tcPr>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استخدام فيديوهات تدريبية.</w:t>
            </w:r>
          </w:p>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rsidR="00F01FA2" w:rsidRPr="00781A2F" w:rsidRDefault="00162D45" w:rsidP="00162D45">
            <w:pPr>
              <w:pStyle w:val="ListParagraph"/>
              <w:numPr>
                <w:ilvl w:val="0"/>
                <w:numId w:val="8"/>
              </w:numPr>
              <w:spacing w:after="0" w:line="240" w:lineRule="auto"/>
              <w:jc w:val="lowKashida"/>
              <w:rPr>
                <w:rFonts w:ascii="Adobe Arabic" w:eastAsia="Calibri" w:hAnsi="Adobe Arabic" w:cs="Adobe Arabic"/>
                <w:color w:val="0D0D0D" w:themeColor="text1" w:themeTint="F2"/>
                <w:sz w:val="36"/>
                <w:szCs w:val="36"/>
                <w:rtl/>
                <w:lang w:bidi="ar-EG"/>
              </w:rPr>
            </w:pPr>
            <w:r w:rsidRPr="00162D45">
              <w:rPr>
                <w:rFonts w:ascii="Adobe Arabic" w:eastAsia="Calibri" w:hAnsi="Adobe Arabic" w:cs="Adobe Arabic"/>
                <w:color w:val="0D0D0D" w:themeColor="text1" w:themeTint="F2"/>
                <w:sz w:val="32"/>
                <w:szCs w:val="32"/>
                <w:rtl/>
                <w:lang w:bidi="ar-EG"/>
              </w:rPr>
              <w:t>تنفيذ أنشطة تعاونيّة.</w:t>
            </w:r>
          </w:p>
        </w:tc>
        <w:tc>
          <w:tcPr>
            <w:tcW w:w="579" w:type="pct"/>
            <w:tcBorders>
              <w:left w:val="single" w:sz="4" w:space="0" w:color="168489"/>
              <w:right w:val="single" w:sz="4" w:space="0" w:color="168489"/>
            </w:tcBorders>
            <w:vAlign w:val="center"/>
          </w:tcPr>
          <w:p w:rsidR="00F01FA2" w:rsidRPr="00F01FA2" w:rsidRDefault="00F01FA2" w:rsidP="005345A8">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rsidR="00F01FA2" w:rsidRPr="00423539" w:rsidRDefault="00F01FA2" w:rsidP="00F01FA2">
      <w:pPr>
        <w:spacing w:line="240" w:lineRule="auto"/>
        <w:jc w:val="center"/>
        <w:rPr>
          <w:rFonts w:cs="PT Bold Heading"/>
          <w:sz w:val="52"/>
          <w:szCs w:val="56"/>
          <w:rtl/>
        </w:rPr>
      </w:pPr>
      <w:r>
        <w:rPr>
          <w:rFonts w:cs="PT Bold Heading"/>
          <w:noProof/>
          <w:sz w:val="52"/>
          <w:szCs w:val="56"/>
          <w:rtl/>
        </w:rPr>
        <mc:AlternateContent>
          <mc:Choice Requires="wpg">
            <w:drawing>
              <wp:anchor distT="0" distB="0" distL="114300" distR="114300" simplePos="0" relativeHeight="252777472" behindDoc="0" locked="0" layoutInCell="1" allowOverlap="1" wp14:anchorId="40EBE30F" wp14:editId="14D8E26E">
                <wp:simplePos x="0" y="0"/>
                <wp:positionH relativeFrom="column">
                  <wp:posOffset>130629</wp:posOffset>
                </wp:positionH>
                <wp:positionV relativeFrom="paragraph">
                  <wp:posOffset>-463138</wp:posOffset>
                </wp:positionV>
                <wp:extent cx="6352560" cy="6899563"/>
                <wp:effectExtent l="0" t="0" r="0" b="0"/>
                <wp:wrapNone/>
                <wp:docPr id="1451488605" name="Group 1451488605"/>
                <wp:cNvGraphicFramePr/>
                <a:graphic xmlns:a="http://schemas.openxmlformats.org/drawingml/2006/main">
                  <a:graphicData uri="http://schemas.microsoft.com/office/word/2010/wordprocessingGroup">
                    <wpg:wgp>
                      <wpg:cNvGrpSpPr/>
                      <wpg:grpSpPr>
                        <a:xfrm>
                          <a:off x="0" y="0"/>
                          <a:ext cx="6352560" cy="6899563"/>
                          <a:chOff x="0" y="0"/>
                          <a:chExt cx="6352560" cy="6899563"/>
                        </a:xfrm>
                      </wpg:grpSpPr>
                      <wpg:grpSp>
                        <wpg:cNvPr id="1451488606" name="Group 1451488606"/>
                        <wpg:cNvGrpSpPr/>
                        <wpg:grpSpPr>
                          <a:xfrm>
                            <a:off x="161925" y="2571750"/>
                            <a:ext cx="5425867" cy="4327813"/>
                            <a:chOff x="-2" y="0"/>
                            <a:chExt cx="5425939" cy="4328120"/>
                          </a:xfrm>
                        </wpg:grpSpPr>
                        <wpg:grpSp>
                          <wpg:cNvPr id="1451488607" name="Group 25"/>
                          <wpg:cNvGrpSpPr/>
                          <wpg:grpSpPr>
                            <a:xfrm>
                              <a:off x="3130302" y="0"/>
                              <a:ext cx="2262067" cy="515506"/>
                              <a:chOff x="3849928" y="0"/>
                              <a:chExt cx="2262067" cy="515506"/>
                            </a:xfrm>
                          </wpg:grpSpPr>
                          <wpg:grpSp>
                            <wpg:cNvPr id="1451488608" name="Group 1451488608"/>
                            <wpg:cNvGrpSpPr/>
                            <wpg:grpSpPr>
                              <a:xfrm>
                                <a:off x="5606227" y="0"/>
                                <a:ext cx="505768" cy="515506"/>
                                <a:chOff x="5606227" y="0"/>
                                <a:chExt cx="505768" cy="515506"/>
                              </a:xfrm>
                            </wpg:grpSpPr>
                            <wps:wsp>
                              <wps:cNvPr id="1451488609" name="Oval 1451488609"/>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610" name="Picture 1451488610" descr="Target "/>
                                <pic:cNvPicPr>
                                  <a:picLocks noChangeAspect="1" noChangeArrowheads="1"/>
                                </pic:cNvPicPr>
                              </pic:nvPicPr>
                              <pic:blipFill>
                                <a:blip r:embed="rId47"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11" name="TextBox 34"/>
                            <wps:cNvSpPr txBox="1"/>
                            <wps:spPr>
                              <a:xfrm>
                                <a:off x="3849928" y="69934"/>
                                <a:ext cx="1755152" cy="441349"/>
                              </a:xfrm>
                              <a:prstGeom prst="rect">
                                <a:avLst/>
                              </a:prstGeom>
                              <a:noFill/>
                            </wps:spPr>
                            <wps:txbx>
                              <w:txbxContent>
                                <w:p w:rsidR="005345A8" w:rsidRPr="00BC6FB1" w:rsidRDefault="005345A8" w:rsidP="005345A8">
                                  <w:pPr>
                                    <w:jc w:val="center"/>
                                    <w:rPr>
                                      <w:rFonts w:ascii="Adobe Arabic" w:eastAsia="GE Dinar One" w:hAnsi="Adobe Arabic" w:cs="Adobe Arabic"/>
                                      <w:b/>
                                      <w:bCs/>
                                      <w:color w:val="000000"/>
                                      <w:kern w:val="24"/>
                                      <w:sz w:val="44"/>
                                      <w:szCs w:val="44"/>
                                      <w:lang w:bidi="ar-SY"/>
                                    </w:rPr>
                                  </w:pPr>
                                  <w:hyperlink r:id="rId153" w:history="1">
                                    <w:r w:rsidRPr="005345A8">
                                      <w:rPr>
                                        <w:rStyle w:val="Hyperlink"/>
                                        <w:rFonts w:ascii="Adobe Arabic" w:eastAsia="GE Dinar One" w:hAnsi="Adobe Arabic" w:cs="Adobe Arabic"/>
                                        <w:b/>
                                        <w:bCs/>
                                        <w:kern w:val="24"/>
                                        <w:sz w:val="44"/>
                                        <w:szCs w:val="44"/>
                                        <w:rtl/>
                                        <w:lang w:bidi="ar-SY"/>
                                      </w:rPr>
                                      <w:t>أهداف الجلسة</w:t>
                                    </w:r>
                                  </w:hyperlink>
                                </w:p>
                              </w:txbxContent>
                            </wps:txbx>
                            <wps:bodyPr wrap="square" rtlCol="0">
                              <a:spAutoFit/>
                            </wps:bodyPr>
                          </wps:wsp>
                        </wpg:grpSp>
                        <wpg:grpSp>
                          <wpg:cNvPr id="1451488612" name="Group 26"/>
                          <wpg:cNvGrpSpPr/>
                          <wpg:grpSpPr>
                            <a:xfrm>
                              <a:off x="-2" y="9939"/>
                              <a:ext cx="2261237" cy="514985"/>
                              <a:chOff x="-2" y="0"/>
                              <a:chExt cx="2261545" cy="515506"/>
                            </a:xfrm>
                          </wpg:grpSpPr>
                          <wps:wsp>
                            <wps:cNvPr id="1451488613" name="Oval 1451488613"/>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614" name="TextBox 34"/>
                            <wps:cNvSpPr txBox="1"/>
                            <wps:spPr>
                              <a:xfrm>
                                <a:off x="-2" y="69936"/>
                                <a:ext cx="1756026" cy="441796"/>
                              </a:xfrm>
                              <a:prstGeom prst="rect">
                                <a:avLst/>
                              </a:prstGeom>
                              <a:noFill/>
                            </wps:spPr>
                            <wps:txbx>
                              <w:txbxContent>
                                <w:p w:rsidR="005345A8" w:rsidRPr="00BC6FB1" w:rsidRDefault="005345A8" w:rsidP="005345A8">
                                  <w:pPr>
                                    <w:jc w:val="center"/>
                                    <w:rPr>
                                      <w:rFonts w:ascii="Adobe Arabic" w:eastAsia="GE Dinar One" w:hAnsi="Adobe Arabic" w:cs="Adobe Arabic" w:hint="cs"/>
                                      <w:b/>
                                      <w:bCs/>
                                      <w:color w:val="000000"/>
                                      <w:kern w:val="24"/>
                                      <w:sz w:val="44"/>
                                      <w:szCs w:val="44"/>
                                      <w:rtl/>
                                      <w:lang w:bidi="ar-JO"/>
                                    </w:rPr>
                                  </w:pPr>
                                  <w:hyperlink r:id="rId154" w:history="1">
                                    <w:r w:rsidRPr="005345A8">
                                      <w:rPr>
                                        <w:rStyle w:val="Hyperlink"/>
                                        <w:rFonts w:ascii="Adobe Arabic" w:eastAsia="GE Dinar One" w:hAnsi="Adobe Arabic" w:cs="Adobe Arabic" w:hint="cs"/>
                                        <w:b/>
                                        <w:bCs/>
                                        <w:kern w:val="24"/>
                                        <w:sz w:val="44"/>
                                        <w:szCs w:val="44"/>
                                        <w:rtl/>
                                        <w:lang w:bidi="ar-SY"/>
                                      </w:rPr>
                                      <w:t>محاور الجلسة</w:t>
                                    </w:r>
                                  </w:hyperlink>
                                </w:p>
                              </w:txbxContent>
                            </wps:txbx>
                            <wps:bodyPr wrap="square" rtlCol="0">
                              <a:spAutoFit/>
                            </wps:bodyPr>
                          </wps:wsp>
                          <pic:pic xmlns:pic="http://schemas.openxmlformats.org/drawingml/2006/picture">
                            <pic:nvPicPr>
                              <pic:cNvPr id="1451488615" name="Picture 1451488615" descr="Note "/>
                              <pic:cNvPicPr>
                                <a:picLocks noChangeAspect="1" noChangeArrowheads="1"/>
                              </pic:cNvPicPr>
                            </pic:nvPicPr>
                            <pic:blipFill>
                              <a:blip r:embed="rId50"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16" name="Text Box 1451488616"/>
                          <wps:cNvSpPr txBox="1"/>
                          <wps:spPr>
                            <a:xfrm>
                              <a:off x="3059779" y="874304"/>
                              <a:ext cx="2366158" cy="3288056"/>
                            </a:xfrm>
                            <a:prstGeom prst="rect">
                              <a:avLst/>
                            </a:prstGeom>
                            <a:noFill/>
                            <a:ln w="6350">
                              <a:noFill/>
                            </a:ln>
                          </wps:spPr>
                          <wps:txbx>
                            <w:txbxContent>
                              <w:p w:rsidR="005345A8" w:rsidRPr="002C04B9" w:rsidRDefault="005345A8" w:rsidP="007C6591">
                                <w:pPr>
                                  <w:pStyle w:val="a1"/>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rsidR="005345A8" w:rsidRPr="007C6591" w:rsidRDefault="005345A8"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hint="cs"/>
                                    <w:color w:val="000000"/>
                                    <w:kern w:val="24"/>
                                    <w:sz w:val="36"/>
                                    <w:szCs w:val="36"/>
                                    <w:rtl/>
                                    <w:lang w:bidi="ar-SY"/>
                                  </w:rPr>
                                  <w:t xml:space="preserve">توضيح </w:t>
                                </w:r>
                                <w:r w:rsidRPr="007C6591">
                                  <w:rPr>
                                    <w:rFonts w:ascii="Adobe Arabic" w:eastAsia="GE Dinar One" w:hAnsi="Adobe Arabic" w:cs="Adobe Arabic"/>
                                    <w:color w:val="000000"/>
                                    <w:kern w:val="24"/>
                                    <w:sz w:val="36"/>
                                    <w:szCs w:val="36"/>
                                    <w:rtl/>
                                    <w:lang w:bidi="ar-SY"/>
                                  </w:rPr>
                                  <w:t xml:space="preserve">أهمية التوازن بين الحياة المهنية والشخصية للصحة النفسية.  </w:t>
                                </w:r>
                              </w:p>
                              <w:p w:rsidR="005345A8" w:rsidRPr="007C6591" w:rsidRDefault="005345A8"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hint="cs"/>
                                    <w:color w:val="000000"/>
                                    <w:kern w:val="24"/>
                                    <w:sz w:val="36"/>
                                    <w:szCs w:val="36"/>
                                    <w:rtl/>
                                    <w:lang w:bidi="ar-SY"/>
                                  </w:rPr>
                                  <w:t>اكتساب مهارات</w:t>
                                </w:r>
                                <w:r w:rsidRPr="007C6591">
                                  <w:rPr>
                                    <w:rFonts w:ascii="Adobe Arabic" w:eastAsia="GE Dinar One" w:hAnsi="Adobe Arabic" w:cs="Adobe Arabic"/>
                                    <w:color w:val="000000"/>
                                    <w:kern w:val="24"/>
                                    <w:sz w:val="36"/>
                                    <w:szCs w:val="36"/>
                                    <w:rtl/>
                                    <w:lang w:bidi="ar-SY"/>
                                  </w:rPr>
                                  <w:t xml:space="preserve"> إدارة الوقت بشكل فعّال لتحقيق التوازن.  </w:t>
                                </w:r>
                              </w:p>
                              <w:p w:rsidR="005345A8" w:rsidRPr="007C6591" w:rsidRDefault="005345A8"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hint="cs"/>
                                    <w:color w:val="000000"/>
                                    <w:kern w:val="24"/>
                                    <w:sz w:val="36"/>
                                    <w:szCs w:val="36"/>
                                    <w:rtl/>
                                    <w:lang w:bidi="ar-SY"/>
                                  </w:rPr>
                                  <w:t xml:space="preserve">تعلّم كيفية </w:t>
                                </w:r>
                                <w:r w:rsidRPr="007C6591">
                                  <w:rPr>
                                    <w:rFonts w:ascii="Adobe Arabic" w:eastAsia="GE Dinar One" w:hAnsi="Adobe Arabic" w:cs="Adobe Arabic"/>
                                    <w:color w:val="000000"/>
                                    <w:kern w:val="24"/>
                                    <w:sz w:val="36"/>
                                    <w:szCs w:val="36"/>
                                    <w:rtl/>
                                    <w:lang w:bidi="ar-SY"/>
                                  </w:rPr>
                                  <w:t xml:space="preserve">وضع حدود بين العمل والحياة الشخصية.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617" name="Text Box 1451488617"/>
                          <wps:cNvSpPr txBox="1"/>
                          <wps:spPr>
                            <a:xfrm>
                              <a:off x="39625" y="874482"/>
                              <a:ext cx="2216426" cy="3453638"/>
                            </a:xfrm>
                            <a:prstGeom prst="rect">
                              <a:avLst/>
                            </a:prstGeom>
                            <a:noFill/>
                            <a:ln w="6350">
                              <a:noFill/>
                            </a:ln>
                          </wps:spPr>
                          <wps:txbx>
                            <w:txbxContent>
                              <w:p w:rsidR="005345A8" w:rsidRPr="007C6591" w:rsidRDefault="005345A8" w:rsidP="007C6591">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7C6591">
                                  <w:rPr>
                                    <w:rFonts w:ascii="Adobe Arabic" w:eastAsia="GE Dinar One" w:hAnsi="Adobe Arabic" w:cs="Adobe Arabic" w:hint="cs"/>
                                    <w:color w:val="000000"/>
                                    <w:kern w:val="24"/>
                                    <w:sz w:val="36"/>
                                    <w:szCs w:val="36"/>
                                    <w:rtl/>
                                    <w:lang w:bidi="ar-SY"/>
                                  </w:rPr>
                                  <w:t>مشاهدة فيديو تدريبي.</w:t>
                                </w:r>
                              </w:p>
                              <w:p w:rsidR="005345A8" w:rsidRPr="007C6591" w:rsidRDefault="005345A8"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color w:val="000000"/>
                                    <w:kern w:val="24"/>
                                    <w:sz w:val="36"/>
                                    <w:szCs w:val="36"/>
                                    <w:rtl/>
                                    <w:lang w:bidi="ar-SY"/>
                                  </w:rPr>
                                  <w:t xml:space="preserve">أهمية التوازن بين الحياة المهنية والشخصية للصحة النفسية.  </w:t>
                                </w:r>
                              </w:p>
                              <w:p w:rsidR="005345A8" w:rsidRPr="007C6591" w:rsidRDefault="005345A8"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color w:val="000000"/>
                                    <w:kern w:val="24"/>
                                    <w:sz w:val="36"/>
                                    <w:szCs w:val="36"/>
                                    <w:rtl/>
                                    <w:lang w:bidi="ar-SY"/>
                                  </w:rPr>
                                  <w:t xml:space="preserve">كيفية إدارة الوقت بشكل فعّال لتحقيق التوازن.  </w:t>
                                </w:r>
                              </w:p>
                              <w:p w:rsidR="005345A8" w:rsidRPr="007C6591" w:rsidRDefault="005345A8"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color w:val="000000"/>
                                    <w:kern w:val="24"/>
                                    <w:sz w:val="36"/>
                                    <w:szCs w:val="36"/>
                                    <w:rtl/>
                                    <w:lang w:bidi="ar-SY"/>
                                  </w:rPr>
                                  <w:t xml:space="preserve">وضع حدود بين العمل والحياة الشخصية.  </w:t>
                                </w:r>
                              </w:p>
                              <w:p w:rsidR="005345A8" w:rsidRPr="007C6591" w:rsidRDefault="005345A8" w:rsidP="007C6591">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7C6591">
                                  <w:rPr>
                                    <w:rFonts w:ascii="Adobe Arabic" w:eastAsia="GE Dinar One" w:hAnsi="Adobe Arabic" w:cs="Adobe Arabic"/>
                                    <w:color w:val="000000"/>
                                    <w:kern w:val="24"/>
                                    <w:sz w:val="36"/>
                                    <w:szCs w:val="36"/>
                                    <w:rtl/>
                                    <w:lang w:bidi="ar-SY"/>
                                  </w:rPr>
                                  <w:t>تمرين</w:t>
                                </w:r>
                                <w:r w:rsidRPr="007C6591">
                                  <w:rPr>
                                    <w:rFonts w:ascii="Adobe Arabic" w:eastAsia="GE Dinar One" w:hAnsi="Adobe Arabic" w:cs="Adobe Arabic" w:hint="cs"/>
                                    <w:color w:val="000000"/>
                                    <w:kern w:val="24"/>
                                    <w:sz w:val="36"/>
                                    <w:szCs w:val="36"/>
                                    <w:rtl/>
                                    <w:lang w:bidi="ar-SY"/>
                                  </w:rPr>
                                  <w:t xml:space="preserve"> "</w:t>
                                </w:r>
                                <w:r w:rsidRPr="007C6591">
                                  <w:rPr>
                                    <w:rFonts w:ascii="Adobe Arabic" w:eastAsia="GE Dinar One" w:hAnsi="Adobe Arabic" w:cs="Adobe Arabic"/>
                                    <w:color w:val="000000"/>
                                    <w:kern w:val="24"/>
                                    <w:sz w:val="36"/>
                                    <w:szCs w:val="36"/>
                                    <w:rtl/>
                                    <w:lang w:bidi="ar-SY"/>
                                  </w:rPr>
                                  <w:t>جدول التوازن</w:t>
                                </w:r>
                                <w:r w:rsidRPr="007C6591">
                                  <w:rPr>
                                    <w:rFonts w:ascii="Adobe Arabic" w:eastAsia="GE Dinar One" w:hAnsi="Adobe Arabic" w:cs="Adobe Arabic" w:hint="cs"/>
                                    <w:color w:val="000000"/>
                                    <w:kern w:val="24"/>
                                    <w:sz w:val="36"/>
                                    <w:szCs w:val="36"/>
                                    <w:rtl/>
                                    <w:lang w:bidi="ar-SY"/>
                                  </w:rPr>
                                  <w:t>".</w:t>
                                </w:r>
                              </w:p>
                              <w:p w:rsidR="005345A8" w:rsidRPr="007C6591" w:rsidRDefault="005345A8"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color w:val="000000"/>
                                    <w:kern w:val="24"/>
                                    <w:sz w:val="36"/>
                                    <w:szCs w:val="36"/>
                                    <w:rtl/>
                                    <w:lang w:bidi="ar-SY"/>
                                  </w:rPr>
                                  <w:t>نشاط</w:t>
                                </w:r>
                                <w:r w:rsidRPr="007C6591">
                                  <w:rPr>
                                    <w:rFonts w:ascii="Adobe Arabic" w:eastAsia="GE Dinar One" w:hAnsi="Adobe Arabic" w:cs="Adobe Arabic" w:hint="cs"/>
                                    <w:color w:val="000000"/>
                                    <w:kern w:val="24"/>
                                    <w:sz w:val="36"/>
                                    <w:szCs w:val="36"/>
                                    <w:rtl/>
                                    <w:lang w:bidi="ar-SY"/>
                                  </w:rPr>
                                  <w:t xml:space="preserve"> تدريبي "</w:t>
                                </w:r>
                                <w:r w:rsidRPr="007C6591">
                                  <w:rPr>
                                    <w:rFonts w:ascii="Adobe Arabic" w:eastAsia="GE Dinar One" w:hAnsi="Adobe Arabic" w:cs="Adobe Arabic"/>
                                    <w:color w:val="000000"/>
                                    <w:kern w:val="24"/>
                                    <w:sz w:val="36"/>
                                    <w:szCs w:val="36"/>
                                    <w:rtl/>
                                    <w:lang w:bidi="ar-SY"/>
                                  </w:rPr>
                                  <w:t>تمرين الأولويات</w:t>
                                </w:r>
                                <w:r w:rsidRPr="007C6591">
                                  <w:rPr>
                                    <w:rFonts w:ascii="Adobe Arabic" w:eastAsia="GE Dinar One" w:hAnsi="Adobe Arabic" w:cs="Adobe Arabic" w:hint="cs"/>
                                    <w:color w:val="000000"/>
                                    <w:kern w:val="24"/>
                                    <w:sz w:val="36"/>
                                    <w:szCs w:val="36"/>
                                    <w:rtl/>
                                    <w:lang w:bidi="ar-SY"/>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18" name="Group 1451488618"/>
                        <wpg:cNvGrpSpPr/>
                        <wpg:grpSpPr>
                          <a:xfrm>
                            <a:off x="0" y="0"/>
                            <a:ext cx="6352560" cy="2053908"/>
                            <a:chOff x="0" y="0"/>
                            <a:chExt cx="6352560" cy="2053908"/>
                          </a:xfrm>
                        </wpg:grpSpPr>
                        <pic:pic xmlns:pic="http://schemas.openxmlformats.org/drawingml/2006/picture">
                          <pic:nvPicPr>
                            <pic:cNvPr id="1451488619" name="Picture 1451488619" descr="Calendar "/>
                            <pic:cNvPicPr>
                              <a:picLocks noChangeAspect="1"/>
                            </pic:cNvPicPr>
                          </pic:nvPicPr>
                          <pic:blipFill>
                            <a:blip r:embed="rId51"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20" name="TextBox 34"/>
                          <wps:cNvSpPr txBox="1"/>
                          <wps:spPr>
                            <a:xfrm>
                              <a:off x="5220355" y="1072198"/>
                              <a:ext cx="1132205" cy="981710"/>
                            </a:xfrm>
                            <a:prstGeom prst="rect">
                              <a:avLst/>
                            </a:prstGeom>
                            <a:noFill/>
                          </wps:spPr>
                          <wps:txbx>
                            <w:txbxContent>
                              <w:p w:rsidR="005345A8" w:rsidRPr="00F01FA2" w:rsidRDefault="005345A8" w:rsidP="005345A8">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 xml:space="preserve">الثاني </w:t>
                                </w:r>
                              </w:p>
                            </w:txbxContent>
                          </wps:txbx>
                          <wps:bodyPr wrap="square" rtlCol="0">
                            <a:spAutoFit/>
                          </wps:bodyPr>
                        </wps:wsp>
                        <wps:wsp>
                          <wps:cNvPr id="1451488621" name="TextBox 34"/>
                          <wps:cNvSpPr txBox="1"/>
                          <wps:spPr>
                            <a:xfrm>
                              <a:off x="2494620" y="19867"/>
                              <a:ext cx="2430145" cy="536575"/>
                            </a:xfrm>
                            <a:prstGeom prst="rect">
                              <a:avLst/>
                            </a:prstGeom>
                            <a:noFill/>
                          </wps:spPr>
                          <wps:txbx>
                            <w:txbxContent>
                              <w:p w:rsidR="005345A8" w:rsidRPr="00F01FA2" w:rsidRDefault="005345A8" w:rsidP="005345A8">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51488622" name="TextBox 34"/>
                          <wps:cNvSpPr txBox="1"/>
                          <wps:spPr>
                            <a:xfrm>
                              <a:off x="0" y="1290971"/>
                              <a:ext cx="4567555" cy="536575"/>
                            </a:xfrm>
                            <a:prstGeom prst="rect">
                              <a:avLst/>
                            </a:prstGeom>
                            <a:noFill/>
                          </wps:spPr>
                          <wps:txbx>
                            <w:txbxContent>
                              <w:p w:rsidR="005345A8" w:rsidRPr="00F01FA2" w:rsidRDefault="005345A8" w:rsidP="005345A8">
                                <w:pPr>
                                  <w:jc w:val="center"/>
                                  <w:rPr>
                                    <w:rFonts w:ascii="Adobe Arabic" w:eastAsia="GE Dinar One" w:hAnsi="Adobe Arabic" w:cs="Adobe Arabic"/>
                                    <w:b/>
                                    <w:bCs/>
                                    <w:kern w:val="24"/>
                                    <w:sz w:val="56"/>
                                    <w:szCs w:val="56"/>
                                    <w:lang w:bidi="ar-SY"/>
                                  </w:rPr>
                                </w:pPr>
                                <w:r w:rsidRPr="007C6591">
                                  <w:rPr>
                                    <w:rFonts w:ascii="Adobe Arabic" w:eastAsia="GE Dinar One" w:hAnsi="Adobe Arabic" w:cs="Adobe Arabic"/>
                                    <w:b/>
                                    <w:bCs/>
                                    <w:kern w:val="24"/>
                                    <w:sz w:val="56"/>
                                    <w:szCs w:val="56"/>
                                    <w:rtl/>
                                    <w:lang w:bidi="ar-SY"/>
                                  </w:rPr>
                                  <w:t>تحقيق التوازن بين العمل والحياة الشخصية</w:t>
                                </w:r>
                              </w:p>
                            </w:txbxContent>
                          </wps:txbx>
                          <wps:bodyPr wrap="square" rtlCol="0">
                            <a:spAutoFit/>
                          </wps:bodyPr>
                        </wps:wsp>
                      </wpg:grpSp>
                    </wpg:wgp>
                  </a:graphicData>
                </a:graphic>
                <wp14:sizeRelV relativeFrom="margin">
                  <wp14:pctHeight>0</wp14:pctHeight>
                </wp14:sizeRelV>
              </wp:anchor>
            </w:drawing>
          </mc:Choice>
          <mc:Fallback>
            <w:pict>
              <v:group id="Group 1451488605" o:spid="_x0000_s2523" style="position:absolute;left:0;text-align:left;margin-left:10.3pt;margin-top:-36.45pt;width:500.2pt;height:543.25pt;z-index:252777472;mso-position-horizontal-relative:text;mso-position-vertical-relative:text;mso-height-relative:margin" coordsize="63525,689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">
                <v:group id="Group 1451488606" o:spid="_x0000_s2524" style="position:absolute;left:1619;top:25717;width:54258;height:43278" coordorigin="" coordsize="54259,432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THTsrIAAAA&#10;4wAAAA8AAAAAAAAAAAAAAAAAqgIAAGRycy9kb3ducmV2LnhtbFBLBQYAAAAABAAEAPoAAACfAwAA&#10;AAA=&#10;">
                  <v:group id="Group 25" o:spid="_x0000_s2525" style="position:absolute;left:31303;width:22620;height:5155" coordorigin="38499" coordsize="22620,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uL61HIAAAA&#10;4wAAAA8AAAAAAAAAAAAAAAAAqgIAAGRycy9kb3ducmV2LnhtbFBLBQYAAAAABAAEAPoAAACfAwAA&#10;AAA=&#10;">
                    <v:group id="Group 1451488608" o:spid="_x0000_s2526" style="position:absolute;left:56062;width:5057;height:5155" coordorigin="56062" coordsize="5057,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qFH8j&#10;zAAAAOMAAAAPAAAAAAAAAAAAAAAAAKoCAABkcnMvZG93bnJldi54bWxQSwUGAAAAAAQABAD6AAAA&#10;owMAAAAA&#10;">
                      <v:oval id="Oval 1451488609" o:spid="_x0000_s2527" style="position:absolute;left:56062;width:5057;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AmtMcA&#10;AADjAAAADwAAAGRycy9kb3ducmV2LnhtbERPX2vCMBB/F/Ydwg32pqmuk64aZQxkIu5hVnw+mrMt&#10;NpeSZLV+eyMM9ni//7dcD6YVPTnfWFYwnSQgiEurG64UHIvNOAPhA7LG1jIpuJGH9epptMRc2yv/&#10;UH8IlYgh7HNUUIfQ5VL6siaDfmI74sidrTMY4ukqqR1eY7hp5SxJ5tJgw7Ghxo4+ayovh1+jYG9e&#10;i1Ofuq9bd9yfLjtnvjfFTKmX5+FjASLQEP7Ff+6tjvPTt2maZfPkHR4/RQDk6g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rQJrTHAAAA4wAAAA8AAAAAAAAAAAAAAAAAmAIAAGRy&#10;cy9kb3ducmV2LnhtbFBLBQYAAAAABAAEAPUAAACMAwAAAAA=&#10;" fillcolor="#168489" stroked="f" strokeweight="1pt">
                        <v:fill opacity="49087f"/>
                        <v:stroke joinstyle="miter"/>
                      </v:oval>
                      <v:shape id="Picture 1451488610" o:spid="_x0000_s2528" type="#_x0000_t75" alt="Target " style="position:absolute;left:56923;top:814;width:3526;height:3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H3LuBywAAAOMAAAAPAAAAAAAA&#10;AAAAAAAAAJ8CAABkcnMvZG93bnJldi54bWxQSwUGAAAAAAQABAD3AAAAlwMAAAAA&#10;">
                        <v:imagedata r:id="rId52" o:title="Target " gain="19661f" blacklevel="22938f"/>
                      </v:shape>
                    </v:group>
                    <v:shape id="TextBox 34" o:spid="_x0000_s2529" type="#_x0000_t202" style="position:absolute;left:38499;top:699;width:17551;height:4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RpEsUA&#10;AADjAAAADwAAAGRycy9kb3ducmV2LnhtbERPS2vDMAy+D/YfjAq7rY5HW0JWt5Q9oIdd1mV3EWtx&#10;aCyHWGvSfz8PBjvqe2u7n0OvLjSmLrIFsyxAETfRddxaqD9e70tQSZAd9pHJwpUS7He3N1usXJz4&#10;nS4naVUO4VShBS8yVFqnxlPAtIwDcea+4hhQ8jm22o045fDQ64ei2OiAHecGjwM9eWrOp+9gQcQd&#10;zLV+Cen4Ob89T75o1lhbe7eYD4+ghGb5F/+5jy7PX63Nqiw3xsDvTxkAv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VGkSxQAAAOMAAAAPAAAAAAAAAAAAAAAAAJgCAABkcnMv&#10;ZG93bnJldi54bWxQSwUGAAAAAAQABAD1AAAAigMAAAAA&#10;" filled="f" stroked="f">
                      <v:textbox style="mso-fit-shape-to-text:t">
                        <w:txbxContent>
                          <w:p w:rsidR="005345A8" w:rsidRPr="00BC6FB1" w:rsidRDefault="005345A8" w:rsidP="005345A8">
                            <w:pPr>
                              <w:jc w:val="center"/>
                              <w:rPr>
                                <w:rFonts w:ascii="Adobe Arabic" w:eastAsia="GE Dinar One" w:hAnsi="Adobe Arabic" w:cs="Adobe Arabic"/>
                                <w:b/>
                                <w:bCs/>
                                <w:color w:val="000000"/>
                                <w:kern w:val="24"/>
                                <w:sz w:val="44"/>
                                <w:szCs w:val="44"/>
                                <w:lang w:bidi="ar-SY"/>
                              </w:rPr>
                            </w:pPr>
                            <w:hyperlink r:id="rId155" w:history="1">
                              <w:r w:rsidRPr="005345A8">
                                <w:rPr>
                                  <w:rStyle w:val="Hyperlink"/>
                                  <w:rFonts w:ascii="Adobe Arabic" w:eastAsia="GE Dinar One" w:hAnsi="Adobe Arabic" w:cs="Adobe Arabic"/>
                                  <w:b/>
                                  <w:bCs/>
                                  <w:kern w:val="24"/>
                                  <w:sz w:val="44"/>
                                  <w:szCs w:val="44"/>
                                  <w:rtl/>
                                  <w:lang w:bidi="ar-SY"/>
                                </w:rPr>
                                <w:t>أهداف الجلسة</w:t>
                              </w:r>
                            </w:hyperlink>
                          </w:p>
                        </w:txbxContent>
                      </v:textbox>
                    </v:shape>
                  </v:group>
                  <v:group id="Group 26" o:spid="_x0000_s2530" style="position:absolute;top:99;width:22612;height:5150" coordorigin="" coordsize="22615,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4l3hTIAAAA&#10;4wAAAA8AAAAAAAAAAAAAAAAAqgIAAGRycy9kb3ducmV2LnhtbFBLBQYAAAAABAAEAPoAAACfAwAA&#10;AAA=&#10;">
                    <v:oval id="Oval 1451488613" o:spid="_x0000_s2531" style="position:absolute;left:17557;width:5058;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Hg8cA&#10;AADjAAAADwAAAGRycy9kb3ducmV2LnhtbERPX2vCMBB/H/gdwgl7m2m1k9IZRQayMdzDrPh8NGdb&#10;bC4lyWr99stA8PF+/2+1GU0nBnK+tawgnSUgiCurW64VHMvdSw7CB2SNnWVScCMPm/XkaYWFtlf+&#10;oeEQahFD2BeooAmhL6T0VUMG/cz2xJE7W2cwxNPVUju8xnDTyXmSLKXBlmNDgz29N1RdDr9Gwd4s&#10;ytOQuY9bf9yfLl/OfO/KuVLP03H7BiLQGB7iu/tTx/nZa5rl+TJdwP9PEQC5/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7hh4PHAAAA4wAAAA8AAAAAAAAAAAAAAAAAmAIAAGRy&#10;cy9kb3ducmV2LnhtbFBLBQYAAAAABAAEAPUAAACMAwAAAAA=&#10;" fillcolor="#168489" stroked="f" strokeweight="1pt">
                      <v:fill opacity="49087f"/>
                      <v:stroke joinstyle="miter"/>
                    </v:oval>
                    <v:shape id="TextBox 34" o:spid="_x0000_s2532" type="#_x0000_t202" style="position:absolute;top:699;width:17560;height:4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PKisUA&#10;AADjAAAADwAAAGRycy9kb3ducmV2LnhtbERPzUrDQBC+C32HZQRvdhNJS4jdllIr9ODFGu9DdswG&#10;s7MhO23St3cFweN8/7PZzb5XVxpjF9hAvsxAETfBdtwaqD9eH0tQUZAt9oHJwI0i7LaLuw1WNkz8&#10;TteztCqFcKzQgBMZKq1j48hjXIaBOHFfYfQo6RxbbUecUrjv9VOWrbXHjlODw4EOjprv88UbELH7&#10;/FYffTx9zm8vk8uaFdbGPNzP+2dQQrP8i//cJ5vmF6u8KMt1XsDvTwkAv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I8qKxQAAAOMAAAAPAAAAAAAAAAAAAAAAAJgCAABkcnMv&#10;ZG93bnJldi54bWxQSwUGAAAAAAQABAD1AAAAigMAAAAA&#10;" filled="f" stroked="f">
                      <v:textbox style="mso-fit-shape-to-text:t">
                        <w:txbxContent>
                          <w:p w:rsidR="005345A8" w:rsidRPr="00BC6FB1" w:rsidRDefault="005345A8" w:rsidP="005345A8">
                            <w:pPr>
                              <w:jc w:val="center"/>
                              <w:rPr>
                                <w:rFonts w:ascii="Adobe Arabic" w:eastAsia="GE Dinar One" w:hAnsi="Adobe Arabic" w:cs="Adobe Arabic" w:hint="cs"/>
                                <w:b/>
                                <w:bCs/>
                                <w:color w:val="000000"/>
                                <w:kern w:val="24"/>
                                <w:sz w:val="44"/>
                                <w:szCs w:val="44"/>
                                <w:rtl/>
                                <w:lang w:bidi="ar-JO"/>
                              </w:rPr>
                            </w:pPr>
                            <w:hyperlink r:id="rId156" w:history="1">
                              <w:r w:rsidRPr="005345A8">
                                <w:rPr>
                                  <w:rStyle w:val="Hyperlink"/>
                                  <w:rFonts w:ascii="Adobe Arabic" w:eastAsia="GE Dinar One" w:hAnsi="Adobe Arabic" w:cs="Adobe Arabic" w:hint="cs"/>
                                  <w:b/>
                                  <w:bCs/>
                                  <w:kern w:val="24"/>
                                  <w:sz w:val="44"/>
                                  <w:szCs w:val="44"/>
                                  <w:rtl/>
                                  <w:lang w:bidi="ar-SY"/>
                                </w:rPr>
                                <w:t>محاور الجلسة</w:t>
                              </w:r>
                            </w:hyperlink>
                          </w:p>
                        </w:txbxContent>
                      </v:textbox>
                    </v:shape>
                    <v:shape id="Picture 1451488615" o:spid="_x0000_s2533" type="#_x0000_t75" alt="Note " style="position:absolute;left:18323;top:639;width:3816;height:38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7qrrJAAAA4wAAAA8AAABkcnMvZG93bnJldi54bWxET0trwkAQvhf8D8sIvRTdpPgIqauUQlsp&#10;9mDU+5Adk9TsbJrdaPz3rlDocb73LFa9qcWZWldZVhCPIxDEudUVFwr2u/dRAsJ5ZI21ZVJwJQer&#10;5eBhgam2F97SOfOFCCHsUlRQet+kUrq8JINubBviwB1ta9CHsy2kbvESwk0tn6NoJg1WHBpKbOit&#10;pPyUdUaB/8o212P2tP756KL57/eh++QTKfU47F9fQHjq/b/4z73WYf5kGk+SZBZP4f5TAEAub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QfuquskAAADjAAAADwAAAAAAAAAA&#10;AAAAAACfAgAAZHJzL2Rvd25yZXYueG1sUEsFBgAAAAAEAAQA9wAAAJUDAAAAAA==&#10;">
                      <v:imagedata r:id="rId55" o:title="Note " gain="19661f" blacklevel="22938f"/>
                    </v:shape>
                  </v:group>
                  <v:shape id="Text Box 1451488616" o:spid="_x0000_s2534" type="#_x0000_t202" style="position:absolute;left:30597;top:8743;width:23662;height:32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YcAcgA&#10;AADjAAAADwAAAGRycy9kb3ducmV2LnhtbERPzWrCQBC+C32HZYTedBPREKKrSEBaih60Xnobs2MS&#10;zM6m2a2mPr1bKHic738Wq9404kqdqy0riMcRCOLC6ppLBcfPzSgF4TyyxsYyKfglB6vly2CBmbY3&#10;3tP14EsRQthlqKDyvs2kdEVFBt3YtsSBO9vOoA9nV0rd4S2Em0ZOoiiRBmsODRW2lFdUXA4/RsFH&#10;vtnh/jQx6b3J37bndft9/Jop9Trs13MQnnr/FP+733WYP53F0zRN4gT+fgoAyOU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XBhwByAAAAOMAAAAPAAAAAAAAAAAAAAAAAJgCAABk&#10;cnMvZG93bnJldi54bWxQSwUGAAAAAAQABAD1AAAAjQMAAAAA&#10;" filled="f" stroked="f" strokeweight=".5pt">
                    <v:textbox>
                      <w:txbxContent>
                        <w:p w:rsidR="005345A8" w:rsidRPr="002C04B9" w:rsidRDefault="005345A8" w:rsidP="007C6591">
                          <w:pPr>
                            <w:pStyle w:val="a1"/>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rsidR="005345A8" w:rsidRPr="007C6591" w:rsidRDefault="005345A8"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hint="cs"/>
                              <w:color w:val="000000"/>
                              <w:kern w:val="24"/>
                              <w:sz w:val="36"/>
                              <w:szCs w:val="36"/>
                              <w:rtl/>
                              <w:lang w:bidi="ar-SY"/>
                            </w:rPr>
                            <w:t xml:space="preserve">توضيح </w:t>
                          </w:r>
                          <w:r w:rsidRPr="007C6591">
                            <w:rPr>
                              <w:rFonts w:ascii="Adobe Arabic" w:eastAsia="GE Dinar One" w:hAnsi="Adobe Arabic" w:cs="Adobe Arabic"/>
                              <w:color w:val="000000"/>
                              <w:kern w:val="24"/>
                              <w:sz w:val="36"/>
                              <w:szCs w:val="36"/>
                              <w:rtl/>
                              <w:lang w:bidi="ar-SY"/>
                            </w:rPr>
                            <w:t xml:space="preserve">أهمية التوازن بين الحياة المهنية والشخصية للصحة النفسية.  </w:t>
                          </w:r>
                        </w:p>
                        <w:p w:rsidR="005345A8" w:rsidRPr="007C6591" w:rsidRDefault="005345A8"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hint="cs"/>
                              <w:color w:val="000000"/>
                              <w:kern w:val="24"/>
                              <w:sz w:val="36"/>
                              <w:szCs w:val="36"/>
                              <w:rtl/>
                              <w:lang w:bidi="ar-SY"/>
                            </w:rPr>
                            <w:t>اكتساب مهارات</w:t>
                          </w:r>
                          <w:r w:rsidRPr="007C6591">
                            <w:rPr>
                              <w:rFonts w:ascii="Adobe Arabic" w:eastAsia="GE Dinar One" w:hAnsi="Adobe Arabic" w:cs="Adobe Arabic"/>
                              <w:color w:val="000000"/>
                              <w:kern w:val="24"/>
                              <w:sz w:val="36"/>
                              <w:szCs w:val="36"/>
                              <w:rtl/>
                              <w:lang w:bidi="ar-SY"/>
                            </w:rPr>
                            <w:t xml:space="preserve"> إدارة الوقت بشكل فعّال لتحقيق التوازن.  </w:t>
                          </w:r>
                        </w:p>
                        <w:p w:rsidR="005345A8" w:rsidRPr="007C6591" w:rsidRDefault="005345A8"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hint="cs"/>
                              <w:color w:val="000000"/>
                              <w:kern w:val="24"/>
                              <w:sz w:val="36"/>
                              <w:szCs w:val="36"/>
                              <w:rtl/>
                              <w:lang w:bidi="ar-SY"/>
                            </w:rPr>
                            <w:t xml:space="preserve">تعلّم كيفية </w:t>
                          </w:r>
                          <w:r w:rsidRPr="007C6591">
                            <w:rPr>
                              <w:rFonts w:ascii="Adobe Arabic" w:eastAsia="GE Dinar One" w:hAnsi="Adobe Arabic" w:cs="Adobe Arabic"/>
                              <w:color w:val="000000"/>
                              <w:kern w:val="24"/>
                              <w:sz w:val="36"/>
                              <w:szCs w:val="36"/>
                              <w:rtl/>
                              <w:lang w:bidi="ar-SY"/>
                            </w:rPr>
                            <w:t xml:space="preserve">وضع حدود بين العمل والحياة الشخصية.  </w:t>
                          </w:r>
                        </w:p>
                      </w:txbxContent>
                    </v:textbox>
                  </v:shape>
                  <v:shape id="Text Box 1451488617" o:spid="_x0000_s2535" type="#_x0000_t202" style="position:absolute;left:396;top:8744;width:22164;height:345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q5mskA&#10;AADjAAAADwAAAGRycy9kb3ducmV2LnhtbERPzWrCQBC+C77DMkJvuomoDamrSEAqUg9aL71Ns2MS&#10;mp1Ns1uNPr1bEDzO9z/zZWdqcabWVZYVxKMIBHFudcWFguPnepiAcB5ZY22ZFFzJwXLR780x1fbC&#10;ezoffCFCCLsUFZTeN6mULi/JoBvZhjhwJ9sa9OFsC6lbvIRwU8txFM2kwYpDQ4kNZSXlP4c/o2Cb&#10;rXe4/x6b5FZn7x+nVfN7/Joq9TLoVm8gPHX+KX64NzrMn0zjSZLM4lf4/ykAIBd3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Eq5mskAAADjAAAADwAAAAAAAAAAAAAAAACYAgAA&#10;ZHJzL2Rvd25yZXYueG1sUEsFBgAAAAAEAAQA9QAAAI4DAAAAAA==&#10;" filled="f" stroked="f" strokeweight=".5pt">
                    <v:textbox>
                      <w:txbxContent>
                        <w:p w:rsidR="005345A8" w:rsidRPr="007C6591" w:rsidRDefault="005345A8" w:rsidP="007C6591">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7C6591">
                            <w:rPr>
                              <w:rFonts w:ascii="Adobe Arabic" w:eastAsia="GE Dinar One" w:hAnsi="Adobe Arabic" w:cs="Adobe Arabic" w:hint="cs"/>
                              <w:color w:val="000000"/>
                              <w:kern w:val="24"/>
                              <w:sz w:val="36"/>
                              <w:szCs w:val="36"/>
                              <w:rtl/>
                              <w:lang w:bidi="ar-SY"/>
                            </w:rPr>
                            <w:t>مشاهدة فيديو تدريبي.</w:t>
                          </w:r>
                        </w:p>
                        <w:p w:rsidR="005345A8" w:rsidRPr="007C6591" w:rsidRDefault="005345A8"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color w:val="000000"/>
                              <w:kern w:val="24"/>
                              <w:sz w:val="36"/>
                              <w:szCs w:val="36"/>
                              <w:rtl/>
                              <w:lang w:bidi="ar-SY"/>
                            </w:rPr>
                            <w:t xml:space="preserve">أهمية التوازن بين الحياة المهنية والشخصية للصحة النفسية.  </w:t>
                          </w:r>
                        </w:p>
                        <w:p w:rsidR="005345A8" w:rsidRPr="007C6591" w:rsidRDefault="005345A8"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color w:val="000000"/>
                              <w:kern w:val="24"/>
                              <w:sz w:val="36"/>
                              <w:szCs w:val="36"/>
                              <w:rtl/>
                              <w:lang w:bidi="ar-SY"/>
                            </w:rPr>
                            <w:t xml:space="preserve">كيفية إدارة الوقت بشكل فعّال لتحقيق التوازن.  </w:t>
                          </w:r>
                        </w:p>
                        <w:p w:rsidR="005345A8" w:rsidRPr="007C6591" w:rsidRDefault="005345A8"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color w:val="000000"/>
                              <w:kern w:val="24"/>
                              <w:sz w:val="36"/>
                              <w:szCs w:val="36"/>
                              <w:rtl/>
                              <w:lang w:bidi="ar-SY"/>
                            </w:rPr>
                            <w:t xml:space="preserve">وضع حدود بين العمل والحياة الشخصية.  </w:t>
                          </w:r>
                        </w:p>
                        <w:p w:rsidR="005345A8" w:rsidRPr="007C6591" w:rsidRDefault="005345A8" w:rsidP="007C6591">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7C6591">
                            <w:rPr>
                              <w:rFonts w:ascii="Adobe Arabic" w:eastAsia="GE Dinar One" w:hAnsi="Adobe Arabic" w:cs="Adobe Arabic"/>
                              <w:color w:val="000000"/>
                              <w:kern w:val="24"/>
                              <w:sz w:val="36"/>
                              <w:szCs w:val="36"/>
                              <w:rtl/>
                              <w:lang w:bidi="ar-SY"/>
                            </w:rPr>
                            <w:t>تمرين</w:t>
                          </w:r>
                          <w:r w:rsidRPr="007C6591">
                            <w:rPr>
                              <w:rFonts w:ascii="Adobe Arabic" w:eastAsia="GE Dinar One" w:hAnsi="Adobe Arabic" w:cs="Adobe Arabic" w:hint="cs"/>
                              <w:color w:val="000000"/>
                              <w:kern w:val="24"/>
                              <w:sz w:val="36"/>
                              <w:szCs w:val="36"/>
                              <w:rtl/>
                              <w:lang w:bidi="ar-SY"/>
                            </w:rPr>
                            <w:t xml:space="preserve"> "</w:t>
                          </w:r>
                          <w:r w:rsidRPr="007C6591">
                            <w:rPr>
                              <w:rFonts w:ascii="Adobe Arabic" w:eastAsia="GE Dinar One" w:hAnsi="Adobe Arabic" w:cs="Adobe Arabic"/>
                              <w:color w:val="000000"/>
                              <w:kern w:val="24"/>
                              <w:sz w:val="36"/>
                              <w:szCs w:val="36"/>
                              <w:rtl/>
                              <w:lang w:bidi="ar-SY"/>
                            </w:rPr>
                            <w:t>جدول التوازن</w:t>
                          </w:r>
                          <w:r w:rsidRPr="007C6591">
                            <w:rPr>
                              <w:rFonts w:ascii="Adobe Arabic" w:eastAsia="GE Dinar One" w:hAnsi="Adobe Arabic" w:cs="Adobe Arabic" w:hint="cs"/>
                              <w:color w:val="000000"/>
                              <w:kern w:val="24"/>
                              <w:sz w:val="36"/>
                              <w:szCs w:val="36"/>
                              <w:rtl/>
                              <w:lang w:bidi="ar-SY"/>
                            </w:rPr>
                            <w:t>".</w:t>
                          </w:r>
                        </w:p>
                        <w:p w:rsidR="005345A8" w:rsidRPr="007C6591" w:rsidRDefault="005345A8"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color w:val="000000"/>
                              <w:kern w:val="24"/>
                              <w:sz w:val="36"/>
                              <w:szCs w:val="36"/>
                              <w:rtl/>
                              <w:lang w:bidi="ar-SY"/>
                            </w:rPr>
                            <w:t>نشاط</w:t>
                          </w:r>
                          <w:r w:rsidRPr="007C6591">
                            <w:rPr>
                              <w:rFonts w:ascii="Adobe Arabic" w:eastAsia="GE Dinar One" w:hAnsi="Adobe Arabic" w:cs="Adobe Arabic" w:hint="cs"/>
                              <w:color w:val="000000"/>
                              <w:kern w:val="24"/>
                              <w:sz w:val="36"/>
                              <w:szCs w:val="36"/>
                              <w:rtl/>
                              <w:lang w:bidi="ar-SY"/>
                            </w:rPr>
                            <w:t xml:space="preserve"> تدريبي "</w:t>
                          </w:r>
                          <w:r w:rsidRPr="007C6591">
                            <w:rPr>
                              <w:rFonts w:ascii="Adobe Arabic" w:eastAsia="GE Dinar One" w:hAnsi="Adobe Arabic" w:cs="Adobe Arabic"/>
                              <w:color w:val="000000"/>
                              <w:kern w:val="24"/>
                              <w:sz w:val="36"/>
                              <w:szCs w:val="36"/>
                              <w:rtl/>
                              <w:lang w:bidi="ar-SY"/>
                            </w:rPr>
                            <w:t>تمرين الأولويات</w:t>
                          </w:r>
                          <w:r w:rsidRPr="007C6591">
                            <w:rPr>
                              <w:rFonts w:ascii="Adobe Arabic" w:eastAsia="GE Dinar One" w:hAnsi="Adobe Arabic" w:cs="Adobe Arabic" w:hint="cs"/>
                              <w:color w:val="000000"/>
                              <w:kern w:val="24"/>
                              <w:sz w:val="36"/>
                              <w:szCs w:val="36"/>
                              <w:rtl/>
                              <w:lang w:bidi="ar-SY"/>
                            </w:rPr>
                            <w:t>".</w:t>
                          </w:r>
                        </w:p>
                      </w:txbxContent>
                    </v:textbox>
                  </v:shape>
                </v:group>
                <v:group id="Group 1451488618" o:spid="_x0000_s2536" style="position:absolute;width:63525;height:20539" coordsize="63525,20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vzen+&#10;zAAAAOMAAAAPAAAAAAAAAAAAAAAAAKoCAABkcnMvZG93bnJldi54bWxQSwUGAAAAAAQABAD6AAAA&#10;owMAAAAA&#10;">
                  <v:shape id="Picture 1451488619" o:spid="_x0000_s2537" type="#_x0000_t75" alt="Calendar " style="position:absolute;left:55460;width:5264;height:5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FB913HAAAA4wAAAA8AAABkcnMvZG93bnJldi54bWxET19LwzAQfxf2HcINfHNp5xy1LhujIBOF&#10;wepe9nY0Z1psLiWJXf32RhB8vN//2+wm24uRfOgcK8gXGQjixumOjYLz+/NdASJEZI29Y1LwTQF2&#10;29nNBkvtrnyisY5GpBAOJSpoYxxKKUPTksWwcANx4j6ctxjT6Y3UHq8p3PZymWVrabHj1NDiQFVL&#10;zWf9ZRXcvx7k0YzF5eDezMnXoardsVLqdj7tn0BEmuK/+M/9otP81UO+Kop1/gi/PyUA5PYH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FB913HAAAA4wAAAA8AAAAAAAAAAAAA&#10;AAAAnwIAAGRycy9kb3ducmV2LnhtbFBLBQYAAAAABAAEAPcAAACTAwAAAAA=&#10;">
                    <v:imagedata r:id="rId56" o:title="Calendar " gain="19661f" blacklevel="22938f"/>
                    <v:path arrowok="t"/>
                  </v:shape>
                  <v:shape id="TextBox 34" o:spid="_x0000_s2538" type="#_x0000_t202" style="position:absolute;left:52203;top:10721;width:11322;height:98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QGNMkA&#10;AADjAAAADwAAAGRycy9kb3ducmV2LnhtbESPQW/CMAyF75P4D5GRdhtpEaCqIyDEQOKwy1h3txqv&#10;qWicqvFo+ffLYdKOtp/fe992P/lO3WmIbWAD+SIDRVwH23JjoPo8vxSgoiBb7AKTgQdF2O9mT1ss&#10;bRj5g+5XaVQy4ViiASfSl1rH2pHHuAg9cbp9h8GjpHFotB1wTOa+08ss22iPLacEhz0dHdW36483&#10;IGIP+aM6+Xj5mt7fRpfVa6yMeZ5Ph1dQQpP8i/++LzbVX63zVVFslokiMaUF6N0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HQGNMkAAADjAAAADwAAAAAAAAAAAAAAAACYAgAA&#10;ZHJzL2Rvd25yZXYueG1sUEsFBgAAAAAEAAQA9QAAAI4DAAAAAA==&#10;" filled="f" stroked="f">
                    <v:textbox style="mso-fit-shape-to-text:t">
                      <w:txbxContent>
                        <w:p w:rsidR="005345A8" w:rsidRPr="00F01FA2" w:rsidRDefault="005345A8" w:rsidP="005345A8">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 xml:space="preserve">الثاني </w:t>
                          </w:r>
                        </w:p>
                      </w:txbxContent>
                    </v:textbox>
                  </v:shape>
                  <v:shape id="TextBox 34" o:spid="_x0000_s2539" type="#_x0000_t202" style="position:absolute;left:24946;top:198;width:24301;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ijr8UA&#10;AADjAAAADwAAAGRycy9kb3ducmV2LnhtbERPzWrCQBC+F3yHZYTe6iaiElJXEW3BQy/V9D5kp9nQ&#10;7GzITk18+26h0ON8/7PdT75TNxpiG9hAvshAEdfBttwYqK6vTwWoKMgWu8Bk4E4R9rvZwxZLG0Z+&#10;p9tFGpVCOJZowIn0pdaxduQxLkJPnLjPMHiUdA6NtgOOKdx3epllG+2x5dTgsKejo/rr8u0NiNhD&#10;fq9efDx/TG+n0WX1GitjHufT4RmU0CT/4j/32ab5q3W+KorNMoffnx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OKOvxQAAAOMAAAAPAAAAAAAAAAAAAAAAAJgCAABkcnMv&#10;ZG93bnJldi54bWxQSwUGAAAAAAQABAD1AAAAigMAAAAA&#10;" filled="f" stroked="f">
                    <v:textbox style="mso-fit-shape-to-text:t">
                      <w:txbxContent>
                        <w:p w:rsidR="005345A8" w:rsidRPr="00F01FA2" w:rsidRDefault="005345A8" w:rsidP="005345A8">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2540" type="#_x0000_t202" style="position:absolute;top:12909;width:45675;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92MUA&#10;AADjAAAADwAAAGRycy9kb3ducmV2LnhtbERPS2vDMAy+D/YfjAa7rU5CW0JWt5Q9oIdd1mZ3EWtx&#10;WCyHWGvSf18XBjvqe2uzm32vzjTGLrCBfJGBIm6C7bg1UJ/en0pQUZAt9oHJwIUi7Lb3dxusbJj4&#10;k85HaVUK4VihAScyVFrHxpHHuAgDceK+w+hR0jm22o44pXDf6yLL1tpjx6nB4UAvjpqf4683IGL3&#10;+aV+8/HwNX+8Ti5rVlgb8/gw759BCc3yL/5zH2yav1zly7JcFwXcfkoA6O0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6j3YxQAAAOMAAAAPAAAAAAAAAAAAAAAAAJgCAABkcnMv&#10;ZG93bnJldi54bWxQSwUGAAAAAAQABAD1AAAAigMAAAAA&#10;" filled="f" stroked="f">
                    <v:textbox style="mso-fit-shape-to-text:t">
                      <w:txbxContent>
                        <w:p w:rsidR="005345A8" w:rsidRPr="00F01FA2" w:rsidRDefault="005345A8" w:rsidP="005345A8">
                          <w:pPr>
                            <w:jc w:val="center"/>
                            <w:rPr>
                              <w:rFonts w:ascii="Adobe Arabic" w:eastAsia="GE Dinar One" w:hAnsi="Adobe Arabic" w:cs="Adobe Arabic"/>
                              <w:b/>
                              <w:bCs/>
                              <w:kern w:val="24"/>
                              <w:sz w:val="56"/>
                              <w:szCs w:val="56"/>
                              <w:lang w:bidi="ar-SY"/>
                            </w:rPr>
                          </w:pPr>
                          <w:r w:rsidRPr="007C6591">
                            <w:rPr>
                              <w:rFonts w:ascii="Adobe Arabic" w:eastAsia="GE Dinar One" w:hAnsi="Adobe Arabic" w:cs="Adobe Arabic"/>
                              <w:b/>
                              <w:bCs/>
                              <w:kern w:val="24"/>
                              <w:sz w:val="56"/>
                              <w:szCs w:val="56"/>
                              <w:rtl/>
                              <w:lang w:bidi="ar-SY"/>
                            </w:rPr>
                            <w:t>تحقيق التوازن بين العمل والحياة الشخصية</w:t>
                          </w:r>
                        </w:p>
                      </w:txbxContent>
                    </v:textbox>
                  </v:shape>
                </v:group>
              </v:group>
            </w:pict>
          </mc:Fallback>
        </mc:AlternateContent>
      </w:r>
    </w:p>
    <w:p w:rsidR="00DB7FDB" w:rsidRPr="00BD4553" w:rsidRDefault="00DB7FDB" w:rsidP="000F1708">
      <w:pPr>
        <w:bidi w:val="0"/>
        <w:rPr>
          <w:rFonts w:ascii="Adobe Arabic" w:hAnsi="Adobe Arabic" w:cs="Adobe Arabic"/>
          <w:b/>
          <w:bCs/>
          <w:color w:val="002060"/>
          <w:sz w:val="48"/>
          <w:szCs w:val="36"/>
          <w:rtl/>
        </w:rPr>
      </w:pPr>
      <w:r w:rsidRPr="00BD4553">
        <w:rPr>
          <w:rFonts w:ascii="Adobe Arabic" w:hAnsi="Adobe Arabic" w:cs="Adobe Arabic"/>
          <w:b/>
          <w:bCs/>
          <w:color w:val="002060"/>
          <w:sz w:val="48"/>
          <w:szCs w:val="36"/>
          <w:rtl/>
        </w:rPr>
        <w:t xml:space="preserve"> </w:t>
      </w:r>
    </w:p>
    <w:p w:rsidR="00DB7FDB" w:rsidRDefault="00DB7FDB" w:rsidP="00F04847">
      <w:pPr>
        <w:pStyle w:val="ListParagraph"/>
        <w:spacing w:after="0" w:line="276" w:lineRule="auto"/>
        <w:jc w:val="center"/>
        <w:rPr>
          <w:rFonts w:ascii="Adobe Arabic" w:hAnsi="Adobe Arabic" w:cs="Adobe Arabic"/>
          <w:b/>
          <w:bCs/>
          <w:color w:val="002060"/>
          <w:sz w:val="48"/>
          <w:szCs w:val="36"/>
          <w:rtl/>
        </w:rPr>
      </w:pPr>
    </w:p>
    <w:p w:rsidR="00DB7FDB" w:rsidRDefault="00DB7FDB" w:rsidP="00DB7FDB">
      <w:pPr>
        <w:pStyle w:val="ListParagraph"/>
        <w:spacing w:line="360" w:lineRule="auto"/>
        <w:rPr>
          <w:rFonts w:ascii="Adobe Arabic" w:hAnsi="Adobe Arabic" w:cs="Adobe Arabic"/>
          <w:b/>
          <w:bCs/>
          <w:color w:val="002060"/>
          <w:sz w:val="48"/>
          <w:szCs w:val="36"/>
          <w:rtl/>
        </w:rPr>
      </w:pPr>
    </w:p>
    <w:p w:rsidR="00DB7FDB" w:rsidRPr="000F1708" w:rsidRDefault="00F9007F" w:rsidP="000F1708">
      <w:pPr>
        <w:bidi w:val="0"/>
        <w:spacing w:after="160" w:line="256" w:lineRule="auto"/>
        <w:jc w:val="left"/>
        <w:rPr>
          <w:rFonts w:cs="PT Bold Heading"/>
          <w:sz w:val="52"/>
          <w:szCs w:val="56"/>
          <w:rtl/>
        </w:rPr>
      </w:pPr>
      <w:r>
        <w:rPr>
          <w:rFonts w:cs="PT Bold Heading"/>
          <w:noProof/>
          <w:sz w:val="52"/>
          <w:szCs w:val="56"/>
          <w:rtl/>
        </w:rPr>
        <w:t xml:space="preserve"> </w:t>
      </w:r>
      <w:r w:rsidR="00DB7FDB">
        <w:rPr>
          <w:rFonts w:cs="PT Bold Heading" w:hint="cs"/>
          <w:sz w:val="52"/>
          <w:szCs w:val="56"/>
          <w:rtl/>
        </w:rPr>
        <w:br w:type="page"/>
      </w:r>
    </w:p>
    <w:p w:rsidR="00247375" w:rsidRDefault="007C6591" w:rsidP="00247375">
      <w:pPr>
        <w:bidi w:val="0"/>
        <w:rPr>
          <w:rFonts w:ascii="Sakkal Majalla" w:hAnsi="Sakkal Majalla"/>
          <w:color w:val="002060"/>
          <w:sz w:val="34"/>
          <w:lang w:bidi="ar-SY"/>
        </w:rPr>
      </w:pPr>
      <w:r>
        <w:rPr>
          <w:noProof/>
        </w:rPr>
        <w:lastRenderedPageBreak/>
        <w:drawing>
          <wp:anchor distT="0" distB="0" distL="114300" distR="114300" simplePos="0" relativeHeight="252808192" behindDoc="0" locked="0" layoutInCell="1" allowOverlap="1" wp14:anchorId="0D1E68E1" wp14:editId="7A0FF46E">
            <wp:simplePos x="0" y="0"/>
            <wp:positionH relativeFrom="margin">
              <wp:posOffset>3905885</wp:posOffset>
            </wp:positionH>
            <wp:positionV relativeFrom="paragraph">
              <wp:posOffset>57595</wp:posOffset>
            </wp:positionV>
            <wp:extent cx="1301428" cy="1301428"/>
            <wp:effectExtent l="0" t="0" r="0" b="0"/>
            <wp:wrapNone/>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301428" cy="1301428"/>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47375" w:rsidRPr="00F01FA2">
        <w:rPr>
          <w:rFonts w:ascii="Sakkal Majalla" w:hAnsi="Sakkal Majalla"/>
          <w:noProof/>
          <w:color w:val="002060"/>
          <w:sz w:val="34"/>
        </w:rPr>
        <mc:AlternateContent>
          <mc:Choice Requires="wpg">
            <w:drawing>
              <wp:inline distT="0" distB="0" distL="0" distR="0" wp14:anchorId="39A6E775" wp14:editId="530A36DD">
                <wp:extent cx="5239055" cy="1388331"/>
                <wp:effectExtent l="19050" t="19050" r="19050" b="21590"/>
                <wp:docPr id="46" name="Group 10"/>
                <wp:cNvGraphicFramePr/>
                <a:graphic xmlns:a="http://schemas.openxmlformats.org/drawingml/2006/main">
                  <a:graphicData uri="http://schemas.microsoft.com/office/word/2010/wordprocessingGroup">
                    <wpg:wgp>
                      <wpg:cNvGrpSpPr/>
                      <wpg:grpSpPr>
                        <a:xfrm>
                          <a:off x="0" y="0"/>
                          <a:ext cx="5239055" cy="1388331"/>
                          <a:chOff x="973794" y="0"/>
                          <a:chExt cx="5647938" cy="1388331"/>
                        </a:xfrm>
                        <a:noFill/>
                      </wpg:grpSpPr>
                      <wps:wsp>
                        <wps:cNvPr id="49" name="Rectangle 47"/>
                        <wps:cNvSpPr/>
                        <wps:spPr>
                          <a:xfrm>
                            <a:off x="973794" y="0"/>
                            <a:ext cx="5647938" cy="1388331"/>
                          </a:xfrm>
                          <a:prstGeom prst="rect">
                            <a:avLst/>
                          </a:prstGeom>
                          <a:grpFill/>
                          <a:ln w="28575">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 name="TextBox 36"/>
                        <wps:cNvSpPr txBox="1"/>
                        <wps:spPr>
                          <a:xfrm>
                            <a:off x="1305515" y="316344"/>
                            <a:ext cx="4178935" cy="377825"/>
                          </a:xfrm>
                          <a:prstGeom prst="rect">
                            <a:avLst/>
                          </a:prstGeom>
                          <a:grpFill/>
                        </wps:spPr>
                        <wps:txbx>
                          <w:txbxContent>
                            <w:p w:rsidR="005345A8" w:rsidRPr="007C6591" w:rsidRDefault="005345A8" w:rsidP="007C6591">
                              <w:pPr>
                                <w:jc w:val="center"/>
                                <w:rPr>
                                  <w:rFonts w:ascii="Adobe Arabic" w:eastAsia="Calibri" w:hAnsi="Adobe Arabic" w:cs="Adobe Arabic"/>
                                  <w:b/>
                                  <w:bCs/>
                                  <w:color w:val="168489"/>
                                  <w:kern w:val="24"/>
                                  <w:sz w:val="36"/>
                                  <w:szCs w:val="36"/>
                                  <w:rtl/>
                                  <w:lang w:bidi="ar-SY"/>
                                </w:rPr>
                              </w:pPr>
                              <w:r w:rsidRPr="007C6591">
                                <w:rPr>
                                  <w:rFonts w:ascii="Adobe Arabic" w:eastAsia="Calibri" w:hAnsi="Adobe Arabic" w:cs="Adobe Arabic" w:hint="cs"/>
                                  <w:b/>
                                  <w:bCs/>
                                  <w:color w:val="168489"/>
                                  <w:kern w:val="24"/>
                                  <w:sz w:val="36"/>
                                  <w:szCs w:val="36"/>
                                  <w:rtl/>
                                  <w:lang w:bidi="ar-SY"/>
                                </w:rPr>
                                <w:t>تنظيم وإدارة الوقت</w:t>
                              </w:r>
                            </w:p>
                            <w:p w:rsidR="005345A8" w:rsidRDefault="005345A8" w:rsidP="00247375">
                              <w:pPr>
                                <w:jc w:val="center"/>
                                <w:rPr>
                                  <w:rFonts w:ascii="Adobe Arabic" w:eastAsia="Calibri" w:hAnsi="Adobe Arabic" w:cs="Adobe Arabic"/>
                                  <w:b/>
                                  <w:bCs/>
                                  <w:color w:val="168489"/>
                                  <w:kern w:val="24"/>
                                  <w:sz w:val="36"/>
                                  <w:szCs w:val="36"/>
                                  <w:lang w:bidi="ar-SY"/>
                                </w:rPr>
                              </w:pPr>
                            </w:p>
                          </w:txbxContent>
                        </wps:txbx>
                        <wps:bodyPr wrap="square">
                          <a:noAutofit/>
                        </wps:bodyPr>
                      </wps:wsp>
                      <wps:wsp>
                        <wps:cNvPr id="51" name="TextBox 38"/>
                        <wps:cNvSpPr txBox="1"/>
                        <wps:spPr>
                          <a:xfrm>
                            <a:off x="973811" y="817161"/>
                            <a:ext cx="4833288" cy="417195"/>
                          </a:xfrm>
                          <a:prstGeom prst="rect">
                            <a:avLst/>
                          </a:prstGeom>
                          <a:grpFill/>
                        </wps:spPr>
                        <wps:txbx>
                          <w:txbxContent>
                            <w:p w:rsidR="005345A8" w:rsidRPr="00854AF2" w:rsidRDefault="005345A8" w:rsidP="00247375">
                              <w:pPr>
                                <w:jc w:val="center"/>
                                <w:rPr>
                                  <w:rStyle w:val="Hyperlink"/>
                                  <w:rFonts w:eastAsia="Calibri"/>
                                  <w:b/>
                                  <w:bCs/>
                                  <w:color w:val="000000"/>
                                  <w:kern w:val="24"/>
                                  <w:u w:val="none"/>
                                  <w:rtl/>
                                </w:rPr>
                              </w:pPr>
                              <w:r w:rsidRPr="00854AF2">
                                <w:rPr>
                                  <w:rStyle w:val="Hyperlink"/>
                                  <w:rFonts w:eastAsia="Calibri" w:hint="cs"/>
                                  <w:b/>
                                  <w:bCs/>
                                  <w:color w:val="000000"/>
                                  <w:kern w:val="24"/>
                                  <w:u w:val="none"/>
                                  <w:rtl/>
                                </w:rPr>
                                <w:t>مشاهدة فيديو تدريبي.</w:t>
                              </w:r>
                            </w:p>
                            <w:p w:rsidR="005345A8" w:rsidRDefault="005345A8" w:rsidP="00247375">
                              <w:pPr>
                                <w:jc w:val="center"/>
                                <w:rPr>
                                  <w:rFonts w:ascii="Sakkal Majalla" w:eastAsia="Calibri" w:hAnsi="Sakkal Majalla"/>
                                  <w:b/>
                                  <w:bCs/>
                                  <w:color w:val="000000"/>
                                  <w:kern w:val="24"/>
                                  <w:sz w:val="32"/>
                                  <w:szCs w:val="32"/>
                                </w:rPr>
                              </w:pPr>
                            </w:p>
                          </w:txbxContent>
                        </wps:txbx>
                        <wps:bodyPr wrap="square">
                          <a:noAutofit/>
                        </wps:bodyPr>
                      </wps:wsp>
                    </wpg:wgp>
                  </a:graphicData>
                </a:graphic>
              </wp:inline>
            </w:drawing>
          </mc:Choice>
          <mc:Fallback>
            <w:pict>
              <v:group id="_x0000_s2541" style="width:412.5pt;height:109.3pt;mso-position-horizontal-relative:char;mso-position-vertical-relative:line" coordorigin="9737" coordsize="56479,13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">
                <v:rect id="Rectangle 47" o:spid="_x0000_s2542" style="position:absolute;left:9737;width:56480;height:138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qHeMMA&#10;AADbAAAADwAAAGRycy9kb3ducmV2LnhtbESPQWsCMRSE7wX/Q3gFL1KzFZV2axQpFDwVqiL09pq8&#10;bhY3L8u+VNf+elMQehxm5htmsepDo07USR3ZwOO4AEVso6u5MrDfvT08gZKE7LCJTAYuJLBaDu4W&#10;WLp45g86bVOlMoSlRAM+pbbUWqyngDKOLXH2vmMXMGXZVdp1eM7w0OhJUcx1wJrzgseWXj3Z4/Yn&#10;GJjNDrXIp99bi+/91+9Ikj9aY4b3/foFVKI+/Ydv7Y0zMH2Gvy/5B+jl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7qHeMMAAADbAAAADwAAAAAAAAAAAAAAAACYAgAAZHJzL2Rv&#10;d25yZXYueG1sUEsFBgAAAAAEAAQA9QAAAIgDAAAAAA==&#10;" filled="f" strokecolor="#168489" strokeweight="2.25pt"/>
                <v:shape id="TextBox 36" o:spid="_x0000_s2543" type="#_x0000_t202" style="position:absolute;left:13055;top:3163;width:41789;height:3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psOb4A&#10;AADbAAAADwAAAGRycy9kb3ducmV2LnhtbERPy4rCMBTdD/gP4QqzGxNFRatRRBFmNeIT3F2aa1ts&#10;bkoTbefvzUJweTjv+bK1pXhS7QvHGvo9BYI4dabgTMPpuP2ZgPAB2WDpmDT8k4flovM1x8S4hvf0&#10;PIRMxBD2CWrIQ6gSKX2ak0XfcxVx5G6uthgirDNpamxiuC3lQKmxtFhwbMixonVO6f3wsBrOf7fr&#10;Zah22caOqsa1SrKdSq2/u+1qBiJQGz7it/vXaBjF9fFL/AFy8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rqbDm+AAAA2wAAAA8AAAAAAAAAAAAAAAAAmAIAAGRycy9kb3ducmV2&#10;LnhtbFBLBQYAAAAABAAEAPUAAACDAwAAAAA=&#10;" filled="f" stroked="f">
                  <v:textbox>
                    <w:txbxContent>
                      <w:p w:rsidR="005345A8" w:rsidRPr="007C6591" w:rsidRDefault="005345A8" w:rsidP="007C6591">
                        <w:pPr>
                          <w:jc w:val="center"/>
                          <w:rPr>
                            <w:rFonts w:ascii="Adobe Arabic" w:eastAsia="Calibri" w:hAnsi="Adobe Arabic" w:cs="Adobe Arabic"/>
                            <w:b/>
                            <w:bCs/>
                            <w:color w:val="168489"/>
                            <w:kern w:val="24"/>
                            <w:sz w:val="36"/>
                            <w:szCs w:val="36"/>
                            <w:rtl/>
                            <w:lang w:bidi="ar-SY"/>
                          </w:rPr>
                        </w:pPr>
                        <w:r w:rsidRPr="007C6591">
                          <w:rPr>
                            <w:rFonts w:ascii="Adobe Arabic" w:eastAsia="Calibri" w:hAnsi="Adobe Arabic" w:cs="Adobe Arabic" w:hint="cs"/>
                            <w:b/>
                            <w:bCs/>
                            <w:color w:val="168489"/>
                            <w:kern w:val="24"/>
                            <w:sz w:val="36"/>
                            <w:szCs w:val="36"/>
                            <w:rtl/>
                            <w:lang w:bidi="ar-SY"/>
                          </w:rPr>
                          <w:t>تنظيم وإدارة الوقت</w:t>
                        </w:r>
                      </w:p>
                      <w:p w:rsidR="005345A8" w:rsidRDefault="005345A8" w:rsidP="00247375">
                        <w:pPr>
                          <w:jc w:val="center"/>
                          <w:rPr>
                            <w:rFonts w:ascii="Adobe Arabic" w:eastAsia="Calibri" w:hAnsi="Adobe Arabic" w:cs="Adobe Arabic"/>
                            <w:b/>
                            <w:bCs/>
                            <w:color w:val="168489"/>
                            <w:kern w:val="24"/>
                            <w:sz w:val="36"/>
                            <w:szCs w:val="36"/>
                            <w:lang w:bidi="ar-SY"/>
                          </w:rPr>
                        </w:pPr>
                      </w:p>
                    </w:txbxContent>
                  </v:textbox>
                </v:shape>
                <v:shape id="TextBox 38" o:spid="_x0000_s2544" type="#_x0000_t202" style="position:absolute;left:9738;top:8171;width:48332;height:4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bJosMA&#10;AADbAAAADwAAAGRycy9kb3ducmV2LnhtbESPzWrDMBCE74W8g9hAb7XkkpTEsWJCS6CnluYPclus&#10;jW1irYylxu7bV4VCjsPMfMPkxWhbcaPeN441pIkCQVw603Cl4bDfPi1A+IBssHVMGn7IQ7GePOSY&#10;GTfwF912oRIRwj5DDXUIXSalL2uy6BPXEUfv4nqLIcq+kqbHIcJtK5+VepEWG44LNXb0WlN53X1b&#10;DcePy/k0U5/Vm513gxuVZLuUWj9Ox80KRKAx3MP/7XejYZ7C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abJosMAAADbAAAADwAAAAAAAAAAAAAAAACYAgAAZHJzL2Rv&#10;d25yZXYueG1sUEsFBgAAAAAEAAQA9QAAAIgDAAAAAA==&#10;" filled="f" stroked="f">
                  <v:textbox>
                    <w:txbxContent>
                      <w:p w:rsidR="005345A8" w:rsidRPr="00854AF2" w:rsidRDefault="005345A8" w:rsidP="00247375">
                        <w:pPr>
                          <w:jc w:val="center"/>
                          <w:rPr>
                            <w:rStyle w:val="Hyperlink"/>
                            <w:rFonts w:eastAsia="Calibri"/>
                            <w:b/>
                            <w:bCs/>
                            <w:color w:val="000000"/>
                            <w:kern w:val="24"/>
                            <w:u w:val="none"/>
                            <w:rtl/>
                          </w:rPr>
                        </w:pPr>
                        <w:r w:rsidRPr="00854AF2">
                          <w:rPr>
                            <w:rStyle w:val="Hyperlink"/>
                            <w:rFonts w:eastAsia="Calibri" w:hint="cs"/>
                            <w:b/>
                            <w:bCs/>
                            <w:color w:val="000000"/>
                            <w:kern w:val="24"/>
                            <w:u w:val="none"/>
                            <w:rtl/>
                          </w:rPr>
                          <w:t>مشاهدة فيديو تدريبي.</w:t>
                        </w:r>
                      </w:p>
                      <w:p w:rsidR="005345A8" w:rsidRDefault="005345A8" w:rsidP="00247375">
                        <w:pPr>
                          <w:jc w:val="center"/>
                          <w:rPr>
                            <w:rFonts w:ascii="Sakkal Majalla" w:eastAsia="Calibri" w:hAnsi="Sakkal Majalla"/>
                            <w:b/>
                            <w:bCs/>
                            <w:color w:val="000000"/>
                            <w:kern w:val="24"/>
                            <w:sz w:val="32"/>
                            <w:szCs w:val="32"/>
                          </w:rPr>
                        </w:pPr>
                      </w:p>
                    </w:txbxContent>
                  </v:textbox>
                </v:shape>
                <w10:wrap anchorx="page"/>
                <w10:anchorlock/>
              </v:group>
            </w:pict>
          </mc:Fallback>
        </mc:AlternateContent>
      </w:r>
    </w:p>
    <w:p w:rsidR="00247375" w:rsidRDefault="00247375" w:rsidP="00247375">
      <w:pPr>
        <w:rPr>
          <w:rFonts w:ascii="Sakkal Majalla" w:hAnsi="Sakkal Majalla"/>
          <w:color w:val="002060"/>
          <w:sz w:val="34"/>
          <w:rtl/>
          <w:lang w:bidi="ar-SY"/>
        </w:rPr>
      </w:pPr>
      <w:r w:rsidRPr="002A078C">
        <w:rPr>
          <w:rFonts w:ascii="Sakkal Majalla" w:hAnsi="Sakkal Majalla"/>
          <w:noProof/>
          <w:color w:val="002060"/>
          <w:sz w:val="34"/>
        </w:rPr>
        <mc:AlternateContent>
          <mc:Choice Requires="wpg">
            <w:drawing>
              <wp:inline distT="0" distB="0" distL="0" distR="0" wp14:anchorId="49E7A170" wp14:editId="304F0386">
                <wp:extent cx="5731510" cy="895350"/>
                <wp:effectExtent l="0" t="0" r="21590" b="19050"/>
                <wp:docPr id="39"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40"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41" name="مجموعة 39"/>
                        <wpg:cNvGrpSpPr/>
                        <wpg:grpSpPr>
                          <a:xfrm>
                            <a:off x="0" y="0"/>
                            <a:ext cx="5731510" cy="895350"/>
                            <a:chOff x="0" y="0"/>
                            <a:chExt cx="5878196" cy="918845"/>
                          </a:xfrm>
                        </wpg:grpSpPr>
                        <wpg:grpSp>
                          <wpg:cNvPr id="42" name="مجموعة 40"/>
                          <wpg:cNvGrpSpPr/>
                          <wpg:grpSpPr>
                            <a:xfrm>
                              <a:off x="0" y="0"/>
                              <a:ext cx="5878196" cy="918845"/>
                              <a:chOff x="0" y="0"/>
                              <a:chExt cx="6240348" cy="919070"/>
                            </a:xfrm>
                          </wpg:grpSpPr>
                          <wpg:grpSp>
                            <wpg:cNvPr id="43" name="مجموعة 41"/>
                            <wpg:cNvGrpSpPr/>
                            <wpg:grpSpPr>
                              <a:xfrm>
                                <a:off x="0" y="169208"/>
                                <a:ext cx="5433072" cy="580613"/>
                                <a:chOff x="0" y="169208"/>
                                <a:chExt cx="5433072" cy="580613"/>
                              </a:xfrm>
                            </wpg:grpSpPr>
                            <wps:wsp>
                              <wps:cNvPr id="4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8" name="مربع نص 41"/>
                          <wps:cNvSpPr txBox="1"/>
                          <wps:spPr>
                            <a:xfrm>
                              <a:off x="204484" y="256985"/>
                              <a:ext cx="4616071" cy="387740"/>
                            </a:xfrm>
                            <a:prstGeom prst="rect">
                              <a:avLst/>
                            </a:prstGeom>
                            <a:noFill/>
                          </wps:spPr>
                          <wps:txbx>
                            <w:txbxContent>
                              <w:p w:rsidR="005345A8" w:rsidRPr="00F77577" w:rsidRDefault="005345A8" w:rsidP="00F77577">
                                <w:pPr>
                                  <w:rPr>
                                    <w:rFonts w:eastAsia="Calibri" w:hAnsi="Adobe Arabic" w:cs="Adobe Arabic"/>
                                    <w:b/>
                                    <w:bCs/>
                                    <w:color w:val="FFFFFF"/>
                                    <w:kern w:val="24"/>
                                    <w:sz w:val="36"/>
                                    <w:szCs w:val="36"/>
                                    <w:lang w:bidi="ar-EG"/>
                                  </w:rPr>
                                </w:pPr>
                                <w:r w:rsidRPr="00F77577">
                                  <w:rPr>
                                    <w:rFonts w:eastAsia="Calibri" w:hAnsi="Adobe Arabic" w:cs="Adobe Arabic"/>
                                    <w:b/>
                                    <w:bCs/>
                                    <w:color w:val="FFFFFF"/>
                                    <w:kern w:val="24"/>
                                    <w:sz w:val="36"/>
                                    <w:szCs w:val="36"/>
                                    <w:rtl/>
                                    <w:lang w:bidi="ar-EG"/>
                                  </w:rPr>
                                  <w:t>أهمية التوازن بين الحياة المهنية والشخصية للصحة النفسية</w:t>
                                </w:r>
                              </w:p>
                            </w:txbxContent>
                          </wps:txbx>
                          <wps:bodyPr wrap="square" rtlCol="1">
                            <a:spAutoFit/>
                          </wps:bodyPr>
                        </wps:wsp>
                      </wpg:grpSp>
                    </wpg:wgp>
                  </a:graphicData>
                </a:graphic>
              </wp:inline>
            </w:drawing>
          </mc:Choice>
          <mc:Fallback>
            <w:pict>
              <v:group id="_x0000_s2545"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">
                <v:shape id="صورة 38" o:spid="_x0000_s2546"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6uzubBAAAA2wAAAA8AAABkcnMvZG93bnJldi54bWxET89rwjAUvg/8H8ITvK2pU8boGkXEwS6i&#10;rYNdH81bU9a81CZr639vDsKOH9/vfDvZVgzU+8axgmWSgiCunG64VvB1+Xh+A+EDssbWMSm4kYft&#10;ZvaUY6bdyAUNZahFDGGfoQITQpdJ6StDFn3iOuLI/bjeYoiwr6XucYzhtpUvafoqLTYcGwx2tDdU&#10;/ZZ/VsHqMEyH1f509N+mu1xLu2t8cVZqMZ927yACTeFf/HB/agXruD5+iT9Abu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6uzubBAAAA2wAAAA8AAAAAAAAAAAAAAAAAnwIA&#10;AGRycy9kb3ducmV2LnhtbFBLBQYAAAAABAAEAPcAAACNAwAAAAA=&#10;">
                  <v:imagedata r:id="rId67" o:title=""/>
                </v:shape>
                <v:group id="مجموعة 39" o:spid="_x0000_s254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HCSJzFAAAA2wAA&#10;AA8AAAAAAAAAAAAAAAAAqgIAAGRycy9kb3ducmV2LnhtbFBLBQYAAAAABAAEAPoAAACcAwAAAAA=&#10;">
                  <v:group id="مجموعة 40" o:spid="_x0000_s254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RDW68QAAADbAAAADwAAAGRycy9kb3ducmV2LnhtbESPQYvCMBSE78L+h/AW&#10;vGlaVxepRhHZFQ8iqAvi7dE822LzUppsW/+9EQSPw8x8w8yXnSlFQ7UrLCuIhxEI4tTqgjMFf6ff&#10;wRSE88gaS8uk4E4OlouP3hwTbVs+UHP0mQgQdgkqyL2vEildmpNBN7QVcfCutjbog6wzqWtsA9yU&#10;chRF39JgwWEhx4rWOaW3479RsGmxXX3FP83udl3fL6fJ/ryLSan+Z7eagfDU+Xf41d5qBeMR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RDW68QAAADbAAAA&#10;DwAAAAAAAAAAAAAAAACqAgAAZHJzL2Rvd25yZXYueG1sUEsFBgAAAAAEAAQA+gAAAJsDAAAAAA==&#10;">
                    <v:group id="مجموعة 41" o:spid="_x0000_s254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xzcMQAAADbAAAADwAAAGRycy9kb3ducmV2LnhtbESPT4vCMBTE7wt+h/AE&#10;b2tadUWqUURc8SCCf0C8PZpnW2xeSpNt67ffLAh7HGbmN8xi1ZlSNFS7wrKCeBiBIE6tLjhTcL18&#10;f85AOI+ssbRMCl7kYLXsfSww0bblEzVnn4kAYZeggtz7KpHSpTkZdENbEQfvYWuDPsg6k7rGNsBN&#10;KUdRNJUGCw4LOVa0ySl9nn+Mgl2L7Xocb5vD87F53S9fx9shJqUG/W49B+Gp8//hd3uvFUzG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lxzcMQAAADbAAAA&#10;DwAAAAAAAAAAAAAAAACqAgAAZHJzL2Rvd25yZXYueG1sUEsFBgAAAAAEAAQA+gAAAJsDAAAAAA==&#10;">
                      <v:shape id="شكل حر 42" o:spid="_x0000_s255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9KnsMA&#10;AADbAAAADwAAAGRycy9kb3ducmV2LnhtbESPwW7CMBBE75X4B2uReis2bQQoxCCEisqhF2g/YBUv&#10;cUi8DrGB9O9xpUo9jmbmjaZYD64VN+pD7VnDdKJAEJfe1Fxp+P7avSxAhIhssPVMGn4owHo1eiow&#10;N/7OB7odYyUShEOOGmyMXS5lKC05DBPfESfv5HuHMcm+kqbHe4K7Vr4qNZMOa04LFjvaWiqb49Vp&#10;MCp7d9n8Y07by6dV56mJzZvR+nk8bJYgIg3xP/zX3hsNWQa/X9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G9KnsMAAADbAAAADwAAAAAAAAAAAAAAAACYAgAAZHJzL2Rv&#10;d25yZXYueG1sUEsFBgAAAAAEAAQA9QAAAIgD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55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dQMQA&#10;AADbAAAADwAAAGRycy9kb3ducmV2LnhtbESPT2sCMRTE74V+h/CE3jSrtCqrUVRQpPXgP/T62Dx3&#10;lyYvyya622/fFIQeh5n5DTOdt9aIB9W+dKyg30tAEGdOl5wrOJ/W3TEIH5A1Gsek4Ic8zGevL1NM&#10;tWv4QI9jyEWEsE9RQRFClUrps4Is+p6riKN3c7XFEGWdS11jE+HWyEGSDKXFkuNCgRWtCsq+j3er&#10;YLRf3xu/GZ4+lxezKxNzXQy+WKm3TruYgAjUhv/ws73VCt4/4O9L/AFy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r3UDEAAAA2wAAAA8AAAAAAAAAAAAAAAAAmAIAAGRycy9k&#10;b3ducmV2LnhtbFBLBQYAAAAABAAEAPUAAACJAwAAAAA=&#10;" fillcolor="#168489" stroked="f" strokeweight="1pt">
                        <v:stroke joinstyle="miter"/>
                      </v:roundrect>
                    </v:group>
                    <v:oval id="شكل بيضاوي 44" o:spid="_x0000_s255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1l5MMA&#10;AADbAAAADwAAAGRycy9kb3ducmV2LnhtbESPUWvCMBSF34X9h3AHvmnqGDqqaRmDMRHGMO4HXJtr&#10;U21uuibT7t+bgeDj4ZzzHc6qHFwrztSHxrOC2TQDQVx503Ct4Hv3PnkBESKywdYzKfijAGXxMFph&#10;bvyFt3TWsRYJwiFHBTbGLpcyVJYchqnviJN38L3DmGRfS9PjJcFdK5+ybC4dNpwWLHb0Zqk66V+n&#10;QA87/fVxqKX/1Haznx39j9uulRo/Dq9LEJGGeA/f2muj4HkB/1/SD5DF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M1l5MMAAADbAAAADwAAAAAAAAAAAAAAAACYAgAAZHJzL2Rv&#10;d25yZXYueG1sUEsFBgAAAAAEAAQA9QAAAIgDAAAAAA==&#10;" filled="f" strokecolor="#a5a5a5 [2092]" strokeweight="1pt">
                      <v:stroke joinstyle="miter"/>
                    </v:oval>
                  </v:group>
                  <v:shape id="مربع نص 41" o:spid="_x0000_s2553" type="#_x0000_t202" style="position:absolute;left:2044;top:2569;width:46161;height:38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ZEI74A&#10;AADbAAAADwAAAGRycy9kb3ducmV2LnhtbERPTWvCQBC9F/wPywi91Y3FFomuIlbBQy9qvA/ZMRvM&#10;zobsaOK/7x4KHh/ve7kefKMe1MU6sIHpJANFXAZbc2WgOO8/5qCiIFtsApOBJ0VYr0ZvS8xt6PlI&#10;j5NUKoVwzNGAE2lzrWPpyGOchJY4cdfQeZQEu0rbDvsU7hv9mWXf2mPNqcFhS1tH5e109wZE7Gb6&#10;LHY+Hi7D70/vsvILC2Pex8NmAUpokJf4332wBmZpbPqSfoBe/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dGRCO+AAAA2wAAAA8AAAAAAAAAAAAAAAAAmAIAAGRycy9kb3ducmV2&#10;LnhtbFBLBQYAAAAABAAEAPUAAACDAwAAAAA=&#10;" filled="f" stroked="f">
                    <v:textbox style="mso-fit-shape-to-text:t">
                      <w:txbxContent>
                        <w:p w:rsidR="005345A8" w:rsidRPr="00F77577" w:rsidRDefault="005345A8" w:rsidP="00F77577">
                          <w:pPr>
                            <w:rPr>
                              <w:rFonts w:eastAsia="Calibri" w:hAnsi="Adobe Arabic" w:cs="Adobe Arabic"/>
                              <w:b/>
                              <w:bCs/>
                              <w:color w:val="FFFFFF"/>
                              <w:kern w:val="24"/>
                              <w:sz w:val="36"/>
                              <w:szCs w:val="36"/>
                              <w:lang w:bidi="ar-EG"/>
                            </w:rPr>
                          </w:pPr>
                          <w:r w:rsidRPr="00F77577">
                            <w:rPr>
                              <w:rFonts w:eastAsia="Calibri" w:hAnsi="Adobe Arabic" w:cs="Adobe Arabic"/>
                              <w:b/>
                              <w:bCs/>
                              <w:color w:val="FFFFFF"/>
                              <w:kern w:val="24"/>
                              <w:sz w:val="36"/>
                              <w:szCs w:val="36"/>
                              <w:rtl/>
                              <w:lang w:bidi="ar-EG"/>
                            </w:rPr>
                            <w:t>أهمية التوازن بين الحياة المهنية والشخصية للصحة النفسية</w:t>
                          </w:r>
                        </w:p>
                      </w:txbxContent>
                    </v:textbox>
                  </v:shape>
                </v:group>
                <w10:wrap anchorx="page"/>
                <w10:anchorlock/>
              </v:group>
            </w:pict>
          </mc:Fallback>
        </mc:AlternateContent>
      </w:r>
    </w:p>
    <w:p w:rsidR="007C6591" w:rsidRPr="00DD2A38" w:rsidRDefault="007C6591" w:rsidP="00084372">
      <w:r w:rsidRPr="00DD2A38">
        <w:rPr>
          <w:rtl/>
        </w:rPr>
        <w:t>في عالمنا المتسارع اليوم، أصبحت الضغوط المهنية والالتزامات اليومية تحتل جزءا</w:t>
      </w:r>
      <w:r>
        <w:rPr>
          <w:rFonts w:hint="cs"/>
          <w:rtl/>
        </w:rPr>
        <w:t>ً</w:t>
      </w:r>
      <w:r w:rsidRPr="00DD2A38">
        <w:rPr>
          <w:rtl/>
        </w:rPr>
        <w:t xml:space="preserve"> كبيرا</w:t>
      </w:r>
      <w:r>
        <w:rPr>
          <w:rFonts w:hint="cs"/>
          <w:rtl/>
        </w:rPr>
        <w:t>ً</w:t>
      </w:r>
      <w:r w:rsidRPr="00DD2A38">
        <w:rPr>
          <w:rtl/>
        </w:rPr>
        <w:t xml:space="preserve"> من حياتنا. ومع ذلك، فإن غياب التوازن بين الحياة المهنية والشخصية قد يؤدي إلى مشكلات كبيرة على مستوى الصحة النفسية والجسدية. تحقيق هذا التوازن يُعد أمرا</w:t>
      </w:r>
      <w:r>
        <w:rPr>
          <w:rFonts w:hint="cs"/>
          <w:rtl/>
        </w:rPr>
        <w:t>ً</w:t>
      </w:r>
      <w:r w:rsidRPr="00DD2A38">
        <w:rPr>
          <w:rtl/>
        </w:rPr>
        <w:t xml:space="preserve"> ضروريا</w:t>
      </w:r>
      <w:r>
        <w:rPr>
          <w:rFonts w:hint="cs"/>
          <w:rtl/>
        </w:rPr>
        <w:t>ً</w:t>
      </w:r>
      <w:r w:rsidRPr="00DD2A38">
        <w:rPr>
          <w:rtl/>
        </w:rPr>
        <w:t xml:space="preserve"> لتحسين جودة الحياة، وزيادة الإنتاجية، والحفاظ على الصحة النفسية.</w:t>
      </w:r>
    </w:p>
    <w:p w:rsidR="007C6591" w:rsidRPr="00F77577" w:rsidRDefault="005345A8" w:rsidP="00084372">
      <w:pPr>
        <w:rPr>
          <w:b/>
          <w:bCs/>
          <w:color w:val="168489"/>
        </w:rPr>
      </w:pPr>
      <w:hyperlink r:id="rId158" w:history="1">
        <w:r w:rsidR="007C6591" w:rsidRPr="005345A8">
          <w:rPr>
            <w:rStyle w:val="Hyperlink"/>
            <w:b/>
            <w:bCs/>
            <w:rtl/>
          </w:rPr>
          <w:t xml:space="preserve">ما هو التوازن بين الحياة المهنية والشخصية؟ </w:t>
        </w:r>
      </w:hyperlink>
      <w:r w:rsidR="007C6591" w:rsidRPr="00F77577">
        <w:rPr>
          <w:b/>
          <w:bCs/>
          <w:color w:val="168489"/>
          <w:rtl/>
        </w:rPr>
        <w:t xml:space="preserve"> </w:t>
      </w:r>
    </w:p>
    <w:p w:rsidR="007C6591" w:rsidRPr="00DD2A38" w:rsidRDefault="00C46A93" w:rsidP="00084372">
      <w:r>
        <w:rPr>
          <w:noProof/>
        </w:rPr>
        <w:drawing>
          <wp:anchor distT="0" distB="0" distL="114300" distR="114300" simplePos="0" relativeHeight="252819456" behindDoc="0" locked="0" layoutInCell="1" allowOverlap="1" wp14:anchorId="13A78F88" wp14:editId="64CF7FF4">
            <wp:simplePos x="0" y="0"/>
            <wp:positionH relativeFrom="margin">
              <wp:align>left</wp:align>
            </wp:positionH>
            <wp:positionV relativeFrom="paragraph">
              <wp:posOffset>12494</wp:posOffset>
            </wp:positionV>
            <wp:extent cx="2647315" cy="1673225"/>
            <wp:effectExtent l="0" t="0" r="635" b="3175"/>
            <wp:wrapSquare wrapText="bothSides"/>
            <wp:docPr id="1608692714" name="Picture 1608692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rotWithShape="1">
                    <a:blip r:embed="rId159" cstate="print">
                      <a:extLst>
                        <a:ext uri="{28A0092B-C50C-407E-A947-70E740481C1C}">
                          <a14:useLocalDpi xmlns:a14="http://schemas.microsoft.com/office/drawing/2010/main" val="0"/>
                        </a:ext>
                      </a:extLst>
                    </a:blip>
                    <a:srcRect l="3315" t="19891" r="2619" b="20639"/>
                    <a:stretch/>
                  </pic:blipFill>
                  <pic:spPr bwMode="auto">
                    <a:xfrm>
                      <a:off x="0" y="0"/>
                      <a:ext cx="2647315" cy="16732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C6591" w:rsidRPr="00DD2A38">
        <w:rPr>
          <w:rtl/>
        </w:rPr>
        <w:t>التوازن بين الحياة المهنية والشخصية يعني تخصيص وقت كافٍ لكل من العمل والحياة الشخصية بطريقة تُحقق الرضا والسعادة في كلا الجانبين. لا يتعلق الأمر بالمساواة المطلقة بينهما، وإنما بخلق انسجام يسمح للشخص بتلبية احتياجاته المهنية والشخصية دون الإخلال بأي منهما.</w:t>
      </w:r>
    </w:p>
    <w:p w:rsidR="007C6591" w:rsidRDefault="007C6591" w:rsidP="00C46A93">
      <w:pPr>
        <w:keepNext/>
        <w:rPr>
          <w:b/>
          <w:bCs/>
          <w:color w:val="168489"/>
          <w:rtl/>
        </w:rPr>
      </w:pPr>
      <w:r w:rsidRPr="00F77577">
        <w:rPr>
          <w:b/>
          <w:bCs/>
          <w:color w:val="168489"/>
          <w:rtl/>
        </w:rPr>
        <w:lastRenderedPageBreak/>
        <w:t>أهمية التوازن للصحة النفسية</w:t>
      </w:r>
    </w:p>
    <w:p w:rsidR="00C46A93" w:rsidRPr="00F77577" w:rsidRDefault="00C46A93" w:rsidP="00C46A93">
      <w:pPr>
        <w:rPr>
          <w:b/>
          <w:bCs/>
          <w:color w:val="168489"/>
          <w:rtl/>
        </w:rPr>
      </w:pPr>
      <w:r>
        <w:rPr>
          <w:rFonts w:hint="cs"/>
          <w:b/>
          <w:bCs/>
          <w:color w:val="168489"/>
          <w:rtl/>
        </w:rPr>
        <w:t xml:space="preserve">     </w:t>
      </w:r>
      <w:r w:rsidRPr="00C46A93">
        <w:rPr>
          <w:b/>
          <w:bCs/>
          <w:noProof/>
          <w:color w:val="168489"/>
        </w:rPr>
        <mc:AlternateContent>
          <mc:Choice Requires="wpg">
            <w:drawing>
              <wp:inline distT="0" distB="0" distL="0" distR="0" wp14:anchorId="34F29A57" wp14:editId="113C4650">
                <wp:extent cx="5281984" cy="3491346"/>
                <wp:effectExtent l="0" t="0" r="0" b="0"/>
                <wp:docPr id="1608692715" name="Group 2"/>
                <wp:cNvGraphicFramePr/>
                <a:graphic xmlns:a="http://schemas.openxmlformats.org/drawingml/2006/main">
                  <a:graphicData uri="http://schemas.microsoft.com/office/word/2010/wordprocessingGroup">
                    <wpg:wgp>
                      <wpg:cNvGrpSpPr/>
                      <wpg:grpSpPr>
                        <a:xfrm>
                          <a:off x="0" y="0"/>
                          <a:ext cx="5281984" cy="3491346"/>
                          <a:chOff x="0" y="0"/>
                          <a:chExt cx="5281984" cy="3491346"/>
                        </a:xfrm>
                      </wpg:grpSpPr>
                      <wpg:grpSp>
                        <wpg:cNvPr id="1608692716" name="Group 1608692716"/>
                        <wpg:cNvGrpSpPr/>
                        <wpg:grpSpPr>
                          <a:xfrm>
                            <a:off x="0" y="0"/>
                            <a:ext cx="5281984" cy="1682709"/>
                            <a:chOff x="0" y="0"/>
                            <a:chExt cx="5281984" cy="1682709"/>
                          </a:xfrm>
                        </wpg:grpSpPr>
                        <wpg:grpSp>
                          <wpg:cNvPr id="1608692717" name="Group 1608692717"/>
                          <wpg:cNvGrpSpPr/>
                          <wpg:grpSpPr>
                            <a:xfrm>
                              <a:off x="3738986" y="0"/>
                              <a:ext cx="1542998" cy="1544646"/>
                              <a:chOff x="3738986" y="0"/>
                              <a:chExt cx="1542998" cy="1544646"/>
                            </a:xfrm>
                          </wpg:grpSpPr>
                          <wps:wsp>
                            <wps:cNvPr id="1608692718" name="Equals 1608692718"/>
                            <wps:cNvSpPr/>
                            <wps:spPr>
                              <a:xfrm>
                                <a:off x="3912201" y="518830"/>
                                <a:ext cx="1225615" cy="520881"/>
                              </a:xfrm>
                              <a:prstGeom prst="mathEqual">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2719" name="TextBox 6"/>
                            <wps:cNvSpPr txBox="1"/>
                            <wps:spPr>
                              <a:xfrm>
                                <a:off x="4198138" y="0"/>
                                <a:ext cx="785495" cy="733425"/>
                              </a:xfrm>
                              <a:prstGeom prst="rect">
                                <a:avLst/>
                              </a:prstGeom>
                              <a:noFill/>
                            </wps:spPr>
                            <wps:txbx>
                              <w:txbxContent>
                                <w:p w:rsidR="005345A8" w:rsidRDefault="005345A8" w:rsidP="00C46A93">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01</w:t>
                                  </w:r>
                                </w:p>
                              </w:txbxContent>
                            </wps:txbx>
                            <wps:bodyPr wrap="square" rtlCol="0">
                              <a:spAutoFit/>
                            </wps:bodyPr>
                          </wps:wsp>
                          <wps:wsp>
                            <wps:cNvPr id="1608692720" name="مربع نص 18"/>
                            <wps:cNvSpPr txBox="1"/>
                            <wps:spPr>
                              <a:xfrm>
                                <a:off x="3738986" y="1176776"/>
                                <a:ext cx="1542998" cy="367870"/>
                              </a:xfrm>
                              <a:prstGeom prst="rect">
                                <a:avLst/>
                              </a:prstGeom>
                              <a:noFill/>
                            </wps:spPr>
                            <wps:txbx>
                              <w:txbxContent>
                                <w:p w:rsidR="005345A8" w:rsidRPr="00C46A93" w:rsidRDefault="005345A8" w:rsidP="00C46A93">
                                  <w:pPr>
                                    <w:jc w:val="center"/>
                                    <w:rPr>
                                      <w:rFonts w:eastAsia="Calibri" w:hAnsi="Adobe Arabic" w:cs="Adobe Arabic"/>
                                      <w:b/>
                                      <w:bCs/>
                                      <w:kern w:val="24"/>
                                      <w:sz w:val="36"/>
                                      <w:szCs w:val="36"/>
                                      <w:lang w:bidi="ar-EG"/>
                                    </w:rPr>
                                  </w:pPr>
                                  <w:r w:rsidRPr="00C46A93">
                                    <w:rPr>
                                      <w:rFonts w:eastAsia="Calibri" w:hAnsi="Adobe Arabic" w:cs="Adobe Arabic"/>
                                      <w:b/>
                                      <w:bCs/>
                                      <w:kern w:val="24"/>
                                      <w:sz w:val="36"/>
                                      <w:szCs w:val="36"/>
                                      <w:rtl/>
                                      <w:lang w:bidi="ar-EG"/>
                                    </w:rPr>
                                    <w:t xml:space="preserve">تقليل التوتر والإجهاد  </w:t>
                                  </w:r>
                                </w:p>
                                <w:p w:rsidR="005345A8" w:rsidRDefault="005345A8" w:rsidP="00C46A93">
                                  <w:pPr>
                                    <w:jc w:val="center"/>
                                    <w:rPr>
                                      <w:rFonts w:eastAsia="Calibri" w:hAnsi="Adobe Arabic" w:cs="Adobe Arabic"/>
                                      <w:b/>
                                      <w:bCs/>
                                      <w:kern w:val="24"/>
                                      <w:sz w:val="36"/>
                                      <w:szCs w:val="36"/>
                                      <w:lang w:bidi="ar-EG"/>
                                    </w:rPr>
                                  </w:pPr>
                                </w:p>
                              </w:txbxContent>
                            </wps:txbx>
                            <wps:bodyPr wrap="square" rtlCol="1">
                              <a:noAutofit/>
                            </wps:bodyPr>
                          </wps:wsp>
                        </wpg:grpSp>
                        <wpg:grpSp>
                          <wpg:cNvPr id="1608692721" name="Group 1608692721"/>
                          <wpg:cNvGrpSpPr/>
                          <wpg:grpSpPr>
                            <a:xfrm>
                              <a:off x="1757891" y="0"/>
                              <a:ext cx="1730540" cy="1682709"/>
                              <a:chOff x="1757891" y="0"/>
                              <a:chExt cx="1730540" cy="1682709"/>
                            </a:xfrm>
                          </wpg:grpSpPr>
                          <wps:wsp>
                            <wps:cNvPr id="1608692722" name="Equals 1608692722"/>
                            <wps:cNvSpPr/>
                            <wps:spPr>
                              <a:xfrm>
                                <a:off x="2060521" y="518830"/>
                                <a:ext cx="1225615" cy="520881"/>
                              </a:xfrm>
                              <a:prstGeom prst="mathEqual">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2723" name="TextBox 6"/>
                            <wps:cNvSpPr txBox="1"/>
                            <wps:spPr>
                              <a:xfrm>
                                <a:off x="2346679" y="0"/>
                                <a:ext cx="646430" cy="733425"/>
                              </a:xfrm>
                              <a:prstGeom prst="rect">
                                <a:avLst/>
                              </a:prstGeom>
                              <a:noFill/>
                            </wps:spPr>
                            <wps:txbx>
                              <w:txbxContent>
                                <w:p w:rsidR="005345A8" w:rsidRDefault="005345A8" w:rsidP="00C46A93">
                                  <w:pPr>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02</w:t>
                                  </w:r>
                                </w:p>
                              </w:txbxContent>
                            </wps:txbx>
                            <wps:bodyPr wrap="none" rtlCol="0">
                              <a:spAutoFit/>
                            </wps:bodyPr>
                          </wps:wsp>
                          <wps:wsp>
                            <wps:cNvPr id="1608692724" name="مربع نص 18"/>
                            <wps:cNvSpPr txBox="1"/>
                            <wps:spPr>
                              <a:xfrm>
                                <a:off x="1757891" y="961902"/>
                                <a:ext cx="1730540" cy="720807"/>
                              </a:xfrm>
                              <a:prstGeom prst="rect">
                                <a:avLst/>
                              </a:prstGeom>
                              <a:noFill/>
                            </wps:spPr>
                            <wps:txbx>
                              <w:txbxContent>
                                <w:p w:rsidR="005345A8" w:rsidRPr="00C46A93" w:rsidRDefault="005345A8" w:rsidP="00C46A93">
                                  <w:pPr>
                                    <w:jc w:val="center"/>
                                    <w:rPr>
                                      <w:rFonts w:eastAsia="Calibri" w:hAnsi="Adobe Arabic" w:cs="Adobe Arabic"/>
                                      <w:b/>
                                      <w:bCs/>
                                      <w:kern w:val="24"/>
                                      <w:sz w:val="36"/>
                                      <w:szCs w:val="36"/>
                                      <w:lang w:bidi="ar-EG"/>
                                    </w:rPr>
                                  </w:pPr>
                                  <w:r w:rsidRPr="00C46A93">
                                    <w:rPr>
                                      <w:rFonts w:eastAsia="Calibri" w:hAnsi="Adobe Arabic" w:cs="Adobe Arabic"/>
                                      <w:b/>
                                      <w:bCs/>
                                      <w:kern w:val="24"/>
                                      <w:sz w:val="36"/>
                                      <w:szCs w:val="36"/>
                                      <w:rtl/>
                                      <w:lang w:bidi="ar-EG"/>
                                    </w:rPr>
                                    <w:t xml:space="preserve">تحسين المزاج والصحة العاطفية  </w:t>
                                  </w:r>
                                </w:p>
                                <w:p w:rsidR="005345A8" w:rsidRPr="00C46A93" w:rsidRDefault="005345A8" w:rsidP="00C46A93">
                                  <w:pPr>
                                    <w:jc w:val="center"/>
                                    <w:rPr>
                                      <w:rFonts w:ascii="Adobe Arabic" w:hAnsi="Adobe Arabic" w:cs="Adobe Arabic"/>
                                      <w:b/>
                                      <w:bCs/>
                                      <w:kern w:val="24"/>
                                      <w:sz w:val="36"/>
                                      <w:szCs w:val="36"/>
                                      <w:lang w:bidi="ar-EG"/>
                                    </w:rPr>
                                  </w:pPr>
                                </w:p>
                              </w:txbxContent>
                            </wps:txbx>
                            <wps:bodyPr wrap="square" rtlCol="1">
                              <a:noAutofit/>
                            </wps:bodyPr>
                          </wps:wsp>
                        </wpg:grpSp>
                        <wpg:grpSp>
                          <wpg:cNvPr id="1608692725" name="Group 1608692725"/>
                          <wpg:cNvGrpSpPr/>
                          <wpg:grpSpPr>
                            <a:xfrm>
                              <a:off x="0" y="0"/>
                              <a:ext cx="1542998" cy="1636481"/>
                              <a:chOff x="0" y="0"/>
                              <a:chExt cx="1542998" cy="1636481"/>
                            </a:xfrm>
                          </wpg:grpSpPr>
                          <wps:wsp>
                            <wps:cNvPr id="1608692726" name="Equals 1608692726"/>
                            <wps:cNvSpPr/>
                            <wps:spPr>
                              <a:xfrm>
                                <a:off x="208841" y="518830"/>
                                <a:ext cx="1225615" cy="520881"/>
                              </a:xfrm>
                              <a:prstGeom prst="mathEqual">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2727" name="TextBox 6"/>
                            <wps:cNvSpPr txBox="1"/>
                            <wps:spPr>
                              <a:xfrm>
                                <a:off x="495219" y="0"/>
                                <a:ext cx="646430" cy="733425"/>
                              </a:xfrm>
                              <a:prstGeom prst="rect">
                                <a:avLst/>
                              </a:prstGeom>
                              <a:noFill/>
                            </wps:spPr>
                            <wps:txbx>
                              <w:txbxContent>
                                <w:p w:rsidR="005345A8" w:rsidRDefault="005345A8" w:rsidP="00C46A93">
                                  <w:pPr>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03</w:t>
                                  </w:r>
                                </w:p>
                              </w:txbxContent>
                            </wps:txbx>
                            <wps:bodyPr wrap="none" rtlCol="0">
                              <a:spAutoFit/>
                            </wps:bodyPr>
                          </wps:wsp>
                          <wps:wsp>
                            <wps:cNvPr id="1608692728" name="مربع نص 18"/>
                            <wps:cNvSpPr txBox="1"/>
                            <wps:spPr>
                              <a:xfrm>
                                <a:off x="0" y="1211284"/>
                                <a:ext cx="1542998" cy="425197"/>
                              </a:xfrm>
                              <a:prstGeom prst="rect">
                                <a:avLst/>
                              </a:prstGeom>
                              <a:noFill/>
                            </wps:spPr>
                            <wps:txbx>
                              <w:txbxContent>
                                <w:p w:rsidR="005345A8" w:rsidRPr="00C46A93" w:rsidRDefault="005345A8" w:rsidP="00C46A93">
                                  <w:pPr>
                                    <w:jc w:val="center"/>
                                    <w:rPr>
                                      <w:rFonts w:eastAsia="Calibri" w:hAnsi="Adobe Arabic" w:cs="Adobe Arabic"/>
                                      <w:b/>
                                      <w:bCs/>
                                      <w:kern w:val="24"/>
                                      <w:sz w:val="36"/>
                                      <w:szCs w:val="36"/>
                                      <w:lang w:bidi="ar-EG"/>
                                    </w:rPr>
                                  </w:pPr>
                                  <w:r w:rsidRPr="00C46A93">
                                    <w:rPr>
                                      <w:rFonts w:eastAsia="Calibri" w:hAnsi="Adobe Arabic" w:cs="Adobe Arabic"/>
                                      <w:b/>
                                      <w:bCs/>
                                      <w:kern w:val="24"/>
                                      <w:sz w:val="36"/>
                                      <w:szCs w:val="36"/>
                                      <w:rtl/>
                                      <w:lang w:bidi="ar-EG"/>
                                    </w:rPr>
                                    <w:t xml:space="preserve">زيادة الإنتاجية والإبداع  </w:t>
                                  </w:r>
                                </w:p>
                                <w:p w:rsidR="005345A8" w:rsidRDefault="005345A8" w:rsidP="00C46A93">
                                  <w:pPr>
                                    <w:jc w:val="center"/>
                                    <w:rPr>
                                      <w:rFonts w:ascii="Adobe Arabic" w:hAnsi="Adobe Arabic" w:cs="Adobe Arabic"/>
                                      <w:b/>
                                      <w:bCs/>
                                      <w:kern w:val="24"/>
                                      <w:sz w:val="36"/>
                                      <w:szCs w:val="36"/>
                                      <w:lang w:bidi="ar-EG"/>
                                    </w:rPr>
                                  </w:pPr>
                                </w:p>
                              </w:txbxContent>
                            </wps:txbx>
                            <wps:bodyPr wrap="square" rtlCol="1">
                              <a:noAutofit/>
                            </wps:bodyPr>
                          </wps:wsp>
                        </wpg:grpSp>
                      </wpg:grpSp>
                      <wpg:grpSp>
                        <wpg:cNvPr id="1608692729" name="Group 1608692729"/>
                        <wpg:cNvGrpSpPr/>
                        <wpg:grpSpPr>
                          <a:xfrm>
                            <a:off x="3703322" y="1703746"/>
                            <a:ext cx="1542998" cy="1651367"/>
                            <a:chOff x="3703322" y="1703746"/>
                            <a:chExt cx="1542998" cy="1651367"/>
                          </a:xfrm>
                        </wpg:grpSpPr>
                        <wps:wsp>
                          <wps:cNvPr id="1608692730" name="Equals 1608692730"/>
                          <wps:cNvSpPr/>
                          <wps:spPr>
                            <a:xfrm>
                              <a:off x="3912201" y="2222739"/>
                              <a:ext cx="1225615" cy="520881"/>
                            </a:xfrm>
                            <a:prstGeom prst="mathEqual">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2731" name="TextBox 6"/>
                          <wps:cNvSpPr txBox="1"/>
                          <wps:spPr>
                            <a:xfrm>
                              <a:off x="4198138" y="1703746"/>
                              <a:ext cx="785495" cy="733425"/>
                            </a:xfrm>
                            <a:prstGeom prst="rect">
                              <a:avLst/>
                            </a:prstGeom>
                            <a:noFill/>
                          </wps:spPr>
                          <wps:txbx>
                            <w:txbxContent>
                              <w:p w:rsidR="005345A8" w:rsidRDefault="005345A8" w:rsidP="00C46A93">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04</w:t>
                                </w:r>
                              </w:p>
                            </w:txbxContent>
                          </wps:txbx>
                          <wps:bodyPr wrap="square" rtlCol="0">
                            <a:spAutoFit/>
                          </wps:bodyPr>
                        </wps:wsp>
                        <wps:wsp>
                          <wps:cNvPr id="1608692732" name="مربع نص 18"/>
                          <wps:cNvSpPr txBox="1"/>
                          <wps:spPr>
                            <a:xfrm>
                              <a:off x="3703322" y="2778827"/>
                              <a:ext cx="1542998" cy="576286"/>
                            </a:xfrm>
                            <a:prstGeom prst="rect">
                              <a:avLst/>
                            </a:prstGeom>
                            <a:noFill/>
                          </wps:spPr>
                          <wps:txbx>
                            <w:txbxContent>
                              <w:p w:rsidR="005345A8" w:rsidRPr="00C46A93" w:rsidRDefault="005345A8" w:rsidP="00C46A93">
                                <w:pPr>
                                  <w:jc w:val="center"/>
                                  <w:rPr>
                                    <w:rFonts w:eastAsia="Calibri" w:hAnsi="Adobe Arabic" w:cs="Adobe Arabic"/>
                                    <w:b/>
                                    <w:bCs/>
                                    <w:kern w:val="24"/>
                                    <w:sz w:val="36"/>
                                    <w:szCs w:val="36"/>
                                    <w:lang w:bidi="ar-EG"/>
                                  </w:rPr>
                                </w:pPr>
                                <w:r w:rsidRPr="00C46A93">
                                  <w:rPr>
                                    <w:rFonts w:eastAsia="Calibri" w:hAnsi="Adobe Arabic" w:cs="Adobe Arabic"/>
                                    <w:b/>
                                    <w:bCs/>
                                    <w:kern w:val="24"/>
                                    <w:sz w:val="36"/>
                                    <w:szCs w:val="36"/>
                                    <w:rtl/>
                                    <w:lang w:bidi="ar-EG"/>
                                  </w:rPr>
                                  <w:t xml:space="preserve">الحفاظ على العلاقات الاجتماعية  </w:t>
                                </w:r>
                              </w:p>
                              <w:p w:rsidR="005345A8" w:rsidRDefault="005345A8" w:rsidP="00C46A93">
                                <w:pPr>
                                  <w:jc w:val="center"/>
                                  <w:rPr>
                                    <w:rFonts w:eastAsia="Calibri" w:hAnsi="Adobe Arabic" w:cs="Adobe Arabic"/>
                                    <w:b/>
                                    <w:bCs/>
                                    <w:kern w:val="24"/>
                                    <w:sz w:val="36"/>
                                    <w:szCs w:val="36"/>
                                    <w:lang w:bidi="ar-EG"/>
                                  </w:rPr>
                                </w:pPr>
                              </w:p>
                            </w:txbxContent>
                          </wps:txbx>
                          <wps:bodyPr wrap="square" rtlCol="1">
                            <a:noAutofit/>
                          </wps:bodyPr>
                        </wps:wsp>
                      </wpg:grpSp>
                      <wpg:grpSp>
                        <wpg:cNvPr id="1608692733" name="Group 1608692733"/>
                        <wpg:cNvGrpSpPr/>
                        <wpg:grpSpPr>
                          <a:xfrm>
                            <a:off x="2007252" y="1703746"/>
                            <a:ext cx="1305943" cy="1704472"/>
                            <a:chOff x="2007252" y="1703746"/>
                            <a:chExt cx="1305943" cy="1704472"/>
                          </a:xfrm>
                        </wpg:grpSpPr>
                        <wps:wsp>
                          <wps:cNvPr id="1608692734" name="Equals 1608692734"/>
                          <wps:cNvSpPr/>
                          <wps:spPr>
                            <a:xfrm>
                              <a:off x="2060521" y="2222739"/>
                              <a:ext cx="1225615" cy="520881"/>
                            </a:xfrm>
                            <a:prstGeom prst="mathEqual">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2735" name="TextBox 6"/>
                          <wps:cNvSpPr txBox="1"/>
                          <wps:spPr>
                            <a:xfrm>
                              <a:off x="2346679" y="1703746"/>
                              <a:ext cx="646430" cy="733425"/>
                            </a:xfrm>
                            <a:prstGeom prst="rect">
                              <a:avLst/>
                            </a:prstGeom>
                            <a:noFill/>
                          </wps:spPr>
                          <wps:txbx>
                            <w:txbxContent>
                              <w:p w:rsidR="005345A8" w:rsidRDefault="005345A8" w:rsidP="00C46A93">
                                <w:pPr>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05</w:t>
                                </w:r>
                              </w:p>
                            </w:txbxContent>
                          </wps:txbx>
                          <wps:bodyPr wrap="none" rtlCol="0">
                            <a:spAutoFit/>
                          </wps:bodyPr>
                        </wps:wsp>
                        <wps:wsp>
                          <wps:cNvPr id="1608692736" name="مربع نص 18"/>
                          <wps:cNvSpPr txBox="1"/>
                          <wps:spPr>
                            <a:xfrm>
                              <a:off x="2007252" y="2765505"/>
                              <a:ext cx="1305943" cy="642713"/>
                            </a:xfrm>
                            <a:prstGeom prst="rect">
                              <a:avLst/>
                            </a:prstGeom>
                            <a:noFill/>
                          </wps:spPr>
                          <wps:txbx>
                            <w:txbxContent>
                              <w:p w:rsidR="005345A8" w:rsidRPr="00C46A93" w:rsidRDefault="005345A8" w:rsidP="00C46A93">
                                <w:pPr>
                                  <w:jc w:val="center"/>
                                  <w:rPr>
                                    <w:rFonts w:eastAsia="Calibri" w:hAnsi="Adobe Arabic" w:cs="Adobe Arabic"/>
                                    <w:b/>
                                    <w:bCs/>
                                    <w:kern w:val="24"/>
                                    <w:sz w:val="36"/>
                                    <w:szCs w:val="36"/>
                                    <w:lang w:bidi="ar-EG"/>
                                  </w:rPr>
                                </w:pPr>
                                <w:r w:rsidRPr="00C46A93">
                                  <w:rPr>
                                    <w:rFonts w:eastAsia="Calibri" w:hAnsi="Adobe Arabic" w:cs="Adobe Arabic"/>
                                    <w:b/>
                                    <w:bCs/>
                                    <w:kern w:val="24"/>
                                    <w:sz w:val="36"/>
                                    <w:szCs w:val="36"/>
                                    <w:rtl/>
                                    <w:lang w:bidi="ar-EG"/>
                                  </w:rPr>
                                  <w:t>الوقاية من الإرهاق المهني</w:t>
                                </w:r>
                              </w:p>
                              <w:p w:rsidR="005345A8" w:rsidRDefault="005345A8" w:rsidP="00C46A93">
                                <w:pPr>
                                  <w:jc w:val="center"/>
                                  <w:rPr>
                                    <w:rFonts w:ascii="Adobe Arabic" w:hAnsi="Adobe Arabic" w:cs="Adobe Arabic"/>
                                    <w:b/>
                                    <w:bCs/>
                                    <w:kern w:val="24"/>
                                    <w:sz w:val="36"/>
                                    <w:szCs w:val="36"/>
                                    <w:lang w:bidi="ar-EG"/>
                                  </w:rPr>
                                </w:pPr>
                              </w:p>
                            </w:txbxContent>
                          </wps:txbx>
                          <wps:bodyPr wrap="square" rtlCol="1">
                            <a:noAutofit/>
                          </wps:bodyPr>
                        </wps:wsp>
                      </wpg:grpSp>
                      <wpg:grpSp>
                        <wpg:cNvPr id="1608692737" name="Group 1608692737"/>
                        <wpg:cNvGrpSpPr/>
                        <wpg:grpSpPr>
                          <a:xfrm>
                            <a:off x="71252" y="1703746"/>
                            <a:ext cx="1542998" cy="1787600"/>
                            <a:chOff x="71252" y="1703746"/>
                            <a:chExt cx="1542998" cy="1787600"/>
                          </a:xfrm>
                        </wpg:grpSpPr>
                        <wps:wsp>
                          <wps:cNvPr id="1608692738" name="Equals 1608692738"/>
                          <wps:cNvSpPr/>
                          <wps:spPr>
                            <a:xfrm>
                              <a:off x="208841" y="2222739"/>
                              <a:ext cx="1225615" cy="520881"/>
                            </a:xfrm>
                            <a:prstGeom prst="mathEqual">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2739" name="TextBox 6"/>
                          <wps:cNvSpPr txBox="1"/>
                          <wps:spPr>
                            <a:xfrm>
                              <a:off x="495219" y="1703746"/>
                              <a:ext cx="646430" cy="733425"/>
                            </a:xfrm>
                            <a:prstGeom prst="rect">
                              <a:avLst/>
                            </a:prstGeom>
                            <a:noFill/>
                          </wps:spPr>
                          <wps:txbx>
                            <w:txbxContent>
                              <w:p w:rsidR="005345A8" w:rsidRDefault="005345A8" w:rsidP="00C46A93">
                                <w:pPr>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06</w:t>
                                </w:r>
                              </w:p>
                            </w:txbxContent>
                          </wps:txbx>
                          <wps:bodyPr wrap="none" rtlCol="0">
                            <a:spAutoFit/>
                          </wps:bodyPr>
                        </wps:wsp>
                        <wps:wsp>
                          <wps:cNvPr id="1608692740" name="مربع نص 18"/>
                          <wps:cNvSpPr txBox="1"/>
                          <wps:spPr>
                            <a:xfrm>
                              <a:off x="71252" y="2800415"/>
                              <a:ext cx="1542998" cy="690931"/>
                            </a:xfrm>
                            <a:prstGeom prst="rect">
                              <a:avLst/>
                            </a:prstGeom>
                            <a:noFill/>
                          </wps:spPr>
                          <wps:txbx>
                            <w:txbxContent>
                              <w:p w:rsidR="005345A8" w:rsidRPr="00C46A93" w:rsidRDefault="005345A8" w:rsidP="00C46A93">
                                <w:pPr>
                                  <w:jc w:val="center"/>
                                  <w:rPr>
                                    <w:rFonts w:eastAsia="Calibri" w:hAnsi="Adobe Arabic" w:cs="Adobe Arabic"/>
                                    <w:b/>
                                    <w:bCs/>
                                    <w:kern w:val="24"/>
                                    <w:sz w:val="36"/>
                                    <w:szCs w:val="36"/>
                                    <w:lang w:bidi="ar-EG"/>
                                  </w:rPr>
                                </w:pPr>
                                <w:r w:rsidRPr="00C46A93">
                                  <w:rPr>
                                    <w:rFonts w:eastAsia="Calibri" w:hAnsi="Adobe Arabic" w:cs="Adobe Arabic"/>
                                    <w:b/>
                                    <w:bCs/>
                                    <w:kern w:val="24"/>
                                    <w:sz w:val="36"/>
                                    <w:szCs w:val="36"/>
                                    <w:rtl/>
                                    <w:lang w:bidi="ar-EG"/>
                                  </w:rPr>
                                  <w:t xml:space="preserve">تعزيز الشعور بالتحكم في الحياة  </w:t>
                                </w:r>
                              </w:p>
                              <w:p w:rsidR="005345A8" w:rsidRDefault="005345A8" w:rsidP="00C46A93">
                                <w:pPr>
                                  <w:jc w:val="center"/>
                                  <w:rPr>
                                    <w:rFonts w:ascii="Adobe Arabic" w:hAnsi="Adobe Arabic" w:cs="Adobe Arabic"/>
                                    <w:b/>
                                    <w:bCs/>
                                    <w:kern w:val="24"/>
                                    <w:sz w:val="36"/>
                                    <w:szCs w:val="36"/>
                                    <w:lang w:bidi="ar-EG"/>
                                  </w:rPr>
                                </w:pPr>
                              </w:p>
                            </w:txbxContent>
                          </wps:txbx>
                          <wps:bodyPr wrap="square" rtlCol="1">
                            <a:noAutofit/>
                          </wps:bodyPr>
                        </wps:wsp>
                      </wpg:grpSp>
                    </wpg:wgp>
                  </a:graphicData>
                </a:graphic>
              </wp:inline>
            </w:drawing>
          </mc:Choice>
          <mc:Fallback>
            <w:pict>
              <v:group id="_x0000_s2554" style="width:415.9pt;height:274.9pt;mso-position-horizontal-relative:char;mso-position-vertical-relative:line" coordsize="52819,349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">
                <v:group id="Group 1608692716" o:spid="_x0000_s2555" style="position:absolute;width:52819;height:16827" coordsize="52819,168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xgy5vIAAAA&#10;4wAAAA8AAAAAAAAAAAAAAAAAqgIAAGRycy9kb3ducmV2LnhtbFBLBQYAAAAABAAEAPoAAACfAwAA&#10;AAA=&#10;">
                  <v:group id="Group 1608692717" o:spid="_x0000_s2556" style="position:absolute;left:37389;width:15430;height:15446" coordorigin="37389" coordsize="15429,154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MsbgDIAAAA&#10;4wAAAA8AAAAAAAAAAAAAAAAAqgIAAGRycy9kb3ducmV2LnhtbFBLBQYAAAAABAAEAPoAAACfAwAA&#10;AAA=&#10;">
                    <v:shape id="Equals 1608692718" o:spid="_x0000_s2557" style="position:absolute;left:39122;top:5188;width:12256;height:5209;visibility:visible;mso-wrap-style:square;v-text-anchor:middle" coordsize="1225615,5208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L/kc0A&#10;AADjAAAADwAAAGRycy9kb3ducmV2LnhtbESPQUvDQBCF74L/YRnBi9hNA6Y1dltCRRBqsUYv3obs&#10;mIRmZ0N2bVJ/vXMQPM68N+99s9pMrlMnGkLr2cB8loAirrxtuTbw8f50uwQVIrLFzjMZOFOAzfry&#10;YoW59SO/0amMtZIQDjkaaGLsc61D1ZDDMPM9sWhffnAYZRxqbQccJdx1Ok2STDtsWRoa7GnbUHUs&#10;v52Bn3FXFoc9O5+m+9ebYvf58ni+M+b6aioeQEWa4r/57/rZCn6WLLP7dDEXaPlJFqDXv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EkS/5HNAAAA4wAAAA8AAAAAAAAAAAAAAAAA&#10;mAIAAGRycy9kb3ducmV2LnhtbFBLBQYAAAAABAAEAPUAAACSAwAAAAA=&#10;" path="m162455,107301r900705,l1063160,229813r-900705,l162455,107301xm162455,291068r900705,l1063160,413580r-900705,l162455,291068xe" fillcolor="#168489" strokecolor="#168489" strokeweight="1pt">
                      <v:stroke joinstyle="miter"/>
                      <v:path arrowok="t" o:connecttype="custom" o:connectlocs="162455,107301;1063160,107301;1063160,229813;162455,229813;162455,107301;162455,291068;1063160,291068;1063160,413580;162455,413580;162455,291068" o:connectangles="0,0,0,0,0,0,0,0,0,0"/>
                    </v:shape>
                    <v:shape id="TextBox 6" o:spid="_x0000_s2558" type="#_x0000_t202" style="position:absolute;left:41981;width:7855;height:7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x2mMUA&#10;AADjAAAADwAAAGRycy9kb3ducmV2LnhtbERPS0vDQBC+C/6HZQRvdjcFYxu7LcUH9ODFNt6H7JgN&#10;ZmdDdmzSf+8Kgsf53rPZzaFXZxpTF9lCsTCgiJvoOm4t1KfXuxWoJMgO+8hk4UIJdtvrqw1WLk78&#10;TuejtCqHcKrQghcZKq1T4ylgWsSBOHOfcQwo+Rxb7Uaccnjo9dKYUgfsODd4HOjJU/N1/A4WRNy+&#10;uNQvIR0+5rfnyZvmHmtrb2/m/SMooVn+xX/ug8vzS7Mq18uHYg2/P2UA9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XHaYxQAAAOMAAAAPAAAAAAAAAAAAAAAAAJgCAABkcnMv&#10;ZG93bnJldi54bWxQSwUGAAAAAAQABAD1AAAAigMAAAAA&#10;" filled="f" stroked="f">
                      <v:textbox style="mso-fit-shape-to-text:t">
                        <w:txbxContent>
                          <w:p w:rsidR="005345A8" w:rsidRDefault="005345A8" w:rsidP="00C46A93">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01</w:t>
                            </w:r>
                          </w:p>
                        </w:txbxContent>
                      </v:textbox>
                    </v:shape>
                    <v:shape id="مربع نص 18" o:spid="_x0000_s2559" type="#_x0000_t202" style="position:absolute;left:37389;top:11767;width:15430;height:36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5l48oA&#10;AADjAAAADwAAAGRycy9kb3ducmV2LnhtbESPQUvDQBCF74L/YRmhN7trqLGN3RZRCp6U1rbQ25Cd&#10;JsHsbMhum/jvnYPgcWbevPe+5Xr0rbpSH5vAFh6mBhRxGVzDlYX91+Z+DiomZIdtYLLwQxHWq9ub&#10;JRYuDLyl6y5VSkw4FmihTqkrtI5lTR7jNHTEcjuH3mOSsa+063EQc9/qzJhce2xYEmrs6LWm8nt3&#10;8RYOH+fTcWY+qzf/2A1hNJr9Qls7uRtfnkElGtO/+O/73Un93MzzRfaUCYUwyQL06h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feZePKAAAA4wAAAA8AAAAAAAAAAAAAAAAAmAIA&#10;AGRycy9kb3ducmV2LnhtbFBLBQYAAAAABAAEAPUAAACPAwAAAAA=&#10;" filled="f" stroked="f">
                      <v:textbox>
                        <w:txbxContent>
                          <w:p w:rsidR="005345A8" w:rsidRPr="00C46A93" w:rsidRDefault="005345A8" w:rsidP="00C46A93">
                            <w:pPr>
                              <w:jc w:val="center"/>
                              <w:rPr>
                                <w:rFonts w:eastAsia="Calibri" w:hAnsi="Adobe Arabic" w:cs="Adobe Arabic"/>
                                <w:b/>
                                <w:bCs/>
                                <w:kern w:val="24"/>
                                <w:sz w:val="36"/>
                                <w:szCs w:val="36"/>
                                <w:lang w:bidi="ar-EG"/>
                              </w:rPr>
                            </w:pPr>
                            <w:r w:rsidRPr="00C46A93">
                              <w:rPr>
                                <w:rFonts w:eastAsia="Calibri" w:hAnsi="Adobe Arabic" w:cs="Adobe Arabic"/>
                                <w:b/>
                                <w:bCs/>
                                <w:kern w:val="24"/>
                                <w:sz w:val="36"/>
                                <w:szCs w:val="36"/>
                                <w:rtl/>
                                <w:lang w:bidi="ar-EG"/>
                              </w:rPr>
                              <w:t xml:space="preserve">تقليل التوتر والإجهاد  </w:t>
                            </w:r>
                          </w:p>
                          <w:p w:rsidR="005345A8" w:rsidRDefault="005345A8" w:rsidP="00C46A93">
                            <w:pPr>
                              <w:jc w:val="center"/>
                              <w:rPr>
                                <w:rFonts w:eastAsia="Calibri" w:hAnsi="Adobe Arabic" w:cs="Adobe Arabic"/>
                                <w:b/>
                                <w:bCs/>
                                <w:kern w:val="24"/>
                                <w:sz w:val="36"/>
                                <w:szCs w:val="36"/>
                                <w:lang w:bidi="ar-EG"/>
                              </w:rPr>
                            </w:pPr>
                          </w:p>
                        </w:txbxContent>
                      </v:textbox>
                    </v:shape>
                  </v:group>
                  <v:group id="Group 1608692721" o:spid="_x0000_s2560" style="position:absolute;left:17578;width:17306;height:16827" coordorigin="17578" coordsize="17305,168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3lmVLIAAAA&#10;4wAAAA8AAAAAAAAAAAAAAAAAqgIAAGRycy9kb3ducmV2LnhtbFBLBQYAAAAABAAEAPoAAACfAwAA&#10;AAA=&#10;">
                    <v:shape id="Equals 1608692722" o:spid="_x0000_s2561" style="position:absolute;left:20605;top:5188;width:12256;height:5209;visibility:visible;mso-wrap-style:square;v-text-anchor:middle" coordsize="1225615,5208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YCxskA&#10;AADjAAAADwAAAGRycy9kb3ducmV2LnhtbERPX0vDMBB/F/Ydwg32Ii5dwDrrslE2BGEOtfri29Gc&#10;bVlzKU22dn56Iwg+3u//rTajbcWZet841rCYJyCIS2carjR8vD/eLEH4gGywdUwaLuRhs55crTAz&#10;buA3OhehEjGEfYYa6hC6TEpf1mTRz11HHLkv11sM8ewraXocYrhtpUqSVFpsODbU2NG2pvJYnKyG&#10;72Ff5K8Htk6pw8t1vv983l1utZ5Nx/wBRKAx/Iv/3E8mzk+TZXqv7pSC358iAHL9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5pYCxskAAADjAAAADwAAAAAAAAAAAAAAAACYAgAA&#10;ZHJzL2Rvd25yZXYueG1sUEsFBgAAAAAEAAQA9QAAAI4DAAAAAA==&#10;" path="m162455,107301r900705,l1063160,229813r-900705,l162455,107301xm162455,291068r900705,l1063160,413580r-900705,l162455,291068xe" fillcolor="#168489" strokecolor="#168489" strokeweight="1pt">
                      <v:stroke joinstyle="miter"/>
                      <v:path arrowok="t" o:connecttype="custom" o:connectlocs="162455,107301;1063160,107301;1063160,229813;162455,229813;162455,107301;162455,291068;1063160,291068;1063160,413580;162455,413580;162455,291068" o:connectangles="0,0,0,0,0,0,0,0,0,0"/>
                    </v:shape>
                    <v:shape id="TextBox 6" o:spid="_x0000_s2562" type="#_x0000_t202" style="position:absolute;left:23466;width:6465;height:733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4+28cA&#10;AADjAAAADwAAAGRycy9kb3ducmV2LnhtbERPX0/CMBB/N+E7NGfim7RMnWNSCEFNfEOBD3BZz3Vu&#10;vS5rhcGntyYmPt7v/y1Wo+vEkYbQeNYwmyoQxJU3DdcaDvvX2wJEiMgGO8+k4UwBVsvJ1QJL40/8&#10;QcddrEUK4VCiBhtjX0oZKksOw9T3xIn79IPDmM6hlmbAUwp3ncyUyqXDhlODxZ42lqp29+00FMpt&#10;23aevQd3f5k92M2zf+m/tL65HtdPICKN8V/8534zaX6uinyePWZ38PtTAkA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y+PtvHAAAA4wAAAA8AAAAAAAAAAAAAAAAAmAIAAGRy&#10;cy9kb3ducmV2LnhtbFBLBQYAAAAABAAEAPUAAACMAwAAAAA=&#10;" filled="f" stroked="f">
                      <v:textbox style="mso-fit-shape-to-text:t">
                        <w:txbxContent>
                          <w:p w:rsidR="005345A8" w:rsidRDefault="005345A8" w:rsidP="00C46A93">
                            <w:pPr>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02</w:t>
                            </w:r>
                          </w:p>
                        </w:txbxContent>
                      </v:textbox>
                    </v:shape>
                    <v:shape id="مربع نص 18" o:spid="_x0000_s2563" type="#_x0000_t202" style="position:absolute;left:17578;top:9619;width:17306;height:72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Vj4McA&#10;AADjAAAADwAAAGRycy9kb3ducmV2LnhtbERPX2vCMBB/H+w7hBv4psmKdtoZZSiCTxt2m+Db0Zxt&#10;WXMpTbT12y8DYY/3+3/L9WAbcaXO1441PE8UCOLCmZpLDV+fu/EchA/IBhvHpOFGHtarx4clZsb1&#10;fKBrHkoRQ9hnqKEKoc2k9EVFFv3EtcSRO7vOYohnV0rTYR/DbSMTpVJpsebYUGFLm4qKn/xiNXy/&#10;n0/Hqfoot3bW9m5Qku1Caj16Gt5eQQQawr/47t6bOD9V83SRvCRT+PspAi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jlY+DHAAAA4wAAAA8AAAAAAAAAAAAAAAAAmAIAAGRy&#10;cy9kb3ducmV2LnhtbFBLBQYAAAAABAAEAPUAAACMAwAAAAA=&#10;" filled="f" stroked="f">
                      <v:textbox>
                        <w:txbxContent>
                          <w:p w:rsidR="005345A8" w:rsidRPr="00C46A93" w:rsidRDefault="005345A8" w:rsidP="00C46A93">
                            <w:pPr>
                              <w:jc w:val="center"/>
                              <w:rPr>
                                <w:rFonts w:eastAsia="Calibri" w:hAnsi="Adobe Arabic" w:cs="Adobe Arabic"/>
                                <w:b/>
                                <w:bCs/>
                                <w:kern w:val="24"/>
                                <w:sz w:val="36"/>
                                <w:szCs w:val="36"/>
                                <w:lang w:bidi="ar-EG"/>
                              </w:rPr>
                            </w:pPr>
                            <w:r w:rsidRPr="00C46A93">
                              <w:rPr>
                                <w:rFonts w:eastAsia="Calibri" w:hAnsi="Adobe Arabic" w:cs="Adobe Arabic"/>
                                <w:b/>
                                <w:bCs/>
                                <w:kern w:val="24"/>
                                <w:sz w:val="36"/>
                                <w:szCs w:val="36"/>
                                <w:rtl/>
                                <w:lang w:bidi="ar-EG"/>
                              </w:rPr>
                              <w:t xml:space="preserve">تحسين المزاج والصحة العاطفية  </w:t>
                            </w:r>
                          </w:p>
                          <w:p w:rsidR="005345A8" w:rsidRPr="00C46A93" w:rsidRDefault="005345A8" w:rsidP="00C46A93">
                            <w:pPr>
                              <w:jc w:val="center"/>
                              <w:rPr>
                                <w:rFonts w:ascii="Adobe Arabic" w:hAnsi="Adobe Arabic" w:cs="Adobe Arabic"/>
                                <w:b/>
                                <w:bCs/>
                                <w:kern w:val="24"/>
                                <w:sz w:val="36"/>
                                <w:szCs w:val="36"/>
                                <w:lang w:bidi="ar-EG"/>
                              </w:rPr>
                            </w:pPr>
                          </w:p>
                        </w:txbxContent>
                      </v:textbox>
                    </v:shape>
                  </v:group>
                  <v:group id="Group 1608692725" o:spid="_x0000_s2564" style="position:absolute;width:15429;height:16364" coordsize="15429,163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i3p9RyQAA&#10;AOMAAAAPAAAAAAAAAAAAAAAAAKoCAABkcnMvZG93bnJldi54bWxQSwUGAAAAAAQABAD6AAAAoAMA&#10;AAAA&#10;">
                    <v:shape id="Equals 1608692726" o:spid="_x0000_s2565" style="position:absolute;left:2088;top:5188;width:12256;height:5209;visibility:visible;mso-wrap-style:square;v-text-anchor:middle" coordsize="1225615,5208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0ExckA&#10;AADjAAAADwAAAGRycy9kb3ducmV2LnhtbERPX0vDMBB/F/wO4QRfxKUG1s1u2SiKIMzhrHvZ29Hc&#10;2mJzKU1cu316Iwg+3u//LdejbcWJet841vAwSUAQl840XGnYf77cz0H4gGywdUwazuRhvbq+WmJm&#10;3MAfdCpCJWII+ww11CF0mZS+rMmin7iOOHJH11sM8ewraXocYrhtpUqSVFpsODbU2NFTTeVX8W01&#10;XIZNke+2bJ1S2/e7fHN4ez5Ptb69GfMFiEBj+Bf/uV9NnJ8m8/RRzVQKvz9FAOTq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a0ExckAAADjAAAADwAAAAAAAAAAAAAAAACYAgAA&#10;ZHJzL2Rvd25yZXYueG1sUEsFBgAAAAAEAAQA9QAAAI4DAAAAAA==&#10;" path="m162455,107301r900705,l1063160,229813r-900705,l162455,107301xm162455,291068r900705,l1063160,413580r-900705,l162455,291068xe" fillcolor="#168489" strokecolor="#168489" strokeweight="1pt">
                      <v:stroke joinstyle="miter"/>
                      <v:path arrowok="t" o:connecttype="custom" o:connectlocs="162455,107301;1063160,107301;1063160,229813;162455,229813;162455,107301;162455,291068;1063160,291068;1063160,413580;162455,413580;162455,291068" o:connectangles="0,0,0,0,0,0,0,0,0,0"/>
                    </v:shape>
                    <v:shape id="TextBox 6" o:spid="_x0000_s2566" type="#_x0000_t202" style="position:absolute;left:4952;width:6464;height:733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4U42McA&#10;AADjAAAADwAAAGRycy9kb3ducmV2LnhtbERPX0/CMBB/N+E7NEfim7QsOsagEIKa+CaiH+CynuvY&#10;el3WAtNPb01MfLzf/1tvR9eJCw2h8axhPlMgiCtvGq41fLw/3xUgQkQ22HkmDV8UYLuZ3KyxNP7K&#10;b3Q5xlqkEA4larAx9qWUobLkMMx8T5y4Tz84jOkcamkGvKZw18lMqVw6bDg1WOxpb6lqj2enoVDu&#10;tW2X2SG4++/5g90/+qf+pPXtdNytQEQa47/4z/1i0vxcFfkyW2QL+P0pASA3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OFONjHAAAA4wAAAA8AAAAAAAAAAAAAAAAAmAIAAGRy&#10;cy9kb3ducmV2LnhtbFBLBQYAAAAABAAEAPUAAACMAwAAAAA=&#10;" filled="f" stroked="f">
                      <v:textbox style="mso-fit-shape-to-text:t">
                        <w:txbxContent>
                          <w:p w:rsidR="005345A8" w:rsidRDefault="005345A8" w:rsidP="00C46A93">
                            <w:pPr>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03</w:t>
                            </w:r>
                          </w:p>
                        </w:txbxContent>
                      </v:textbox>
                    </v:shape>
                    <v:shape id="مربع نص 18" o:spid="_x0000_s2567" type="#_x0000_t202" style="position:absolute;top:12112;width:15429;height:42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hp5coA&#10;AADjAAAADwAAAGRycy9kb3ducmV2LnhtbESPQUvDQBCF74L/YRmhN7trqLGN3RZRCp6U1rbQ25Cd&#10;JsHsbMhum/jvnYPgcea9ee+b5Xr0rbpSH5vAFh6mBhRxGVzDlYX91+Z+DiomZIdtYLLwQxHWq9ub&#10;JRYuDLyl6y5VSkI4FmihTqkrtI5lTR7jNHTEop1D7zHJ2Ffa9ThIuG91ZkyuPTYsDTV29FpT+b27&#10;eAuHj/PpODOf1Zt/7IYwGs1+oa2d3I0vz6ASjenf/Hf97gQ/N/N8kT1lAi0/yQL06h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moaeXKAAAA4wAAAA8AAAAAAAAAAAAAAAAAmAIA&#10;AGRycy9kb3ducmV2LnhtbFBLBQYAAAAABAAEAPUAAACPAwAAAAA=&#10;" filled="f" stroked="f">
                      <v:textbox>
                        <w:txbxContent>
                          <w:p w:rsidR="005345A8" w:rsidRPr="00C46A93" w:rsidRDefault="005345A8" w:rsidP="00C46A93">
                            <w:pPr>
                              <w:jc w:val="center"/>
                              <w:rPr>
                                <w:rFonts w:eastAsia="Calibri" w:hAnsi="Adobe Arabic" w:cs="Adobe Arabic"/>
                                <w:b/>
                                <w:bCs/>
                                <w:kern w:val="24"/>
                                <w:sz w:val="36"/>
                                <w:szCs w:val="36"/>
                                <w:lang w:bidi="ar-EG"/>
                              </w:rPr>
                            </w:pPr>
                            <w:r w:rsidRPr="00C46A93">
                              <w:rPr>
                                <w:rFonts w:eastAsia="Calibri" w:hAnsi="Adobe Arabic" w:cs="Adobe Arabic"/>
                                <w:b/>
                                <w:bCs/>
                                <w:kern w:val="24"/>
                                <w:sz w:val="36"/>
                                <w:szCs w:val="36"/>
                                <w:rtl/>
                                <w:lang w:bidi="ar-EG"/>
                              </w:rPr>
                              <w:t xml:space="preserve">زيادة الإنتاجية والإبداع  </w:t>
                            </w:r>
                          </w:p>
                          <w:p w:rsidR="005345A8" w:rsidRDefault="005345A8" w:rsidP="00C46A93">
                            <w:pPr>
                              <w:jc w:val="center"/>
                              <w:rPr>
                                <w:rFonts w:ascii="Adobe Arabic" w:hAnsi="Adobe Arabic" w:cs="Adobe Arabic"/>
                                <w:b/>
                                <w:bCs/>
                                <w:kern w:val="24"/>
                                <w:sz w:val="36"/>
                                <w:szCs w:val="36"/>
                                <w:lang w:bidi="ar-EG"/>
                              </w:rPr>
                            </w:pPr>
                          </w:p>
                        </w:txbxContent>
                      </v:textbox>
                    </v:shape>
                  </v:group>
                </v:group>
                <v:group id="Group 1608692729" o:spid="_x0000_s2568" style="position:absolute;left:37033;top:17037;width:15430;height:16514" coordorigin="37033,17037" coordsize="15429,165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jk5VUyQAA&#10;AOMAAAAPAAAAAAAAAAAAAAAAAKoCAABkcnMvZG93bnJldi54bWxQSwUGAAAAAAQABAD6AAAAoAMA&#10;AAAA&#10;">
                  <v:shape id="Equals 1608692730" o:spid="_x0000_s2569" style="position:absolute;left:39122;top:22227;width:12256;height:5209;visibility:visible;mso-wrap-style:square;v-text-anchor:middle" coordsize="1225615,5208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" path="m162455,107301r900705,l1063160,229813r-900705,l162455,107301xm162455,291068r900705,l1063160,413580r-900705,l162455,291068xe" fillcolor="#168489" strokecolor="#168489" strokeweight="1pt">
                    <v:stroke joinstyle="miter"/>
                    <v:path arrowok="t" o:connecttype="custom" o:connectlocs="162455,107301;1063160,107301;1063160,229813;162455,229813;162455,107301;162455,291068;1063160,291068;1063160,413580;162455,413580;162455,291068" o:connectangles="0,0,0,0,0,0,0,0,0,0"/>
                  </v:shape>
                  <v:shape id="TextBox 6" o:spid="_x0000_s2570" type="#_x0000_t202" style="position:absolute;left:41981;top:17037;width:7855;height:7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8m/sYA&#10;AADjAAAADwAAAGRycy9kb3ducmV2LnhtbERPS0/DMAy+I/EfIiNxY0mHKKMsmyYe0g5cNsrdakxT&#10;0ThVY9bu3xMkJI7+3l5v59CrE42pi2yhWBhQxE10HbcW6vfXmxWoJMgO+8hk4UwJtpvLizVWLk58&#10;oNNRWpVDOFVowYsMldap8RQwLeJAnLnPOAaUfI6tdiNOOTz0emlMqQN2nBs8DvTkqfk6fgcLIm5X&#10;nOuXkPYf89vz5E1zh7W111fz7hGU0Cz/4j/33uX5pVmVD8v72wJ+f8oA6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58m/sYAAADjAAAADwAAAAAAAAAAAAAAAACYAgAAZHJz&#10;L2Rvd25yZXYueG1sUEsFBgAAAAAEAAQA9QAAAIsDAAAAAA==&#10;" filled="f" stroked="f">
                    <v:textbox style="mso-fit-shape-to-text:t">
                      <w:txbxContent>
                        <w:p w:rsidR="005345A8" w:rsidRDefault="005345A8" w:rsidP="00C46A93">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04</w:t>
                          </w:r>
                        </w:p>
                      </w:txbxContent>
                    </v:textbox>
                  </v:shape>
                  <v:shape id="مربع نص 18" o:spid="_x0000_s2571" type="#_x0000_t202" style="position:absolute;left:37033;top:27788;width:15430;height:57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nI0scA&#10;AADjAAAADwAAAGRycy9kb3ducmV2LnhtbERPX2vCMBB/F/wO4YS9abJOO+2MMjYGe1J0Otjb0Zxt&#10;WXMpTWbrt18Ewcf7/b/lure1OFPrK8caHicKBHHuTMWFhsPXx3gOwgdkg7Vj0nAhD+vVcLDEzLiO&#10;d3Teh0LEEPYZaihDaDIpfV6SRT9xDXHkTq61GOLZFtK02MVwW8tEqVRarDg2lNjQW0n57/7Pajhu&#10;Tj/fU7Ut3u2s6VyvJNuF1Pph1L++gAjUh7v45v40cX6q5ukieX5K4PpTBEC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2ZyNLHAAAA4wAAAA8AAAAAAAAAAAAAAAAAmAIAAGRy&#10;cy9kb3ducmV2LnhtbFBLBQYAAAAABAAEAPUAAACMAwAAAAA=&#10;" filled="f" stroked="f">
                    <v:textbox>
                      <w:txbxContent>
                        <w:p w:rsidR="005345A8" w:rsidRPr="00C46A93" w:rsidRDefault="005345A8" w:rsidP="00C46A93">
                          <w:pPr>
                            <w:jc w:val="center"/>
                            <w:rPr>
                              <w:rFonts w:eastAsia="Calibri" w:hAnsi="Adobe Arabic" w:cs="Adobe Arabic"/>
                              <w:b/>
                              <w:bCs/>
                              <w:kern w:val="24"/>
                              <w:sz w:val="36"/>
                              <w:szCs w:val="36"/>
                              <w:lang w:bidi="ar-EG"/>
                            </w:rPr>
                          </w:pPr>
                          <w:r w:rsidRPr="00C46A93">
                            <w:rPr>
                              <w:rFonts w:eastAsia="Calibri" w:hAnsi="Adobe Arabic" w:cs="Adobe Arabic"/>
                              <w:b/>
                              <w:bCs/>
                              <w:kern w:val="24"/>
                              <w:sz w:val="36"/>
                              <w:szCs w:val="36"/>
                              <w:rtl/>
                              <w:lang w:bidi="ar-EG"/>
                            </w:rPr>
                            <w:t xml:space="preserve">الحفاظ على العلاقات الاجتماعية  </w:t>
                          </w:r>
                        </w:p>
                        <w:p w:rsidR="005345A8" w:rsidRDefault="005345A8" w:rsidP="00C46A93">
                          <w:pPr>
                            <w:jc w:val="center"/>
                            <w:rPr>
                              <w:rFonts w:eastAsia="Calibri" w:hAnsi="Adobe Arabic" w:cs="Adobe Arabic"/>
                              <w:b/>
                              <w:bCs/>
                              <w:kern w:val="24"/>
                              <w:sz w:val="36"/>
                              <w:szCs w:val="36"/>
                              <w:lang w:bidi="ar-EG"/>
                            </w:rPr>
                          </w:pPr>
                        </w:p>
                      </w:txbxContent>
                    </v:textbox>
                  </v:shape>
                </v:group>
                <v:group id="Group 1608692733" o:spid="_x0000_s2572" style="position:absolute;left:20072;top:17037;width:13059;height:17045" coordorigin="20072,17037" coordsize="13059,170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HojRjyQAA&#10;AOMAAAAPAAAAAAAAAAAAAAAAAKoCAABkcnMvZG93bnJldi54bWxQSwUGAAAAAAQABAD6AAAAoAMA&#10;AAAA&#10;">
                  <v:shape id="Equals 1608692734" o:spid="_x0000_s2573" style="position:absolute;left:20605;top:22227;width:12256;height:5209;visibility:visible;mso-wrap-style:square;v-text-anchor:middle" coordsize="1225615,5208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p9MsA&#10;AADjAAAADwAAAGRycy9kb3ducmV2LnhtbERPzUrDQBC+C77DMoIXsRtTjTV2W0KlUGiLbfTibciO&#10;STA7G7Jrk/bpuwXB43z/M50PphEH6lxtWcHDKAJBXFhdc6ng82N5PwHhPLLGxjIpOJKD+ez6aoqp&#10;tj3v6ZD7UoQQdikqqLxvUyldUZFBN7ItceC+bWfQh7Mrpe6wD+GmkXEUJdJgzaGhwpYWFRU/+a9R&#10;cOrXebbbsrFxvH2/y9Zfm7fjk1K3N0P2CsLT4P/Ff+6VDvOTaJK8xM/jR7j8FACQszM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D6qn0ywAAAOMAAAAPAAAAAAAAAAAAAAAAAJgC&#10;AABkcnMvZG93bnJldi54bWxQSwUGAAAAAAQABAD1AAAAkAMAAAAA&#10;" path="m162455,107301r900705,l1063160,229813r-900705,l162455,107301xm162455,291068r900705,l1063160,413580r-900705,l162455,291068xe" fillcolor="#168489" strokecolor="#168489" strokeweight="1pt">
                    <v:stroke joinstyle="miter"/>
                    <v:path arrowok="t" o:connecttype="custom" o:connectlocs="162455,107301;1063160,107301;1063160,229813;162455,229813;162455,107301;162455,291068;1063160,291068;1063160,413580;162455,413580;162455,291068" o:connectangles="0,0,0,0,0,0,0,0,0,0"/>
                  </v:shape>
                  <v:shape id="TextBox 6" o:spid="_x0000_s2574" type="#_x0000_t202" style="position:absolute;left:23466;top:17037;width:6465;height:733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KV6ccA&#10;AADjAAAADwAAAGRycy9kb3ducmV2LnhtbERPX0/CMBB/N+E7NEfim7RMmWNSiEFNfBOQD3BZj3Vu&#10;vS5rhemntyYmPt7v/602o+vEmYbQeNYwnykQxJU3Ddcaju8vNwWIEJENdp5JwxcF2KwnVyssjb/w&#10;ns6HWIsUwqFEDTbGvpQyVJYchpnviRN38oPDmM6hlmbASwp3ncyUyqXDhlODxZ62lqr28Ok0FMq9&#10;te0y2wV39z1f2O2Tf+4/tL6ejo8PICKN8V/85341aX6uinyZ3d8u4PenBIB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nClenHAAAA4wAAAA8AAAAAAAAAAAAAAAAAmAIAAGRy&#10;cy9kb3ducmV2LnhtbFBLBQYAAAAABAAEAPUAAACMAwAAAAA=&#10;" filled="f" stroked="f">
                    <v:textbox style="mso-fit-shape-to-text:t">
                      <w:txbxContent>
                        <w:p w:rsidR="005345A8" w:rsidRDefault="005345A8" w:rsidP="00C46A93">
                          <w:pPr>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05</w:t>
                          </w:r>
                        </w:p>
                      </w:txbxContent>
                    </v:textbox>
                  </v:shape>
                  <v:shape id="مربع نص 18" o:spid="_x0000_s2575" type="#_x0000_t202" style="position:absolute;left:20072;top:27655;width:13059;height:64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LO0ccA&#10;AADjAAAADwAAAGRycy9kb3ducmV2LnhtbERPS2vCQBC+F/wPywi91V0fTTW6ilgKniraVvA2ZMck&#10;mJ0N2a2J/94tFDzO957FqrOVuFLjS8cahgMFgjhzpuRcw/fXx8sUhA/IBivHpOFGHlbL3tMCU+Na&#10;3tP1EHIRQ9inqKEIoU6l9FlBFv3A1cSRO7vGYohnk0vTYBvDbSVHSiXSYsmxocCaNgVll8Ov1fDz&#10;eT4dJ2qXv9vXunWdkmxnUuvnfreegwjUhYf43701cX6ipsls9DZO4O+nCIBc3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KiztHHAAAA4wAAAA8AAAAAAAAAAAAAAAAAmAIAAGRy&#10;cy9kb3ducmV2LnhtbFBLBQYAAAAABAAEAPUAAACMAwAAAAA=&#10;" filled="f" stroked="f">
                    <v:textbox>
                      <w:txbxContent>
                        <w:p w:rsidR="005345A8" w:rsidRPr="00C46A93" w:rsidRDefault="005345A8" w:rsidP="00C46A93">
                          <w:pPr>
                            <w:jc w:val="center"/>
                            <w:rPr>
                              <w:rFonts w:eastAsia="Calibri" w:hAnsi="Adobe Arabic" w:cs="Adobe Arabic"/>
                              <w:b/>
                              <w:bCs/>
                              <w:kern w:val="24"/>
                              <w:sz w:val="36"/>
                              <w:szCs w:val="36"/>
                              <w:lang w:bidi="ar-EG"/>
                            </w:rPr>
                          </w:pPr>
                          <w:r w:rsidRPr="00C46A93">
                            <w:rPr>
                              <w:rFonts w:eastAsia="Calibri" w:hAnsi="Adobe Arabic" w:cs="Adobe Arabic"/>
                              <w:b/>
                              <w:bCs/>
                              <w:kern w:val="24"/>
                              <w:sz w:val="36"/>
                              <w:szCs w:val="36"/>
                              <w:rtl/>
                              <w:lang w:bidi="ar-EG"/>
                            </w:rPr>
                            <w:t>الوقاية من الإرهاق المهني</w:t>
                          </w:r>
                        </w:p>
                        <w:p w:rsidR="005345A8" w:rsidRDefault="005345A8" w:rsidP="00C46A93">
                          <w:pPr>
                            <w:jc w:val="center"/>
                            <w:rPr>
                              <w:rFonts w:ascii="Adobe Arabic" w:hAnsi="Adobe Arabic" w:cs="Adobe Arabic"/>
                              <w:b/>
                              <w:bCs/>
                              <w:kern w:val="24"/>
                              <w:sz w:val="36"/>
                              <w:szCs w:val="36"/>
                              <w:lang w:bidi="ar-EG"/>
                            </w:rPr>
                          </w:pPr>
                        </w:p>
                      </w:txbxContent>
                    </v:textbox>
                  </v:shape>
                </v:group>
                <v:group id="Group 1608692737" o:spid="_x0000_s2576" style="position:absolute;left:712;top:17037;width:15430;height:17876" coordorigin="712,17037" coordsize="15429,178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4mTJgyQAA&#10;AOMAAAAPAAAAAAAAAAAAAAAAAKoCAABkcnMvZG93bnJldi54bWxQSwUGAAAAAAQABAD6AAAAoAMA&#10;AAAA&#10;">
                  <v:shape id="Equals 1608692738" o:spid="_x0000_s2577" style="position:absolute;left:2088;top:22227;width:12256;height:5209;visibility:visible;mso-wrap-style:square;v-text-anchor:middle" coordsize="1225615,5208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" path="m162455,107301r900705,l1063160,229813r-900705,l162455,107301xm162455,291068r900705,l1063160,413580r-900705,l162455,291068xe" fillcolor="#168489" strokecolor="#168489" strokeweight="1pt">
                    <v:stroke joinstyle="miter"/>
                    <v:path arrowok="t" o:connecttype="custom" o:connectlocs="162455,107301;1063160,107301;1063160,229813;162455,229813;162455,107301;162455,291068;1063160,291068;1063160,413580;162455,413580;162455,291068" o:connectangles="0,0,0,0,0,0,0,0,0,0"/>
                  </v:shape>
                  <v:shape id="TextBox 6" o:spid="_x0000_s2578" type="#_x0000_t202" style="position:absolute;left:4952;top:17037;width:6464;height:733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f7McA&#10;AADjAAAADwAAAGRycy9kb3ducmV2LnhtbERPzU7DMAy+I/EOkSdxY8kKlLYsm9AAidtg8ABWY5qu&#10;jVM1Yev29AQJiaO/fy/Xk+vFgcbQetawmCsQxLU3LTcaPj9ergsQISIb7D2ThhMFWK8uL5ZYGX/k&#10;dzrsYiNSCIcKNdgYh0rKUFtyGOZ+IE7clx8dxnSOjTQjHlO462WmVC4dtpwaLA60sVR3u2+noVBu&#10;23Vl9hbc7XlxZzdP/nnYa301mx4fQESa4r/4z/1q0vxcFXmZ3d+U8PtTAkC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iPn+zHAAAA4wAAAA8AAAAAAAAAAAAAAAAAmAIAAGRy&#10;cy9kb3ducmV2LnhtbFBLBQYAAAAABAAEAPUAAACMAwAAAAA=&#10;" filled="f" stroked="f">
                    <v:textbox style="mso-fit-shape-to-text:t">
                      <w:txbxContent>
                        <w:p w:rsidR="005345A8" w:rsidRDefault="005345A8" w:rsidP="00C46A93">
                          <w:pPr>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06</w:t>
                          </w:r>
                        </w:p>
                      </w:txbxContent>
                    </v:textbox>
                  </v:shape>
                  <v:shape id="مربع نص 18" o:spid="_x0000_s2579" type="#_x0000_t202" style="position:absolute;left:712;top:28004;width:15430;height:69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GAQ8sA&#10;AADjAAAADwAAAGRycy9kb3ducmV2LnhtbESPQUvDQBCF74L/YRmht3bXUmMbuy1iKXiyGG3B25Cd&#10;JsHsbMhum/jvnYPgcWbevPe+9Xb0rbpSH5vAFu5nBhRxGVzDlYXPj/10CSomZIdtYLLwQxG2m9ub&#10;NeYuDPxO1yJVSkw45mihTqnLtY5lTR7jLHTEcjuH3mOSsa+063EQc9/quTGZ9tiwJNTY0UtN5Xdx&#10;8RaOb+ev08Icqp1/6IYwGs1+pa2d3I3PT6ASjelf/Pf96qR+ZpbZav64EAphkgXozS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aAYBDywAAAOMAAAAPAAAAAAAAAAAAAAAAAJgC&#10;AABkcnMvZG93bnJldi54bWxQSwUGAAAAAAQABAD1AAAAkAMAAAAA&#10;" filled="f" stroked="f">
                    <v:textbox>
                      <w:txbxContent>
                        <w:p w:rsidR="005345A8" w:rsidRPr="00C46A93" w:rsidRDefault="005345A8" w:rsidP="00C46A93">
                          <w:pPr>
                            <w:jc w:val="center"/>
                            <w:rPr>
                              <w:rFonts w:eastAsia="Calibri" w:hAnsi="Adobe Arabic" w:cs="Adobe Arabic"/>
                              <w:b/>
                              <w:bCs/>
                              <w:kern w:val="24"/>
                              <w:sz w:val="36"/>
                              <w:szCs w:val="36"/>
                              <w:lang w:bidi="ar-EG"/>
                            </w:rPr>
                          </w:pPr>
                          <w:r w:rsidRPr="00C46A93">
                            <w:rPr>
                              <w:rFonts w:eastAsia="Calibri" w:hAnsi="Adobe Arabic" w:cs="Adobe Arabic"/>
                              <w:b/>
                              <w:bCs/>
                              <w:kern w:val="24"/>
                              <w:sz w:val="36"/>
                              <w:szCs w:val="36"/>
                              <w:rtl/>
                              <w:lang w:bidi="ar-EG"/>
                            </w:rPr>
                            <w:t xml:space="preserve">تعزيز الشعور بالتحكم في الحياة  </w:t>
                          </w:r>
                        </w:p>
                        <w:p w:rsidR="005345A8" w:rsidRDefault="005345A8" w:rsidP="00C46A93">
                          <w:pPr>
                            <w:jc w:val="center"/>
                            <w:rPr>
                              <w:rFonts w:ascii="Adobe Arabic" w:hAnsi="Adobe Arabic" w:cs="Adobe Arabic"/>
                              <w:b/>
                              <w:bCs/>
                              <w:kern w:val="24"/>
                              <w:sz w:val="36"/>
                              <w:szCs w:val="36"/>
                              <w:lang w:bidi="ar-EG"/>
                            </w:rPr>
                          </w:pPr>
                        </w:p>
                      </w:txbxContent>
                    </v:textbox>
                  </v:shape>
                </v:group>
                <w10:wrap anchorx="page"/>
                <w10:anchorlock/>
              </v:group>
            </w:pict>
          </mc:Fallback>
        </mc:AlternateContent>
      </w:r>
    </w:p>
    <w:p w:rsidR="00084372" w:rsidRPr="00F75467" w:rsidRDefault="00084372" w:rsidP="00084372">
      <w:pPr>
        <w:rPr>
          <w:b/>
          <w:bCs/>
        </w:rPr>
      </w:pPr>
      <w:r w:rsidRPr="002A078C">
        <w:rPr>
          <w:rFonts w:ascii="Sakkal Majalla" w:hAnsi="Sakkal Majalla"/>
          <w:noProof/>
          <w:sz w:val="34"/>
        </w:rPr>
        <mc:AlternateContent>
          <mc:Choice Requires="wpg">
            <w:drawing>
              <wp:inline distT="0" distB="0" distL="0" distR="0" wp14:anchorId="62C9931A" wp14:editId="7923C337">
                <wp:extent cx="5731510" cy="892088"/>
                <wp:effectExtent l="0" t="0" r="2540" b="22860"/>
                <wp:docPr id="160869185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855" name="مجموعة 47"/>
                        <wpg:cNvGrpSpPr/>
                        <wpg:grpSpPr>
                          <a:xfrm>
                            <a:off x="0" y="0"/>
                            <a:ext cx="5731510" cy="895351"/>
                            <a:chOff x="0" y="0"/>
                            <a:chExt cx="5878196" cy="918845"/>
                          </a:xfrm>
                        </wpg:grpSpPr>
                        <wpg:grpSp>
                          <wpg:cNvPr id="1608691856" name="مجموعة 48"/>
                          <wpg:cNvGrpSpPr/>
                          <wpg:grpSpPr>
                            <a:xfrm>
                              <a:off x="0" y="0"/>
                              <a:ext cx="5878196" cy="918845"/>
                              <a:chOff x="0" y="0"/>
                              <a:chExt cx="6240348" cy="919070"/>
                            </a:xfrm>
                          </wpg:grpSpPr>
                          <wpg:grpSp>
                            <wpg:cNvPr id="1608691857" name="مجموعة 49"/>
                            <wpg:cNvGrpSpPr/>
                            <wpg:grpSpPr>
                              <a:xfrm>
                                <a:off x="0" y="169208"/>
                                <a:ext cx="5433072" cy="580613"/>
                                <a:chOff x="0" y="169208"/>
                                <a:chExt cx="5433072" cy="580613"/>
                              </a:xfrm>
                            </wpg:grpSpPr>
                            <wps:wsp>
                              <wps:cNvPr id="160869185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85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86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861"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C46A93">
                                  <w:rPr>
                                    <w:rFonts w:eastAsia="Calibri" w:hAnsi="Adobe Arabic" w:cs="Adobe Arabic"/>
                                    <w:b/>
                                    <w:bCs/>
                                    <w:color w:val="FFFFFF"/>
                                    <w:kern w:val="24"/>
                                    <w:sz w:val="36"/>
                                    <w:szCs w:val="36"/>
                                    <w:rtl/>
                                    <w:lang w:bidi="ar-EG"/>
                                  </w:rPr>
                                  <w:t xml:space="preserve">تقليل التوتر والإجهاد  </w:t>
                                </w:r>
                              </w:p>
                            </w:txbxContent>
                          </wps:txbx>
                          <wps:bodyPr wrap="square" rtlCol="1">
                            <a:spAutoFit/>
                          </wps:bodyPr>
                        </wps:wsp>
                      </wpg:grpSp>
                      <pic:pic xmlns:pic="http://schemas.openxmlformats.org/drawingml/2006/picture">
                        <pic:nvPicPr>
                          <pic:cNvPr id="1608691862"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58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">
                <v:group id="مجموعة 47" o:spid="_x0000_s258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UGBWvIAAAA&#10;4wAAAA8AAAAAAAAAAAAAAAAAqgIAAGRycy9kb3ducmV2LnhtbFBLBQYAAAAABAAEAPoAAACfAwAA&#10;AAA=&#10;">
                  <v:group id="مجموعة 48" o:spid="_x0000_s258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XUmxzIAAAA&#10;4wAAAA8AAAAAAAAAAAAAAAAAqgIAAGRycy9kb3ducmV2LnhtbFBLBQYAAAAABAAEAPoAAACfAwAA&#10;AAA=&#10;">
                    <v:group id="مجموعة 49" o:spid="_x0000_s258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qYPofIAAAA&#10;4wAAAA8AAAAAAAAAAAAAAAAAqgIAAGRycy9kb3ducmV2LnhtbFBLBQYAAAAABAAEAPoAAACfAwAA&#10;AAA=&#10;">
                      <v:shape id="شكل حر 50" o:spid="_x0000_s258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H19soA&#10;AADjAAAADwAAAGRycy9kb3ducmV2LnhtbESPQWvCQBCF74X+h2UKvTUbLQlpdJVSEKR40LTF65Cd&#10;JqHZ2ZBdNf33zkHwOPPevPfNcj25Xp1pDJ1nA7MkBUVce9txY+D7a/NSgAoR2WLvmQz8U4D16vFh&#10;iaX1Fz7QuYqNkhAOJRpoYxxKrUPdksOQ+IFYtF8/Oowyjo22I14k3PV6nqa5dtixNLQ40EdL9V91&#10;cgbyz+y439eb7FBtX3eBnP2xPhrz/DS9L0BFmuLdfLveWsHP0yJ/mxWZQMtPsgC9ugI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3R9fb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8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I4z8UA&#10;AADjAAAADwAAAGRycy9kb3ducmV2LnhtbERPX2vCMBB/H/gdwgl7EU0VWmo1imwIe3Ru+Hw2Z1ps&#10;Ll2T1frtjTDY4/3+33o72Eb01PnasYL5LAFBXDpds1Hw/bWf5iB8QNbYOCYFd/Kw3Yxe1lhod+NP&#10;6o/BiBjCvkAFVQhtIaUvK7LoZ64ljtzFdRZDPDsjdYe3GG4buUiSTFqsOTZU2NJbReX1+GsV4I89&#10;nM4uON+fjXmfpO0w0alSr+NhtwIRaAj/4j/3h47zsyTPlvM8XcLzpwiA3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AjjPxQAAAOMAAAAPAAAAAAAAAAAAAAAAAJgCAABkcnMv&#10;ZG93bnJldi54bWxQSwUGAAAAAAQABAD1AAAAigMAAAAA&#10;" fillcolor="#a5a5a5 [2092]" stroked="f" strokeweight="1pt">
                        <v:stroke joinstyle="miter"/>
                      </v:roundrect>
                    </v:group>
                    <v:oval id="شكل بيضاوي 52" o:spid="_x0000_s258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gDW8oA&#10;AADjAAAADwAAAGRycy9kb3ducmV2LnhtbESPQUvEMBCF74L/IYzgzU22h1DrZhdRBAUF7arnoZlt&#10;yzaT0sRt9987B8HjzLx5732b3RIGdaIp9ZEdrFcGFHETfc+tg8/9000JKmVkj0NkcnCmBLvt5cUG&#10;Kx9n/qBTnVslJpwqdNDlPFZap6ajgGkVR2K5HeIUMMs4tdpPOIt5GHRhjNUBe5aEDkd66Kg51j/B&#10;wfvx8HX+fnk1b22cazuHx6Lwe+eur5b7O1CZlvwv/vt+9lLfmtLerksrFMIkC9DbX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bIA1vKAAAA4wAAAA8AAAAAAAAAAAAAAAAAmAIA&#10;AGRycy9kb3ducmV2LnhtbFBLBQYAAAAABAAEAPUAAACPAwAAAAA=&#10;" filled="f" strokecolor="#168489" strokeweight="1pt">
                      <v:stroke joinstyle="miter"/>
                    </v:oval>
                  </v:group>
                  <v:shape id="مربع نص 41" o:spid="_x0000_s2587"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gpMUA&#10;AADjAAAADwAAAGRycy9kb3ducmV2LnhtbERPS0vDQBC+C/6HZQRvdjeCIcZuS/EBPXixxvuQHbPB&#10;7GzIjk3677sFweN871lvlzCoI02pj2yhWBlQxG10PXcWms+3uwpUEmSHQ2SycKIE28311RprF2f+&#10;oONBOpVDONVowYuMtdap9RQwreJInLnvOAWUfE6ddhPOOTwM+t6YUgfsOTd4HOnZU/tz+A0WRNyu&#10;ODWvIe2/lveX2Zv2ARtrb2+W3RMooUX+xX/uvcvzS1OVj0VVFnD5KQOgN2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8uCk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C46A93">
                            <w:rPr>
                              <w:rFonts w:eastAsia="Calibri" w:hAnsi="Adobe Arabic" w:cs="Adobe Arabic"/>
                              <w:b/>
                              <w:bCs/>
                              <w:color w:val="FFFFFF"/>
                              <w:kern w:val="24"/>
                              <w:sz w:val="36"/>
                              <w:szCs w:val="36"/>
                              <w:rtl/>
                              <w:lang w:bidi="ar-EG"/>
                            </w:rPr>
                            <w:t xml:space="preserve">تقليل التوتر والإجهاد  </w:t>
                          </w:r>
                        </w:p>
                      </w:txbxContent>
                    </v:textbox>
                  </v:shape>
                </v:group>
                <v:shape id="صورة 54" o:spid="_x0000_s2588"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j3N3PJAAAA4wAAAA8AAABkcnMvZG93bnJldi54bWxET19PwjAQfzfxOzRn4pt0YDLHpBAwmJjw&#10;BFPj47me26S9zrbC/PaWhITH+/2/2WKwRhzIh86xgvEoA0FcO91xo+C1er4rQISIrNE4JgV/FGAx&#10;v76aYandkbd02MVGpBAOJSpoY+xLKUPdksUwcj1x4r6ctxjT6RupPR5TuDVykmW5tNhxamixp6eW&#10;6v3u1yrY+NXn97R6N9XP9mNdmPuHt/16o9TtzbB8BBFpiBfx2f2i0/w8K/LpuMgncPopASDn/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Pc3c8kAAADjAAAADwAAAAAAAAAA&#10;AAAAAACfAgAAZHJzL2Rvd25yZXYueG1sUEsFBgAAAAAEAAQA9wAAAJUDAAAAAA==&#10;">
                  <v:imagedata r:id="rId74" o:title=""/>
                  <v:path arrowok="t"/>
                </v:shape>
                <w10:wrap anchorx="page"/>
                <w10:anchorlock/>
              </v:group>
            </w:pict>
          </mc:Fallback>
        </mc:AlternateContent>
      </w:r>
    </w:p>
    <w:p w:rsidR="007C6591" w:rsidRPr="00DD2A38" w:rsidRDefault="007C6591" w:rsidP="00084372">
      <w:r w:rsidRPr="00DD2A38">
        <w:rPr>
          <w:rtl/>
        </w:rPr>
        <w:t xml:space="preserve">   - العمل المفرط أو التفكير المستمر بالعمل يؤدي إلى زيادة مستويات التوتر، مما يؤثر سلبا</w:t>
      </w:r>
      <w:r>
        <w:rPr>
          <w:rFonts w:hint="cs"/>
          <w:rtl/>
        </w:rPr>
        <w:t>ً</w:t>
      </w:r>
      <w:r w:rsidRPr="00DD2A38">
        <w:rPr>
          <w:rtl/>
        </w:rPr>
        <w:t xml:space="preserve"> على الصحة النفسية.  </w:t>
      </w:r>
    </w:p>
    <w:p w:rsidR="007C6591" w:rsidRPr="00DD2A38" w:rsidRDefault="007C6591" w:rsidP="00084372">
      <w:r w:rsidRPr="00DD2A38">
        <w:rPr>
          <w:rtl/>
        </w:rPr>
        <w:t xml:space="preserve">   - التوازن يُتيح وقتا</w:t>
      </w:r>
      <w:r>
        <w:rPr>
          <w:rFonts w:hint="cs"/>
          <w:rtl/>
        </w:rPr>
        <w:t>ً</w:t>
      </w:r>
      <w:r w:rsidRPr="00DD2A38">
        <w:rPr>
          <w:rtl/>
        </w:rPr>
        <w:t xml:space="preserve"> للراحة والاسترخاء، مما يساعد على تقليل القلق والإجهاد.  </w:t>
      </w:r>
    </w:p>
    <w:p w:rsidR="007C6591" w:rsidRPr="00DD2A38" w:rsidRDefault="00084372" w:rsidP="00084372">
      <w:r w:rsidRPr="002A078C">
        <w:rPr>
          <w:rFonts w:ascii="Sakkal Majalla" w:hAnsi="Sakkal Majalla"/>
          <w:noProof/>
          <w:sz w:val="34"/>
        </w:rPr>
        <mc:AlternateContent>
          <mc:Choice Requires="wpg">
            <w:drawing>
              <wp:inline distT="0" distB="0" distL="0" distR="0" wp14:anchorId="4045B899" wp14:editId="0D23B9A8">
                <wp:extent cx="5731510" cy="892088"/>
                <wp:effectExtent l="0" t="0" r="2540" b="22860"/>
                <wp:docPr id="160869184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846" name="مجموعة 47"/>
                        <wpg:cNvGrpSpPr/>
                        <wpg:grpSpPr>
                          <a:xfrm>
                            <a:off x="0" y="0"/>
                            <a:ext cx="5731510" cy="895351"/>
                            <a:chOff x="0" y="0"/>
                            <a:chExt cx="5878196" cy="918845"/>
                          </a:xfrm>
                        </wpg:grpSpPr>
                        <wpg:grpSp>
                          <wpg:cNvPr id="1608691847" name="مجموعة 48"/>
                          <wpg:cNvGrpSpPr/>
                          <wpg:grpSpPr>
                            <a:xfrm>
                              <a:off x="0" y="0"/>
                              <a:ext cx="5878196" cy="918845"/>
                              <a:chOff x="0" y="0"/>
                              <a:chExt cx="6240348" cy="919070"/>
                            </a:xfrm>
                          </wpg:grpSpPr>
                          <wpg:grpSp>
                            <wpg:cNvPr id="1608691848" name="مجموعة 49"/>
                            <wpg:cNvGrpSpPr/>
                            <wpg:grpSpPr>
                              <a:xfrm>
                                <a:off x="0" y="169208"/>
                                <a:ext cx="5433072" cy="580613"/>
                                <a:chOff x="0" y="169208"/>
                                <a:chExt cx="5433072" cy="580613"/>
                              </a:xfrm>
                            </wpg:grpSpPr>
                            <wps:wsp>
                              <wps:cNvPr id="160869184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85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85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852"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C46A93">
                                  <w:rPr>
                                    <w:rFonts w:eastAsia="Calibri" w:hAnsi="Adobe Arabic" w:cs="Adobe Arabic"/>
                                    <w:b/>
                                    <w:bCs/>
                                    <w:color w:val="FFFFFF"/>
                                    <w:kern w:val="24"/>
                                    <w:sz w:val="36"/>
                                    <w:szCs w:val="36"/>
                                    <w:rtl/>
                                    <w:lang w:bidi="ar-EG"/>
                                  </w:rPr>
                                  <w:t xml:space="preserve">تحسين المزاج والصحة العاطفية  </w:t>
                                </w:r>
                              </w:p>
                            </w:txbxContent>
                          </wps:txbx>
                          <wps:bodyPr wrap="square" rtlCol="1">
                            <a:spAutoFit/>
                          </wps:bodyPr>
                        </wps:wsp>
                      </wpg:grpSp>
                      <pic:pic xmlns:pic="http://schemas.openxmlformats.org/drawingml/2006/picture">
                        <pic:nvPicPr>
                          <pic:cNvPr id="1608691853"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58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">
                <v:group id="مجموعة 47" o:spid="_x0000_s259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ADQ3ByQAA&#10;AOMAAAAPAAAAAAAAAAAAAAAAAKoCAABkcnMvZG93bnJldi54bWxQSwUGAAAAAAQABAD6AAAAoAMA&#10;AAAA&#10;">
                  <v:group id="مجموعة 48" o:spid="_x0000_s259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vQahayQAA&#10;AOMAAAAPAAAAAAAAAAAAAAAAAKoCAABkcnMvZG93bnJldi54bWxQSwUGAAAAAAQABAD6AAAAoAMA&#10;AAAA&#10;">
                    <v:group id="مجموعة 49" o:spid="_x0000_s259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e3jwo&#10;zAAAAOMAAAAPAAAAAAAAAAAAAAAAAKoCAABkcnMvZG93bnJldi54bWxQSwUGAAAAAAQABAD6AAAA&#10;owMAAAAA&#10;">
                      <v:shape id="شكل حر 50" o:spid="_x0000_s259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TGsMYA&#10;AADjAAAADwAAAGRycy9kb3ducmV2LnhtbERPzYrCMBC+L/gOYQRva+qqpXaNIguCiAetLnsdmtm2&#10;2ExKE7W+vREEj/P9z3zZmVpcqXWVZQWjYQSCOLe64kLB6bj+TEA4j6yxtkwK7uRgueh9zDHV9sYH&#10;uma+ECGEXYoKSu+bVEqXl2TQDW1DHLh/2xr04WwLqVu8hXBTy68oiqXBikNDiQ39lJSfs4tREG+n&#10;f/t9vp4ess1458joX229UoN+t/oG4anzb/HLvdFhfhwl8WyUTGbw/CkAIB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0TGsM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9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iRUskA&#10;AADjAAAADwAAAGRycy9kb3ducmV2LnhtbESPT0/DMAzF75P4DpGRdplYukmtSlk2IRASR/ZHnL3G&#10;pBWNU5rQlW+PD5N2tP383vttdpPv1EhDbAMbWC0zUMR1sC07A6fj20MJKiZki11gMvBHEXbbu9kG&#10;KxsuvKfxkJwSE44VGmhS6iutY92Qx7gMPbHcvsLgMck4OG0HvIi57/Q6ywrtsWVJaLCnl4bq78Ov&#10;N4A//uPzHFKI49m510XeTwubGzO/n56fQCWa0k18/X63Ur/IyuJxVeZCIUyyAL39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ziRUskAAADjAAAADwAAAAAAAAAAAAAAAACYAgAA&#10;ZHJzL2Rvd25yZXYueG1sUEsFBgAAAAAEAAQA9QAAAI4DAAAAAA==&#10;" fillcolor="#a5a5a5 [2092]" stroked="f" strokeweight="1pt">
                        <v:stroke joinstyle="miter"/>
                      </v:roundrect>
                    </v:group>
                    <v:oval id="شكل بيضاوي 52" o:spid="_x0000_s259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sfccA&#10;AADjAAAADwAAAGRycy9kb3ducmV2LnhtbERP3UvDMBB/F/wfwg18c0kLltotHUMRFBS00z0fzfWD&#10;NZfSxLX7740g+Hi/79vuFjuIM02+d6whWSsQxLUzPbcaPg9PtzkIH5ANDo5Jw4U87Mrrqy0Wxs38&#10;QecqtCKGsC9QQxfCWEjp644s+rUbiSPXuMliiOfUSjPhHMPtIFOlMmmx59jQ4UgPHdWn6ttqeD81&#10;X5fjy6t6a91cZbN9TFNz0Ppmtew3IAIt4V/85342cX6m8uw+ye8S+P0pAiD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fobH3HAAAA4wAAAA8AAAAAAAAAAAAAAAAAmAIAAGRy&#10;cy9kb3ducmV2LnhtbFBLBQYAAAAABAAEAPUAAACMAwAAAAA=&#10;" filled="f" strokecolor="#168489" strokeweight="1pt">
                      <v:stroke joinstyle="miter"/>
                    </v:oval>
                  </v:group>
                  <v:shape id="مربع نص 41" o:spid="_x0000_s2596"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y0bsUA&#10;AADjAAAADwAAAGRycy9kb3ducmV2LnhtbERPS0vDQBC+C/6HZQRvdjeFhhi7LcUH9ODFGu9DdswG&#10;s7MhOzbpv3cFweN879nulzCoM02pj2yhWBlQxG10PXcWmveXuwpUEmSHQ2SycKEE+9311RZrF2d+&#10;o/NJOpVDONVowYuMtdap9RQwreJInLnPOAWUfE6ddhPOOTwMem1MqQP2nBs8jvToqf06fQcLIu5Q&#10;XJrnkI4fy+vT7E27wcba25vl8ABKaJF/8Z/76PL80lTlfVFt1vD7UwZA73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TLRu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C46A93">
                            <w:rPr>
                              <w:rFonts w:eastAsia="Calibri" w:hAnsi="Adobe Arabic" w:cs="Adobe Arabic"/>
                              <w:b/>
                              <w:bCs/>
                              <w:color w:val="FFFFFF"/>
                              <w:kern w:val="24"/>
                              <w:sz w:val="36"/>
                              <w:szCs w:val="36"/>
                              <w:rtl/>
                              <w:lang w:bidi="ar-EG"/>
                            </w:rPr>
                            <w:t xml:space="preserve">تحسين المزاج والصحة العاطفية  </w:t>
                          </w:r>
                        </w:p>
                      </w:txbxContent>
                    </v:textbox>
                  </v:shape>
                </v:group>
                <v:shape id="صورة 54" o:spid="_x0000_s2597"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nXWFXJAAAA4wAAAA8AAABkcnMvZG93bnJldi54bWxET19PwjAQfzfhOzRn4pt0SBxjUogaTEx4&#10;gqnx8VzPbdBeZ1thfntrYsLj/f7fYjVYI47kQ+dYwWScgSCune64UfBSPV0XIEJE1mgck4IfCrBa&#10;ji4WWGp34i0dd7ERKYRDiQraGPtSylC3ZDGMXU+cuE/nLcZ0+kZqj6cUbo28ybJcWuw4NbTY02NL&#10;9WH3bRVs/MPHfl69mepr+74uzHT2elhvlLq6HO7vQEQa4ln8737WaX6eFfl8UtxO4e+nBIBc/gI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WddYVckAAADjAAAADwAAAAAAAAAA&#10;AAAAAACfAgAAZHJzL2Rvd25yZXYueG1sUEsFBgAAAAAEAAQA9wAAAJUDAAAAAA==&#10;">
                  <v:imagedata r:id="rId74" o:title=""/>
                  <v:path arrowok="t"/>
                </v:shape>
                <w10:wrap anchorx="page"/>
                <w10:anchorlock/>
              </v:group>
            </w:pict>
          </mc:Fallback>
        </mc:AlternateContent>
      </w:r>
    </w:p>
    <w:p w:rsidR="007C6591" w:rsidRPr="00DD2A38" w:rsidRDefault="007C6591" w:rsidP="00084372">
      <w:r w:rsidRPr="00DD2A38">
        <w:rPr>
          <w:rtl/>
        </w:rPr>
        <w:t xml:space="preserve">   - قضاء وقت مع العائلة والأصدقاء أو ممارسة الهوايات يُعزز الشعور بالسعادة والرضا.  </w:t>
      </w:r>
    </w:p>
    <w:p w:rsidR="007C6591" w:rsidRPr="00DD2A38" w:rsidRDefault="007C6591" w:rsidP="00084372">
      <w:r w:rsidRPr="00DD2A38">
        <w:rPr>
          <w:rtl/>
        </w:rPr>
        <w:t xml:space="preserve">   - الأشخاص الذين يحققون توازنا</w:t>
      </w:r>
      <w:r>
        <w:rPr>
          <w:rFonts w:hint="cs"/>
          <w:rtl/>
        </w:rPr>
        <w:t>ً</w:t>
      </w:r>
      <w:r w:rsidRPr="00DD2A38">
        <w:rPr>
          <w:rtl/>
        </w:rPr>
        <w:t xml:space="preserve"> جيد</w:t>
      </w:r>
      <w:r>
        <w:rPr>
          <w:rFonts w:hint="cs"/>
          <w:rtl/>
        </w:rPr>
        <w:t>اً</w:t>
      </w:r>
      <w:r w:rsidRPr="00DD2A38">
        <w:rPr>
          <w:rtl/>
        </w:rPr>
        <w:t xml:space="preserve"> بين حياتهم المهنية والشخصية يكونون أكثر قدرة على التعامل مع مشاعرهم بشكل إيجابي.  </w:t>
      </w:r>
    </w:p>
    <w:p w:rsidR="007C6591" w:rsidRPr="00DD2A38" w:rsidRDefault="00084372" w:rsidP="00C46A93">
      <w:pPr>
        <w:keepNext/>
      </w:pPr>
      <w:r w:rsidRPr="002A078C">
        <w:rPr>
          <w:rFonts w:ascii="Sakkal Majalla" w:hAnsi="Sakkal Majalla"/>
          <w:noProof/>
          <w:sz w:val="34"/>
        </w:rPr>
        <w:lastRenderedPageBreak/>
        <mc:AlternateContent>
          <mc:Choice Requires="wpg">
            <w:drawing>
              <wp:inline distT="0" distB="0" distL="0" distR="0" wp14:anchorId="1D9D4CBB" wp14:editId="6CBE531E">
                <wp:extent cx="5731510" cy="892088"/>
                <wp:effectExtent l="0" t="0" r="2540" b="22860"/>
                <wp:docPr id="160869183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837" name="مجموعة 47"/>
                        <wpg:cNvGrpSpPr/>
                        <wpg:grpSpPr>
                          <a:xfrm>
                            <a:off x="0" y="0"/>
                            <a:ext cx="5731510" cy="895351"/>
                            <a:chOff x="0" y="0"/>
                            <a:chExt cx="5878196" cy="918845"/>
                          </a:xfrm>
                        </wpg:grpSpPr>
                        <wpg:grpSp>
                          <wpg:cNvPr id="1608691838" name="مجموعة 48"/>
                          <wpg:cNvGrpSpPr/>
                          <wpg:grpSpPr>
                            <a:xfrm>
                              <a:off x="0" y="0"/>
                              <a:ext cx="5878196" cy="918845"/>
                              <a:chOff x="0" y="0"/>
                              <a:chExt cx="6240348" cy="919070"/>
                            </a:xfrm>
                          </wpg:grpSpPr>
                          <wpg:grpSp>
                            <wpg:cNvPr id="1608691839" name="مجموعة 49"/>
                            <wpg:cNvGrpSpPr/>
                            <wpg:grpSpPr>
                              <a:xfrm>
                                <a:off x="0" y="169208"/>
                                <a:ext cx="5433072" cy="580613"/>
                                <a:chOff x="0" y="169208"/>
                                <a:chExt cx="5433072" cy="580613"/>
                              </a:xfrm>
                            </wpg:grpSpPr>
                            <wps:wsp>
                              <wps:cNvPr id="160869184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84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84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843"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C46A93">
                                  <w:rPr>
                                    <w:rFonts w:eastAsia="Calibri" w:hAnsi="Adobe Arabic" w:cs="Adobe Arabic"/>
                                    <w:b/>
                                    <w:bCs/>
                                    <w:color w:val="FFFFFF"/>
                                    <w:kern w:val="24"/>
                                    <w:sz w:val="36"/>
                                    <w:szCs w:val="36"/>
                                    <w:rtl/>
                                    <w:lang w:bidi="ar-EG"/>
                                  </w:rPr>
                                  <w:t xml:space="preserve">زيادة الإنتاجية والإبداع  </w:t>
                                </w:r>
                              </w:p>
                            </w:txbxContent>
                          </wps:txbx>
                          <wps:bodyPr wrap="square" rtlCol="1">
                            <a:spAutoFit/>
                          </wps:bodyPr>
                        </wps:wsp>
                      </wpg:grpSp>
                      <pic:pic xmlns:pic="http://schemas.openxmlformats.org/drawingml/2006/picture">
                        <pic:nvPicPr>
                          <pic:cNvPr id="1608691844"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59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">
                <v:group id="مجموعة 47" o:spid="_x0000_s259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dH2yfIAAAA&#10;4wAAAA8AAAAAAAAAAAAAAAAAqgIAAGRycy9kb3ducmV2LnhtbFBLBQYAAAAABAAEAPoAAACfAwAA&#10;AAA=&#10;">
                  <v:group id="مجموعة 48" o:spid="_x0000_s260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G2E9V&#10;zAAAAOMAAAAPAAAAAAAAAAAAAAAAAKoCAABkcnMvZG93bnJldi54bWxQSwUGAAAAAAQABAD6AAAA&#10;owMAAAAA&#10;">
                    <v:group id="مجموعة 49" o:spid="_x0000_s260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plOrOyQAA&#10;AOMAAAAPAAAAAAAAAAAAAAAAAKoCAABkcnMvZG93bnJldi54bWxQSwUGAAAAAAQABAD6AAAAoAMA&#10;AAAA&#10;">
                      <v:shape id="شكل حر 50" o:spid="_x0000_s260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5vLcoA&#10;AADjAAAADwAAAGRycy9kb3ducmV2LnhtbESPQWvCQBCF74X+h2UK3upGW0NMXaUIghQPJrZ4HbLT&#10;JDQ7G7Jbjf/eORR6nJk3771vtRldpy40hNazgdk0AUVcedtybeDztHvOQIWIbLHzTAZuFGCzfnxY&#10;YW79lQu6lLFWYsIhRwNNjH2udagachimvieW27cfHEYZh1rbAa9i7jo9T5JUO2xZEhrsadtQ9VP+&#10;OgPpx+J8PFa7RVHuXw6BnP2yPhozeRrf30BFGuO/+O97b6V+mmTpcpa9CoUwyQL0+g4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Z+by3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60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2iFMYA&#10;AADjAAAADwAAAGRycy9kb3ducmV2LnhtbERPX2vCMBB/F/wO4QZ7EU07tNTOKOIY+Dh17Pna3NKy&#10;5lKbrHbffhkMfLzf/9vsRtuKgXrfOFaQLhIQxJXTDRsF75fXeQ7CB2SNrWNS8EMedtvpZIOFdjc+&#10;0XAORsQQ9gUqqEPoCil9VZNFv3AdceQ+XW8xxLM3Uvd4i+G2lU9JkkmLDceGGjs61FR9nb+tArza&#10;t4/SBeeH0piX2aobZ3ql1OPDuH8GEWgMd/G/+6jj/CzJs3WaL1P4+ykCIL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a2iFMYAAADjAAAADwAAAAAAAAAAAAAAAACYAgAAZHJz&#10;L2Rvd25yZXYueG1sUEsFBgAAAAAEAAQA9QAAAIsDAAAAAA==&#10;" fillcolor="#a5a5a5 [2092]" stroked="f" strokeweight="1pt">
                        <v:stroke joinstyle="miter"/>
                      </v:roundrect>
                    </v:group>
                    <v:oval id="شكل بيضاوي 52" o:spid="_x0000_s260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Nk18cA&#10;AADjAAAADwAAAGRycy9kb3ducmV2LnhtbERP3WvCMBB/H+x/CCf4NhOLlK4aRTYGG0zY6sfz0Zxt&#10;sbmUJrP1vzeDwR7v932rzWhbcaXeN441zGcKBHHpTMOVhsP+7SkD4QOywdYxabiRh8368WGFuXED&#10;f9O1CJWIIexz1FCH0OVS+rImi37mOuLInV1vMcSzr6TpcYjhtpWJUqm02HBsqLGjl5rKS/FjNXxd&#10;zsfb6eNT7So3FOlgX5PE7LWeTsbtEkSgMfyL/9zvJs5PVZY+z7NFAr8/RQDk+g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LjZNfHAAAA4wAAAA8AAAAAAAAAAAAAAAAAmAIAAGRy&#10;cy9kb3ducmV2LnhtbFBLBQYAAAAABAAEAPUAAACMAwAAAAA=&#10;" filled="f" strokecolor="#168489" strokeweight="1pt">
                      <v:stroke joinstyle="miter"/>
                    </v:oval>
                  </v:group>
                  <v:shape id="مربع نص 41" o:spid="_x0000_s2605"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mHKMUA&#10;AADjAAAADwAAAGRycy9kb3ducmV2LnhtbERPS0vEMBC+C/6HMII3N6mPUutml8UH7MGLa70PzdgU&#10;m0lpxm333xtB8Djfe9bbJQzqSFPqI1soVgYUcRtdz52F5v3lqgKVBNnhEJksnCjBdnN+tsbaxZnf&#10;6HiQTuUQTjVa8CJjrXVqPQVMqzgSZ+4zTgEln1On3YRzDg+Dvjam1AF7zg0eR3r01H4dvoMFEbcr&#10;Ts1zSPuP5fVp9qa9w8bay4tl9wBKaJF/8Z977/L80lTlfVHd3sDvTxkAv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2Yco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C46A93">
                            <w:rPr>
                              <w:rFonts w:eastAsia="Calibri" w:hAnsi="Adobe Arabic" w:cs="Adobe Arabic"/>
                              <w:b/>
                              <w:bCs/>
                              <w:color w:val="FFFFFF"/>
                              <w:kern w:val="24"/>
                              <w:sz w:val="36"/>
                              <w:szCs w:val="36"/>
                              <w:rtl/>
                              <w:lang w:bidi="ar-EG"/>
                            </w:rPr>
                            <w:t xml:space="preserve">زيادة الإنتاجية والإبداع  </w:t>
                          </w:r>
                        </w:p>
                      </w:txbxContent>
                    </v:textbox>
                  </v:shape>
                </v:group>
                <v:shape id="صورة 54" o:spid="_x0000_s2606"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PnVvzJAAAA4wAAAA8AAABkcnMvZG93bnJldi54bWxET19PwjAQfzfhOzRn4pt0KBljUogaTEx4&#10;gqnx8VzPbdBeZ1thfntrYsLj/f7fYjVYI47kQ+dYwWScgSCune64UfBSPV0XIEJE1mgck4IfCrBa&#10;ji4WWGp34i0dd7ERKYRDiQraGPtSylC3ZDGMXU+cuE/nLcZ0+kZqj6cUbo28ybJcWuw4NbTY02NL&#10;9WH3bRVs/MPHfl69mepr+74uzO3s9bDeKHV1OdzfgYg0xLP43/2s0/w8K/L5pJhO4e+nBIBc/gI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U+dW/MkAAADjAAAADwAAAAAAAAAA&#10;AAAAAACfAgAAZHJzL2Rvd25yZXYueG1sUEsFBgAAAAAEAAQA9wAAAJUDAAAAAA==&#10;">
                  <v:imagedata r:id="rId74" o:title=""/>
                  <v:path arrowok="t"/>
                </v:shape>
                <w10:wrap anchorx="page"/>
                <w10:anchorlock/>
              </v:group>
            </w:pict>
          </mc:Fallback>
        </mc:AlternateContent>
      </w:r>
    </w:p>
    <w:p w:rsidR="007C6591" w:rsidRPr="00DD2A38" w:rsidRDefault="007C6591" w:rsidP="00084372">
      <w:r w:rsidRPr="00DD2A38">
        <w:rPr>
          <w:rtl/>
        </w:rPr>
        <w:t xml:space="preserve">   - الراحة النفسية الناتجة عن التوازن تُساعد على تحسين التركيز والإبداع أثناء العمل.  </w:t>
      </w:r>
    </w:p>
    <w:p w:rsidR="007C6591" w:rsidRPr="00DD2A38" w:rsidRDefault="007C6591" w:rsidP="00084372">
      <w:r w:rsidRPr="00DD2A38">
        <w:rPr>
          <w:rtl/>
        </w:rPr>
        <w:t xml:space="preserve">   - الشخص الذي يشعر بالرضا في حياته الشخصية يكون أكثر قدرة على تقديم أداء مميز في عمله.  </w:t>
      </w:r>
    </w:p>
    <w:p w:rsidR="007C6591" w:rsidRPr="00DD2A38" w:rsidRDefault="00084372" w:rsidP="00084372">
      <w:r w:rsidRPr="002A078C">
        <w:rPr>
          <w:rFonts w:ascii="Sakkal Majalla" w:hAnsi="Sakkal Majalla"/>
          <w:noProof/>
          <w:sz w:val="34"/>
        </w:rPr>
        <mc:AlternateContent>
          <mc:Choice Requires="wpg">
            <w:drawing>
              <wp:inline distT="0" distB="0" distL="0" distR="0" wp14:anchorId="29270AC2" wp14:editId="084E9322">
                <wp:extent cx="5731510" cy="892088"/>
                <wp:effectExtent l="0" t="0" r="2540" b="22860"/>
                <wp:docPr id="160869182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828" name="مجموعة 47"/>
                        <wpg:cNvGrpSpPr/>
                        <wpg:grpSpPr>
                          <a:xfrm>
                            <a:off x="0" y="0"/>
                            <a:ext cx="5731510" cy="895351"/>
                            <a:chOff x="0" y="0"/>
                            <a:chExt cx="5878196" cy="918845"/>
                          </a:xfrm>
                        </wpg:grpSpPr>
                        <wpg:grpSp>
                          <wpg:cNvPr id="1608691829" name="مجموعة 48"/>
                          <wpg:cNvGrpSpPr/>
                          <wpg:grpSpPr>
                            <a:xfrm>
                              <a:off x="0" y="0"/>
                              <a:ext cx="5878196" cy="918845"/>
                              <a:chOff x="0" y="0"/>
                              <a:chExt cx="6240348" cy="919070"/>
                            </a:xfrm>
                          </wpg:grpSpPr>
                          <wpg:grpSp>
                            <wpg:cNvPr id="1608691830" name="مجموعة 49"/>
                            <wpg:cNvGrpSpPr/>
                            <wpg:grpSpPr>
                              <a:xfrm>
                                <a:off x="0" y="169208"/>
                                <a:ext cx="5433072" cy="580613"/>
                                <a:chOff x="0" y="169208"/>
                                <a:chExt cx="5433072" cy="580613"/>
                              </a:xfrm>
                            </wpg:grpSpPr>
                            <wps:wsp>
                              <wps:cNvPr id="160869183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83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83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834"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C46A93">
                                  <w:rPr>
                                    <w:rFonts w:eastAsia="Calibri" w:hAnsi="Adobe Arabic" w:cs="Adobe Arabic"/>
                                    <w:b/>
                                    <w:bCs/>
                                    <w:color w:val="FFFFFF"/>
                                    <w:kern w:val="24"/>
                                    <w:sz w:val="36"/>
                                    <w:szCs w:val="36"/>
                                    <w:rtl/>
                                    <w:lang w:bidi="ar-EG"/>
                                  </w:rPr>
                                  <w:t xml:space="preserve">الحفاظ على العلاقات الاجتماعية  </w:t>
                                </w:r>
                              </w:p>
                            </w:txbxContent>
                          </wps:txbx>
                          <wps:bodyPr wrap="square" rtlCol="1">
                            <a:spAutoFit/>
                          </wps:bodyPr>
                        </wps:wsp>
                      </wpg:grpSp>
                      <pic:pic xmlns:pic="http://schemas.openxmlformats.org/drawingml/2006/picture">
                        <pic:nvPicPr>
                          <pic:cNvPr id="1608691835"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60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">
                <v:group id="مجموعة 47" o:spid="_x0000_s260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DAdmI&#10;zAAAAOMAAAAPAAAAAAAAAAAAAAAAAKoCAABkcnMvZG93bnJldi54bWxQSwUGAAAAAAQABAD6AAAA&#10;owMAAAAA&#10;">
                  <v:group id="مجموعة 48" o:spid="_x0000_s260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xNfBPIAAAA&#10;4wAAAA8AAAAAAAAAAAAAAAAAqgIAAGRycy9kb3ducmV2LnhtbFBLBQYAAAAABAAEAPoAAACfAwAA&#10;AAA=&#10;">
                    <v:group id="مجموعة 49" o:spid="_x0000_s261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4rkNT&#10;zAAAAOMAAAAPAAAAAAAAAAAAAAAAAKoCAABkcnMvZG93bnJldi54bWxQSwUGAAAAAAQABAD6AAAA&#10;owMAAAAA&#10;">
                      <v:shape id="شكل حر 50" o:spid="_x0000_s261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S5y8UA&#10;AADjAAAADwAAAGRycy9kb3ducmV2LnhtbERPzYrCMBC+C/sOYRb2pmkVS61GWRYEWTxoVbwOzdgW&#10;m0lponbffiMIHuf7n8WqN424U+dqywriUQSCuLC65lLB8bAepiCcR9bYWCYFf+RgtfwYLDDT9sF7&#10;uue+FCGEXYYKKu/bTEpXVGTQjWxLHLiL7Qz6cHal1B0+Qrhp5DiKEmmw5tBQYUs/FRXX/GYUJL/T&#10;825XrKf7fDPZOjL6pK1X6uuz/56D8NT7t/jl3ugwP4nSZBankxiePwUA5P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NLnLxQAAAOMAAAAPAAAAAAAAAAAAAAAAAJgCAABkcnMv&#10;ZG93bnJldi54bWxQSwUGAAAAAAQABAD1AAAAig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61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lPHsUA&#10;AADjAAAADwAAAGRycy9kb3ducmV2LnhtbERPX2vCMBB/H/gdwgl7kZmqWGpnlOEY+OhU9nw2Z1rW&#10;XLom1u7bG0Hw8X7/b7nubS06an3lWMFknIAgLpyu2Cg4Hr7eMhA+IGusHZOCf/KwXg1elphrd+Vv&#10;6vbBiBjCPkcFZQhNLqUvSrLox64hjtzZtRZDPFsjdYvXGG5rOU2SVFqsODaU2NCmpOJ3f7EK8M/u&#10;fk4uON+djPkczZt+pOdKvQ77j3cQgfrwFD/cWx3np0mWLibZbAr3nyIAc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eU8exQAAAOMAAAAPAAAAAAAAAAAAAAAAAJgCAABkcnMv&#10;ZG93bnJldi54bWxQSwUGAAAAAAQABAD1AAAAigMAAAAA&#10;" fillcolor="#a5a5a5 [2092]" stroked="f" strokeweight="1pt">
                        <v:stroke joinstyle="miter"/>
                      </v:roundrect>
                    </v:group>
                    <v:oval id="شكل بيضاوي 52" o:spid="_x0000_s261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myMccA&#10;AADjAAAADwAAAGRycy9kb3ducmV2LnhtbERPX2vCMBB/F/Ydwg32pokVSleNIhuDDTbQOn0+mrMt&#10;NpfSZLZ++2Uw8PF+/2+1GW0rrtT7xrGG+UyBIC6dabjS8H14m2YgfEA22DomDTfysFk/TFaYGzfw&#10;nq5FqEQMYZ+jhjqELpfSlzVZ9DPXEUfu7HqLIZ59JU2PQwy3rUyUSqXFhmNDjR291FReih+rYXc5&#10;H2+nj0/1VbmhSAf7miTmoPXT47hdggg0hrv43/1u4vxUZenzPFss4O+nCIB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WpsjHHAAAA4wAAAA8AAAAAAAAAAAAAAAAAmAIAAGRy&#10;cy9kb3ducmV2LnhtbFBLBQYAAAAABAAEAPUAAACMAwAAAAA=&#10;" filled="f" strokecolor="#168489" strokeweight="1pt">
                      <v:stroke joinstyle="miter"/>
                    </v:oval>
                  </v:group>
                  <v:shape id="مربع نص 41" o:spid="_x0000_s2614"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ZsIcUA&#10;AADjAAAADwAAAGRycy9kb3ducmV2LnhtbERPS0vEMBC+C/6HMII3N6mPUutml8UH7MGLa70PzdgU&#10;m0lpxm333xtB8Djfe9bbJQzqSFPqI1soVgYUcRtdz52F5v3lqgKVBNnhEJksnCjBdnN+tsbaxZnf&#10;6HiQTuUQTjVa8CJjrXVqPQVMqzgSZ+4zTgEln1On3YRzDg+Dvjam1AF7zg0eR3r01H4dvoMFEbcr&#10;Ts1zSPuP5fVp9qa9w8bay4tl9wBKaJF/8Z977/L80lTlfVHd3MLvTxkAv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Nmwh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C46A93">
                            <w:rPr>
                              <w:rFonts w:eastAsia="Calibri" w:hAnsi="Adobe Arabic" w:cs="Adobe Arabic"/>
                              <w:b/>
                              <w:bCs/>
                              <w:color w:val="FFFFFF"/>
                              <w:kern w:val="24"/>
                              <w:sz w:val="36"/>
                              <w:szCs w:val="36"/>
                              <w:rtl/>
                              <w:lang w:bidi="ar-EG"/>
                            </w:rPr>
                            <w:t xml:space="preserve">الحفاظ على العلاقات الاجتماعية  </w:t>
                          </w:r>
                        </w:p>
                      </w:txbxContent>
                    </v:textbox>
                  </v:shape>
                </v:group>
                <v:shape id="صورة 54" o:spid="_x0000_s2615"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StgBrJAAAA4wAAAA8AAABkcnMvZG93bnJldi54bWxET19PwjAQfzfhOzRn4pt0SBxjUogaTEx4&#10;gqnx8VzPbdBeZ1thfntrYsLj/f7fYjVYI47kQ+dYwWScgSCune64UfBSPV0XIEJE1mgck4IfCrBa&#10;ji4WWGp34i0dd7ERKYRDiQraGPtSylC3ZDGMXU+cuE/nLcZ0+kZqj6cUbo28ybJcWuw4NbTY02NL&#10;9WH3bRVs/MPHfl69mepr+74uzHT2elhvlLq6HO7vQEQa4ln8737WaX6eFfl8Ukxv4e+nBIBc/gI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ZK2AGskAAADjAAAADwAAAAAAAAAA&#10;AAAAAACfAgAAZHJzL2Rvd25yZXYueG1sUEsFBgAAAAAEAAQA9wAAAJUDAAAAAA==&#10;">
                  <v:imagedata r:id="rId74" o:title=""/>
                  <v:path arrowok="t"/>
                </v:shape>
                <w10:wrap anchorx="page"/>
                <w10:anchorlock/>
              </v:group>
            </w:pict>
          </mc:Fallback>
        </mc:AlternateContent>
      </w:r>
    </w:p>
    <w:p w:rsidR="007C6591" w:rsidRPr="00DD2A38" w:rsidRDefault="007C6591" w:rsidP="00084372">
      <w:r w:rsidRPr="00DD2A38">
        <w:rPr>
          <w:rtl/>
        </w:rPr>
        <w:t xml:space="preserve">   - العمل الزائد قد يؤدي إلى إهمال العلاقات الاجتماعية، مما يُسبب شعورا</w:t>
      </w:r>
      <w:r>
        <w:rPr>
          <w:rFonts w:hint="cs"/>
          <w:rtl/>
        </w:rPr>
        <w:t>ً</w:t>
      </w:r>
      <w:r w:rsidRPr="00DD2A38">
        <w:rPr>
          <w:rtl/>
        </w:rPr>
        <w:t xml:space="preserve"> بالوحدة والعزلة.  </w:t>
      </w:r>
    </w:p>
    <w:p w:rsidR="007C6591" w:rsidRPr="00DD2A38" w:rsidRDefault="007C6591" w:rsidP="00084372">
      <w:r w:rsidRPr="00DD2A38">
        <w:rPr>
          <w:rtl/>
        </w:rPr>
        <w:t xml:space="preserve">   - تخصيص وقت للعائلة والأصدقاء يُعزز الروابط الاجتماعية ويُحسن الصحة النفسية.  </w:t>
      </w:r>
    </w:p>
    <w:p w:rsidR="007C6591" w:rsidRPr="00DD2A38" w:rsidRDefault="00084372" w:rsidP="00084372">
      <w:r w:rsidRPr="002A078C">
        <w:rPr>
          <w:rFonts w:ascii="Sakkal Majalla" w:hAnsi="Sakkal Majalla"/>
          <w:noProof/>
          <w:sz w:val="34"/>
        </w:rPr>
        <mc:AlternateContent>
          <mc:Choice Requires="wpg">
            <w:drawing>
              <wp:inline distT="0" distB="0" distL="0" distR="0" wp14:anchorId="2AADB58F" wp14:editId="0EA078CB">
                <wp:extent cx="5731510" cy="892088"/>
                <wp:effectExtent l="0" t="0" r="2540" b="22860"/>
                <wp:docPr id="160869181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819" name="مجموعة 47"/>
                        <wpg:cNvGrpSpPr/>
                        <wpg:grpSpPr>
                          <a:xfrm>
                            <a:off x="0" y="0"/>
                            <a:ext cx="5731510" cy="895351"/>
                            <a:chOff x="0" y="0"/>
                            <a:chExt cx="5878196" cy="918845"/>
                          </a:xfrm>
                        </wpg:grpSpPr>
                        <wpg:grpSp>
                          <wpg:cNvPr id="1608691820" name="مجموعة 48"/>
                          <wpg:cNvGrpSpPr/>
                          <wpg:grpSpPr>
                            <a:xfrm>
                              <a:off x="0" y="0"/>
                              <a:ext cx="5878196" cy="918845"/>
                              <a:chOff x="0" y="0"/>
                              <a:chExt cx="6240348" cy="919070"/>
                            </a:xfrm>
                          </wpg:grpSpPr>
                          <wpg:grpSp>
                            <wpg:cNvPr id="1608691821" name="مجموعة 49"/>
                            <wpg:cNvGrpSpPr/>
                            <wpg:grpSpPr>
                              <a:xfrm>
                                <a:off x="0" y="169208"/>
                                <a:ext cx="5433072" cy="580613"/>
                                <a:chOff x="0" y="169208"/>
                                <a:chExt cx="5433072" cy="580613"/>
                              </a:xfrm>
                            </wpg:grpSpPr>
                            <wps:wsp>
                              <wps:cNvPr id="160869182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82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82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825"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C46A93">
                                  <w:rPr>
                                    <w:rFonts w:eastAsia="Calibri" w:hAnsi="Adobe Arabic" w:cs="Adobe Arabic"/>
                                    <w:b/>
                                    <w:bCs/>
                                    <w:color w:val="FFFFFF"/>
                                    <w:kern w:val="24"/>
                                    <w:sz w:val="36"/>
                                    <w:szCs w:val="36"/>
                                    <w:rtl/>
                                    <w:lang w:bidi="ar-EG"/>
                                  </w:rPr>
                                  <w:t>الوقاية من الإرهاق المهني</w:t>
                                </w:r>
                              </w:p>
                            </w:txbxContent>
                          </wps:txbx>
                          <wps:bodyPr wrap="square" rtlCol="1">
                            <a:spAutoFit/>
                          </wps:bodyPr>
                        </wps:wsp>
                      </wpg:grpSp>
                      <pic:pic xmlns:pic="http://schemas.openxmlformats.org/drawingml/2006/picture">
                        <pic:nvPicPr>
                          <pic:cNvPr id="1608691826"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61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FbdK7TdAAAABQEAAA8AAABkcnMvZG93bnJl&#10;di54bWxMj0FLw0AQhe+C/2EZwZvdTbXFxmxKKeqpCG0F6W2bnSah2dmQ3Sbpv3f0opcHw3u89022&#10;HF0jeuxC7UlDMlEgkApvayo1fO7fHp5BhGjImsYTarhigGV+e5OZ1PqBttjvYim4hEJqNFQxtqmU&#10;oajQmTDxLRJ7J985E/nsSmk7M3C5a+RUqbl0piZeqEyL6wqL8+7iNLwPZlg9Jq/95nxaXw/72cfX&#10;JkGt7+/G1QuIiGP8C8MPPqNDzkxHfyEbRKOBH4m/yt5CTecgjhx6UjOQeSb/0+ff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">
                <v:group id="مجموعة 47" o:spid="_x0000_s261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iIbauyQAA&#10;AOMAAAAPAAAAAAAAAAAAAAAAAKoCAABkcnMvZG93bnJldi54bWxQSwUGAAAAAAQABAD6AAAAoAMA&#10;AAAA&#10;">
                  <v:group id="مجموعة 48" o:spid="_x0000_s261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9d9WO&#10;zAAAAOMAAAAPAAAAAAAAAAAAAAAAAKoCAABkcnMvZG93bnJldi54bWxQSwUGAAAAAAQABAD6AAAA&#10;owMAAAAA&#10;">
                    <v:group id="مجموعة 49" o:spid="_x0000_s261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SO3AVyQAA&#10;AOMAAAAPAAAAAAAAAAAAAAAAAKoCAABkcnMvZG93bnJldi54bWxQSwUGAAAAAAQABAD6AAAAoAMA&#10;AAAA&#10;">
                      <v:shape id="شكل حر 50" o:spid="_x0000_s262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xYcUA&#10;AADjAAAADwAAAGRycy9kb3ducmV2LnhtbERPzYrCMBC+L/gOYQRva2oXS61GEUEQ2YN2V7wOzdgW&#10;m0lpslrf3iwIHuf7n8WqN424Uedqywom4wgEcWF1zaWC35/tZwrCeWSNjWVS8CAHq+XgY4GZtnc+&#10;0i33pQgh7DJUUHnfZlK6oiKDbmxb4sBdbGfQh7Mrpe7wHsJNI+MoSqTBmkNDhS1tKiqu+Z9RkOyn&#10;58Oh2E6P+e7r25HRJ229UqNhv56D8NT7t/jl3ukwP4nSZDZJ4xj+fwoAyO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P7FhxQAAAOMAAAAPAAAAAAAAAAAAAAAAAJgCAABkcnMv&#10;ZG93bnJldi54bWxQSwUGAAAAAAQABAD1AAAAig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62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8WMUA&#10;AADjAAAADwAAAGRycy9kb3ducmV2LnhtbERPX2vCMBB/H/gdwgl7kZmqWGpnlOEY+OhU9nw2Z1rW&#10;XLom1u7bG0Hw8X7/b7nubS06an3lWMFknIAgLpyu2Cg4Hr7eMhA+IGusHZOCf/KwXg1elphrd+Vv&#10;6vbBiBjCPkcFZQhNLqUvSrLox64hjtzZtRZDPFsjdYvXGG5rOU2SVFqsODaU2NCmpOJ3f7EK8M/u&#10;fk4uON+djPkczZt+pOdKvQ77j3cQgfrwFD/cWx3np0mWLibZdAb3nyIAc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7HxYxQAAAOMAAAAPAAAAAAAAAAAAAAAAAJgCAABkcnMv&#10;ZG93bnJldi54bWxQSwUGAAAAAAQABAD1AAAAigMAAAAA&#10;" fillcolor="#a5a5a5 [2092]" stroked="f" strokeweight="1pt">
                        <v:stroke joinstyle="miter"/>
                      </v:roundrect>
                    </v:group>
                    <v:oval id="شكل بيضاوي 52" o:spid="_x0000_s262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m8mMcA&#10;AADjAAAADwAAAGRycy9kb3ducmV2LnhtbERP3WvCMBB/H+x/CCf4NhOLlK4aRTYGG0zY6sfz0Zxt&#10;sbmUJrP1vzeDwR7v932rzWhbcaXeN441zGcKBHHpTMOVhsP+7SkD4QOywdYxabiRh8368WGFuXED&#10;f9O1CJWIIexz1FCH0OVS+rImi37mOuLInV1vMcSzr6TpcYjhtpWJUqm02HBsqLGjl5rKS/FjNXxd&#10;zsfb6eNT7So3FOlgX5PE7LWeTsbtEkSgMfyL/9zvJs5PVZY+z7NkAb8/RQDk+g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ZvJjHAAAA4wAAAA8AAAAAAAAAAAAAAAAAmAIAAGRy&#10;cy9kb3ducmV2LnhtbFBLBQYAAAAABAAEAPUAAACMAwAAAAA=&#10;" filled="f" strokecolor="#168489" strokeweight="1pt">
                      <v:stroke joinstyle="miter"/>
                    </v:oval>
                  </v:group>
                  <v:shape id="مربع نص 41" o:spid="_x0000_s2623"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NfZ8UA&#10;AADjAAAADwAAAGRycy9kb3ducmV2LnhtbERPS0vDQBC+C/6HZQRvdjeFhhi7LcUH9ODFGu9DdswG&#10;s7MhOzbpv3cFweN879nulzCoM02pj2yhWBlQxG10PXcWmveXuwpUEmSHQ2SycKEE+9311RZrF2d+&#10;o/NJOpVDONVowYuMtdap9RQwreJInLnPOAWUfE6ddhPOOTwMem1MqQP2nBs8jvToqf06fQcLIu5Q&#10;XJrnkI4fy+vT7E27wcba25vl8ABKaJF/8Z/76PL80lTlfVGtN/D7UwZA73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o19n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C46A93">
                            <w:rPr>
                              <w:rFonts w:eastAsia="Calibri" w:hAnsi="Adobe Arabic" w:cs="Adobe Arabic"/>
                              <w:b/>
                              <w:bCs/>
                              <w:color w:val="FFFFFF"/>
                              <w:kern w:val="24"/>
                              <w:sz w:val="36"/>
                              <w:szCs w:val="36"/>
                              <w:rtl/>
                              <w:lang w:bidi="ar-EG"/>
                            </w:rPr>
                            <w:t>الوقاية من الإرهاق المهني</w:t>
                          </w:r>
                        </w:p>
                      </w:txbxContent>
                    </v:textbox>
                  </v:shape>
                </v:group>
                <v:shape id="صورة 54" o:spid="_x0000_s2624"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GmiLDJAAAA4wAAAA8AAABkcnMvZG93bnJldi54bWxET19PwjAQfzfxOzRn4pt0YDLHpBAwmJjw&#10;BFPj47me26S9zrbC/PaWhITH+/2/2WKwRhzIh86xgvEoA0FcO91xo+C1er4rQISIrNE4JgV/FGAx&#10;v76aYandkbd02MVGpBAOJSpoY+xLKUPdksUwcj1x4r6ctxjT6RupPR5TuDVykmW5tNhxamixp6eW&#10;6v3u1yrY+NXn97R6N9XP9mNdmPuHt/16o9TtzbB8BBFpiBfx2f2i0/w8K/LpuJjkcPopASDn/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EaaIsMkAAADjAAAADwAAAAAAAAAA&#10;AAAAAACfAgAAZHJzL2Rvd25yZXYueG1sUEsFBgAAAAAEAAQA9wAAAJUDAAAAAA==&#10;">
                  <v:imagedata r:id="rId74" o:title=""/>
                  <v:path arrowok="t"/>
                </v:shape>
                <w10:wrap anchorx="page"/>
                <w10:anchorlock/>
              </v:group>
            </w:pict>
          </mc:Fallback>
        </mc:AlternateContent>
      </w:r>
    </w:p>
    <w:p w:rsidR="007C6591" w:rsidRPr="00DD2A38" w:rsidRDefault="007C6591" w:rsidP="00084372">
      <w:r w:rsidRPr="00DD2A38">
        <w:rPr>
          <w:rtl/>
        </w:rPr>
        <w:t xml:space="preserve">   - الإرهاق ينتج عن العمل المستمر دون أخذ قسط كافٍ من الراحة.  </w:t>
      </w:r>
    </w:p>
    <w:p w:rsidR="007C6591" w:rsidRPr="00DD2A38" w:rsidRDefault="007C6591" w:rsidP="00084372">
      <w:r w:rsidRPr="00DD2A38">
        <w:rPr>
          <w:rtl/>
        </w:rPr>
        <w:t xml:space="preserve">   - التوازن يُساعد على تجن</w:t>
      </w:r>
      <w:r>
        <w:rPr>
          <w:rFonts w:hint="cs"/>
          <w:rtl/>
        </w:rPr>
        <w:t>ّ</w:t>
      </w:r>
      <w:r w:rsidRPr="00DD2A38">
        <w:rPr>
          <w:rtl/>
        </w:rPr>
        <w:t xml:space="preserve">ب الإرهاق من خلال تخصيص وقت للاستجمام واستعادة الطاقة.  </w:t>
      </w:r>
    </w:p>
    <w:p w:rsidR="007C6591" w:rsidRPr="00DD2A38" w:rsidRDefault="00084372" w:rsidP="00084372">
      <w:r w:rsidRPr="002A078C">
        <w:rPr>
          <w:rFonts w:ascii="Sakkal Majalla" w:hAnsi="Sakkal Majalla"/>
          <w:noProof/>
          <w:sz w:val="34"/>
        </w:rPr>
        <mc:AlternateContent>
          <mc:Choice Requires="wpg">
            <w:drawing>
              <wp:inline distT="0" distB="0" distL="0" distR="0" wp14:anchorId="54C17107" wp14:editId="0845B8E7">
                <wp:extent cx="5731510" cy="892088"/>
                <wp:effectExtent l="0" t="0" r="2540" b="22860"/>
                <wp:docPr id="160869180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810" name="مجموعة 47"/>
                        <wpg:cNvGrpSpPr/>
                        <wpg:grpSpPr>
                          <a:xfrm>
                            <a:off x="0" y="0"/>
                            <a:ext cx="5731510" cy="895351"/>
                            <a:chOff x="0" y="0"/>
                            <a:chExt cx="5878196" cy="918845"/>
                          </a:xfrm>
                        </wpg:grpSpPr>
                        <wpg:grpSp>
                          <wpg:cNvPr id="1608691811" name="مجموعة 48"/>
                          <wpg:cNvGrpSpPr/>
                          <wpg:grpSpPr>
                            <a:xfrm>
                              <a:off x="0" y="0"/>
                              <a:ext cx="5878196" cy="918845"/>
                              <a:chOff x="0" y="0"/>
                              <a:chExt cx="6240348" cy="919070"/>
                            </a:xfrm>
                          </wpg:grpSpPr>
                          <wpg:grpSp>
                            <wpg:cNvPr id="1608691812" name="مجموعة 49"/>
                            <wpg:cNvGrpSpPr/>
                            <wpg:grpSpPr>
                              <a:xfrm>
                                <a:off x="0" y="169208"/>
                                <a:ext cx="5433072" cy="580613"/>
                                <a:chOff x="0" y="169208"/>
                                <a:chExt cx="5433072" cy="580613"/>
                              </a:xfrm>
                            </wpg:grpSpPr>
                            <wps:wsp>
                              <wps:cNvPr id="160869181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81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81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816"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C46A93">
                                  <w:rPr>
                                    <w:rFonts w:eastAsia="Calibri" w:hAnsi="Adobe Arabic" w:cs="Adobe Arabic"/>
                                    <w:b/>
                                    <w:bCs/>
                                    <w:color w:val="FFFFFF"/>
                                    <w:kern w:val="24"/>
                                    <w:sz w:val="36"/>
                                    <w:szCs w:val="36"/>
                                    <w:rtl/>
                                    <w:lang w:bidi="ar-EG"/>
                                  </w:rPr>
                                  <w:t xml:space="preserve">تعزيز الشعور بالتحكم في الحياة  </w:t>
                                </w:r>
                              </w:p>
                            </w:txbxContent>
                          </wps:txbx>
                          <wps:bodyPr wrap="square" rtlCol="1">
                            <a:spAutoFit/>
                          </wps:bodyPr>
                        </wps:wsp>
                      </wpg:grpSp>
                      <pic:pic xmlns:pic="http://schemas.openxmlformats.org/drawingml/2006/picture">
                        <pic:nvPicPr>
                          <pic:cNvPr id="1608691817"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62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">
                <v:group id="مجموعة 47" o:spid="_x0000_s262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HMbHzPL&#10;AAAA4wAAAA8AAAAAAAAAAAAAAAAAqgIAAGRycy9kb3ducmV2LnhtbFBLBQYAAAAABAAEAPoAAACi&#10;AwAAAAA=&#10;">
                  <v:group id="مجموعة 48" o:spid="_x0000_s262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xXuqjIAAAA&#10;4wAAAA8AAAAAAAAAAAAAAAAAqgIAAGRycy9kb3ducmV2LnhtbFBLBQYAAAAABAAEAPoAAACfAwAA&#10;AAA=&#10;">
                    <v:group id="مجموعة 49" o:spid="_x0000_s262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shSTfyQAA&#10;AOMAAAAPAAAAAAAAAAAAAAAAAKoCAABkcnMvZG93bnJldi54bWxQSwUGAAAAAAQABAD6AAAAoAMA&#10;AAAA&#10;">
                      <v:shape id="شكل حر 50" o:spid="_x0000_s262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eR8UA&#10;AADjAAAADwAAAGRycy9kb3ducmV2LnhtbERPzYrCMBC+C/sOYRb2pmkVS61GWRYEWTxoVbwOzdgW&#10;m0lponbffiMIHuf7n8WqN424U+dqywriUQSCuLC65lLB8bAepiCcR9bYWCYFf+RgtfwYLDDT9sF7&#10;uue+FCGEXYYKKu/bTEpXVGTQjWxLHLiL7Qz6cHal1B0+Qrhp5DiKEmmw5tBQYUs/FRXX/GYUJL/T&#10;825XrKf7fDPZOjL6pK1X6uuz/56D8NT7t/jl3ugwP4nSZBan8QSePwUA5P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H95HxQAAAOMAAAAPAAAAAAAAAAAAAAAAAJgCAABkcnMv&#10;ZG93bnJldi54bWxQSwUGAAAAAAQABAD1AAAAig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63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kukcYA&#10;AADjAAAADwAAAGRycy9kb3ducmV2LnhtbERPX2vCMBB/F/wO4QZ7EU07tNTOKOIY+Dh17Pna3NKy&#10;5lKbrHbffhkMfLzf/9vsRtuKgXrfOFaQLhIQxJXTDRsF75fXeQ7CB2SNrWNS8EMedtvpZIOFdjc+&#10;0XAORsQQ9gUqqEPoCil9VZNFv3AdceQ+XW8xxLM3Uvd4i+G2lU9JkkmLDceGGjs61FR9nb+tArza&#10;t4/SBeeH0piX2aobZ3ql1OPDuH8GEWgMd/G/+6jj/CzJs3Wap0v4+ykCIL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mkukcYAAADjAAAADwAAAAAAAAAAAAAAAACYAgAAZHJz&#10;L2Rvd25yZXYueG1sUEsFBgAAAAAEAAQA9QAAAIsDAAAAAA==&#10;" fillcolor="#a5a5a5 [2092]" stroked="f" strokeweight="1pt">
                        <v:stroke joinstyle="miter"/>
                      </v:roundrect>
                    </v:group>
                    <v:oval id="شكل بيضاوي 52" o:spid="_x0000_s263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nTvscA&#10;AADjAAAADwAAAGRycy9kb3ducmV2LnhtbERP3UvDMBB/F/wfwg18c0kLltotHUMRFBS00z0fzfWD&#10;NZfSxLX7740g+Hi/79vuFjuIM02+d6whWSsQxLUzPbcaPg9PtzkIH5ANDo5Jw4U87Mrrqy0Wxs38&#10;QecqtCKGsC9QQxfCWEjp644s+rUbiSPXuMliiOfUSjPhHMPtIFOlMmmx59jQ4UgPHdWn6ttqeD81&#10;X5fjy6t6a91cZbN9TFNz0Ppmtew3IAIt4V/85342cX6m8uw+yZM7+P0pAiD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65077HAAAA4wAAAA8AAAAAAAAAAAAAAAAAmAIAAGRy&#10;cy9kb3ducmV2LnhtbFBLBQYAAAAABAAEAPUAAACMAwAAAAA=&#10;" filled="f" strokecolor="#168489" strokeweight="1pt">
                      <v:stroke joinstyle="miter"/>
                    </v:oval>
                  </v:group>
                  <v:shape id="مربع نص 41" o:spid="_x0000_s2632"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0LrcUA&#10;AADjAAAADwAAAGRycy9kb3ducmV2LnhtbERPS0vDQBC+C/6HZQRvdjeCIcZuS/EBPXixxvuQHbPB&#10;7GzIjk3677sFweN871lvlzCoI02pj2yhWBlQxG10PXcWms+3uwpUEmSHQ2SycKIE28311RprF2f+&#10;oONBOpVDONVowYuMtdap9RQwreJInLnvOAWUfE6ddhPOOTwM+t6YUgfsOTd4HOnZU/tz+A0WRNyu&#10;ODWvIe2/lveX2Zv2ARtrb2+W3RMooUX+xX/uvcvzS1OVj0VVlHD5KQOgN2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HQut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C46A93">
                            <w:rPr>
                              <w:rFonts w:eastAsia="Calibri" w:hAnsi="Adobe Arabic" w:cs="Adobe Arabic"/>
                              <w:b/>
                              <w:bCs/>
                              <w:color w:val="FFFFFF"/>
                              <w:kern w:val="24"/>
                              <w:sz w:val="36"/>
                              <w:szCs w:val="36"/>
                              <w:rtl/>
                              <w:lang w:bidi="ar-EG"/>
                            </w:rPr>
                            <w:t xml:space="preserve">تعزيز الشعور بالتحكم في الحياة  </w:t>
                          </w:r>
                        </w:p>
                      </w:txbxContent>
                    </v:textbox>
                  </v:shape>
                </v:group>
                <v:shape id="صورة 54" o:spid="_x0000_s2633"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CG55bJAAAA4wAAAA8AAABkcnMvZG93bnJldi54bWxET19LwzAQfxf8DuEE31xaha6ry4bKBGFP&#10;W3Xs8WzOti651CRu9dubgeDj/f7ffDlaI47kQ+9YQT7JQBA3TvfcKnitn29KECEiazSOScEPBVgu&#10;Li/mWGl34g0dt7EVKYRDhQq6GIdKytB0ZDFM3ECcuA/nLcZ0+lZqj6cUbo28zbJCWuw5NXQ40FNH&#10;zWH7bRWs/eP756zemfprs1+V5m76dlitlbq+Gh/uQUQa47/4z/2i0/wiK4tZXuZTOP+UAJCLX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sIbnlskAAADjAAAADwAAAAAAAAAA&#10;AAAAAACfAgAAZHJzL2Rvd25yZXYueG1sUEsFBgAAAAAEAAQA9wAAAJUDAAAAAA==&#10;">
                  <v:imagedata r:id="rId74" o:title=""/>
                  <v:path arrowok="t"/>
                </v:shape>
                <w10:wrap anchorx="page"/>
                <w10:anchorlock/>
              </v:group>
            </w:pict>
          </mc:Fallback>
        </mc:AlternateContent>
      </w:r>
    </w:p>
    <w:p w:rsidR="007C6591" w:rsidRPr="00C46A93" w:rsidRDefault="007C6591" w:rsidP="00C46A93">
      <w:pPr>
        <w:rPr>
          <w:rtl/>
        </w:rPr>
      </w:pPr>
      <w:r w:rsidRPr="00DD2A38">
        <w:rPr>
          <w:rtl/>
        </w:rPr>
        <w:t xml:space="preserve">   - عندما يتمكن الشخص من إدارة حياته المهنية والشخصية بكفاءة، يشعر بقدرته على التحكم في حياته مما يُقلل من مشاعر القلق والإحباط.  </w:t>
      </w:r>
    </w:p>
    <w:p w:rsidR="007C6591" w:rsidRDefault="007C6591" w:rsidP="00084372">
      <w:pPr>
        <w:rPr>
          <w:b/>
          <w:bCs/>
          <w:color w:val="168489"/>
          <w:rtl/>
        </w:rPr>
      </w:pPr>
      <w:r w:rsidRPr="00C46A93">
        <w:rPr>
          <w:rFonts w:hint="cs"/>
          <w:b/>
          <w:bCs/>
          <w:color w:val="168489"/>
          <w:rtl/>
        </w:rPr>
        <w:t>ال</w:t>
      </w:r>
      <w:r w:rsidRPr="00C46A93">
        <w:rPr>
          <w:b/>
          <w:bCs/>
          <w:color w:val="168489"/>
          <w:rtl/>
        </w:rPr>
        <w:t>عوامل تؤدي إلى اختلال التوازن</w:t>
      </w:r>
    </w:p>
    <w:p w:rsidR="00C46A93" w:rsidRPr="00C46A93" w:rsidRDefault="00C46A93" w:rsidP="00C46A93">
      <w:pPr>
        <w:bidi w:val="0"/>
        <w:rPr>
          <w:b/>
          <w:bCs/>
          <w:color w:val="168489"/>
        </w:rPr>
      </w:pPr>
      <w:r w:rsidRPr="00C46A93">
        <w:rPr>
          <w:b/>
          <w:bCs/>
          <w:noProof/>
          <w:color w:val="168489"/>
        </w:rPr>
        <mc:AlternateContent>
          <mc:Choice Requires="wpg">
            <w:drawing>
              <wp:inline distT="0" distB="0" distL="0" distR="0" wp14:anchorId="01B9B190" wp14:editId="63604C2D">
                <wp:extent cx="5643292" cy="1835618"/>
                <wp:effectExtent l="0" t="0" r="14605" b="0"/>
                <wp:docPr id="1608692741" name="Group 8"/>
                <wp:cNvGraphicFramePr/>
                <a:graphic xmlns:a="http://schemas.openxmlformats.org/drawingml/2006/main">
                  <a:graphicData uri="http://schemas.microsoft.com/office/word/2010/wordprocessingGroup">
                    <wpg:wgp>
                      <wpg:cNvGrpSpPr/>
                      <wpg:grpSpPr>
                        <a:xfrm>
                          <a:off x="0" y="0"/>
                          <a:ext cx="5643292" cy="1835618"/>
                          <a:chOff x="0" y="0"/>
                          <a:chExt cx="5643292" cy="1835618"/>
                        </a:xfrm>
                      </wpg:grpSpPr>
                      <wpg:grpSp>
                        <wpg:cNvPr id="1608692742" name="Group 1608692742"/>
                        <wpg:cNvGrpSpPr/>
                        <wpg:grpSpPr>
                          <a:xfrm>
                            <a:off x="0" y="0"/>
                            <a:ext cx="1357308" cy="1835618"/>
                            <a:chOff x="0" y="0"/>
                            <a:chExt cx="1357308" cy="1835618"/>
                          </a:xfrm>
                        </wpg:grpSpPr>
                        <wps:wsp>
                          <wps:cNvPr id="1608692743" name="Freeform: Shape 1608692743"/>
                          <wps:cNvSpPr/>
                          <wps:spPr>
                            <a:xfrm>
                              <a:off x="115996"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A0C9CA"/>
                            </a:solid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2744" name="TextBox 6"/>
                          <wps:cNvSpPr txBox="1"/>
                          <wps:spPr>
                            <a:xfrm>
                              <a:off x="402418" y="0"/>
                              <a:ext cx="646430" cy="733425"/>
                            </a:xfrm>
                            <a:prstGeom prst="rect">
                              <a:avLst/>
                            </a:prstGeom>
                            <a:noFill/>
                          </wps:spPr>
                          <wps:txbx>
                            <w:txbxContent>
                              <w:p w:rsidR="005345A8" w:rsidRDefault="005345A8" w:rsidP="00C46A93">
                                <w:pPr>
                                  <w:rPr>
                                    <w:rFonts w:ascii="Calibri" w:eastAsia="Calibri" w:hAnsi="Calibri" w:cs="Activist Light"/>
                                    <w:b/>
                                    <w:bCs/>
                                    <w:color w:val="A0C9CA"/>
                                    <w:kern w:val="24"/>
                                    <w:sz w:val="72"/>
                                    <w:szCs w:val="72"/>
                                  </w:rPr>
                                </w:pPr>
                                <w:r>
                                  <w:rPr>
                                    <w:rFonts w:ascii="Calibri" w:eastAsia="Calibri" w:hAnsi="Calibri" w:cs="Activist Light"/>
                                    <w:b/>
                                    <w:bCs/>
                                    <w:color w:val="A0C9CA"/>
                                    <w:kern w:val="24"/>
                                    <w:sz w:val="72"/>
                                    <w:szCs w:val="72"/>
                                  </w:rPr>
                                  <w:t>04</w:t>
                                </w:r>
                              </w:p>
                            </w:txbxContent>
                          </wps:txbx>
                          <wps:bodyPr wrap="none" rtlCol="0">
                            <a:spAutoFit/>
                          </wps:bodyPr>
                        </wps:wsp>
                        <wps:wsp>
                          <wps:cNvPr id="1608692745" name="مربع نص 18"/>
                          <wps:cNvSpPr txBox="1"/>
                          <wps:spPr>
                            <a:xfrm>
                              <a:off x="0" y="1187683"/>
                              <a:ext cx="1357308" cy="647935"/>
                            </a:xfrm>
                            <a:prstGeom prst="rect">
                              <a:avLst/>
                            </a:prstGeom>
                            <a:noFill/>
                          </wps:spPr>
                          <wps:txbx>
                            <w:txbxContent>
                              <w:p w:rsidR="005345A8" w:rsidRPr="00C46A93" w:rsidRDefault="005345A8" w:rsidP="00C46A93">
                                <w:pPr>
                                  <w:bidi w:val="0"/>
                                  <w:jc w:val="center"/>
                                  <w:rPr>
                                    <w:rFonts w:ascii="Adobe Arabic" w:hAnsi="Adobe Arabic" w:cs="Adobe Arabic"/>
                                    <w:b/>
                                    <w:bCs/>
                                    <w:color w:val="000000"/>
                                    <w:kern w:val="24"/>
                                    <w:sz w:val="36"/>
                                    <w:szCs w:val="36"/>
                                    <w:lang w:bidi="ar-SY"/>
                                  </w:rPr>
                                </w:pPr>
                                <w:r w:rsidRPr="00C46A93">
                                  <w:rPr>
                                    <w:rFonts w:ascii="Adobe Arabic" w:hAnsi="Adobe Arabic" w:cs="Adobe Arabic"/>
                                    <w:b/>
                                    <w:bCs/>
                                    <w:color w:val="000000"/>
                                    <w:kern w:val="24"/>
                                    <w:sz w:val="36"/>
                                    <w:szCs w:val="36"/>
                                    <w:rtl/>
                                    <w:lang w:bidi="ar-SY"/>
                                  </w:rPr>
                                  <w:t>التوقعات العالية من الذات أو الإدارة</w:t>
                                </w:r>
                              </w:p>
                            </w:txbxContent>
                          </wps:txbx>
                          <wps:bodyPr wrap="square" rtlCol="1">
                            <a:noAutofit/>
                          </wps:bodyPr>
                        </wps:wsp>
                      </wpg:grpSp>
                      <wpg:grpSp>
                        <wpg:cNvPr id="1608692746" name="Group 1608692746"/>
                        <wpg:cNvGrpSpPr/>
                        <wpg:grpSpPr>
                          <a:xfrm>
                            <a:off x="1295283" y="0"/>
                            <a:ext cx="4348009" cy="1835618"/>
                            <a:chOff x="1295283" y="0"/>
                            <a:chExt cx="4348009" cy="1835618"/>
                          </a:xfrm>
                        </wpg:grpSpPr>
                        <wpg:grpSp>
                          <wpg:cNvPr id="1608692747" name="Group 1608692747"/>
                          <wpg:cNvGrpSpPr/>
                          <wpg:grpSpPr>
                            <a:xfrm>
                              <a:off x="4285984" y="0"/>
                              <a:ext cx="1357308" cy="1835150"/>
                              <a:chOff x="4285984" y="0"/>
                              <a:chExt cx="1357308" cy="1835150"/>
                            </a:xfrm>
                          </wpg:grpSpPr>
                          <wps:wsp>
                            <wps:cNvPr id="1608692748" name="Freeform: Shape 1608692748"/>
                            <wps:cNvSpPr/>
                            <wps:spPr>
                              <a:xfrm>
                                <a:off x="4402127"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2749" name="TextBox 6"/>
                            <wps:cNvSpPr txBox="1"/>
                            <wps:spPr>
                              <a:xfrm>
                                <a:off x="4688402" y="0"/>
                                <a:ext cx="785495" cy="733425"/>
                              </a:xfrm>
                              <a:prstGeom prst="rect">
                                <a:avLst/>
                              </a:prstGeom>
                              <a:noFill/>
                            </wps:spPr>
                            <wps:txbx>
                              <w:txbxContent>
                                <w:p w:rsidR="005345A8" w:rsidRDefault="005345A8" w:rsidP="00C46A93">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01</w:t>
                                  </w:r>
                                </w:p>
                              </w:txbxContent>
                            </wps:txbx>
                            <wps:bodyPr wrap="square" rtlCol="0">
                              <a:spAutoFit/>
                            </wps:bodyPr>
                          </wps:wsp>
                          <wps:wsp>
                            <wps:cNvPr id="1608692750" name="مربع نص 18"/>
                            <wps:cNvSpPr txBox="1"/>
                            <wps:spPr>
                              <a:xfrm>
                                <a:off x="4285984" y="1163782"/>
                                <a:ext cx="1357308" cy="671368"/>
                              </a:xfrm>
                              <a:prstGeom prst="rect">
                                <a:avLst/>
                              </a:prstGeom>
                              <a:noFill/>
                            </wps:spPr>
                            <wps:txbx>
                              <w:txbxContent>
                                <w:p w:rsidR="005345A8" w:rsidRPr="00C46A93" w:rsidRDefault="005345A8" w:rsidP="00C46A93">
                                  <w:pPr>
                                    <w:bidi w:val="0"/>
                                    <w:jc w:val="center"/>
                                    <w:rPr>
                                      <w:rFonts w:ascii="Adobe Arabic" w:hAnsi="Adobe Arabic" w:cs="Adobe Arabic"/>
                                      <w:b/>
                                      <w:bCs/>
                                      <w:color w:val="000000"/>
                                      <w:kern w:val="24"/>
                                      <w:sz w:val="36"/>
                                      <w:szCs w:val="36"/>
                                      <w:lang w:bidi="ar-SY"/>
                                    </w:rPr>
                                  </w:pPr>
                                  <w:r w:rsidRPr="00C46A93">
                                    <w:rPr>
                                      <w:rFonts w:ascii="Adobe Arabic" w:hAnsi="Adobe Arabic" w:cs="Adobe Arabic"/>
                                      <w:b/>
                                      <w:bCs/>
                                      <w:color w:val="000000"/>
                                      <w:kern w:val="24"/>
                                      <w:sz w:val="36"/>
                                      <w:szCs w:val="36"/>
                                      <w:rtl/>
                                      <w:lang w:bidi="ar-SY"/>
                                    </w:rPr>
                                    <w:t>ساعات العمل الطويلة</w:t>
                                  </w:r>
                                </w:p>
                              </w:txbxContent>
                            </wps:txbx>
                            <wps:bodyPr wrap="square" rtlCol="1">
                              <a:noAutofit/>
                            </wps:bodyPr>
                          </wps:wsp>
                        </wpg:grpSp>
                        <wpg:grpSp>
                          <wpg:cNvPr id="1608692751" name="Group 1608692751"/>
                          <wpg:cNvGrpSpPr/>
                          <wpg:grpSpPr>
                            <a:xfrm>
                              <a:off x="2763851" y="0"/>
                              <a:ext cx="1522280" cy="1835618"/>
                              <a:chOff x="2763851" y="0"/>
                              <a:chExt cx="1522280" cy="1835618"/>
                            </a:xfrm>
                          </wpg:grpSpPr>
                          <wps:wsp>
                            <wps:cNvPr id="1608692752" name="Freeform: Shape 1608692752"/>
                            <wps:cNvSpPr/>
                            <wps:spPr>
                              <a:xfrm>
                                <a:off x="2962333"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2753" name="TextBox 6"/>
                            <wps:cNvSpPr txBox="1"/>
                            <wps:spPr>
                              <a:xfrm>
                                <a:off x="3248658" y="0"/>
                                <a:ext cx="646430" cy="733425"/>
                              </a:xfrm>
                              <a:prstGeom prst="rect">
                                <a:avLst/>
                              </a:prstGeom>
                              <a:noFill/>
                            </wps:spPr>
                            <wps:txbx>
                              <w:txbxContent>
                                <w:p w:rsidR="005345A8" w:rsidRDefault="005345A8" w:rsidP="00C46A93">
                                  <w:pPr>
                                    <w:rPr>
                                      <w:rFonts w:ascii="Calibri" w:eastAsia="Calibri" w:hAnsi="Calibri" w:cs="Activist Light"/>
                                      <w:b/>
                                      <w:bCs/>
                                      <w:color w:val="BFBFBF"/>
                                      <w:kern w:val="24"/>
                                      <w:sz w:val="72"/>
                                      <w:szCs w:val="72"/>
                                      <w:lang w:val="en-GB"/>
                                    </w:rPr>
                                  </w:pPr>
                                  <w:r>
                                    <w:rPr>
                                      <w:rFonts w:ascii="Calibri" w:eastAsia="Calibri" w:hAnsi="Calibri" w:cs="Activist Light"/>
                                      <w:b/>
                                      <w:bCs/>
                                      <w:color w:val="BFBFBF"/>
                                      <w:kern w:val="24"/>
                                      <w:sz w:val="72"/>
                                      <w:szCs w:val="72"/>
                                      <w:lang w:val="en-GB"/>
                                    </w:rPr>
                                    <w:t>02</w:t>
                                  </w:r>
                                </w:p>
                              </w:txbxContent>
                            </wps:txbx>
                            <wps:bodyPr wrap="none" rtlCol="0">
                              <a:spAutoFit/>
                            </wps:bodyPr>
                          </wps:wsp>
                          <wps:wsp>
                            <wps:cNvPr id="1608692754" name="مربع نص 18"/>
                            <wps:cNvSpPr txBox="1"/>
                            <wps:spPr>
                              <a:xfrm>
                                <a:off x="2763851" y="1187683"/>
                                <a:ext cx="1522280" cy="647935"/>
                              </a:xfrm>
                              <a:prstGeom prst="rect">
                                <a:avLst/>
                              </a:prstGeom>
                              <a:noFill/>
                            </wps:spPr>
                            <wps:txbx>
                              <w:txbxContent>
                                <w:p w:rsidR="005345A8" w:rsidRPr="00C46A93" w:rsidRDefault="005345A8" w:rsidP="00C46A93">
                                  <w:pPr>
                                    <w:bidi w:val="0"/>
                                    <w:jc w:val="center"/>
                                    <w:rPr>
                                      <w:rFonts w:ascii="Adobe Arabic" w:hAnsi="Adobe Arabic" w:cs="Adobe Arabic"/>
                                      <w:b/>
                                      <w:bCs/>
                                      <w:color w:val="000000"/>
                                      <w:kern w:val="24"/>
                                      <w:sz w:val="36"/>
                                      <w:szCs w:val="36"/>
                                      <w:lang w:bidi="ar-SY"/>
                                    </w:rPr>
                                  </w:pPr>
                                  <w:r w:rsidRPr="00C46A93">
                                    <w:rPr>
                                      <w:rFonts w:ascii="Adobe Arabic" w:hAnsi="Adobe Arabic" w:cs="Adobe Arabic"/>
                                      <w:b/>
                                      <w:bCs/>
                                      <w:color w:val="000000"/>
                                      <w:kern w:val="24"/>
                                      <w:sz w:val="36"/>
                                      <w:szCs w:val="36"/>
                                      <w:rtl/>
                                      <w:lang w:bidi="ar-SY"/>
                                    </w:rPr>
                                    <w:t>التكنولوجيا والاتصال المستمر</w:t>
                                  </w:r>
                                </w:p>
                              </w:txbxContent>
                            </wps:txbx>
                            <wps:bodyPr wrap="square" rtlCol="1">
                              <a:noAutofit/>
                            </wps:bodyPr>
                          </wps:wsp>
                        </wpg:grpSp>
                        <wpg:grpSp>
                          <wpg:cNvPr id="1608692755" name="Group 1608692755"/>
                          <wpg:cNvGrpSpPr/>
                          <wpg:grpSpPr>
                            <a:xfrm>
                              <a:off x="1295283" y="0"/>
                              <a:ext cx="1590422" cy="1835315"/>
                              <a:chOff x="1295283" y="0"/>
                              <a:chExt cx="1590422" cy="1835315"/>
                            </a:xfrm>
                          </wpg:grpSpPr>
                          <wps:wsp>
                            <wps:cNvPr id="1608692756" name="Freeform: Shape 1608692756"/>
                            <wps:cNvSpPr/>
                            <wps:spPr>
                              <a:xfrm>
                                <a:off x="1527853"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2757" name="TextBox 6"/>
                            <wps:cNvSpPr txBox="1"/>
                            <wps:spPr>
                              <a:xfrm>
                                <a:off x="1814228" y="0"/>
                                <a:ext cx="646430" cy="733425"/>
                              </a:xfrm>
                              <a:prstGeom prst="rect">
                                <a:avLst/>
                              </a:prstGeom>
                              <a:noFill/>
                            </wps:spPr>
                            <wps:txbx>
                              <w:txbxContent>
                                <w:p w:rsidR="005345A8" w:rsidRDefault="005345A8" w:rsidP="00C46A93">
                                  <w:pPr>
                                    <w:rPr>
                                      <w:rFonts w:ascii="Calibri" w:eastAsia="Calibri" w:hAnsi="Calibri" w:cs="Activist Light"/>
                                      <w:b/>
                                      <w:bCs/>
                                      <w:color w:val="FFD366"/>
                                      <w:kern w:val="24"/>
                                      <w:sz w:val="72"/>
                                      <w:szCs w:val="72"/>
                                      <w:lang w:val="en-GB"/>
                                    </w:rPr>
                                  </w:pPr>
                                  <w:r>
                                    <w:rPr>
                                      <w:rFonts w:ascii="Calibri" w:eastAsia="Calibri" w:hAnsi="Calibri" w:cs="Activist Light"/>
                                      <w:b/>
                                      <w:bCs/>
                                      <w:color w:val="FFD366"/>
                                      <w:kern w:val="24"/>
                                      <w:sz w:val="72"/>
                                      <w:szCs w:val="72"/>
                                      <w:lang w:val="en-GB"/>
                                    </w:rPr>
                                    <w:t>03</w:t>
                                  </w:r>
                                </w:p>
                              </w:txbxContent>
                            </wps:txbx>
                            <wps:bodyPr wrap="none" rtlCol="0">
                              <a:spAutoFit/>
                            </wps:bodyPr>
                          </wps:wsp>
                          <wps:wsp>
                            <wps:cNvPr id="1608692758" name="مربع نص 18"/>
                            <wps:cNvSpPr txBox="1"/>
                            <wps:spPr>
                              <a:xfrm>
                                <a:off x="1295283" y="1187380"/>
                                <a:ext cx="1590422" cy="647935"/>
                              </a:xfrm>
                              <a:prstGeom prst="rect">
                                <a:avLst/>
                              </a:prstGeom>
                              <a:noFill/>
                            </wps:spPr>
                            <wps:txbx>
                              <w:txbxContent>
                                <w:p w:rsidR="005345A8" w:rsidRPr="00C46A93" w:rsidRDefault="005345A8" w:rsidP="00C46A93">
                                  <w:pPr>
                                    <w:bidi w:val="0"/>
                                    <w:jc w:val="center"/>
                                    <w:rPr>
                                      <w:rFonts w:ascii="Adobe Arabic" w:hAnsi="Adobe Arabic" w:cs="Adobe Arabic"/>
                                      <w:b/>
                                      <w:bCs/>
                                      <w:color w:val="000000"/>
                                      <w:kern w:val="24"/>
                                      <w:sz w:val="36"/>
                                      <w:szCs w:val="36"/>
                                      <w:lang w:bidi="ar-SY"/>
                                    </w:rPr>
                                  </w:pPr>
                                  <w:r w:rsidRPr="00C46A93">
                                    <w:rPr>
                                      <w:rFonts w:ascii="Adobe Arabic" w:hAnsi="Adobe Arabic" w:cs="Adobe Arabic"/>
                                      <w:b/>
                                      <w:bCs/>
                                      <w:color w:val="000000"/>
                                      <w:kern w:val="24"/>
                                      <w:sz w:val="36"/>
                                      <w:szCs w:val="36"/>
                                      <w:rtl/>
                                      <w:lang w:bidi="ar-SY"/>
                                    </w:rPr>
                                    <w:t>عدم وضوح الحدود بين العمل والحياة الشخصي</w:t>
                                  </w:r>
                                  <w:r w:rsidRPr="00C46A93">
                                    <w:rPr>
                                      <w:rFonts w:ascii="Adobe Arabic" w:hAnsi="Adobe Arabic" w:cs="Adobe Arabic" w:hint="cs"/>
                                      <w:b/>
                                      <w:bCs/>
                                      <w:color w:val="000000"/>
                                      <w:kern w:val="24"/>
                                      <w:sz w:val="36"/>
                                      <w:szCs w:val="36"/>
                                      <w:rtl/>
                                      <w:lang w:bidi="ar-SY"/>
                                    </w:rPr>
                                    <w:t>ة</w:t>
                                  </w:r>
                                </w:p>
                              </w:txbxContent>
                            </wps:txbx>
                            <wps:bodyPr wrap="square" rtlCol="1">
                              <a:noAutofit/>
                            </wps:bodyPr>
                          </wps:wsp>
                        </wpg:grpSp>
                      </wpg:grpSp>
                    </wpg:wgp>
                  </a:graphicData>
                </a:graphic>
              </wp:inline>
            </w:drawing>
          </mc:Choice>
          <mc:Fallback>
            <w:pict>
              <v:group id="_x0000_s2634" style="width:444.35pt;height:144.55pt;mso-position-horizontal-relative:char;mso-position-vertical-relative:line" coordsize="56432,183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">
                <v:group id="Group 1608692742" o:spid="_x0000_s2635" style="position:absolute;width:13573;height:18356" coordsize="13573,183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w6OKFyQAA&#10;AOMAAAAPAAAAAAAAAAAAAAAAAKoCAABkcnMvZG93bnJldi54bWxQSwUGAAAAAAQABAD6AAAAoAMA&#10;AAAA&#10;">
                  <v:shape id="Freeform: Shape 1608692743" o:spid="_x0000_s2636" style="position:absolute;left:1159;top:5188;width:12257;height:5209;visibility:visible;mso-wrap-style:square;v-text-anchor:middle" coordsize="2064132,8779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XV/ckA&#10;AADjAAAADwAAAGRycy9kb3ducmV2LnhtbERP3WvCMBB/H/g/hBP2NtO50Wk1imwMxI2BH8XXo7k1&#10;xebSNVE7/3ojDPZ4v++bzjtbixO1vnKs4HGQgCAunK64VLDbvj+MQPiArLF2TAp+ycN81rubYqbd&#10;mdd02oRSxBD2GSowITSZlL4wZNEPXEMcuW/XWgzxbEupWzzHcFvLYZKk0mLFscFgQ6+GisPmaBV8&#10;5CXvKP9a741eXvAzX63M249S9/1uMQERqAv/4j/3Usf5aTJKx8OX5ye4/RQBkLMr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CXV/ckAAADjAAAADwAAAAAAAAAAAAAAAACYAgAA&#10;ZHJzL2Rvd25yZXYueG1sUEsFBgAAAAAEAAQA9QAAAI4DAAAAAA==&#10;" path="m,l352967,r32360,104246c491881,356168,741330,532933,1032066,532933v290736,,540186,-176765,646739,-428687l1711165,r352967,l2057718,42026c1960097,519091,1537990,877957,1032066,877957,526142,877957,104035,519091,6414,42026l,xe" fillcolor="#a0c9ca" strokecolor="#a0c9ca" strokeweight="1pt">
                    <v:stroke joinstyle="miter"/>
                    <v:path arrowok="t" o:connecttype="custom" o:connectlocs="0,0;209580,0;228795,61848;612808,316183;996820,61848;1016035,0;1225615,0;1221807,24934;612808,520881;3808,24934;0,0" o:connectangles="0,0,0,0,0,0,0,0,0,0,0"/>
                  </v:shape>
                  <v:shape id="TextBox 6" o:spid="_x0000_s2637" type="#_x0000_t202" style="position:absolute;left:4024;width:6464;height:733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DD8cA&#10;AADjAAAADwAAAGRycy9kb3ducmV2LnhtbERPX0vDMBB/F/Ydwgm+uWSlq11dNsZU8M05/QBHcza1&#10;zaU0cav79EYQfLzf/1tvJ9eLE42h9axhMVcgiGtvWm40vL893ZYgQkQ22HsmDd8UYLuZXa2xMv7M&#10;r3Q6xkakEA4VarAxDpWUobbkMMz9QJy4Dz86jOkcG2lGPKdw18tMqUI6bDk1WBxob6nujl9OQ6nc&#10;S9etskNw+WWxtPsH/zh8an1zPe3uQUSa4r/4z/1s0vxClcUqu8tz+P0pASA3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6IQw/HAAAA4wAAAA8AAAAAAAAAAAAAAAAAmAIAAGRy&#10;cy9kb3ducmV2LnhtbFBLBQYAAAAABAAEAPUAAACMAwAAAAA=&#10;" filled="f" stroked="f">
                    <v:textbox style="mso-fit-shape-to-text:t">
                      <w:txbxContent>
                        <w:p w:rsidR="005345A8" w:rsidRDefault="005345A8" w:rsidP="00C46A93">
                          <w:pPr>
                            <w:rPr>
                              <w:rFonts w:ascii="Calibri" w:eastAsia="Calibri" w:hAnsi="Calibri" w:cs="Activist Light"/>
                              <w:b/>
                              <w:bCs/>
                              <w:color w:val="A0C9CA"/>
                              <w:kern w:val="24"/>
                              <w:sz w:val="72"/>
                              <w:szCs w:val="72"/>
                            </w:rPr>
                          </w:pPr>
                          <w:r>
                            <w:rPr>
                              <w:rFonts w:ascii="Calibri" w:eastAsia="Calibri" w:hAnsi="Calibri" w:cs="Activist Light"/>
                              <w:b/>
                              <w:bCs/>
                              <w:color w:val="A0C9CA"/>
                              <w:kern w:val="24"/>
                              <w:sz w:val="72"/>
                              <w:szCs w:val="72"/>
                            </w:rPr>
                            <w:t>04</w:t>
                          </w:r>
                        </w:p>
                      </w:txbxContent>
                    </v:textbox>
                  </v:shape>
                  <v:shape id="مربع نص 18" o:spid="_x0000_s2638" type="#_x0000_t202" style="position:absolute;top:11876;width:13573;height:6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Yj28cA&#10;AADjAAAADwAAAGRycy9kb3ducmV2LnhtbERPS2sCMRC+C/0PYQq91aSiq64bpbQUPFW0VfA2bGYf&#10;dDNZNqm7/vtGKHic7z3ZZrCNuFDna8caXsYKBHHuTM2lhu+vj+cFCB+QDTaOScOVPGzWD6MMU+N6&#10;3tPlEEoRQ9inqKEKoU2l9HlFFv3YtcSRK1xnMcSzK6XpsI/htpETpRJpsebYUGFLbxXlP4dfq+H4&#10;WZxPU7Ur3+2s7d2gJNul1PrpcXhdgQg0hLv43701cX6iFslyMp/O4PZTBECu/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p2I9vHAAAA4wAAAA8AAAAAAAAAAAAAAAAAmAIAAGRy&#10;cy9kb3ducmV2LnhtbFBLBQYAAAAABAAEAPUAAACMAwAAAAA=&#10;" filled="f" stroked="f">
                    <v:textbox>
                      <w:txbxContent>
                        <w:p w:rsidR="005345A8" w:rsidRPr="00C46A93" w:rsidRDefault="005345A8" w:rsidP="00C46A93">
                          <w:pPr>
                            <w:bidi w:val="0"/>
                            <w:jc w:val="center"/>
                            <w:rPr>
                              <w:rFonts w:ascii="Adobe Arabic" w:hAnsi="Adobe Arabic" w:cs="Adobe Arabic"/>
                              <w:b/>
                              <w:bCs/>
                              <w:color w:val="000000"/>
                              <w:kern w:val="24"/>
                              <w:sz w:val="36"/>
                              <w:szCs w:val="36"/>
                              <w:lang w:bidi="ar-SY"/>
                            </w:rPr>
                          </w:pPr>
                          <w:r w:rsidRPr="00C46A93">
                            <w:rPr>
                              <w:rFonts w:ascii="Adobe Arabic" w:hAnsi="Adobe Arabic" w:cs="Adobe Arabic"/>
                              <w:b/>
                              <w:bCs/>
                              <w:color w:val="000000"/>
                              <w:kern w:val="24"/>
                              <w:sz w:val="36"/>
                              <w:szCs w:val="36"/>
                              <w:rtl/>
                              <w:lang w:bidi="ar-SY"/>
                            </w:rPr>
                            <w:t>التوقعات العالية من الذات أو الإدارة</w:t>
                          </w:r>
                        </w:p>
                      </w:txbxContent>
                    </v:textbox>
                  </v:shape>
                </v:group>
                <v:group id="Group 1608692746" o:spid="_x0000_s2639" style="position:absolute;left:12952;width:43480;height:18356" coordorigin="12952" coordsize="43480,183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P0+SGyQAA&#10;AOMAAAAPAAAAAAAAAAAAAAAAAKoCAABkcnMvZG93bnJldi54bWxQSwUGAAAAAAQABAD6AAAAoAMA&#10;AAAA&#10;">
                  <v:group id="Group 1608692747" o:spid="_x0000_s2640" style="position:absolute;left:42859;width:13573;height:18351" coordorigin="42859" coordsize="13573,183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gn0EdyQAA&#10;AOMAAAAPAAAAAAAAAAAAAAAAAKoCAABkcnMvZG93bnJldi54bWxQSwUGAAAAAAQABAD6AAAAoAMA&#10;AAAA&#10;">
                    <v:shape id="Freeform: Shape 1608692748" o:spid="_x0000_s2641" style="position:absolute;left:44021;top:5188;width:12256;height:5209;visibility:visible;mso-wrap-style:square;v-text-anchor:middle" coordsize="2064132,8779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gNmcoA&#10;AADjAAAADwAAAGRycy9kb3ducmV2LnhtbESPQUsDMRCF74L/IYzgRWzWImtdm5ZFFISeXAt6HJJx&#10;dzWZLElst//eOQgeZ96b975Zb+fg1YFSHiMbuFlUoIhtdCP3BvZvz9crULkgO/SRycCJMmw352dr&#10;bFw88isdutIrCeHcoIGhlKnROtuBAuZFnIhF+4wpYJEx9dolPEp48HpZVbUOOLI0DDjR40D2u/sJ&#10;BvzVV2xP/p2tndPHru2eQtntjbm8mNsHUIXm8m/+u35xgl9Xq/p+eXcr0PKTLEBvf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zoDZnKAAAA4wAAAA8AAAAAAAAAAAAAAAAAmAIA&#10;AGRycy9kb3ducmV2LnhtbFBLBQYAAAAABAAEAPUAAACPAw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2642" type="#_x0000_t202" style="position:absolute;left:46884;width:7854;height:7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9ZhcYA&#10;AADjAAAADwAAAGRycy9kb3ducmV2LnhtbERPS0/DMAy+I/EfIiNxY8kmKFu3bJp4SDtwYZS71XhN&#10;ReNUjVm7f0+QkDj6e3uzm0KnzjSkNrKF+cyAIq6ja7mxUH283i1BJUF22EUmCxdKsNteX22wdHHk&#10;dzofpVE5hFOJFrxIX2qdak8B0yz2xJk7xSGg5HNotBtwzOGh0wtjCh2w5dzgsacnT/XX8TtYEHH7&#10;+aV6CenwOb09j97UD1hZe3sz7deghCb5F/+5Dy7PL8yyWC0e71fw+1MGQG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e9ZhcYAAADjAAAADwAAAAAAAAAAAAAAAACYAgAAZHJz&#10;L2Rvd25yZXYueG1sUEsFBgAAAAAEAAQA9QAAAIsDAAAAAA==&#10;" filled="f" stroked="f">
                      <v:textbox style="mso-fit-shape-to-text:t">
                        <w:txbxContent>
                          <w:p w:rsidR="005345A8" w:rsidRDefault="005345A8" w:rsidP="00C46A93">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01</w:t>
                            </w:r>
                          </w:p>
                        </w:txbxContent>
                      </v:textbox>
                    </v:shape>
                    <v:shape id="مربع نص 18" o:spid="_x0000_s2643" type="#_x0000_t202" style="position:absolute;left:42859;top:11637;width:13573;height:67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gWnssA&#10;AADjAAAADwAAAGRycy9kb3ducmV2LnhtbESPQUvDQBCF74L/YRmhN7trsWkbuy2iFHpSGm3B25Cd&#10;JsHsbMhum/jvnYPgcWbevPe+9Xb0rbpSH5vAFh6mBhRxGVzDlYXPj939ElRMyA7bwGThhyJsN7c3&#10;a8xdGPhA1yJVSkw45mihTqnLtY5lTR7jNHTEcjuH3mOSsa+063EQc9/qmTGZ9tiwJNTY0UtN5Xdx&#10;8RaOb+ev06N5r179vBvCaDT7lbZ2cjc+P4FKNKZ/8d/33kn9zCyz1WwxFwphkgXozS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f2BaeywAAAOMAAAAPAAAAAAAAAAAAAAAAAJgC&#10;AABkcnMvZG93bnJldi54bWxQSwUGAAAAAAQABAD1AAAAkAMAAAAA&#10;" filled="f" stroked="f">
                      <v:textbox>
                        <w:txbxContent>
                          <w:p w:rsidR="005345A8" w:rsidRPr="00C46A93" w:rsidRDefault="005345A8" w:rsidP="00C46A93">
                            <w:pPr>
                              <w:bidi w:val="0"/>
                              <w:jc w:val="center"/>
                              <w:rPr>
                                <w:rFonts w:ascii="Adobe Arabic" w:hAnsi="Adobe Arabic" w:cs="Adobe Arabic"/>
                                <w:b/>
                                <w:bCs/>
                                <w:color w:val="000000"/>
                                <w:kern w:val="24"/>
                                <w:sz w:val="36"/>
                                <w:szCs w:val="36"/>
                                <w:lang w:bidi="ar-SY"/>
                              </w:rPr>
                            </w:pPr>
                            <w:r w:rsidRPr="00C46A93">
                              <w:rPr>
                                <w:rFonts w:ascii="Adobe Arabic" w:hAnsi="Adobe Arabic" w:cs="Adobe Arabic"/>
                                <w:b/>
                                <w:bCs/>
                                <w:color w:val="000000"/>
                                <w:kern w:val="24"/>
                                <w:sz w:val="36"/>
                                <w:szCs w:val="36"/>
                                <w:rtl/>
                                <w:lang w:bidi="ar-SY"/>
                              </w:rPr>
                              <w:t>ساعات العمل الطويلة</w:t>
                            </w:r>
                          </w:p>
                        </w:txbxContent>
                      </v:textbox>
                    </v:shape>
                  </v:group>
                  <v:group id="Group 1608692751" o:spid="_x0000_s2644" style="position:absolute;left:27638;width:15223;height:18356" coordorigin="27638" coordsize="15222,183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Xj6i/IAAAA&#10;4wAAAA8AAAAAAAAAAAAAAAAAqgIAAGRycy9kb3ducmV2LnhtbFBLBQYAAAAABAAEAPoAAACfAwAA&#10;AAA=&#10;">
                    <v:shape id="Freeform: Shape 1608692752" o:spid="_x0000_s2645" style="position:absolute;left:29623;top:5188;width:12256;height:5209;visibility:visible;mso-wrap-style:square;v-text-anchor:middle" coordsize="2064132,8779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J+2ccA&#10;AADjAAAADwAAAGRycy9kb3ducmV2LnhtbERPX2vCMBB/H+w7hBvsbSYr2Gk1yhg4BEGYU5/P5tZ2&#10;Sy6libZ+ezMY7PF+/2++HJwVF+pC41nD80iBIC69abjSsP9cPU1AhIhs0HomDVcKsFzc382xML7n&#10;D7rsYiVSCIcCNdQxtoWUoazJYRj5ljhxX75zGNPZVdJ02KdwZ2WmVC4dNpwaamzprabyZ3d2Gvz2&#10;Ov4epF1ttvJks/Cujv1Baf34MLzOQEQa4r/4z702aX6uJvk0exln8PtTAkA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pyftnHAAAA4wAAAA8AAAAAAAAAAAAAAAAAmAIAAGRy&#10;cy9kb3ducmV2LnhtbFBLBQYAAAAABAAEAPUAAACMAwAAAAA=&#10;" path="m,l352967,r32360,104246c491881,356168,741330,532933,1032066,532933v290736,,540186,-176765,646739,-428687l1711165,r352967,l2057718,42026c1960097,519091,1537990,877957,1032066,877957,526142,877957,104035,519091,6414,42026l,xe" fillcolor="#bfbfbf" strokecolor="#bfbfbf" strokeweight="1pt">
                      <v:stroke joinstyle="miter"/>
                      <v:path arrowok="t" o:connecttype="custom" o:connectlocs="0,0;209580,0;228795,61848;612808,316183;996820,61848;1016035,0;1225615,0;1221807,24934;612808,520881;3808,24934;0,0" o:connectangles="0,0,0,0,0,0,0,0,0,0,0"/>
                    </v:shape>
                    <v:shape id="TextBox 6" o:spid="_x0000_s2646" type="#_x0000_t202" style="position:absolute;left:32486;width:6464;height:733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hNpscA&#10;AADjAAAADwAAAGRycy9kb3ducmV2LnhtbERPX0/CMBB/N+E7NEfim7RMmWNSiEFNfBOQD3BZj3Vu&#10;vS5rhemntyYmPt7v/602o+vEmYbQeNYwnykQxJU3Ddcaju8vNwWIEJENdp5JwxcF2KwnVyssjb/w&#10;ns6HWIsUwqFEDTbGvpQyVJYchpnviRN38oPDmM6hlmbASwp3ncyUyqXDhlODxZ62lqr28Ok0FMq9&#10;te0y2wV39z1f2O2Tf+4/tL6ejo8PICKN8V/85341aX6uinyZ3S9u4fenBIB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S4TabHAAAA4wAAAA8AAAAAAAAAAAAAAAAAmAIAAGRy&#10;cy9kb3ducmV2LnhtbFBLBQYAAAAABAAEAPUAAACMAwAAAAA=&#10;" filled="f" stroked="f">
                      <v:textbox style="mso-fit-shape-to-text:t">
                        <w:txbxContent>
                          <w:p w:rsidR="005345A8" w:rsidRDefault="005345A8" w:rsidP="00C46A93">
                            <w:pPr>
                              <w:rPr>
                                <w:rFonts w:ascii="Calibri" w:eastAsia="Calibri" w:hAnsi="Calibri" w:cs="Activist Light"/>
                                <w:b/>
                                <w:bCs/>
                                <w:color w:val="BFBFBF"/>
                                <w:kern w:val="24"/>
                                <w:sz w:val="72"/>
                                <w:szCs w:val="72"/>
                                <w:lang w:val="en-GB"/>
                              </w:rPr>
                            </w:pPr>
                            <w:r>
                              <w:rPr>
                                <w:rFonts w:ascii="Calibri" w:eastAsia="Calibri" w:hAnsi="Calibri" w:cs="Activist Light"/>
                                <w:b/>
                                <w:bCs/>
                                <w:color w:val="BFBFBF"/>
                                <w:kern w:val="24"/>
                                <w:sz w:val="72"/>
                                <w:szCs w:val="72"/>
                                <w:lang w:val="en-GB"/>
                              </w:rPr>
                              <w:t>02</w:t>
                            </w:r>
                          </w:p>
                        </w:txbxContent>
                      </v:textbox>
                    </v:shape>
                    <v:shape id="مربع نص 18" o:spid="_x0000_s2647" type="#_x0000_t202" style="position:absolute;left:27638;top:11876;width:15223;height:6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MQnccA&#10;AADjAAAADwAAAGRycy9kb3ducmV2LnhtbERPS2sCMRC+C/0PYQq91aSiq64bpbQUPFW0VfA2bGYf&#10;dDNZNqm7/vtGKHic7z3ZZrCNuFDna8caXsYKBHHuTM2lhu+vj+cFCB+QDTaOScOVPGzWD6MMU+N6&#10;3tPlEEoRQ9inqKEKoU2l9HlFFv3YtcSRK1xnMcSzK6XpsI/htpETpRJpsebYUGFLbxXlP4dfq+H4&#10;WZxPU7Ur3+2s7d2gJNul1PrpcXhdgQg0hLv43701cX6iFslyMp9N4fZTBECu/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DjEJ3HAAAA4wAAAA8AAAAAAAAAAAAAAAAAmAIAAGRy&#10;cy9kb3ducmV2LnhtbFBLBQYAAAAABAAEAPUAAACMAwAAAAA=&#10;" filled="f" stroked="f">
                      <v:textbox>
                        <w:txbxContent>
                          <w:p w:rsidR="005345A8" w:rsidRPr="00C46A93" w:rsidRDefault="005345A8" w:rsidP="00C46A93">
                            <w:pPr>
                              <w:bidi w:val="0"/>
                              <w:jc w:val="center"/>
                              <w:rPr>
                                <w:rFonts w:ascii="Adobe Arabic" w:hAnsi="Adobe Arabic" w:cs="Adobe Arabic"/>
                                <w:b/>
                                <w:bCs/>
                                <w:color w:val="000000"/>
                                <w:kern w:val="24"/>
                                <w:sz w:val="36"/>
                                <w:szCs w:val="36"/>
                                <w:lang w:bidi="ar-SY"/>
                              </w:rPr>
                            </w:pPr>
                            <w:r w:rsidRPr="00C46A93">
                              <w:rPr>
                                <w:rFonts w:ascii="Adobe Arabic" w:hAnsi="Adobe Arabic" w:cs="Adobe Arabic"/>
                                <w:b/>
                                <w:bCs/>
                                <w:color w:val="000000"/>
                                <w:kern w:val="24"/>
                                <w:sz w:val="36"/>
                                <w:szCs w:val="36"/>
                                <w:rtl/>
                                <w:lang w:bidi="ar-SY"/>
                              </w:rPr>
                              <w:t>التكنولوجيا والاتصال المستمر</w:t>
                            </w:r>
                          </w:p>
                        </w:txbxContent>
                      </v:textbox>
                    </v:shape>
                  </v:group>
                  <v:group id="Group 1608692755" o:spid="_x0000_s2648" style="position:absolute;left:12952;width:15905;height:18353" coordorigin="12952" coordsize="15904,18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62OwsyQAA&#10;AOMAAAAPAAAAAAAAAAAAAAAAAKoCAABkcnMvZG93bnJldi54bWxQSwUGAAAAAAQABAD6AAAAoAMA&#10;AAAA&#10;">
                    <v:shape id="Freeform: Shape 1608692756" o:spid="_x0000_s2649" style="position:absolute;left:15278;top:5188;width:12256;height:5209;visibility:visible;mso-wrap-style:square;v-text-anchor:middle" coordsize="2064132,8779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rJMccA&#10;AADjAAAADwAAAGRycy9kb3ducmV2LnhtbERPzWoCMRC+F3yHMEJvNanSaLdGEbGg0Iurhx6HzXR3&#10;6Way3aS69emNUPA43//Ml71rxIm6UHs28DxSIIgLb2suDRwP708zECEiW2w8k4E/CrBcDB7mmFl/&#10;5j2d8liKFMIhQwNVjG0mZSgqchhGviVO3JfvHMZ0dqW0HZ5TuGvkWCktHdacGipsaV1R8Z3/OgPq&#10;A9d2f/nc6Xo1OeIm4rYtf4x5HParNxCR+ngX/7u3Ns3XaqZfx9MXDbefEgByc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3qyTHHAAAA4wAAAA8AAAAAAAAAAAAAAAAAmAIAAGRy&#10;cy9kb3ducmV2LnhtbFBLBQYAAAAABAAEAPUAAACMAwAAAAA=&#10;" path="m,l352967,r32360,104246c491881,356168,741330,532933,1032066,532933v290736,,540186,-176765,646739,-428687l1711165,r352967,l2057718,42026c1960097,519091,1537990,877957,1032066,877957,526142,877957,104035,519091,6414,42026l,xe" fillcolor="#ffd366" strokecolor="#ffd366" strokeweight="1pt">
                      <v:stroke joinstyle="miter"/>
                      <v:path arrowok="t" o:connecttype="custom" o:connectlocs="0,0;209580,0;228795,61848;612808,316183;996820,61848;1016035,0;1225615,0;1221807,24934;612808,520881;3808,24934;0,0" o:connectangles="0,0,0,0,0,0,0,0,0,0,0"/>
                    </v:shape>
                    <v:shape id="TextBox 6" o:spid="_x0000_s2650" type="#_x0000_t202" style="position:absolute;left:18142;width:6464;height:733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NLpccA&#10;AADjAAAADwAAAGRycy9kb3ducmV2LnhtbERPX0/CMBB/N/E7NEfim7QsMsagEIOS+KaiH+CyHuvY&#10;el3WCpNPb01MfLzf/1tvR9eJMw2h8axhNlUgiCtvGq41fH7s7wsQISIb7DyThm8KsN3c3qyxNP7C&#10;73Q+xFqkEA4larAx9qWUobLkMEx9T5y4ox8cxnQOtTQDXlK462SmVC4dNpwaLPa0s1S1hy+noVDu&#10;tW2X2VtwD9fZ3O6e/HN/0vpuMj6uQEQa47/4z/1i0vxcFfkyW8wX8PtTAkB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uDS6XHAAAA4wAAAA8AAAAAAAAAAAAAAAAAmAIAAGRy&#10;cy9kb3ducmV2LnhtbFBLBQYAAAAABAAEAPUAAACMAwAAAAA=&#10;" filled="f" stroked="f">
                      <v:textbox style="mso-fit-shape-to-text:t">
                        <w:txbxContent>
                          <w:p w:rsidR="005345A8" w:rsidRDefault="005345A8" w:rsidP="00C46A93">
                            <w:pPr>
                              <w:rPr>
                                <w:rFonts w:ascii="Calibri" w:eastAsia="Calibri" w:hAnsi="Calibri" w:cs="Activist Light"/>
                                <w:b/>
                                <w:bCs/>
                                <w:color w:val="FFD366"/>
                                <w:kern w:val="24"/>
                                <w:sz w:val="72"/>
                                <w:szCs w:val="72"/>
                                <w:lang w:val="en-GB"/>
                              </w:rPr>
                            </w:pPr>
                            <w:r>
                              <w:rPr>
                                <w:rFonts w:ascii="Calibri" w:eastAsia="Calibri" w:hAnsi="Calibri" w:cs="Activist Light"/>
                                <w:b/>
                                <w:bCs/>
                                <w:color w:val="FFD366"/>
                                <w:kern w:val="24"/>
                                <w:sz w:val="72"/>
                                <w:szCs w:val="72"/>
                                <w:lang w:val="en-GB"/>
                              </w:rPr>
                              <w:t>03</w:t>
                            </w:r>
                          </w:p>
                        </w:txbxContent>
                      </v:textbox>
                    </v:shape>
                    <v:shape id="مربع نص 18" o:spid="_x0000_s2651" type="#_x0000_t202" style="position:absolute;left:12952;top:11873;width:15905;height:6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4amMsA&#10;AADjAAAADwAAAGRycy9kb3ducmV2LnhtbESPQUvDQBCF74L/YRmhN7trsWkbuy2iFHpSGm3B25Cd&#10;JsHsbMhum/jvnYPgcea9ee+b9Xb0rbpSH5vAFh6mBhRxGVzDlYXPj939ElRMyA7bwGThhyJsN7c3&#10;a8xdGPhA1yJVSkI45mihTqnLtY5lTR7jNHTEop1D7zHJ2Ffa9ThIuG/1zJhMe2xYGmrs6KWm8ru4&#10;eAvHt/PX6dG8V69+3g1hNJr9Sls7uRufn0AlGtO/+e967wQ/M8tsNVvMBVp+kgXozS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hrhqYywAAAOMAAAAPAAAAAAAAAAAAAAAAAJgC&#10;AABkcnMvZG93bnJldi54bWxQSwUGAAAAAAQABAD1AAAAkAMAAAAA&#10;" filled="f" stroked="f">
                      <v:textbox>
                        <w:txbxContent>
                          <w:p w:rsidR="005345A8" w:rsidRPr="00C46A93" w:rsidRDefault="005345A8" w:rsidP="00C46A93">
                            <w:pPr>
                              <w:bidi w:val="0"/>
                              <w:jc w:val="center"/>
                              <w:rPr>
                                <w:rFonts w:ascii="Adobe Arabic" w:hAnsi="Adobe Arabic" w:cs="Adobe Arabic"/>
                                <w:b/>
                                <w:bCs/>
                                <w:color w:val="000000"/>
                                <w:kern w:val="24"/>
                                <w:sz w:val="36"/>
                                <w:szCs w:val="36"/>
                                <w:lang w:bidi="ar-SY"/>
                              </w:rPr>
                            </w:pPr>
                            <w:r w:rsidRPr="00C46A93">
                              <w:rPr>
                                <w:rFonts w:ascii="Adobe Arabic" w:hAnsi="Adobe Arabic" w:cs="Adobe Arabic"/>
                                <w:b/>
                                <w:bCs/>
                                <w:color w:val="000000"/>
                                <w:kern w:val="24"/>
                                <w:sz w:val="36"/>
                                <w:szCs w:val="36"/>
                                <w:rtl/>
                                <w:lang w:bidi="ar-SY"/>
                              </w:rPr>
                              <w:t>عدم وضوح الحدود بين العمل والحياة الشخصي</w:t>
                            </w:r>
                            <w:r w:rsidRPr="00C46A93">
                              <w:rPr>
                                <w:rFonts w:ascii="Adobe Arabic" w:hAnsi="Adobe Arabic" w:cs="Adobe Arabic" w:hint="cs"/>
                                <w:b/>
                                <w:bCs/>
                                <w:color w:val="000000"/>
                                <w:kern w:val="24"/>
                                <w:sz w:val="36"/>
                                <w:szCs w:val="36"/>
                                <w:rtl/>
                                <w:lang w:bidi="ar-SY"/>
                              </w:rPr>
                              <w:t>ة</w:t>
                            </w:r>
                          </w:p>
                        </w:txbxContent>
                      </v:textbox>
                    </v:shape>
                  </v:group>
                </v:group>
                <w10:wrap anchorx="page"/>
                <w10:anchorlock/>
              </v:group>
            </w:pict>
          </mc:Fallback>
        </mc:AlternateContent>
      </w:r>
    </w:p>
    <w:p w:rsidR="007C6591" w:rsidRPr="00DD2A38" w:rsidRDefault="007C6591" w:rsidP="00084372">
      <w:r w:rsidRPr="00C46A93">
        <w:rPr>
          <w:color w:val="168489"/>
          <w:rtl/>
        </w:rPr>
        <w:lastRenderedPageBreak/>
        <w:t>1.ساعات العمل الطويلة</w:t>
      </w:r>
      <w:r w:rsidRPr="00C46A93">
        <w:rPr>
          <w:rFonts w:hint="cs"/>
          <w:color w:val="168489"/>
          <w:rtl/>
        </w:rPr>
        <w:t xml:space="preserve">: </w:t>
      </w:r>
      <w:r w:rsidRPr="00DD2A38">
        <w:rPr>
          <w:rtl/>
        </w:rPr>
        <w:t xml:space="preserve">قضاء وقت أطول في العمل يحد من الوقت المخصص للعائلة والأنشطة الشخصية.  </w:t>
      </w:r>
    </w:p>
    <w:p w:rsidR="007C6591" w:rsidRPr="00DD2A38" w:rsidRDefault="007C6591" w:rsidP="00084372">
      <w:r w:rsidRPr="00C46A93">
        <w:rPr>
          <w:color w:val="168489"/>
          <w:rtl/>
        </w:rPr>
        <w:t>2.التكنولوجيا والاتصال المستمر</w:t>
      </w:r>
      <w:r w:rsidRPr="00C46A93">
        <w:rPr>
          <w:rFonts w:hint="cs"/>
          <w:color w:val="168489"/>
          <w:rtl/>
        </w:rPr>
        <w:t>:</w:t>
      </w:r>
      <w:r>
        <w:rPr>
          <w:rFonts w:hint="cs"/>
          <w:rtl/>
        </w:rPr>
        <w:t xml:space="preserve"> </w:t>
      </w:r>
      <w:r w:rsidRPr="00DD2A38">
        <w:rPr>
          <w:rtl/>
        </w:rPr>
        <w:t xml:space="preserve">البقاء متصلًا بالبريد الإلكتروني أو الهاتف بعد ساعات العمل يُشعر الشخص بأنه دائمًا في حالة عمل.  </w:t>
      </w:r>
    </w:p>
    <w:p w:rsidR="007C6591" w:rsidRPr="00DD2A38" w:rsidRDefault="007C6591" w:rsidP="00084372">
      <w:r w:rsidRPr="00C46A93">
        <w:rPr>
          <w:color w:val="168489"/>
          <w:rtl/>
        </w:rPr>
        <w:t>3.عدم وضوح الحدود بين العمل والحياة الشخصي</w:t>
      </w:r>
      <w:r w:rsidRPr="00C46A93">
        <w:rPr>
          <w:rFonts w:hint="cs"/>
          <w:color w:val="168489"/>
          <w:rtl/>
        </w:rPr>
        <w:t>ة:</w:t>
      </w:r>
      <w:r>
        <w:rPr>
          <w:rFonts w:hint="cs"/>
          <w:rtl/>
        </w:rPr>
        <w:t xml:space="preserve"> </w:t>
      </w:r>
      <w:r w:rsidRPr="00DD2A38">
        <w:rPr>
          <w:rtl/>
        </w:rPr>
        <w:t xml:space="preserve">العمل عن بُعد أو إحضار العمل إلى المنزل قد يؤدي إلى تداخل الجانبين.  </w:t>
      </w:r>
    </w:p>
    <w:p w:rsidR="007C6591" w:rsidRPr="00DD2A38" w:rsidRDefault="007C6591" w:rsidP="00C46A93">
      <w:r w:rsidRPr="00C46A93">
        <w:rPr>
          <w:color w:val="168489"/>
          <w:rtl/>
        </w:rPr>
        <w:t>4.التوقعات العالية من الذات أو الإدارة</w:t>
      </w:r>
      <w:r w:rsidRPr="00C46A93">
        <w:rPr>
          <w:rFonts w:hint="cs"/>
          <w:color w:val="168489"/>
          <w:rtl/>
        </w:rPr>
        <w:t>:</w:t>
      </w:r>
      <w:r>
        <w:rPr>
          <w:rFonts w:hint="cs"/>
          <w:rtl/>
        </w:rPr>
        <w:t xml:space="preserve"> </w:t>
      </w:r>
      <w:r w:rsidRPr="00DD2A38">
        <w:rPr>
          <w:rtl/>
        </w:rPr>
        <w:t xml:space="preserve">الضغط لتحقيق الكمال أو تلبية متطلبات العمل بسرعة قد يؤدي إلى إهمال الحياة الشخصية.  </w:t>
      </w:r>
    </w:p>
    <w:p w:rsidR="007C6591" w:rsidRDefault="007C6591" w:rsidP="00084372">
      <w:pPr>
        <w:rPr>
          <w:b/>
          <w:bCs/>
          <w:color w:val="168489"/>
          <w:rtl/>
        </w:rPr>
      </w:pPr>
      <w:r w:rsidRPr="00C46A93">
        <w:rPr>
          <w:b/>
          <w:bCs/>
          <w:color w:val="168489"/>
          <w:rtl/>
        </w:rPr>
        <w:t>كيفية تحقيق التوازن بين الحياة المهنية والشخصية</w:t>
      </w:r>
    </w:p>
    <w:p w:rsidR="00C46A93" w:rsidRPr="00C46A93" w:rsidRDefault="00C46A93" w:rsidP="00C46A93">
      <w:pPr>
        <w:rPr>
          <w:b/>
          <w:bCs/>
          <w:color w:val="168489"/>
        </w:rPr>
      </w:pPr>
      <w:r w:rsidRPr="00C46A93">
        <w:rPr>
          <w:b/>
          <w:bCs/>
          <w:noProof/>
          <w:color w:val="168489"/>
        </w:rPr>
        <mc:AlternateContent>
          <mc:Choice Requires="wpg">
            <w:drawing>
              <wp:inline distT="0" distB="0" distL="0" distR="0" wp14:anchorId="58DB2AC3" wp14:editId="4086CAA5">
                <wp:extent cx="5874384" cy="3232872"/>
                <wp:effectExtent l="19050" t="0" r="0" b="5715"/>
                <wp:docPr id="1608692759" name="Group 2"/>
                <wp:cNvGraphicFramePr/>
                <a:graphic xmlns:a="http://schemas.openxmlformats.org/drawingml/2006/main">
                  <a:graphicData uri="http://schemas.microsoft.com/office/word/2010/wordprocessingGroup">
                    <wpg:wgp>
                      <wpg:cNvGrpSpPr/>
                      <wpg:grpSpPr>
                        <a:xfrm>
                          <a:off x="0" y="0"/>
                          <a:ext cx="5874384" cy="3232872"/>
                          <a:chOff x="0" y="0"/>
                          <a:chExt cx="5874384" cy="3232872"/>
                        </a:xfrm>
                      </wpg:grpSpPr>
                      <wpg:grpSp>
                        <wpg:cNvPr id="1608692760" name="Group 1608692760"/>
                        <wpg:cNvGrpSpPr/>
                        <wpg:grpSpPr>
                          <a:xfrm>
                            <a:off x="0" y="0"/>
                            <a:ext cx="1672978" cy="1795325"/>
                            <a:chOff x="0" y="0"/>
                            <a:chExt cx="1672978" cy="1795325"/>
                          </a:xfrm>
                        </wpg:grpSpPr>
                        <wps:wsp>
                          <wps:cNvPr id="1608692761" name="Shape"/>
                          <wps:cNvSpPr/>
                          <wps:spPr>
                            <a:xfrm>
                              <a:off x="569203"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noFill/>
                              <a:miter lim="400000"/>
                            </a:ln>
                          </wps:spPr>
                          <wps:bodyPr lIns="38100" tIns="38100" rIns="38100" bIns="38100" anchor="ctr"/>
                        </wps:wsp>
                        <wps:wsp>
                          <wps:cNvPr id="1608692762" name="Shape"/>
                          <wps:cNvSpPr/>
                          <wps:spPr>
                            <a:xfrm>
                              <a:off x="0" y="411667"/>
                              <a:ext cx="1672978" cy="1383658"/>
                            </a:xfrm>
                            <a:custGeom>
                              <a:avLst/>
                              <a:gdLst/>
                              <a:ahLst/>
                              <a:cxnLst>
                                <a:cxn ang="0">
                                  <a:pos x="wd2" y="hd2"/>
                                </a:cxn>
                                <a:cxn ang="5400000">
                                  <a:pos x="wd2" y="hd2"/>
                                </a:cxn>
                                <a:cxn ang="10800000">
                                  <a:pos x="wd2" y="hd2"/>
                                </a:cxn>
                                <a:cxn ang="16200000">
                                  <a:pos x="wd2" y="hd2"/>
                                </a:cxn>
                              </a:cxnLst>
                              <a:rect l="0" t="0" r="r" b="b"/>
                              <a:pathLst>
                                <a:path w="21262" h="21600" extrusionOk="0">
                                  <a:moveTo>
                                    <a:pt x="10625" y="21600"/>
                                  </a:moveTo>
                                  <a:cubicBezTo>
                                    <a:pt x="10181" y="21600"/>
                                    <a:pt x="9736" y="21393"/>
                                    <a:pt x="9396" y="20972"/>
                                  </a:cubicBezTo>
                                  <a:lnTo>
                                    <a:pt x="506" y="9968"/>
                                  </a:lnTo>
                                  <a:cubicBezTo>
                                    <a:pt x="-169" y="9133"/>
                                    <a:pt x="-169" y="7769"/>
                                    <a:pt x="506" y="6933"/>
                                  </a:cubicBezTo>
                                  <a:lnTo>
                                    <a:pt x="5673" y="543"/>
                                  </a:lnTo>
                                  <a:cubicBezTo>
                                    <a:pt x="5955" y="193"/>
                                    <a:pt x="6331" y="0"/>
                                    <a:pt x="6729" y="0"/>
                                  </a:cubicBezTo>
                                  <a:cubicBezTo>
                                    <a:pt x="7127" y="0"/>
                                    <a:pt x="7502" y="193"/>
                                    <a:pt x="7785" y="543"/>
                                  </a:cubicBezTo>
                                  <a:lnTo>
                                    <a:pt x="9569" y="2749"/>
                                  </a:lnTo>
                                  <a:cubicBezTo>
                                    <a:pt x="9852" y="3099"/>
                                    <a:pt x="10233" y="3292"/>
                                    <a:pt x="10631" y="3292"/>
                                  </a:cubicBezTo>
                                  <a:cubicBezTo>
                                    <a:pt x="11029" y="3292"/>
                                    <a:pt x="11410" y="3099"/>
                                    <a:pt x="11693" y="2749"/>
                                  </a:cubicBezTo>
                                  <a:lnTo>
                                    <a:pt x="13477" y="543"/>
                                  </a:lnTo>
                                  <a:cubicBezTo>
                                    <a:pt x="13760" y="193"/>
                                    <a:pt x="14135" y="0"/>
                                    <a:pt x="14533" y="0"/>
                                  </a:cubicBezTo>
                                  <a:cubicBezTo>
                                    <a:pt x="14931" y="0"/>
                                    <a:pt x="15307" y="193"/>
                                    <a:pt x="15589" y="543"/>
                                  </a:cubicBezTo>
                                  <a:lnTo>
                                    <a:pt x="20756" y="6933"/>
                                  </a:lnTo>
                                  <a:cubicBezTo>
                                    <a:pt x="21431" y="7769"/>
                                    <a:pt x="21431" y="9133"/>
                                    <a:pt x="20756" y="9968"/>
                                  </a:cubicBezTo>
                                  <a:lnTo>
                                    <a:pt x="11861" y="20972"/>
                                  </a:lnTo>
                                  <a:cubicBezTo>
                                    <a:pt x="11520" y="21386"/>
                                    <a:pt x="11075" y="21600"/>
                                    <a:pt x="10625" y="21600"/>
                                  </a:cubicBezTo>
                                  <a:close/>
                                  <a:moveTo>
                                    <a:pt x="6723" y="286"/>
                                  </a:moveTo>
                                  <a:cubicBezTo>
                                    <a:pt x="6388" y="286"/>
                                    <a:pt x="6071" y="450"/>
                                    <a:pt x="5834" y="743"/>
                                  </a:cubicBezTo>
                                  <a:lnTo>
                                    <a:pt x="668" y="7133"/>
                                  </a:lnTo>
                                  <a:cubicBezTo>
                                    <a:pt x="79" y="7862"/>
                                    <a:pt x="79" y="9040"/>
                                    <a:pt x="668" y="9768"/>
                                  </a:cubicBezTo>
                                  <a:lnTo>
                                    <a:pt x="9563" y="20772"/>
                                  </a:lnTo>
                                  <a:cubicBezTo>
                                    <a:pt x="10152" y="21500"/>
                                    <a:pt x="11104" y="21500"/>
                                    <a:pt x="11693" y="20772"/>
                                  </a:cubicBezTo>
                                  <a:lnTo>
                                    <a:pt x="20588" y="9768"/>
                                  </a:lnTo>
                                  <a:cubicBezTo>
                                    <a:pt x="21177" y="9040"/>
                                    <a:pt x="21177" y="7862"/>
                                    <a:pt x="20588" y="7133"/>
                                  </a:cubicBezTo>
                                  <a:lnTo>
                                    <a:pt x="15422" y="743"/>
                                  </a:lnTo>
                                  <a:cubicBezTo>
                                    <a:pt x="15185" y="450"/>
                                    <a:pt x="14868" y="286"/>
                                    <a:pt x="14533" y="286"/>
                                  </a:cubicBezTo>
                                  <a:cubicBezTo>
                                    <a:pt x="14198" y="286"/>
                                    <a:pt x="13881" y="450"/>
                                    <a:pt x="13644" y="743"/>
                                  </a:cubicBezTo>
                                  <a:lnTo>
                                    <a:pt x="11860" y="2949"/>
                                  </a:lnTo>
                                  <a:cubicBezTo>
                                    <a:pt x="11531" y="3356"/>
                                    <a:pt x="11099" y="3577"/>
                                    <a:pt x="10631" y="3577"/>
                                  </a:cubicBezTo>
                                  <a:cubicBezTo>
                                    <a:pt x="10163" y="3577"/>
                                    <a:pt x="9731" y="3356"/>
                                    <a:pt x="9401" y="2949"/>
                                  </a:cubicBezTo>
                                  <a:lnTo>
                                    <a:pt x="7618" y="743"/>
                                  </a:lnTo>
                                  <a:cubicBezTo>
                                    <a:pt x="7375" y="443"/>
                                    <a:pt x="7064" y="286"/>
                                    <a:pt x="6723" y="286"/>
                                  </a:cubicBezTo>
                                  <a:close/>
                                </a:path>
                              </a:pathLst>
                            </a:custGeom>
                            <a:solidFill>
                              <a:schemeClr val="tx2"/>
                            </a:solidFill>
                            <a:ln w="12700">
                              <a:miter lim="400000"/>
                            </a:ln>
                          </wps:spPr>
                          <wps:bodyPr lIns="38100" tIns="38100" rIns="38100" bIns="38100" anchor="ctr"/>
                        </wps:wsp>
                        <wps:wsp>
                          <wps:cNvPr id="1608692763" name="TextBox 13"/>
                          <wps:cNvSpPr txBox="1"/>
                          <wps:spPr>
                            <a:xfrm>
                              <a:off x="337610" y="682587"/>
                              <a:ext cx="961501" cy="991812"/>
                            </a:xfrm>
                            <a:prstGeom prst="rect">
                              <a:avLst/>
                            </a:prstGeom>
                            <a:noFill/>
                          </wps:spPr>
                          <wps:txbx>
                            <w:txbxContent>
                              <w:p w:rsidR="005345A8" w:rsidRDefault="005345A8" w:rsidP="00C46A93">
                                <w:pPr>
                                  <w:bidi w:val="0"/>
                                  <w:jc w:val="center"/>
                                  <w:rPr>
                                    <w:rFonts w:ascii="Adobe Arabic" w:hAnsi="Adobe Arabic" w:cs="Adobe Arabic"/>
                                    <w:b/>
                                    <w:bCs/>
                                    <w:kern w:val="24"/>
                                    <w:sz w:val="36"/>
                                    <w:szCs w:val="36"/>
                                    <w:lang w:bidi="ar-SY"/>
                                  </w:rPr>
                                </w:pPr>
                                <w:r w:rsidRPr="00C46A93">
                                  <w:rPr>
                                    <w:rFonts w:ascii="Adobe Arabic" w:hAnsi="Adobe Arabic" w:cs="Adobe Arabic"/>
                                    <w:b/>
                                    <w:bCs/>
                                    <w:kern w:val="24"/>
                                    <w:sz w:val="36"/>
                                    <w:szCs w:val="36"/>
                                    <w:rtl/>
                                    <w:lang w:bidi="ar-SY"/>
                                  </w:rPr>
                                  <w:t>ممارسة الأنشطة الترفيهية والهوايات</w:t>
                                </w:r>
                              </w:p>
                            </w:txbxContent>
                          </wps:txbx>
                          <wps:bodyPr wrap="square" lIns="0" rIns="0" rtlCol="0" anchor="t">
                            <a:noAutofit/>
                          </wps:bodyPr>
                        </wps:wsp>
                      </wpg:grpSp>
                      <wpg:grpSp>
                        <wpg:cNvPr id="1608692764" name="Group 1608692764"/>
                        <wpg:cNvGrpSpPr/>
                        <wpg:grpSpPr>
                          <a:xfrm>
                            <a:off x="1398878" y="0"/>
                            <a:ext cx="4475506" cy="1795781"/>
                            <a:chOff x="1398878" y="0"/>
                            <a:chExt cx="4475506" cy="1795781"/>
                          </a:xfrm>
                        </wpg:grpSpPr>
                        <wpg:grpSp>
                          <wpg:cNvPr id="1608692765" name="Group 1608692765"/>
                          <wpg:cNvGrpSpPr/>
                          <wpg:grpSpPr>
                            <a:xfrm>
                              <a:off x="2802299" y="0"/>
                              <a:ext cx="1673207" cy="1795781"/>
                              <a:chOff x="2802299" y="0"/>
                              <a:chExt cx="1673207" cy="1795781"/>
                            </a:xfrm>
                          </wpg:grpSpPr>
                          <wps:wsp>
                            <wps:cNvPr id="1608692766" name="Shape"/>
                            <wps:cNvSpPr/>
                            <wps:spPr>
                              <a:xfrm>
                                <a:off x="3371616"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noFill/>
                                <a:miter lim="400000"/>
                              </a:ln>
                            </wps:spPr>
                            <wps:bodyPr lIns="38100" tIns="38100" rIns="38100" bIns="38100" anchor="ctr"/>
                          </wps:wsp>
                          <wps:wsp>
                            <wps:cNvPr id="1608692767" name="Shape"/>
                            <wps:cNvSpPr/>
                            <wps:spPr>
                              <a:xfrm>
                                <a:off x="2802299" y="411667"/>
                                <a:ext cx="1673207"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1608692768" name="TextBox 19"/>
                            <wps:cNvSpPr txBox="1"/>
                            <wps:spPr>
                              <a:xfrm>
                                <a:off x="3072088" y="758137"/>
                                <a:ext cx="1082393" cy="706757"/>
                              </a:xfrm>
                              <a:prstGeom prst="rect">
                                <a:avLst/>
                              </a:prstGeom>
                              <a:noFill/>
                            </wps:spPr>
                            <wps:txbx>
                              <w:txbxContent>
                                <w:p w:rsidR="005345A8" w:rsidRDefault="005345A8" w:rsidP="00C46A93">
                                  <w:pPr>
                                    <w:bidi w:val="0"/>
                                    <w:jc w:val="center"/>
                                    <w:rPr>
                                      <w:rFonts w:ascii="Adobe Arabic" w:hAnsi="Adobe Arabic" w:cs="Adobe Arabic"/>
                                      <w:b/>
                                      <w:bCs/>
                                      <w:kern w:val="24"/>
                                      <w:sz w:val="36"/>
                                      <w:szCs w:val="36"/>
                                      <w:lang w:bidi="ar-SY"/>
                                    </w:rPr>
                                  </w:pPr>
                                  <w:r w:rsidRPr="00C46A93">
                                    <w:rPr>
                                      <w:rFonts w:ascii="Adobe Arabic" w:hAnsi="Adobe Arabic" w:cs="Adobe Arabic"/>
                                      <w:b/>
                                      <w:bCs/>
                                      <w:kern w:val="24"/>
                                      <w:sz w:val="36"/>
                                      <w:szCs w:val="36"/>
                                      <w:rtl/>
                                      <w:lang w:bidi="ar-SY"/>
                                    </w:rPr>
                                    <w:t>تحديد حدود واضحة</w:t>
                                  </w:r>
                                </w:p>
                              </w:txbxContent>
                            </wps:txbx>
                            <wps:bodyPr wrap="square" lIns="0" rIns="0" rtlCol="0" anchor="t">
                              <a:noAutofit/>
                            </wps:bodyPr>
                          </wps:wsp>
                        </wpg:grpSp>
                        <wps:wsp>
                          <wps:cNvPr id="1608692769" name="TextBox 450"/>
                          <wps:cNvSpPr txBox="1"/>
                          <wps:spPr>
                            <a:xfrm>
                              <a:off x="3401387" y="93229"/>
                              <a:ext cx="516255" cy="374650"/>
                            </a:xfrm>
                            <a:prstGeom prst="rect">
                              <a:avLst/>
                            </a:prstGeom>
                            <a:noFill/>
                          </wps:spPr>
                          <wps:txbx>
                            <w:txbxContent>
                              <w:p w:rsidR="005345A8" w:rsidRDefault="005345A8" w:rsidP="00C46A93">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02</w:t>
                                </w:r>
                              </w:p>
                            </w:txbxContent>
                          </wps:txbx>
                          <wps:bodyPr wrap="square" rtlCol="0">
                            <a:spAutoFit/>
                          </wps:bodyPr>
                        </wps:wsp>
                        <wpg:grpSp>
                          <wpg:cNvPr id="1608692770" name="Group 1608692770"/>
                          <wpg:cNvGrpSpPr/>
                          <wpg:grpSpPr>
                            <a:xfrm>
                              <a:off x="1398878" y="0"/>
                              <a:ext cx="1673205" cy="1795781"/>
                              <a:chOff x="1398878" y="0"/>
                              <a:chExt cx="1673205" cy="1795781"/>
                            </a:xfrm>
                          </wpg:grpSpPr>
                          <wps:wsp>
                            <wps:cNvPr id="1608692771" name="Shape"/>
                            <wps:cNvSpPr/>
                            <wps:spPr>
                              <a:xfrm>
                                <a:off x="1968195"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noFill/>
                                <a:miter lim="400000"/>
                              </a:ln>
                            </wps:spPr>
                            <wps:bodyPr lIns="38100" tIns="38100" rIns="38100" bIns="38100" anchor="ctr"/>
                          </wps:wsp>
                          <wps:wsp>
                            <wps:cNvPr id="1608692772" name="Shape"/>
                            <wps:cNvSpPr/>
                            <wps:spPr>
                              <a:xfrm>
                                <a:off x="1398878" y="411667"/>
                                <a:ext cx="1673205"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608692773" name="TextBox 445"/>
                            <wps:cNvSpPr txBox="1"/>
                            <wps:spPr>
                              <a:xfrm>
                                <a:off x="1754412" y="733118"/>
                                <a:ext cx="906173" cy="913010"/>
                              </a:xfrm>
                              <a:prstGeom prst="rect">
                                <a:avLst/>
                              </a:prstGeom>
                            </wps:spPr>
                            <wps:txbx>
                              <w:txbxContent>
                                <w:p w:rsidR="005345A8" w:rsidRDefault="005345A8" w:rsidP="00C46A93">
                                  <w:pPr>
                                    <w:bidi w:val="0"/>
                                    <w:jc w:val="center"/>
                                    <w:rPr>
                                      <w:rFonts w:ascii="Adobe Arabic" w:hAnsi="Adobe Arabic" w:cs="Adobe Arabic"/>
                                      <w:b/>
                                      <w:bCs/>
                                      <w:kern w:val="24"/>
                                      <w:sz w:val="36"/>
                                      <w:szCs w:val="36"/>
                                      <w:lang w:bidi="ar-SY"/>
                                    </w:rPr>
                                  </w:pPr>
                                  <w:r w:rsidRPr="00C46A93">
                                    <w:rPr>
                                      <w:rFonts w:ascii="Adobe Arabic" w:hAnsi="Adobe Arabic" w:cs="Adobe Arabic"/>
                                      <w:b/>
                                      <w:bCs/>
                                      <w:kern w:val="24"/>
                                      <w:sz w:val="36"/>
                                      <w:szCs w:val="36"/>
                                      <w:rtl/>
                                      <w:lang w:bidi="ar-SY"/>
                                    </w:rPr>
                                    <w:t>أخذ فترات راحة منتظمة</w:t>
                                  </w:r>
                                </w:p>
                              </w:txbxContent>
                            </wps:txbx>
                            <wps:bodyPr wrap="square" lIns="0" rIns="0" rtlCol="0" anchor="t">
                              <a:noAutofit/>
                            </wps:bodyPr>
                          </wps:wsp>
                        </wpg:grpSp>
                        <wpg:grpSp>
                          <wpg:cNvPr id="1608692774" name="Group 1608692774"/>
                          <wpg:cNvGrpSpPr/>
                          <wpg:grpSpPr>
                            <a:xfrm>
                              <a:off x="4201177" y="0"/>
                              <a:ext cx="1673207" cy="1795781"/>
                              <a:chOff x="4201177" y="0"/>
                              <a:chExt cx="1673207" cy="1795781"/>
                            </a:xfrm>
                          </wpg:grpSpPr>
                          <wps:wsp>
                            <wps:cNvPr id="1608692775" name="Shape"/>
                            <wps:cNvSpPr/>
                            <wps:spPr>
                              <a:xfrm>
                                <a:off x="4770495"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noFill/>
                                <a:miter lim="400000"/>
                              </a:ln>
                            </wps:spPr>
                            <wps:bodyPr lIns="38100" tIns="38100" rIns="38100" bIns="38100" anchor="ctr"/>
                          </wps:wsp>
                          <wps:wsp>
                            <wps:cNvPr id="1608692776" name="Shape"/>
                            <wps:cNvSpPr/>
                            <wps:spPr>
                              <a:xfrm>
                                <a:off x="4201177" y="411667"/>
                                <a:ext cx="1673207"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10"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7"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608692777" name="TextBox 22"/>
                            <wps:cNvSpPr txBox="1"/>
                            <wps:spPr>
                              <a:xfrm>
                                <a:off x="4503745" y="766319"/>
                                <a:ext cx="1150216" cy="734244"/>
                              </a:xfrm>
                              <a:prstGeom prst="rect">
                                <a:avLst/>
                              </a:prstGeom>
                              <a:noFill/>
                            </wps:spPr>
                            <wps:txbx>
                              <w:txbxContent>
                                <w:p w:rsidR="005345A8" w:rsidRDefault="005345A8" w:rsidP="00C46A93">
                                  <w:pPr>
                                    <w:bidi w:val="0"/>
                                    <w:jc w:val="center"/>
                                    <w:rPr>
                                      <w:rFonts w:ascii="Adobe Arabic" w:hAnsi="Adobe Arabic" w:cs="Adobe Arabic"/>
                                      <w:b/>
                                      <w:bCs/>
                                      <w:kern w:val="24"/>
                                      <w:sz w:val="36"/>
                                      <w:szCs w:val="36"/>
                                      <w:lang w:bidi="ar-SY"/>
                                    </w:rPr>
                                  </w:pPr>
                                  <w:r w:rsidRPr="00C46A93">
                                    <w:rPr>
                                      <w:rFonts w:ascii="Adobe Arabic" w:hAnsi="Adobe Arabic" w:cs="Adobe Arabic"/>
                                      <w:b/>
                                      <w:bCs/>
                                      <w:kern w:val="24"/>
                                      <w:sz w:val="36"/>
                                      <w:szCs w:val="36"/>
                                      <w:rtl/>
                                      <w:lang w:bidi="ar-SY"/>
                                    </w:rPr>
                                    <w:t>إدارة الوقت بفعالية</w:t>
                                  </w:r>
                                </w:p>
                              </w:txbxContent>
                            </wps:txbx>
                            <wps:bodyPr wrap="square" lIns="0" rIns="0" rtlCol="0" anchor="t">
                              <a:noAutofit/>
                            </wps:bodyPr>
                          </wps:wsp>
                        </wpg:grpSp>
                        <wps:wsp>
                          <wps:cNvPr id="1608692778" name="TextBox 449"/>
                          <wps:cNvSpPr txBox="1"/>
                          <wps:spPr>
                            <a:xfrm>
                              <a:off x="4793918" y="93229"/>
                              <a:ext cx="516890" cy="374650"/>
                            </a:xfrm>
                            <a:prstGeom prst="rect">
                              <a:avLst/>
                            </a:prstGeom>
                            <a:noFill/>
                          </wps:spPr>
                          <wps:txbx>
                            <w:txbxContent>
                              <w:p w:rsidR="005345A8" w:rsidRDefault="005345A8" w:rsidP="00C46A93">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01</w:t>
                                </w:r>
                              </w:p>
                            </w:txbxContent>
                          </wps:txbx>
                          <wps:bodyPr wrap="square" rtlCol="0">
                            <a:spAutoFit/>
                          </wps:bodyPr>
                        </wps:wsp>
                        <wps:wsp>
                          <wps:cNvPr id="1608692779" name="TextBox 451"/>
                          <wps:cNvSpPr txBox="1"/>
                          <wps:spPr>
                            <a:xfrm>
                              <a:off x="1980577" y="93229"/>
                              <a:ext cx="516890" cy="374650"/>
                            </a:xfrm>
                            <a:prstGeom prst="rect">
                              <a:avLst/>
                            </a:prstGeom>
                            <a:noFill/>
                          </wps:spPr>
                          <wps:txbx>
                            <w:txbxContent>
                              <w:p w:rsidR="005345A8" w:rsidRDefault="005345A8" w:rsidP="00C46A93">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03</w:t>
                                </w:r>
                              </w:p>
                            </w:txbxContent>
                          </wps:txbx>
                          <wps:bodyPr wrap="square" rtlCol="0">
                            <a:spAutoFit/>
                          </wps:bodyPr>
                        </wps:wsp>
                      </wpg:grpSp>
                      <wps:wsp>
                        <wps:cNvPr id="1608692780" name="TextBox 452"/>
                        <wps:cNvSpPr txBox="1"/>
                        <wps:spPr>
                          <a:xfrm>
                            <a:off x="588047" y="93229"/>
                            <a:ext cx="516890" cy="374650"/>
                          </a:xfrm>
                          <a:prstGeom prst="rect">
                            <a:avLst/>
                          </a:prstGeom>
                          <a:noFill/>
                        </wps:spPr>
                        <wps:txbx>
                          <w:txbxContent>
                            <w:p w:rsidR="005345A8" w:rsidRDefault="005345A8" w:rsidP="00C46A93">
                              <w:pPr>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04</w:t>
                              </w:r>
                            </w:p>
                          </w:txbxContent>
                        </wps:txbx>
                        <wps:bodyPr wrap="square" rtlCol="0">
                          <a:spAutoFit/>
                        </wps:bodyPr>
                      </wps:wsp>
                      <wpg:grpSp>
                        <wpg:cNvPr id="1608692781" name="Group 1608692781"/>
                        <wpg:cNvGrpSpPr/>
                        <wpg:grpSpPr>
                          <a:xfrm>
                            <a:off x="710418" y="1437091"/>
                            <a:ext cx="4475506" cy="1795781"/>
                            <a:chOff x="710418" y="1437091"/>
                            <a:chExt cx="4475506" cy="1795781"/>
                          </a:xfrm>
                        </wpg:grpSpPr>
                        <wpg:grpSp>
                          <wpg:cNvPr id="1608692782" name="Group 1608692782"/>
                          <wpg:cNvGrpSpPr/>
                          <wpg:grpSpPr>
                            <a:xfrm>
                              <a:off x="710418" y="1437091"/>
                              <a:ext cx="1672978" cy="1795325"/>
                              <a:chOff x="710418" y="1437091"/>
                              <a:chExt cx="1672978" cy="1795325"/>
                            </a:xfrm>
                          </wpg:grpSpPr>
                          <wps:wsp>
                            <wps:cNvPr id="1608692783" name="Shape"/>
                            <wps:cNvSpPr/>
                            <wps:spPr>
                              <a:xfrm>
                                <a:off x="1279621" y="1437091"/>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noFill/>
                                <a:miter lim="400000"/>
                              </a:ln>
                            </wps:spPr>
                            <wps:bodyPr lIns="38100" tIns="38100" rIns="38100" bIns="38100" anchor="ctr"/>
                          </wps:wsp>
                          <wps:wsp>
                            <wps:cNvPr id="1608692784" name="Shape"/>
                            <wps:cNvSpPr/>
                            <wps:spPr>
                              <a:xfrm>
                                <a:off x="710418" y="1848758"/>
                                <a:ext cx="1672978" cy="1383658"/>
                              </a:xfrm>
                              <a:custGeom>
                                <a:avLst/>
                                <a:gdLst/>
                                <a:ahLst/>
                                <a:cxnLst>
                                  <a:cxn ang="0">
                                    <a:pos x="wd2" y="hd2"/>
                                  </a:cxn>
                                  <a:cxn ang="5400000">
                                    <a:pos x="wd2" y="hd2"/>
                                  </a:cxn>
                                  <a:cxn ang="10800000">
                                    <a:pos x="wd2" y="hd2"/>
                                  </a:cxn>
                                  <a:cxn ang="16200000">
                                    <a:pos x="wd2" y="hd2"/>
                                  </a:cxn>
                                </a:cxnLst>
                                <a:rect l="0" t="0" r="r" b="b"/>
                                <a:pathLst>
                                  <a:path w="21262" h="21600" extrusionOk="0">
                                    <a:moveTo>
                                      <a:pt x="10625" y="21600"/>
                                    </a:moveTo>
                                    <a:cubicBezTo>
                                      <a:pt x="10181" y="21600"/>
                                      <a:pt x="9736" y="21393"/>
                                      <a:pt x="9396" y="20972"/>
                                    </a:cubicBezTo>
                                    <a:lnTo>
                                      <a:pt x="506" y="9968"/>
                                    </a:lnTo>
                                    <a:cubicBezTo>
                                      <a:pt x="-169" y="9133"/>
                                      <a:pt x="-169" y="7769"/>
                                      <a:pt x="506" y="6933"/>
                                    </a:cubicBezTo>
                                    <a:lnTo>
                                      <a:pt x="5673" y="543"/>
                                    </a:lnTo>
                                    <a:cubicBezTo>
                                      <a:pt x="5955" y="193"/>
                                      <a:pt x="6331" y="0"/>
                                      <a:pt x="6729" y="0"/>
                                    </a:cubicBezTo>
                                    <a:cubicBezTo>
                                      <a:pt x="7127" y="0"/>
                                      <a:pt x="7502" y="193"/>
                                      <a:pt x="7785" y="543"/>
                                    </a:cubicBezTo>
                                    <a:lnTo>
                                      <a:pt x="9569" y="2749"/>
                                    </a:lnTo>
                                    <a:cubicBezTo>
                                      <a:pt x="9852" y="3099"/>
                                      <a:pt x="10233" y="3292"/>
                                      <a:pt x="10631" y="3292"/>
                                    </a:cubicBezTo>
                                    <a:cubicBezTo>
                                      <a:pt x="11029" y="3292"/>
                                      <a:pt x="11410" y="3099"/>
                                      <a:pt x="11693" y="2749"/>
                                    </a:cubicBezTo>
                                    <a:lnTo>
                                      <a:pt x="13477" y="543"/>
                                    </a:lnTo>
                                    <a:cubicBezTo>
                                      <a:pt x="13760" y="193"/>
                                      <a:pt x="14135" y="0"/>
                                      <a:pt x="14533" y="0"/>
                                    </a:cubicBezTo>
                                    <a:cubicBezTo>
                                      <a:pt x="14931" y="0"/>
                                      <a:pt x="15307" y="193"/>
                                      <a:pt x="15589" y="543"/>
                                    </a:cubicBezTo>
                                    <a:lnTo>
                                      <a:pt x="20756" y="6933"/>
                                    </a:lnTo>
                                    <a:cubicBezTo>
                                      <a:pt x="21431" y="7769"/>
                                      <a:pt x="21431" y="9133"/>
                                      <a:pt x="20756" y="9968"/>
                                    </a:cubicBezTo>
                                    <a:lnTo>
                                      <a:pt x="11861" y="20972"/>
                                    </a:lnTo>
                                    <a:cubicBezTo>
                                      <a:pt x="11520" y="21386"/>
                                      <a:pt x="11075" y="21600"/>
                                      <a:pt x="10625" y="21600"/>
                                    </a:cubicBezTo>
                                    <a:close/>
                                    <a:moveTo>
                                      <a:pt x="6723" y="286"/>
                                    </a:moveTo>
                                    <a:cubicBezTo>
                                      <a:pt x="6388" y="286"/>
                                      <a:pt x="6071" y="450"/>
                                      <a:pt x="5834" y="743"/>
                                    </a:cubicBezTo>
                                    <a:lnTo>
                                      <a:pt x="668" y="7133"/>
                                    </a:lnTo>
                                    <a:cubicBezTo>
                                      <a:pt x="79" y="7862"/>
                                      <a:pt x="79" y="9040"/>
                                      <a:pt x="668" y="9768"/>
                                    </a:cubicBezTo>
                                    <a:lnTo>
                                      <a:pt x="9563" y="20772"/>
                                    </a:lnTo>
                                    <a:cubicBezTo>
                                      <a:pt x="10152" y="21500"/>
                                      <a:pt x="11104" y="21500"/>
                                      <a:pt x="11693" y="20772"/>
                                    </a:cubicBezTo>
                                    <a:lnTo>
                                      <a:pt x="20588" y="9768"/>
                                    </a:lnTo>
                                    <a:cubicBezTo>
                                      <a:pt x="21177" y="9040"/>
                                      <a:pt x="21177" y="7862"/>
                                      <a:pt x="20588" y="7133"/>
                                    </a:cubicBezTo>
                                    <a:lnTo>
                                      <a:pt x="15422" y="743"/>
                                    </a:lnTo>
                                    <a:cubicBezTo>
                                      <a:pt x="15185" y="450"/>
                                      <a:pt x="14868" y="286"/>
                                      <a:pt x="14533" y="286"/>
                                    </a:cubicBezTo>
                                    <a:cubicBezTo>
                                      <a:pt x="14198" y="286"/>
                                      <a:pt x="13881" y="450"/>
                                      <a:pt x="13644" y="743"/>
                                    </a:cubicBezTo>
                                    <a:lnTo>
                                      <a:pt x="11860" y="2949"/>
                                    </a:lnTo>
                                    <a:cubicBezTo>
                                      <a:pt x="11531" y="3356"/>
                                      <a:pt x="11099" y="3577"/>
                                      <a:pt x="10631" y="3577"/>
                                    </a:cubicBezTo>
                                    <a:cubicBezTo>
                                      <a:pt x="10163" y="3577"/>
                                      <a:pt x="9731" y="3356"/>
                                      <a:pt x="9401" y="2949"/>
                                    </a:cubicBezTo>
                                    <a:lnTo>
                                      <a:pt x="7618" y="743"/>
                                    </a:lnTo>
                                    <a:cubicBezTo>
                                      <a:pt x="7375" y="443"/>
                                      <a:pt x="7064" y="286"/>
                                      <a:pt x="6723" y="286"/>
                                    </a:cubicBezTo>
                                    <a:close/>
                                  </a:path>
                                </a:pathLst>
                              </a:custGeom>
                              <a:solidFill>
                                <a:schemeClr val="tx2"/>
                              </a:solidFill>
                              <a:ln w="12700">
                                <a:miter lim="400000"/>
                              </a:ln>
                            </wps:spPr>
                            <wps:bodyPr lIns="38100" tIns="38100" rIns="38100" bIns="38100" anchor="ctr"/>
                          </wps:wsp>
                          <wps:wsp>
                            <wps:cNvPr id="1608692785" name="TextBox 13"/>
                            <wps:cNvSpPr txBox="1"/>
                            <wps:spPr>
                              <a:xfrm>
                                <a:off x="1098477" y="2216487"/>
                                <a:ext cx="916609" cy="779210"/>
                              </a:xfrm>
                              <a:prstGeom prst="rect">
                                <a:avLst/>
                              </a:prstGeom>
                              <a:noFill/>
                            </wps:spPr>
                            <wps:txbx>
                              <w:txbxContent>
                                <w:p w:rsidR="005345A8" w:rsidRDefault="005345A8" w:rsidP="00C46A93">
                                  <w:pPr>
                                    <w:bidi w:val="0"/>
                                    <w:jc w:val="center"/>
                                    <w:rPr>
                                      <w:rFonts w:ascii="Adobe Arabic" w:hAnsi="Adobe Arabic" w:cs="Adobe Arabic"/>
                                      <w:b/>
                                      <w:bCs/>
                                      <w:kern w:val="24"/>
                                      <w:sz w:val="36"/>
                                      <w:szCs w:val="36"/>
                                      <w:lang w:bidi="ar-SY"/>
                                    </w:rPr>
                                  </w:pPr>
                                  <w:r w:rsidRPr="00C46A93">
                                    <w:rPr>
                                      <w:rFonts w:ascii="Adobe Arabic" w:hAnsi="Adobe Arabic" w:cs="Adobe Arabic"/>
                                      <w:b/>
                                      <w:bCs/>
                                      <w:kern w:val="24"/>
                                      <w:sz w:val="36"/>
                                      <w:szCs w:val="36"/>
                                      <w:rtl/>
                                      <w:lang w:bidi="ar-SY"/>
                                    </w:rPr>
                                    <w:t>طلب الدعم عند الحاجة</w:t>
                                  </w:r>
                                </w:p>
                              </w:txbxContent>
                            </wps:txbx>
                            <wps:bodyPr wrap="square" lIns="0" rIns="0" rtlCol="0" anchor="t">
                              <a:noAutofit/>
                            </wps:bodyPr>
                          </wps:wsp>
                        </wpg:grpSp>
                        <wpg:grpSp>
                          <wpg:cNvPr id="1608692786" name="Group 1608692786"/>
                          <wpg:cNvGrpSpPr/>
                          <wpg:grpSpPr>
                            <a:xfrm>
                              <a:off x="2109296" y="1437091"/>
                              <a:ext cx="1673205" cy="1795781"/>
                              <a:chOff x="2109296" y="1437091"/>
                              <a:chExt cx="1673205" cy="1795781"/>
                            </a:xfrm>
                          </wpg:grpSpPr>
                          <wps:wsp>
                            <wps:cNvPr id="1608692787" name="Shape"/>
                            <wps:cNvSpPr/>
                            <wps:spPr>
                              <a:xfrm>
                                <a:off x="2678613" y="1437091"/>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noFill/>
                                <a:miter lim="400000"/>
                              </a:ln>
                            </wps:spPr>
                            <wps:bodyPr lIns="38100" tIns="38100" rIns="38100" bIns="38100" anchor="ctr"/>
                          </wps:wsp>
                          <wps:wsp>
                            <wps:cNvPr id="1608692788" name="Shape"/>
                            <wps:cNvSpPr/>
                            <wps:spPr>
                              <a:xfrm>
                                <a:off x="2109296" y="1848758"/>
                                <a:ext cx="1673205"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608692789" name="TextBox 422"/>
                            <wps:cNvSpPr txBox="1"/>
                            <wps:spPr>
                              <a:xfrm>
                                <a:off x="2532630" y="2187322"/>
                                <a:ext cx="892247" cy="798718"/>
                              </a:xfrm>
                              <a:prstGeom prst="rect">
                                <a:avLst/>
                              </a:prstGeom>
                              <a:noFill/>
                            </wps:spPr>
                            <wps:txbx>
                              <w:txbxContent>
                                <w:p w:rsidR="005345A8" w:rsidRDefault="005345A8" w:rsidP="00C46A93">
                                  <w:pPr>
                                    <w:bidi w:val="0"/>
                                    <w:jc w:val="center"/>
                                    <w:rPr>
                                      <w:rFonts w:ascii="Adobe Arabic" w:hAnsi="Adobe Arabic" w:cs="Adobe Arabic"/>
                                      <w:b/>
                                      <w:bCs/>
                                      <w:kern w:val="24"/>
                                      <w:sz w:val="36"/>
                                      <w:szCs w:val="36"/>
                                      <w:lang w:bidi="ar-SY"/>
                                    </w:rPr>
                                  </w:pPr>
                                  <w:r w:rsidRPr="00C46A93">
                                    <w:rPr>
                                      <w:rFonts w:ascii="Adobe Arabic" w:hAnsi="Adobe Arabic" w:cs="Adobe Arabic"/>
                                      <w:b/>
                                      <w:bCs/>
                                      <w:kern w:val="24"/>
                                      <w:sz w:val="36"/>
                                      <w:szCs w:val="36"/>
                                      <w:rtl/>
                                      <w:lang w:bidi="ar-SY"/>
                                    </w:rPr>
                                    <w:t>الاستفادة من الإجازات</w:t>
                                  </w:r>
                                </w:p>
                              </w:txbxContent>
                            </wps:txbx>
                            <wps:bodyPr wrap="square" lIns="0" rIns="0" rtlCol="0" anchor="t">
                              <a:noAutofit/>
                            </wps:bodyPr>
                          </wps:wsp>
                        </wpg:grpSp>
                        <wpg:grpSp>
                          <wpg:cNvPr id="1608692790" name="Group 1608692790"/>
                          <wpg:cNvGrpSpPr/>
                          <wpg:grpSpPr>
                            <a:xfrm>
                              <a:off x="3512717" y="1437091"/>
                              <a:ext cx="1673207" cy="1795781"/>
                              <a:chOff x="3512717" y="1437091"/>
                              <a:chExt cx="1673207" cy="1795781"/>
                            </a:xfrm>
                          </wpg:grpSpPr>
                          <wps:wsp>
                            <wps:cNvPr id="1608692791" name="Shape"/>
                            <wps:cNvSpPr/>
                            <wps:spPr>
                              <a:xfrm>
                                <a:off x="4082034" y="1437091"/>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noFill/>
                                <a:miter lim="400000"/>
                              </a:ln>
                            </wps:spPr>
                            <wps:bodyPr lIns="38100" tIns="38100" rIns="38100" bIns="38100" anchor="ctr"/>
                          </wps:wsp>
                          <wps:wsp>
                            <wps:cNvPr id="1608692792" name="Shape"/>
                            <wps:cNvSpPr/>
                            <wps:spPr>
                              <a:xfrm>
                                <a:off x="3512717" y="1848758"/>
                                <a:ext cx="1673207"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1608692793" name="TextBox 19"/>
                            <wps:cNvSpPr txBox="1"/>
                            <wps:spPr>
                              <a:xfrm>
                                <a:off x="3882437" y="2257420"/>
                                <a:ext cx="955638" cy="641631"/>
                              </a:xfrm>
                              <a:prstGeom prst="rect">
                                <a:avLst/>
                              </a:prstGeom>
                            </wps:spPr>
                            <wps:txbx>
                              <w:txbxContent>
                                <w:p w:rsidR="005345A8" w:rsidRDefault="005345A8" w:rsidP="00C46A93">
                                  <w:pPr>
                                    <w:bidi w:val="0"/>
                                    <w:jc w:val="center"/>
                                    <w:rPr>
                                      <w:rFonts w:ascii="Adobe Arabic" w:hAnsi="Adobe Arabic" w:cs="Adobe Arabic"/>
                                      <w:b/>
                                      <w:bCs/>
                                      <w:kern w:val="24"/>
                                      <w:sz w:val="36"/>
                                      <w:szCs w:val="36"/>
                                      <w:lang w:bidi="ar-SY"/>
                                    </w:rPr>
                                  </w:pPr>
                                  <w:r w:rsidRPr="00C46A93">
                                    <w:rPr>
                                      <w:rFonts w:ascii="Adobe Arabic" w:hAnsi="Adobe Arabic" w:cs="Adobe Arabic"/>
                                      <w:b/>
                                      <w:bCs/>
                                      <w:kern w:val="24"/>
                                      <w:sz w:val="36"/>
                                      <w:szCs w:val="36"/>
                                      <w:rtl/>
                                      <w:lang w:bidi="ar-SY"/>
                                    </w:rPr>
                                    <w:t>تعلم قول "لا"</w:t>
                                  </w:r>
                                </w:p>
                              </w:txbxContent>
                            </wps:txbx>
                            <wps:bodyPr wrap="square" lIns="0" rIns="0" rtlCol="0" anchor="t">
                              <a:noAutofit/>
                            </wps:bodyPr>
                          </wps:wsp>
                        </wpg:grpSp>
                        <wps:wsp>
                          <wps:cNvPr id="1608692794" name="TextBox 453"/>
                          <wps:cNvSpPr txBox="1"/>
                          <wps:spPr>
                            <a:xfrm>
                              <a:off x="4099282" y="1536186"/>
                              <a:ext cx="516255" cy="374650"/>
                            </a:xfrm>
                            <a:prstGeom prst="rect">
                              <a:avLst/>
                            </a:prstGeom>
                            <a:noFill/>
                          </wps:spPr>
                          <wps:txbx>
                            <w:txbxContent>
                              <w:p w:rsidR="005345A8" w:rsidRDefault="005345A8" w:rsidP="00C46A93">
                                <w:pPr>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05</w:t>
                                </w:r>
                              </w:p>
                            </w:txbxContent>
                          </wps:txbx>
                          <wps:bodyPr wrap="square" rtlCol="0">
                            <a:spAutoFit/>
                          </wps:bodyPr>
                        </wps:wsp>
                        <wps:wsp>
                          <wps:cNvPr id="1608692795" name="TextBox 454"/>
                          <wps:cNvSpPr txBox="1"/>
                          <wps:spPr>
                            <a:xfrm>
                              <a:off x="2678472" y="1536186"/>
                              <a:ext cx="516890" cy="374650"/>
                            </a:xfrm>
                            <a:prstGeom prst="rect">
                              <a:avLst/>
                            </a:prstGeom>
                            <a:noFill/>
                          </wps:spPr>
                          <wps:txbx>
                            <w:txbxContent>
                              <w:p w:rsidR="005345A8" w:rsidRDefault="005345A8" w:rsidP="00C46A93">
                                <w:pPr>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06</w:t>
                                </w:r>
                              </w:p>
                            </w:txbxContent>
                          </wps:txbx>
                          <wps:bodyPr wrap="square" rtlCol="0">
                            <a:spAutoFit/>
                          </wps:bodyPr>
                        </wps:wsp>
                        <wps:wsp>
                          <wps:cNvPr id="1608692796" name="TextBox 455"/>
                          <wps:cNvSpPr txBox="1"/>
                          <wps:spPr>
                            <a:xfrm>
                              <a:off x="1285941" y="1536186"/>
                              <a:ext cx="516890" cy="374650"/>
                            </a:xfrm>
                            <a:prstGeom prst="rect">
                              <a:avLst/>
                            </a:prstGeom>
                            <a:noFill/>
                          </wps:spPr>
                          <wps:txbx>
                            <w:txbxContent>
                              <w:p w:rsidR="005345A8" w:rsidRDefault="005345A8" w:rsidP="00C46A93">
                                <w:pPr>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07</w:t>
                                </w:r>
                              </w:p>
                            </w:txbxContent>
                          </wps:txbx>
                          <wps:bodyPr wrap="square" rtlCol="0">
                            <a:spAutoFit/>
                          </wps:bodyPr>
                        </wps:wsp>
                      </wpg:grpSp>
                    </wpg:wgp>
                  </a:graphicData>
                </a:graphic>
              </wp:inline>
            </w:drawing>
          </mc:Choice>
          <mc:Fallback>
            <w:pict>
              <v:group id="_x0000_s2652" style="width:462.55pt;height:254.55pt;mso-position-horizontal-relative:char;mso-position-vertical-relative:line" coordsize="58743,323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">
                <v:group id="Group 1608692760" o:spid="_x0000_s2653" style="position:absolute;width:16729;height:17953" coordsize="16729,179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kw4UJ&#10;zAAAAOMAAAAPAAAAAAAAAAAAAAAAAKoCAABkcnMvZG93bnJldi54bWxQSwUGAAAAAAQABAD6AAAA&#10;owMAAAAA&#10;">
                  <v:shape id="Shape" o:spid="_x0000_s2654" style="position:absolute;left:5692;width:5345;height:5383;visibility:visible;mso-wrap-style:square;v-text-anchor:middle" coordsize="20856,208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5dMMkA&#10;AADjAAAADwAAAGRycy9kb3ducmV2LnhtbERPS0/CQBC+k/AfNkPiDbY0sUBlIdKoMeKFx8XbpDu2&#10;jd3ZsrvS6q93TUw8zvee9XYwrbiS841lBfNZAoK4tLrhSsH59DhdgvABWWNrmRR8kYftZjxaY65t&#10;zwe6HkMlYgj7HBXUIXS5lL6syaCf2Y44cu/WGQzxdJXUDvsYblqZJkkmDTYcG2rsqKip/Dh+GgXy&#10;ctkV/T5dPLx+F8Hh03D79rJT6mYy3N+BCDSEf/Gf+1nH+VmyzFbpIpvD708RALn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9R5dMMkAAADjAAAADwAAAAAAAAAAAAAAAACYAgAA&#10;ZHJzL2Rvd25yZXYueG1sUEsFBgAAAAAEAAQA9QAAAI4DAAAA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86,269184;267286,269184;267286,269184;267286,269184" o:connectangles="0,90,180,270"/>
                  </v:shape>
                  <v:shape id="Shape" o:spid="_x0000_s2655" style="position:absolute;top:4116;width:16729;height:13837;visibility:visible;mso-wrap-style:square;v-text-anchor:middle" coordsize="21262,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6qYB8UA&#10;AADjAAAADwAAAGRycy9kb3ducmV2LnhtbERPzU4CMRC+m/AOzZB4k5Y9VFwphJgQvRmQBxi3425h&#10;2y5tZbtvb01MPM73P+tttj27UYjGOwXLhQBGrvHauFbB6WP/sAIWEzqNvXekYKII283sbo219qM7&#10;0O2YWlZCXKxRQZfSUHMem44sxoUfyBXuyweLqZyh5TrgWMJtzyshJLdoXGnocKCXjprL8dsqEPaa&#10;87scp1d72NvzcgrGnD6Vup/n3TOwRDn9i//cb7rMl2Iln6pHWcHvTwUAvv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qpgHxQAAAOMAAAAPAAAAAAAAAAAAAAAAAJgCAABkcnMv&#10;ZG93bnJldi54bWxQSwUGAAAAAAQABAD1AAAAigMAAAAA&#10;" path="m10625,21600v-444,,-889,-207,-1229,-628l506,9968v-675,-835,-675,-2199,,-3035l5673,543c5955,193,6331,,6729,v398,,773,193,1056,543l9569,2749v283,350,664,543,1062,543c11029,3292,11410,3099,11693,2749l13477,543c13760,193,14135,,14533,v398,,774,193,1056,543l20756,6933v675,836,675,2200,,3035l11861,20972v-341,414,-786,628,-1236,628xm6723,286v-335,,-652,164,-889,457l668,7133c79,7862,79,9040,668,9768l9563,20772v589,728,1541,728,2130,l20588,9768v589,-728,589,-1906,,-2635l15422,743c15185,450,14868,286,14533,286v-335,,-652,164,-889,457l11860,2949v-329,407,-761,628,-1229,628c10163,3577,9731,3356,9401,2949l7618,743c7375,443,7064,286,6723,286xe" fillcolor="#44546a [3215]" stroked="f" strokeweight="1pt">
                    <v:stroke miterlimit="4" joinstyle="miter"/>
                    <v:path arrowok="t" o:extrusionok="f" o:connecttype="custom" o:connectlocs="836489,691829;836489,691829;836489,691829;836489,691829" o:connectangles="0,90,180,270"/>
                  </v:shape>
                  <v:shape id="TextBox 13" o:spid="_x0000_s2656" type="#_x0000_t202" style="position:absolute;left:3376;top:6825;width:9615;height:99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vTmsgA&#10;AADjAAAADwAAAGRycy9kb3ducmV2LnhtbERPX0vDMBB/F/Ydwg18c6kd1NktG6N0oCBCO4U9Hs3Z&#10;ljWX0mRb/PZGEHy83//b7IIZxJUm11tW8LhIQBA3VvfcKvg4Hh5WIJxH1jhYJgXf5GC3nd1tMNf2&#10;xhVda9+KGMIuRwWd92MupWs6MugWdiSO3JedDPp4Tq3UE95iuBlkmiSZNNhzbOhwpKKj5lxfjIJT&#10;WrZleK/2n/z6VoVzWRyLS63U/Tzs1yA8Bf8v/nO/6Dg/S1bZc/qULeH3pwiA3P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Te9OayAAAAOMAAAAPAAAAAAAAAAAAAAAAAJgCAABk&#10;cnMvZG93bnJldi54bWxQSwUGAAAAAAQABAD1AAAAjQMAAAAA&#10;" filled="f" stroked="f">
                    <v:textbox inset="0,,0">
                      <w:txbxContent>
                        <w:p w:rsidR="005345A8" w:rsidRDefault="005345A8" w:rsidP="00C46A93">
                          <w:pPr>
                            <w:bidi w:val="0"/>
                            <w:jc w:val="center"/>
                            <w:rPr>
                              <w:rFonts w:ascii="Adobe Arabic" w:hAnsi="Adobe Arabic" w:cs="Adobe Arabic"/>
                              <w:b/>
                              <w:bCs/>
                              <w:kern w:val="24"/>
                              <w:sz w:val="36"/>
                              <w:szCs w:val="36"/>
                              <w:lang w:bidi="ar-SY"/>
                            </w:rPr>
                          </w:pPr>
                          <w:r w:rsidRPr="00C46A93">
                            <w:rPr>
                              <w:rFonts w:ascii="Adobe Arabic" w:hAnsi="Adobe Arabic" w:cs="Adobe Arabic"/>
                              <w:b/>
                              <w:bCs/>
                              <w:kern w:val="24"/>
                              <w:sz w:val="36"/>
                              <w:szCs w:val="36"/>
                              <w:rtl/>
                              <w:lang w:bidi="ar-SY"/>
                            </w:rPr>
                            <w:t>ممارسة الأنشطة الترفيهية والهوايات</w:t>
                          </w:r>
                        </w:p>
                      </w:txbxContent>
                    </v:textbox>
                  </v:shape>
                </v:group>
                <v:group id="Group 1608692764" o:spid="_x0000_s2657" style="position:absolute;left:13988;width:44755;height:17957" coordorigin="13988" coordsize="44755,179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b+IMKyQAA&#10;AOMAAAAPAAAAAAAAAAAAAAAAAKoCAABkcnMvZG93bnJldi54bWxQSwUGAAAAAAQABAD6AAAAoAMA&#10;AAAA&#10;">
                  <v:group id="Group 1608692765" o:spid="_x0000_s2658" style="position:absolute;left:28022;width:16733;height:17957" coordorigin="28022" coordsize="16732,179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S0JpHIAAAA&#10;4wAAAA8AAAAAAAAAAAAAAAAAqgIAAGRycy9kb3ducmV2LnhtbFBLBQYAAAAABAAEAPoAAACfAwAA&#10;AAA=&#10;">
                    <v:shape id="Shape" o:spid="_x0000_s2659" style="position:absolute;left:33716;width:5345;height:5383;visibility:visible;mso-wrap-style:square;v-text-anchor:middle" coordsize="20856,208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fFRMkA&#10;AADjAAAADwAAAGRycy9kb3ducmV2LnhtbERPT0vDMBS/C/sO4Q28udSC2azLxlamiHpx7rLbo3m2&#10;xealS+Ja/fRGEDy+3/+3XI+2E2fyoXWs4XqWgSCunGm51nB4u79agAgR2WDnmDR8UYD1anKxxMK4&#10;gV/pvI+1SCEcCtTQxNgXUoaqIYth5nrixL07bzGm09fSeBxSuO1knmVKWmw5NTTYU9lQ9bH/tBrk&#10;6bQth+d8vnv5LqPHh/Hm+LTV+nI6bu5ARBrjv/jP/WjSfJUt1G0+Vwp+f0oAyNU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vfFRMkAAADjAAAADwAAAAAAAAAAAAAAAACYAgAA&#10;ZHJzL2Rvd25yZXYueG1sUEsFBgAAAAAEAAQA9QAAAI4DAAAA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86,269184;267286,269184;267286,269184;267286,269184" o:connectangles="0,90,180,270"/>
                    </v:shape>
                    <v:shape id="Shape" o:spid="_x0000_s2660" style="position:absolute;left:28022;top:4116;width:16733;height:13841;visibility:visible;mso-wrap-style:square;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v7bMgA&#10;AADjAAAADwAAAGRycy9kb3ducmV2LnhtbERPT2vCMBS/D/Ydwht4GTPVQ+06o4zBmOBlVi/ens1b&#10;U9a8lCSr9dubgeDx/f6/5Xq0nRjIh9axgtk0A0FcO91yo+Cw/3wpQISIrLFzTAouFGC9enxYYqnd&#10;mXc0VLERKYRDiQpMjH0pZagNWQxT1xMn7sd5izGdvpHa4zmF207OsyyXFltODQZ7+jBU/1Z/VkH1&#10;ZZpTfRwOvOXv9tntfDHbnJSaPI3vbyAijfEuvrk3Os3PsyJ/nS/yBfz/lACQq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Da/tsyAAAAOMAAAAPAAAAAAAAAAAAAAAAAJgCAABk&#10;cnMvZG93bnJldi54bWxQSwUGAAAAAAQABAD1AAAAjQMAA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604,692057;836604,692057;836604,692057;836604,692057" o:connectangles="0,90,180,270"/>
                    </v:shape>
                    <v:shape id="TextBox 19" o:spid="_x0000_s2661" type="#_x0000_t202" style="position:absolute;left:30720;top:7581;width:10824;height:70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9B68sA&#10;AADjAAAADwAAAGRycy9kb3ducmV2LnhtbESPQUvDQBCF74L/YRnBm92YQ6yx21JCBAURkip4HLJj&#10;EpqdDdltu/575yB4nHlv3vtms0tuUmdawujZwP0qA0XceTtyb+Dj8Hy3BhUissXJMxn4oQC77fXV&#10;BkvrL9zQuY29khAOJRoYYpxLrUM3kMOw8jOxaN9+cRhlXHptF7xIuJt0nmWFdjiyNAw4UzVQd2xP&#10;zsBXXvd1em/2n/z61qRjXR2qU2vM7U3aP4GKlOK/+e/6xQp+ka2Lx/yhEGj5SRagt7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d30HrywAAAOMAAAAPAAAAAAAAAAAAAAAAAJgC&#10;AABkcnMvZG93bnJldi54bWxQSwUGAAAAAAQABAD1AAAAkAMAAAAA&#10;" filled="f" stroked="f">
                      <v:textbox inset="0,,0">
                        <w:txbxContent>
                          <w:p w:rsidR="005345A8" w:rsidRDefault="005345A8" w:rsidP="00C46A93">
                            <w:pPr>
                              <w:bidi w:val="0"/>
                              <w:jc w:val="center"/>
                              <w:rPr>
                                <w:rFonts w:ascii="Adobe Arabic" w:hAnsi="Adobe Arabic" w:cs="Adobe Arabic"/>
                                <w:b/>
                                <w:bCs/>
                                <w:kern w:val="24"/>
                                <w:sz w:val="36"/>
                                <w:szCs w:val="36"/>
                                <w:lang w:bidi="ar-SY"/>
                              </w:rPr>
                            </w:pPr>
                            <w:r w:rsidRPr="00C46A93">
                              <w:rPr>
                                <w:rFonts w:ascii="Adobe Arabic" w:hAnsi="Adobe Arabic" w:cs="Adobe Arabic"/>
                                <w:b/>
                                <w:bCs/>
                                <w:kern w:val="24"/>
                                <w:sz w:val="36"/>
                                <w:szCs w:val="36"/>
                                <w:rtl/>
                                <w:lang w:bidi="ar-SY"/>
                              </w:rPr>
                              <w:t>تحديد حدود واضحة</w:t>
                            </w:r>
                          </w:p>
                        </w:txbxContent>
                      </v:textbox>
                    </v:shape>
                  </v:group>
                  <v:shape id="TextBox 450" o:spid="_x0000_s2662" type="#_x0000_t202" style="position:absolute;left:34013;top:932;width:5163;height:37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oF5cUA&#10;AADjAAAADwAAAGRycy9kb3ducmV2LnhtbERPzUrDQBC+C77DMoI3u9uCsY3dlqIWevBiG+9DdswG&#10;s7MhOzbp23cFweN8/7PeTqFTZxpSG9nCfGZAEdfRtdxYqE77hyWoJMgOu8hk4UIJtpvbmzWWLo78&#10;QeejNCqHcCrRghfpS61T7SlgmsWeOHNfcQgo+Rwa7QYcc3jo9MKYQgdsOTd47OnFU/19/AkWRNxu&#10;fqneQjp8Tu+vozf1I1bW3t9Nu2dQQpP8i//cB5fnF2ZZrBZPxQp+f8oA6M0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gXlxQAAAOMAAAAPAAAAAAAAAAAAAAAAAJgCAABkcnMv&#10;ZG93bnJldi54bWxQSwUGAAAAAAQABAD1AAAAigMAAAAA&#10;" filled="f" stroked="f">
                    <v:textbox style="mso-fit-shape-to-text:t">
                      <w:txbxContent>
                        <w:p w:rsidR="005345A8" w:rsidRDefault="005345A8" w:rsidP="00C46A93">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02</w:t>
                          </w:r>
                        </w:p>
                      </w:txbxContent>
                    </v:textbox>
                  </v:shape>
                  <v:group id="Group 1608692770" o:spid="_x0000_s2663" style="position:absolute;left:13988;width:16732;height:17957" coordorigin="13988" coordsize="16732,179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hGhPU&#10;zAAAAOMAAAAPAAAAAAAAAAAAAAAAAKoCAABkcnMvZG93bnJldi54bWxQSwUGAAAAAAQABAD6AAAA&#10;owMAAAAA&#10;">
                    <v:shape id="Shape" o:spid="_x0000_s2664" style="position:absolute;left:19681;width:5346;height:5383;visibility:visible;mso-wrap-style:square;v-text-anchor:middle" coordsize="20856,208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fL7ckA&#10;AADjAAAADwAAAGRycy9kb3ducmV2LnhtbERPzU7CQBC+m/AOmyHxJlua2GJlIdCgMeJF4OJt0h3b&#10;xu5s2V1p9eldExOP8/3Pcj2aTlzI+daygvksAUFcWd1yreB0fLhZgPABWWNnmRR8kYf1anK1xELb&#10;gV/pcgi1iCHsC1TQhNAXUvqqIYN+ZnviyL1bZzDE09VSOxxiuOlkmiSZNNhybGiwp7Kh6uPwaRTI&#10;83lbDvs03718l8Hh43j79rxV6no6bu5BBBrDv/jP/aTj/CxZZHdpns/h96cIgFz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MfL7ckAAADjAAAADwAAAAAAAAAAAAAAAACYAgAA&#10;ZHJzL2Rvd25yZXYueG1sUEsFBgAAAAAEAAQA9QAAAI4DAAAAAA==&#10;" path="m7744,19739l1116,13112c-372,11624,-372,9232,1116,7743l7744,1116v1488,-1488,3880,-1488,5368,l19740,7743v1488,1489,1488,3881,,5369l13112,19739v-1470,1489,-3880,1489,-5368,xe" fillcolor="#168489" stroked="f" strokeweight="1pt">
                      <v:stroke miterlimit="4" joinstyle="miter"/>
                      <v:path arrowok="t" o:extrusionok="f" o:connecttype="custom" o:connectlocs="267286,269184;267286,269184;267286,269184;267286,269184" o:connectangles="0,90,180,270"/>
                    </v:shape>
                    <v:shape id="Shape" o:spid="_x0000_s2665" style="position:absolute;left:13988;top:4116;width:16732;height:13841;visibility:visible;mso-wrap-style:square;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XOKcgA&#10;AADjAAAADwAAAGRycy9kb3ducmV2LnhtbERPT0vDMBS/C/sO4QlexKXroavdsjEEceBlq7t4e2ve&#10;mmLzUpLY1W9vBoLH9/v/1tvJ9mIkHzrHChbzDARx43THrYLTx+tTCSJEZI29Y1LwQwG2m9ndGivt&#10;rnyksY6tSCEcKlRgYhwqKUNjyGKYu4E4cRfnLcZ0+lZqj9cUbnuZZ1khLXacGgwO9GKo+aq/rYL6&#10;zbTn5nM88Tsfukd39OVif1bq4X7arUBEmuK/+M+912l+kZXFc75c5nD7KQEgN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Wxc4pyAAAAOMAAAAPAAAAAAAAAAAAAAAAAJgCAABk&#10;cnMvZG93bnJldi54bWxQSwUGAAAAAAQABAD1AAAAjQMAAA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836603,692057;836603,692057;836603,692057;836603,692057" o:connectangles="0,90,180,270"/>
                    </v:shape>
                    <v:shape id="TextBox 445" o:spid="_x0000_s2666" type="#_x0000_t202" style="position:absolute;left:17544;top:7331;width:9061;height:91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JFR8gA&#10;AADjAAAADwAAAGRycy9kb3ducmV2LnhtbERPX0vDMBB/F/wO4YS9udQOulmXjVEqTBChnYKPR3O2&#10;Zc2lNNmWfXsjCHu83/9bb4MZxJkm11tW8DRPQBA3VvfcKvg8vD6uQDiPrHGwTAqu5GC7ub9bY67t&#10;hSs6174VMYRdjgo678dcStd0ZNDN7UgcuR87GfTxnFqpJ7zEcDPINEkyabDn2NDhSEVHzbE+GQXf&#10;admW4aPaffHbexWOZXEoTrVSs4ewewHhKfib+N+913F+lqyy53S5XMDfTxEAufk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WokVHyAAAAOMAAAAPAAAAAAAAAAAAAAAAAJgCAABk&#10;cnMvZG93bnJldi54bWxQSwUGAAAAAAQABAD1AAAAjQMAAAAA&#10;" filled="f" stroked="f">
                      <v:textbox inset="0,,0">
                        <w:txbxContent>
                          <w:p w:rsidR="005345A8" w:rsidRDefault="005345A8" w:rsidP="00C46A93">
                            <w:pPr>
                              <w:bidi w:val="0"/>
                              <w:jc w:val="center"/>
                              <w:rPr>
                                <w:rFonts w:ascii="Adobe Arabic" w:hAnsi="Adobe Arabic" w:cs="Adobe Arabic"/>
                                <w:b/>
                                <w:bCs/>
                                <w:kern w:val="24"/>
                                <w:sz w:val="36"/>
                                <w:szCs w:val="36"/>
                                <w:lang w:bidi="ar-SY"/>
                              </w:rPr>
                            </w:pPr>
                            <w:r w:rsidRPr="00C46A93">
                              <w:rPr>
                                <w:rFonts w:ascii="Adobe Arabic" w:hAnsi="Adobe Arabic" w:cs="Adobe Arabic"/>
                                <w:b/>
                                <w:bCs/>
                                <w:kern w:val="24"/>
                                <w:sz w:val="36"/>
                                <w:szCs w:val="36"/>
                                <w:rtl/>
                                <w:lang w:bidi="ar-SY"/>
                              </w:rPr>
                              <w:t>أخذ فترات راحة منتظمة</w:t>
                            </w:r>
                          </w:p>
                        </w:txbxContent>
                      </v:textbox>
                    </v:shape>
                  </v:group>
                  <v:group id="Group 1608692774" o:spid="_x0000_s2667" style="position:absolute;left:42011;width:16732;height:17957" coordorigin="42011" coordsize="16732,179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eIRXXyQAA&#10;AOMAAAAPAAAAAAAAAAAAAAAAAKoCAABkcnMvZG93bnJldi54bWxQSwUGAAAAAAQABAD6AAAAoAMA&#10;AAAA&#10;">
                    <v:shape id="Shape" o:spid="_x0000_s2668" style="position:absolute;left:47704;width:5346;height:5383;visibility:visible;mso-wrap-style:square;v-text-anchor:middle" coordsize="20856,208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N7skA&#10;AADjAAAADwAAAGRycy9kb3ducmV2LnhtbERPzU7CQBC+m/AOmzHxJlub0GJlIdCoMcJF4OJt0h3b&#10;xu5s2V1p9eldExOO8/3PYjWaTpzJ+daygrtpAoK4srrlWsHx8HQ7B+EDssbOMin4Jg+r5eRqgYW2&#10;A7/ReR9qEUPYF6igCaEvpPRVQwb91PbEkfuwzmCIp6uldjjEcNPJNEkyabDl2NBgT2VD1ef+yyiQ&#10;p9OmHLZp/rj7KYPD53H2/rpR6uZ6XD+ACDSGi/jf/aLj/CyZZ/dpns/g76cIgFz+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zN7skAAADjAAAADwAAAAAAAAAAAAAAAACYAgAA&#10;ZHJzL2Rvd25yZXYueG1sUEsFBgAAAAAEAAQA9QAAAI4DAAAAAA==&#10;" path="m7744,19739l1116,13112c-372,11624,-372,9232,1116,7743l7744,1116v1488,-1488,3880,-1488,5368,l19740,7743v1488,1489,1488,3881,,5369l13112,19739v-1470,1489,-3880,1489,-5368,xe" fillcolor="#168489" stroked="f" strokeweight="1pt">
                      <v:stroke miterlimit="4" joinstyle="miter"/>
                      <v:path arrowok="t" o:extrusionok="f" o:connecttype="custom" o:connectlocs="267286,269184;267286,269184;267286,269184;267286,269184" o:connectangles="0,90,180,270"/>
                    </v:shape>
                    <v:shape id="Shape" o:spid="_x0000_s2669" style="position:absolute;left:42011;top:4116;width:16732;height:13841;visibility:visible;mso-wrap-style:square;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7IKsgA&#10;AADjAAAADwAAAGRycy9kb3ducmV2LnhtbERPT2vCMBS/D/Ydwht4GTPVQ+06o4zBmOBlVi/ens1b&#10;U9a8lCSr9dubgeDx/f6/5Xq0nRjIh9axgtk0A0FcO91yo+Cw/3wpQISIrLFzTAouFGC9enxYYqnd&#10;mXc0VLERKYRDiQpMjH0pZagNWQxT1xMn7sd5izGdvpHa4zmF207OsyyXFltODQZ7+jBU/1Z/VkH1&#10;ZZpTfRwOvOXv9tntfDHbnJSaPI3vbyAijfEuvrk3Os3PsyJ/nS8WOfz/lACQq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p/sgqyAAAAOMAAAAPAAAAAAAAAAAAAAAAAJgCAABk&#10;cnMvZG93bnJldi54bWxQSwUGAAAAAAQABAD1AAAAjQMAAAAA&#10;" path="m10800,21600v-451,,-903,-207,-1249,-628l516,9972c182,9565,,9030,,8452,,7873,182,7338,516,6931l5764,543c6051,193,6432,,6836,v405,,786,193,1073,543l9721,2748v287,350,674,543,1079,543c11210,3291,11592,3098,11879,2748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7,3583,9891,3362,9557,2955l7745,749c7499,450,7177,293,6836,293xe" fillcolor="#44546a [3215]" stroked="f" strokeweight="1pt">
                      <v:stroke miterlimit="4" joinstyle="miter"/>
                      <v:path arrowok="t" o:extrusionok="f" o:connecttype="custom" o:connectlocs="836604,692057;836604,692057;836604,692057;836604,692057" o:connectangles="0,90,180,270"/>
                    </v:shape>
                    <v:shape id="TextBox 22" o:spid="_x0000_s2670" type="#_x0000_t202" style="position:absolute;left:45037;top:7663;width:11502;height:73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lDRMgA&#10;AADjAAAADwAAAGRycy9kb3ducmV2LnhtbERPX0vDMBB/F/wO4QTfXGof2lmXjVEqOJBBOwUfj+Zs&#10;y5pLabIt+/ZmIPh4v/+32gQzijPNbrCs4HmRgCBurR64U/B5eHtagnAeWeNomRRcycFmfX+3wkLb&#10;C9d0bnwnYgi7AhX03k+FlK7tyaBb2Ik4cj92NujjOXdSz3iJ4WaUaZJk0uDAsaHHicqe2mNzMgq+&#10;06qrwr7efvHuow7HqjyUp0apx4ewfQXhKfh/8Z/7Xcf5WbLMXtI8z+H2UwRAr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pmUNEyAAAAOMAAAAPAAAAAAAAAAAAAAAAAJgCAABk&#10;cnMvZG93bnJldi54bWxQSwUGAAAAAAQABAD1AAAAjQMAAAAA&#10;" filled="f" stroked="f">
                      <v:textbox inset="0,,0">
                        <w:txbxContent>
                          <w:p w:rsidR="005345A8" w:rsidRDefault="005345A8" w:rsidP="00C46A93">
                            <w:pPr>
                              <w:bidi w:val="0"/>
                              <w:jc w:val="center"/>
                              <w:rPr>
                                <w:rFonts w:ascii="Adobe Arabic" w:hAnsi="Adobe Arabic" w:cs="Adobe Arabic"/>
                                <w:b/>
                                <w:bCs/>
                                <w:kern w:val="24"/>
                                <w:sz w:val="36"/>
                                <w:szCs w:val="36"/>
                                <w:lang w:bidi="ar-SY"/>
                              </w:rPr>
                            </w:pPr>
                            <w:r w:rsidRPr="00C46A93">
                              <w:rPr>
                                <w:rFonts w:ascii="Adobe Arabic" w:hAnsi="Adobe Arabic" w:cs="Adobe Arabic"/>
                                <w:b/>
                                <w:bCs/>
                                <w:kern w:val="24"/>
                                <w:sz w:val="36"/>
                                <w:szCs w:val="36"/>
                                <w:rtl/>
                                <w:lang w:bidi="ar-SY"/>
                              </w:rPr>
                              <w:t>إدارة الوقت بفعالية</w:t>
                            </w:r>
                          </w:p>
                        </w:txbxContent>
                      </v:textbox>
                    </v:shape>
                  </v:group>
                  <v:shape id="TextBox 449" o:spid="_x0000_s2671" type="#_x0000_t202" style="position:absolute;left:47939;top:932;width:5169;height:37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82o8kA&#10;AADjAAAADwAAAGRycy9kb3ducmV2LnhtbESPQU/DMAyF70j8h8hI3FiySXSjLJumAdIOu2yUu9WY&#10;pqJJqsZbu3+PD0gc7ff83uf1dgqdutKQ2xQtzGcGFMU6uTY2FqrPj6cVqMwYHXYpkoUbZdhu7u/W&#10;WLo0xhNdz9woCYm5RAueuS+1zrWngHmWeoqifachIMs4NNoNOEp46PTCmEIHbKM0eOxp76n+OV+C&#10;BWa3m9+q95APX9PxbfSmfsbK2seHafcKimnif/Pf9cEJfmFWxctiuRRo+UkWoD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M82o8kAAADjAAAADwAAAAAAAAAAAAAAAACYAgAA&#10;ZHJzL2Rvd25yZXYueG1sUEsFBgAAAAAEAAQA9QAAAI4DAAAAAA==&#10;" filled="f" stroked="f">
                    <v:textbox style="mso-fit-shape-to-text:t">
                      <w:txbxContent>
                        <w:p w:rsidR="005345A8" w:rsidRDefault="005345A8" w:rsidP="00C46A93">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01</w:t>
                          </w:r>
                        </w:p>
                      </w:txbxContent>
                    </v:textbox>
                  </v:shape>
                  <v:shape id="TextBox 451" o:spid="_x0000_s2672" type="#_x0000_t202" style="position:absolute;left:19805;top:932;width:5169;height:37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OTOMYA&#10;AADjAAAADwAAAGRycy9kb3ducmV2LnhtbERPS2vDMAy+D/YfjAq7rXYLS9usbil7QA+7rMvuItbi&#10;0FgOsdak/34eDHbU99Z2P4VOXWhIbWQLi7kBRVxH13Jjofp4vV+DSoLssItMFq6UYL+7vdli6eLI&#10;73Q5SaNyCKcSLXiRvtQ61Z4CpnnsiTP3FYeAks+h0W7AMYeHTi+NKXTAlnODx56ePNXn03ewIOIO&#10;i2v1EtLxc3p7Hr2pH7Cy9m42HR5BCU3yL/5zH12eX5h1sVmuVhv4/SkDoH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4OTOMYAAADjAAAADwAAAAAAAAAAAAAAAACYAgAAZHJz&#10;L2Rvd25yZXYueG1sUEsFBgAAAAAEAAQA9QAAAIsDAAAAAA==&#10;" filled="f" stroked="f">
                    <v:textbox style="mso-fit-shape-to-text:t">
                      <w:txbxContent>
                        <w:p w:rsidR="005345A8" w:rsidRDefault="005345A8" w:rsidP="00C46A93">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03</w:t>
                          </w:r>
                        </w:p>
                      </w:txbxContent>
                    </v:textbox>
                  </v:shape>
                </v:group>
                <v:shape id="TextBox 452" o:spid="_x0000_s2673" type="#_x0000_t202" style="position:absolute;left:5880;top:932;width:5169;height:37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xKgskA&#10;AADjAAAADwAAAGRycy9kb3ducmV2LnhtbESPT0/DMAzF70h8h8iTuLFkkyilLJsm/kg7cGErd6sx&#10;TbXGqZqwdt8eH5A42n5+7/02uzn06kJj6iJbWC0NKOImuo5bC/Xp/b4ElTKywz4yWbhSgt329maD&#10;lYsTf9LlmFslJpwqtOBzHiqtU+MpYFrGgVhu33EMmGUcW+1GnMQ89HptTKEDdiwJHgd68dScjz/B&#10;Qs5uv7rWbyEdvuaP18mb5gFra+8W8/4ZVKY5/4v/vg9O6hemLJ7Wj6VQCJMsQG9/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n2xKgskAAADjAAAADwAAAAAAAAAAAAAAAACYAgAA&#10;ZHJzL2Rvd25yZXYueG1sUEsFBgAAAAAEAAQA9QAAAI4DAAAAAA==&#10;" filled="f" stroked="f">
                  <v:textbox style="mso-fit-shape-to-text:t">
                    <w:txbxContent>
                      <w:p w:rsidR="005345A8" w:rsidRDefault="005345A8" w:rsidP="00C46A93">
                        <w:pPr>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04</w:t>
                        </w:r>
                      </w:p>
                    </w:txbxContent>
                  </v:textbox>
                </v:shape>
                <v:group id="Group 1608692781" o:spid="_x0000_s2674" style="position:absolute;left:7104;top:14370;width:44755;height:17958" coordorigin="7104,14370" coordsize="44755,179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uDxmjIAAAA&#10;4wAAAA8AAAAAAAAAAAAAAAAAqgIAAGRycy9kb3ducmV2LnhtbFBLBQYAAAAABAAEAPoAAACfAwAA&#10;AAA=&#10;">
                  <v:group id="Group 1608692782" o:spid="_x0000_s2675" style="position:absolute;left:7104;top:14370;width:16729;height:17954" coordorigin="7104,14370" coordsize="16729,179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LUVgfyQAA&#10;AOMAAAAPAAAAAAAAAAAAAAAAAKoCAABkcnMvZG93bnJldi54bWxQSwUGAAAAAAQABAD6AAAAoAMA&#10;AAAA&#10;">
                    <v:shape id="Shape" o:spid="_x0000_s2676" style="position:absolute;left:12796;top:14370;width:5345;height:5384;visibility:visible;mso-wrap-style:square;v-text-anchor:middle" coordsize="20856,208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yAJskA&#10;AADjAAAADwAAAGRycy9kb3ducmV2LnhtbERPvU7DMBDekfoO1lViow5BpCGtW9EIECosbVm6neIj&#10;iYjPqW2awNNjJCTG+/5vuR5NJ87kfGtZwfUsAUFcWd1yreDt8HiVg/ABWWNnmRR8kYf1anKxxELb&#10;gXd03odaxBD2BSpoQugLKX3VkEE/sz1x5N6tMxji6WqpHQ4x3HQyTZJMGmw5NjTYU9lQ9bH/NArk&#10;6bQph5d0/vD6XQaHT+PtcbtR6nI63i9ABBrDv/jP/azj/CzJs7t0nt/A708RALn6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2oyAJskAAADjAAAADwAAAAAAAAAAAAAAAACYAgAA&#10;ZHJzL2Rvd25yZXYueG1sUEsFBgAAAAAEAAQA9QAAAI4DAAAA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86,269184;267286,269184;267286,269184;267286,269184" o:connectangles="0,90,180,270"/>
                    </v:shape>
                    <v:shape id="Shape" o:spid="_x0000_s2677" style="position:absolute;left:7104;top:18487;width:16729;height:13837;visibility:visible;mso-wrap-style:square;v-text-anchor:middle" coordsize="21262,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DEsUA&#10;AADjAAAADwAAAGRycy9kb3ducmV2LnhtbERPzUrEMBC+C75DGMGbm+witdbNLiIsepP9eYCxGdto&#10;J6lJ3KZvbwTB43z/s95mHsSZQrTeaVguFAhyrTfWdRpOx91NDSImdAYH70jDTBG2m8uLNTbGT25P&#10;50PqRAlxsUENfUpjI2Vse2KMCz+SK9y7D4ypnKGTJuBUwnmQK6UqyWhdaehxpKee2s/DN2tQ/JXz&#10;azXNz7zf8cdyDtae3rS+vsqPDyAS5fQv/nO/mDK/UnV1v7qrb+H3pwKA3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A0MSxQAAAOMAAAAPAAAAAAAAAAAAAAAAAJgCAABkcnMv&#10;ZG93bnJldi54bWxQSwUGAAAAAAQABAD1AAAAigMAAAAA&#10;" path="m10625,21600v-444,,-889,-207,-1229,-628l506,9968v-675,-835,-675,-2199,,-3035l5673,543c5955,193,6331,,6729,v398,,773,193,1056,543l9569,2749v283,350,664,543,1062,543c11029,3292,11410,3099,11693,2749l13477,543c13760,193,14135,,14533,v398,,774,193,1056,543l20756,6933v675,836,675,2200,,3035l11861,20972v-341,414,-786,628,-1236,628xm6723,286v-335,,-652,164,-889,457l668,7133c79,7862,79,9040,668,9768l9563,20772v589,728,1541,728,2130,l20588,9768v589,-728,589,-1906,,-2635l15422,743c15185,450,14868,286,14533,286v-335,,-652,164,-889,457l11860,2949v-329,407,-761,628,-1229,628c10163,3577,9731,3356,9401,2949l7618,743c7375,443,7064,286,6723,286xe" fillcolor="#44546a [3215]" stroked="f" strokeweight="1pt">
                      <v:stroke miterlimit="4" joinstyle="miter"/>
                      <v:path arrowok="t" o:extrusionok="f" o:connecttype="custom" o:connectlocs="836489,691829;836489,691829;836489,691829;836489,691829" o:connectangles="0,90,180,270"/>
                    </v:shape>
                    <v:shape id="TextBox 13" o:spid="_x0000_s2678" type="#_x0000_t202" style="position:absolute;left:10984;top:22164;width:9166;height:77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IIj8gA&#10;AADjAAAADwAAAGRycy9kb3ducmV2LnhtbERPX0vDMBB/F/Ydwg18c6kFa63LxigVHIjQTsHHoznb&#10;suZSmmzLvr0RBB/v9//W22BGcabZDZYV3K8SEMSt1QN3Cj4OL3c5COeRNY6WScGVHGw3i5s1Ftpe&#10;uKZz4zsRQ9gVqKD3fiqkdG1PBt3KTsSR+7azQR/PuZN6xksMN6NMkySTBgeODT1OVPbUHpuTUfCV&#10;Vl0V3uvdJ+/f6nCsykN5apS6XYbdMwhPwf+L/9yvOs7Pkjx7Sh/zB/j9KQIgN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D0giPyAAAAOMAAAAPAAAAAAAAAAAAAAAAAJgCAABk&#10;cnMvZG93bnJldi54bWxQSwUGAAAAAAQABAD1AAAAjQMAAAAA&#10;" filled="f" stroked="f">
                      <v:textbox inset="0,,0">
                        <w:txbxContent>
                          <w:p w:rsidR="005345A8" w:rsidRDefault="005345A8" w:rsidP="00C46A93">
                            <w:pPr>
                              <w:bidi w:val="0"/>
                              <w:jc w:val="center"/>
                              <w:rPr>
                                <w:rFonts w:ascii="Adobe Arabic" w:hAnsi="Adobe Arabic" w:cs="Adobe Arabic"/>
                                <w:b/>
                                <w:bCs/>
                                <w:kern w:val="24"/>
                                <w:sz w:val="36"/>
                                <w:szCs w:val="36"/>
                                <w:lang w:bidi="ar-SY"/>
                              </w:rPr>
                            </w:pPr>
                            <w:r w:rsidRPr="00C46A93">
                              <w:rPr>
                                <w:rFonts w:ascii="Adobe Arabic" w:hAnsi="Adobe Arabic" w:cs="Adobe Arabic"/>
                                <w:b/>
                                <w:bCs/>
                                <w:kern w:val="24"/>
                                <w:sz w:val="36"/>
                                <w:szCs w:val="36"/>
                                <w:rtl/>
                                <w:lang w:bidi="ar-SY"/>
                              </w:rPr>
                              <w:t>طلب الدعم عند الحاجة</w:t>
                            </w:r>
                          </w:p>
                        </w:txbxContent>
                      </v:textbox>
                    </v:shape>
                  </v:group>
                  <v:group id="Group 1608692786" o:spid="_x0000_s2679" style="position:absolute;left:21092;top:14370;width:16733;height:17958" coordorigin="21092,14370" coordsize="16732,179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RqXhzIAAAA&#10;4wAAAA8AAAAAAAAAAAAAAAAAqgIAAGRycy9kb3ducmV2LnhtbFBLBQYAAAAABAAEAPoAAACfAwAA&#10;AAA=&#10;">
                    <v:shape id="Shape" o:spid="_x0000_s2680" style="position:absolute;left:26786;top:14370;width:5345;height:5384;visibility:visible;mso-wrap-style:square;v-text-anchor:middle" coordsize="20856,208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eGJckA&#10;AADjAAAADwAAAGRycy9kb3ducmV2LnhtbERPzUrDQBC+C32HZQre7MaASYzdljZUEfVi7aW3ITsm&#10;wexsurs20ad3BcHjfP+zXE+mF2dyvrOs4HqRgCCure64UXB4u78qQPiArLG3TAq+yMN6NbtYYqnt&#10;yK903odGxBD2JSpoQxhKKX3dkkG/sANx5N6tMxji6RqpHY4x3PQyTZJMGuw4NrQ4UNVS/bH/NArk&#10;6bStxuc03718V8Hhw3RzfNoqdTmfNncgAk3hX/znftRxfpYU2W2aFzn8/hQBkK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beGJckAAADjAAAADwAAAAAAAAAAAAAAAACYAgAA&#10;ZHJzL2Rvd25yZXYueG1sUEsFBgAAAAAEAAQA9QAAAI4DAAAAAA==&#10;" path="m7744,19739l1116,13112c-372,11624,-372,9232,1116,7743l7744,1116v1488,-1488,3880,-1488,5368,l19740,7743v1488,1489,1488,3881,,5369l13112,19739v-1470,1489,-3880,1489,-5368,xe" fillcolor="#168489" stroked="f" strokeweight="1pt">
                      <v:stroke miterlimit="4" joinstyle="miter"/>
                      <v:path arrowok="t" o:extrusionok="f" o:connecttype="custom" o:connectlocs="267286,269184;267286,269184;267286,269184;267286,269184" o:connectangles="0,90,180,270"/>
                    </v:shape>
                    <v:shape id="Shape" o:spid="_x0000_s2681" style="position:absolute;left:21092;top:18487;width:16733;height:13841;visibility:visible;mso-wrap-style:square;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iJ5MoA&#10;AADjAAAADwAAAGRycy9kb3ducmV2LnhtbESPQU/DMAyF70j8h8hIXBBLt0Mp3bIJISEmcWFlF25e&#10;4zUVjVMloSv/Hh+QONrv+b3Pm93sBzVRTH1gA8tFAYq4DbbnzsDx4+W+ApUyssUhMBn4oQS77fXV&#10;BmsbLnygqcmdkhBONRpwOY+11ql15DEtwkgs2jlEj1nG2Gkb8SLhftCroii1x56lweFIz47ar+bb&#10;G2heXXdqP6cjv/F7fxcOsVruT8bc3sxPa1CZ5vxv/rveW8Evi6p8XD1UAi0/yQL09h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L4ieTKAAAA4wAAAA8AAAAAAAAAAAAAAAAAmAIA&#10;AGRycy9kb3ducmV2LnhtbFBLBQYAAAAABAAEAPUAAACPAwAAA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836603,692057;836603,692057;836603,692057;836603,692057" o:connectangles="0,90,180,270"/>
                    </v:shape>
                    <v:shape id="TextBox 422" o:spid="_x0000_s2682" type="#_x0000_t202" style="position:absolute;left:25326;top:21873;width:8922;height:79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8CisgA&#10;AADjAAAADwAAAGRycy9kb3ducmV2LnhtbERPX0vDMBB/F/Ydwg18c6l9qF1dNkbpYIII7RR8PJqz&#10;LWsupcm2+O2NIPh4v/+32QUziivNbrCs4HGVgCBurR64U/B+OjzkIJxH1jhaJgXf5GC3XdxtsND2&#10;xjVdG9+JGMKuQAW991MhpWt7MuhWdiKO3JedDfp4zp3UM95iuBllmiSZNDhwbOhxorKn9txcjILP&#10;tOqq8FbvP/jltQ7nqjyVl0ap+2XYP4PwFPy/+M991HF+luTZOn3K1/D7UwRAb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CnwKKyAAAAOMAAAAPAAAAAAAAAAAAAAAAAJgCAABk&#10;cnMvZG93bnJldi54bWxQSwUGAAAAAAQABAD1AAAAjQMAAAAA&#10;" filled="f" stroked="f">
                      <v:textbox inset="0,,0">
                        <w:txbxContent>
                          <w:p w:rsidR="005345A8" w:rsidRDefault="005345A8" w:rsidP="00C46A93">
                            <w:pPr>
                              <w:bidi w:val="0"/>
                              <w:jc w:val="center"/>
                              <w:rPr>
                                <w:rFonts w:ascii="Adobe Arabic" w:hAnsi="Adobe Arabic" w:cs="Adobe Arabic"/>
                                <w:b/>
                                <w:bCs/>
                                <w:kern w:val="24"/>
                                <w:sz w:val="36"/>
                                <w:szCs w:val="36"/>
                                <w:lang w:bidi="ar-SY"/>
                              </w:rPr>
                            </w:pPr>
                            <w:r w:rsidRPr="00C46A93">
                              <w:rPr>
                                <w:rFonts w:ascii="Adobe Arabic" w:hAnsi="Adobe Arabic" w:cs="Adobe Arabic"/>
                                <w:b/>
                                <w:bCs/>
                                <w:kern w:val="24"/>
                                <w:sz w:val="36"/>
                                <w:szCs w:val="36"/>
                                <w:rtl/>
                                <w:lang w:bidi="ar-SY"/>
                              </w:rPr>
                              <w:t>الاستفادة من الإجازات</w:t>
                            </w:r>
                          </w:p>
                        </w:txbxContent>
                      </v:textbox>
                    </v:shape>
                  </v:group>
                  <v:group id="Group 1608692790" o:spid="_x0000_s2683" style="position:absolute;left:35127;top:14370;width:16732;height:17958" coordorigin="35127,14370" coordsize="16732,179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RFvUu&#10;zAAAAOMAAAAPAAAAAAAAAAAAAAAAAKoCAABkcnMvZG93bnJldi54bWxQSwUGAAAAAAQABAD6AAAA&#10;owMAAAAA&#10;">
                    <v:shape id="Shape" o:spid="_x0000_s2684" style="position:absolute;left:40820;top:14370;width:5346;height:5384;visibility:visible;mso-wrap-style:square;v-text-anchor:middle" coordsize="20856,208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stF8kA&#10;AADjAAAADwAAAGRycy9kb3ducmV2LnhtbERPzU7CQBC+k/gOmzHxBluaWKCwEGnEGPUicOE26Y5t&#10;Y3e27C60+vSuiYnH+f5ntRlMK67kfGNZwXSSgCAurW64UnA87MZzED4ga2wtk4Iv8rBZ34xWmGvb&#10;8ztd96ESMYR9jgrqELpcSl/WZNBPbEccuQ/rDIZ4ukpqh30MN61MkySTBhuODTV2VNRUfu4vRoE8&#10;n7dF/5rOHt++i+Dwabg/vWyVursdHpYgAg3hX/znftZxfpbMs0U6W0zh96cIgFz/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MstF8kAAADjAAAADwAAAAAAAAAAAAAAAACYAgAA&#10;ZHJzL2Rvd25yZXYueG1sUEsFBgAAAAAEAAQA9QAAAI4DAAAA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86,269184;267286,269184;267286,269184;267286,269184" o:connectangles="0,90,180,270"/>
                    </v:shape>
                    <v:shape id="Shape" o:spid="_x0000_s2685" style="position:absolute;left:35127;top:18487;width:16732;height:13841;visibility:visible;mso-wrap-style:square;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ko08gA&#10;AADjAAAADwAAAGRycy9kb3ducmV2LnhtbERPT0vDMBS/C36H8IRdxKXroXZ12RgD2cCLq7t4e2ve&#10;mrLmpSSxq9/eCILH9/v/VpvJ9mIkHzrHChbzDARx43THrYLTx+tTCSJEZI29Y1LwTQE26/u7FVba&#10;3fhIYx1bkUI4VKjAxDhUUobGkMUwdwNx4i7OW4zp9K3UHm8p3PYyz7JCWuw4NRgcaGeoudZfVkG9&#10;N+25+RxP/Mbv3aM7+nJxOCs1e5i2LyAiTfFf/Oc+6DS/yMpimT8vc/j9KQEg1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mySjTyAAAAOMAAAAPAAAAAAAAAAAAAAAAAJgCAABk&#10;cnMvZG93bnJldi54bWxQSwUGAAAAAAQABAD1AAAAjQMAA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604,692057;836604,692057;836604,692057;836604,692057" o:connectangles="0,90,180,270"/>
                    </v:shape>
                    <v:shape id="TextBox 19" o:spid="_x0000_s2686" type="#_x0000_t202" style="position:absolute;left:38824;top:22574;width:9556;height:64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6jvcgA&#10;AADjAAAADwAAAGRycy9kb3ducmV2LnhtbERPX0vDMBB/F/wO4QTfXGoHdavLxigdKIjQbgMfj+Zs&#10;y5pLabItfnsjCHu83/9bbYIZxIUm11tW8DxLQBA3VvfcKjjsd08LEM4jaxwsk4IfcrBZ39+tMNf2&#10;yhVdat+KGMIuRwWd92MupWs6MuhmdiSO3LedDPp4Tq3UE15juBlkmiSZNNhzbOhwpKKj5lSfjYKv&#10;tGzL8Fltj/z+UYVTWeyLc63U40PYvoLwFPxN/O9+03F+liyyZfqynMPfTxEAuf4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mrqO9yAAAAOMAAAAPAAAAAAAAAAAAAAAAAJgCAABk&#10;cnMvZG93bnJldi54bWxQSwUGAAAAAAQABAD1AAAAjQMAAAAA&#10;" filled="f" stroked="f">
                      <v:textbox inset="0,,0">
                        <w:txbxContent>
                          <w:p w:rsidR="005345A8" w:rsidRDefault="005345A8" w:rsidP="00C46A93">
                            <w:pPr>
                              <w:bidi w:val="0"/>
                              <w:jc w:val="center"/>
                              <w:rPr>
                                <w:rFonts w:ascii="Adobe Arabic" w:hAnsi="Adobe Arabic" w:cs="Adobe Arabic"/>
                                <w:b/>
                                <w:bCs/>
                                <w:kern w:val="24"/>
                                <w:sz w:val="36"/>
                                <w:szCs w:val="36"/>
                                <w:lang w:bidi="ar-SY"/>
                              </w:rPr>
                            </w:pPr>
                            <w:r w:rsidRPr="00C46A93">
                              <w:rPr>
                                <w:rFonts w:ascii="Adobe Arabic" w:hAnsi="Adobe Arabic" w:cs="Adobe Arabic"/>
                                <w:b/>
                                <w:bCs/>
                                <w:kern w:val="24"/>
                                <w:sz w:val="36"/>
                                <w:szCs w:val="36"/>
                                <w:rtl/>
                                <w:lang w:bidi="ar-SY"/>
                              </w:rPr>
                              <w:t>تعلم قول "لا"</w:t>
                            </w:r>
                          </w:p>
                        </w:txbxContent>
                      </v:textbox>
                    </v:shape>
                  </v:group>
                  <v:shape id="TextBox 453" o:spid="_x0000_s2687" type="#_x0000_t202" style="position:absolute;left:40992;top:15361;width:5163;height:37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7aXMYA&#10;AADjAAAADwAAAGRycy9kb3ducmV2LnhtbERPS0/DMAy+I/EfIiNxY8kmKFu3bJp4SDtwYZS71XhN&#10;ReNUjVm7f0+QkDj6e3uzm0KnzjSkNrKF+cyAIq6ja7mxUH283i1BJUF22EUmCxdKsNteX22wdHHk&#10;dzofpVE5hFOJFrxIX2qdak8B0yz2xJk7xSGg5HNotBtwzOGh0wtjCh2w5dzgsacnT/XX8TtYEHH7&#10;+aV6CenwOb09j97UD1hZe3sz7deghCb5F/+5Dy7PL8yyWC0eV/fw+1MGQG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Y7aXMYAAADjAAAADwAAAAAAAAAAAAAAAACYAgAAZHJz&#10;L2Rvd25yZXYueG1sUEsFBgAAAAAEAAQA9QAAAIsDAAAAAA==&#10;" filled="f" stroked="f">
                    <v:textbox style="mso-fit-shape-to-text:t">
                      <w:txbxContent>
                        <w:p w:rsidR="005345A8" w:rsidRDefault="005345A8" w:rsidP="00C46A93">
                          <w:pPr>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05</w:t>
                          </w:r>
                        </w:p>
                      </w:txbxContent>
                    </v:textbox>
                  </v:shape>
                  <v:shape id="TextBox 454" o:spid="_x0000_s2688" type="#_x0000_t202" style="position:absolute;left:26784;top:15361;width:5169;height:37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J/x8YA&#10;AADjAAAADwAAAGRycy9kb3ducmV2LnhtbERPS2vDMAy+D/YfjAq7rXYLzdqsbil7QA+7rMvuItbi&#10;0FgOsdak/34eDHbU99Z2P4VOXWhIbWQLi7kBRVxH13Jjofp4vV+DSoLssItMFq6UYL+7vdli6eLI&#10;73Q5SaNyCKcSLXiRvtQ61Z4CpnnsiTP3FYeAks+h0W7AMYeHTi+NKXTAlnODx56ePNXn03ewIOIO&#10;i2v1EtLxc3p7Hr2pV1hZezebDo+ghCb5F/+5jy7PL8y62CwfNiv4/SkDoH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sJ/x8YAAADjAAAADwAAAAAAAAAAAAAAAACYAgAAZHJz&#10;L2Rvd25yZXYueG1sUEsFBgAAAAAEAAQA9QAAAIsDAAAAAA==&#10;" filled="f" stroked="f">
                    <v:textbox style="mso-fit-shape-to-text:t">
                      <w:txbxContent>
                        <w:p w:rsidR="005345A8" w:rsidRDefault="005345A8" w:rsidP="00C46A93">
                          <w:pPr>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06</w:t>
                          </w:r>
                        </w:p>
                      </w:txbxContent>
                    </v:textbox>
                  </v:shape>
                  <v:shape id="TextBox 455" o:spid="_x0000_s2689" type="#_x0000_t202" style="position:absolute;left:12859;top:15361;width:5169;height:37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hsMUA&#10;AADjAAAADwAAAGRycy9kb3ducmV2LnhtbERPzUrDQBC+C77DMoI3u9uCsY3dlqIWevBiG+9DdswG&#10;s7MhOzbp23cFweN8/7PeTqFTZxpSG9nCfGZAEdfRtdxYqE77hyWoJMgOu8hk4UIJtpvbmzWWLo78&#10;QeejNCqHcCrRghfpS61T7SlgmsWeOHNfcQgo+Rwa7QYcc3jo9MKYQgdsOTd47OnFU/19/AkWRNxu&#10;fqneQjp8Tu+vozf1I1bW3t9Nu2dQQpP8i//cB5fnF2ZZrBZPqwJ+f8oA6M0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EOGwxQAAAOMAAAAPAAAAAAAAAAAAAAAAAJgCAABkcnMv&#10;ZG93bnJldi54bWxQSwUGAAAAAAQABAD1AAAAigMAAAAA&#10;" filled="f" stroked="f">
                    <v:textbox style="mso-fit-shape-to-text:t">
                      <w:txbxContent>
                        <w:p w:rsidR="005345A8" w:rsidRDefault="005345A8" w:rsidP="00C46A93">
                          <w:pPr>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07</w:t>
                          </w:r>
                        </w:p>
                      </w:txbxContent>
                    </v:textbox>
                  </v:shape>
                </v:group>
                <w10:wrap anchorx="page"/>
                <w10:anchorlock/>
              </v:group>
            </w:pict>
          </mc:Fallback>
        </mc:AlternateContent>
      </w:r>
    </w:p>
    <w:p w:rsidR="007C6591" w:rsidRPr="00DD2A38" w:rsidRDefault="007C6591" w:rsidP="00084372">
      <w:r w:rsidRPr="00C46A93">
        <w:rPr>
          <w:color w:val="168489"/>
          <w:rtl/>
        </w:rPr>
        <w:t>1.إدارة الوقت بفعالية</w:t>
      </w:r>
      <w:r w:rsidRPr="00C46A93">
        <w:rPr>
          <w:rFonts w:hint="cs"/>
          <w:color w:val="168489"/>
          <w:rtl/>
        </w:rPr>
        <w:t>:</w:t>
      </w:r>
      <w:r>
        <w:rPr>
          <w:rFonts w:hint="cs"/>
          <w:rtl/>
        </w:rPr>
        <w:t xml:space="preserve"> </w:t>
      </w:r>
      <w:r w:rsidRPr="00DD2A38">
        <w:rPr>
          <w:rtl/>
        </w:rPr>
        <w:t>ضع جدولا</w:t>
      </w:r>
      <w:r>
        <w:rPr>
          <w:rFonts w:hint="cs"/>
          <w:rtl/>
        </w:rPr>
        <w:t>ً</w:t>
      </w:r>
      <w:r w:rsidRPr="00DD2A38">
        <w:rPr>
          <w:rtl/>
        </w:rPr>
        <w:t xml:space="preserve"> يوميا</w:t>
      </w:r>
      <w:r>
        <w:rPr>
          <w:rFonts w:hint="cs"/>
          <w:rtl/>
        </w:rPr>
        <w:t>ً</w:t>
      </w:r>
      <w:r w:rsidRPr="00DD2A38">
        <w:rPr>
          <w:rtl/>
        </w:rPr>
        <w:t xml:space="preserve"> يحدد أوقات العمل وأوقات الاستراحة.</w:t>
      </w:r>
      <w:r>
        <w:rPr>
          <w:rFonts w:hint="cs"/>
          <w:rtl/>
        </w:rPr>
        <w:t xml:space="preserve"> و</w:t>
      </w:r>
      <w:r w:rsidRPr="00DD2A38">
        <w:rPr>
          <w:rtl/>
        </w:rPr>
        <w:t>حدد أولوياتك ورك</w:t>
      </w:r>
      <w:r>
        <w:rPr>
          <w:rFonts w:hint="cs"/>
          <w:rtl/>
        </w:rPr>
        <w:t>ّ</w:t>
      </w:r>
      <w:r w:rsidRPr="00DD2A38">
        <w:rPr>
          <w:rtl/>
        </w:rPr>
        <w:t xml:space="preserve">ز على المهام الأكثر أهمية لتجنب الإرهاق.  </w:t>
      </w:r>
    </w:p>
    <w:p w:rsidR="007C6591" w:rsidRPr="00DD2A38" w:rsidRDefault="007C6591" w:rsidP="00084372">
      <w:r w:rsidRPr="00C46A93">
        <w:rPr>
          <w:color w:val="168489"/>
          <w:rtl/>
        </w:rPr>
        <w:t>2.تحديد حدود واضحة</w:t>
      </w:r>
      <w:r w:rsidRPr="00C46A93">
        <w:rPr>
          <w:rFonts w:hint="cs"/>
          <w:color w:val="168489"/>
          <w:rtl/>
        </w:rPr>
        <w:t>:</w:t>
      </w:r>
      <w:r>
        <w:rPr>
          <w:rFonts w:hint="cs"/>
          <w:rtl/>
        </w:rPr>
        <w:t xml:space="preserve"> </w:t>
      </w:r>
      <w:r w:rsidRPr="00DD2A38">
        <w:rPr>
          <w:rtl/>
        </w:rPr>
        <w:t xml:space="preserve">امنع تداخل العمل مع الحياة الشخصية بوضع حدود واضحة، مثل عدم الرد على رسائل العمل بعد ساعات الدوام.  </w:t>
      </w:r>
    </w:p>
    <w:p w:rsidR="007C6591" w:rsidRPr="00DD2A38" w:rsidRDefault="007C6591" w:rsidP="00084372">
      <w:r w:rsidRPr="00C46A93">
        <w:rPr>
          <w:color w:val="168489"/>
          <w:rtl/>
        </w:rPr>
        <w:t>3.أخذ فترات راحة منتظمة</w:t>
      </w:r>
      <w:r w:rsidRPr="00C46A93">
        <w:rPr>
          <w:rFonts w:hint="cs"/>
          <w:color w:val="168489"/>
          <w:rtl/>
        </w:rPr>
        <w:t>:</w:t>
      </w:r>
      <w:r>
        <w:rPr>
          <w:rFonts w:hint="cs"/>
          <w:rtl/>
        </w:rPr>
        <w:t xml:space="preserve"> </w:t>
      </w:r>
      <w:r w:rsidRPr="00DD2A38">
        <w:rPr>
          <w:rtl/>
        </w:rPr>
        <w:t>خصص وقتا</w:t>
      </w:r>
      <w:r>
        <w:rPr>
          <w:rFonts w:hint="cs"/>
          <w:rtl/>
        </w:rPr>
        <w:t>ً</w:t>
      </w:r>
      <w:r w:rsidRPr="00DD2A38">
        <w:rPr>
          <w:rtl/>
        </w:rPr>
        <w:t xml:space="preserve"> خلال اليوم للاستراحة والاسترخاء، حتى أثناء أوقات العمل.  </w:t>
      </w:r>
    </w:p>
    <w:p w:rsidR="007C6591" w:rsidRPr="00DD2A38" w:rsidRDefault="007C6591" w:rsidP="00084372">
      <w:r w:rsidRPr="00C46A93">
        <w:rPr>
          <w:color w:val="168489"/>
          <w:rtl/>
        </w:rPr>
        <w:lastRenderedPageBreak/>
        <w:t>4.ممارسة الأنشطة الترفيهية والهوايات</w:t>
      </w:r>
      <w:r w:rsidRPr="00C46A93">
        <w:rPr>
          <w:rFonts w:hint="cs"/>
          <w:color w:val="168489"/>
          <w:rtl/>
        </w:rPr>
        <w:t>:</w:t>
      </w:r>
      <w:r>
        <w:rPr>
          <w:rFonts w:hint="cs"/>
          <w:rtl/>
        </w:rPr>
        <w:t xml:space="preserve"> </w:t>
      </w:r>
      <w:r w:rsidRPr="00DD2A38">
        <w:rPr>
          <w:rtl/>
        </w:rPr>
        <w:t>خصص وقتا</w:t>
      </w:r>
      <w:r>
        <w:rPr>
          <w:rFonts w:hint="cs"/>
          <w:rtl/>
        </w:rPr>
        <w:t>ً</w:t>
      </w:r>
      <w:r w:rsidRPr="00DD2A38">
        <w:rPr>
          <w:rtl/>
        </w:rPr>
        <w:t xml:space="preserve"> لأنشطة تُحبها خارج العمل، مثل الرياضة، القراءة، أو قضاء الوقت مع العائلة.  </w:t>
      </w:r>
    </w:p>
    <w:p w:rsidR="007C6591" w:rsidRPr="00DD2A38" w:rsidRDefault="007C6591" w:rsidP="00084372">
      <w:r w:rsidRPr="00C46A93">
        <w:rPr>
          <w:color w:val="168489"/>
          <w:rtl/>
        </w:rPr>
        <w:t>5.تعلم قول "لا"</w:t>
      </w:r>
      <w:r w:rsidRPr="00C46A93">
        <w:rPr>
          <w:rFonts w:hint="cs"/>
          <w:color w:val="168489"/>
          <w:rtl/>
        </w:rPr>
        <w:t xml:space="preserve">: </w:t>
      </w:r>
      <w:r w:rsidRPr="00DD2A38">
        <w:rPr>
          <w:rtl/>
        </w:rPr>
        <w:t xml:space="preserve">لا تقبل مهام إضافية تفوق قدراتك أو تؤثر على وقتك الشخصي.  </w:t>
      </w:r>
    </w:p>
    <w:p w:rsidR="007C6591" w:rsidRPr="00DD2A38" w:rsidRDefault="007C6591" w:rsidP="00084372">
      <w:r w:rsidRPr="00C46A93">
        <w:rPr>
          <w:color w:val="168489"/>
          <w:rtl/>
        </w:rPr>
        <w:t>6.الاستفادة من الإجازات</w:t>
      </w:r>
      <w:r w:rsidRPr="00C46A93">
        <w:rPr>
          <w:rFonts w:hint="cs"/>
          <w:color w:val="168489"/>
          <w:rtl/>
        </w:rPr>
        <w:t>:</w:t>
      </w:r>
      <w:r>
        <w:rPr>
          <w:rFonts w:hint="cs"/>
          <w:rtl/>
        </w:rPr>
        <w:t xml:space="preserve"> </w:t>
      </w:r>
      <w:r w:rsidRPr="00DD2A38">
        <w:rPr>
          <w:rtl/>
        </w:rPr>
        <w:t xml:space="preserve">خذ إجازات منتظمة لتجديد طاقتك والابتعاد عن ضغوط العمل.  </w:t>
      </w:r>
    </w:p>
    <w:p w:rsidR="007C6591" w:rsidRPr="00DD2A38" w:rsidRDefault="007C6591" w:rsidP="00084372">
      <w:r w:rsidRPr="00C46A93">
        <w:rPr>
          <w:color w:val="168489"/>
          <w:rtl/>
        </w:rPr>
        <w:t>7.طلب الدعم عند الحاجة</w:t>
      </w:r>
      <w:r w:rsidRPr="00C46A93">
        <w:rPr>
          <w:rFonts w:hint="cs"/>
          <w:color w:val="168489"/>
          <w:rtl/>
        </w:rPr>
        <w:t>:</w:t>
      </w:r>
      <w:r>
        <w:rPr>
          <w:rFonts w:hint="cs"/>
          <w:rtl/>
        </w:rPr>
        <w:t xml:space="preserve"> </w:t>
      </w:r>
      <w:r w:rsidRPr="00DD2A38">
        <w:rPr>
          <w:rtl/>
        </w:rPr>
        <w:t xml:space="preserve">تحدث مع مديرك، زملائك، أو عائلتك إذا شعرت بأنك غير قادر على إدارة الضغوط بمفردك.  </w:t>
      </w:r>
    </w:p>
    <w:p w:rsidR="007C6591" w:rsidRPr="00DD2A38" w:rsidRDefault="005345A8" w:rsidP="00084372">
      <w:hyperlink r:id="rId160" w:history="1">
        <w:r w:rsidR="007C6591" w:rsidRPr="005345A8">
          <w:rPr>
            <w:rStyle w:val="Hyperlink"/>
            <w:rFonts w:hint="cs"/>
            <w:rtl/>
          </w:rPr>
          <w:t>ختاماً</w:t>
        </w:r>
      </w:hyperlink>
      <w:r w:rsidR="007C6591">
        <w:rPr>
          <w:rFonts w:hint="cs"/>
          <w:rtl/>
        </w:rPr>
        <w:t xml:space="preserve">، </w:t>
      </w:r>
      <w:r w:rsidR="007C6591" w:rsidRPr="00DD2A38">
        <w:rPr>
          <w:rtl/>
        </w:rPr>
        <w:t>تحقيق التوازن بين الحياة المهنية والشخصية ليس رفاهية، بل ضرورة للحفاظ على الصحة النفسية والجسدية. عندما يُحقق الشخص هذا التوازن، يصبح أكثر قدرة على مواجهة تحديات الحياة والعمل بكفاءة وسعادة. لذلك، يجب أن تكون هناك خطوات واعية من الأفراد والمؤسسات لتحقيق هذا الهدف، مما ينعكس إيجابيا</w:t>
      </w:r>
      <w:r w:rsidR="007C6591">
        <w:rPr>
          <w:rFonts w:hint="cs"/>
          <w:rtl/>
        </w:rPr>
        <w:t>ً</w:t>
      </w:r>
      <w:r w:rsidR="007C6591" w:rsidRPr="00DD2A38">
        <w:rPr>
          <w:rtl/>
        </w:rPr>
        <w:t xml:space="preserve"> على جودة الحياة والإنتاجية.</w:t>
      </w:r>
    </w:p>
    <w:p w:rsidR="007C6591" w:rsidRDefault="00084372" w:rsidP="00084372">
      <w:pPr>
        <w:rPr>
          <w:rtl/>
        </w:rPr>
      </w:pPr>
      <w:r w:rsidRPr="002A078C">
        <w:rPr>
          <w:rFonts w:ascii="Sakkal Majalla" w:hAnsi="Sakkal Majalla"/>
          <w:noProof/>
          <w:color w:val="002060"/>
          <w:sz w:val="34"/>
        </w:rPr>
        <mc:AlternateContent>
          <mc:Choice Requires="wpg">
            <w:drawing>
              <wp:inline distT="0" distB="0" distL="0" distR="0" wp14:anchorId="31C76719" wp14:editId="223A43FD">
                <wp:extent cx="5731510" cy="895350"/>
                <wp:effectExtent l="0" t="0" r="21590" b="19050"/>
                <wp:docPr id="2102"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103"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104" name="مجموعة 39"/>
                        <wpg:cNvGrpSpPr/>
                        <wpg:grpSpPr>
                          <a:xfrm>
                            <a:off x="0" y="0"/>
                            <a:ext cx="5731510" cy="895350"/>
                            <a:chOff x="0" y="0"/>
                            <a:chExt cx="5878196" cy="918845"/>
                          </a:xfrm>
                        </wpg:grpSpPr>
                        <wpg:grpSp>
                          <wpg:cNvPr id="2105" name="مجموعة 40"/>
                          <wpg:cNvGrpSpPr/>
                          <wpg:grpSpPr>
                            <a:xfrm>
                              <a:off x="0" y="0"/>
                              <a:ext cx="5878196" cy="918845"/>
                              <a:chOff x="0" y="0"/>
                              <a:chExt cx="6240348" cy="919070"/>
                            </a:xfrm>
                          </wpg:grpSpPr>
                          <wpg:grpSp>
                            <wpg:cNvPr id="2106" name="مجموعة 41"/>
                            <wpg:cNvGrpSpPr/>
                            <wpg:grpSpPr>
                              <a:xfrm>
                                <a:off x="0" y="169208"/>
                                <a:ext cx="5433072" cy="580613"/>
                                <a:chOff x="0" y="169208"/>
                                <a:chExt cx="5433072" cy="580613"/>
                              </a:xfrm>
                            </wpg:grpSpPr>
                            <wps:wsp>
                              <wps:cNvPr id="210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08"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09"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10" name="مربع نص 41"/>
                          <wps:cNvSpPr txBox="1"/>
                          <wps:spPr>
                            <a:xfrm>
                              <a:off x="204484" y="256985"/>
                              <a:ext cx="4616071" cy="387740"/>
                            </a:xfrm>
                            <a:prstGeom prst="rect">
                              <a:avLst/>
                            </a:prstGeom>
                            <a:noFill/>
                          </wps:spPr>
                          <wps:txbx>
                            <w:txbxContent>
                              <w:p w:rsidR="005345A8" w:rsidRPr="00C46A93" w:rsidRDefault="005345A8" w:rsidP="00C46A93">
                                <w:pPr>
                                  <w:rPr>
                                    <w:rFonts w:eastAsia="Calibri" w:hAnsi="Adobe Arabic" w:cs="Adobe Arabic"/>
                                    <w:b/>
                                    <w:bCs/>
                                    <w:color w:val="FFFFFF"/>
                                    <w:kern w:val="24"/>
                                    <w:sz w:val="36"/>
                                    <w:szCs w:val="36"/>
                                    <w:lang w:bidi="ar-EG"/>
                                  </w:rPr>
                                </w:pPr>
                                <w:r w:rsidRPr="00C46A93">
                                  <w:rPr>
                                    <w:rFonts w:eastAsia="Calibri" w:hAnsi="Adobe Arabic" w:cs="Adobe Arabic"/>
                                    <w:b/>
                                    <w:bCs/>
                                    <w:color w:val="FFFFFF"/>
                                    <w:kern w:val="24"/>
                                    <w:sz w:val="36"/>
                                    <w:szCs w:val="36"/>
                                    <w:rtl/>
                                    <w:lang w:bidi="ar-EG"/>
                                  </w:rPr>
                                  <w:t>كيفية إدارة الوقت بشكل فعّال لتحقيق التوازن</w:t>
                                </w:r>
                              </w:p>
                            </w:txbxContent>
                          </wps:txbx>
                          <wps:bodyPr wrap="square" rtlCol="1">
                            <a:spAutoFit/>
                          </wps:bodyPr>
                        </wps:wsp>
                      </wpg:grpSp>
                    </wpg:wgp>
                  </a:graphicData>
                </a:graphic>
              </wp:inline>
            </w:drawing>
          </mc:Choice>
          <mc:Fallback>
            <w:pict>
              <v:group id="_x0000_s269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">
                <v:shape id="صورة 38" o:spid="_x0000_s2691"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g0rXzFAAAA3QAAAA8AAABkcnMvZG93bnJldi54bWxEj8FqwzAQRO+F/oPYQm6NHBtCcKOEEFzo&#10;pTR2Cr0u1tYytVaupdrO31eBQI7DzLxhtvvZdmKkwbeOFayWCQji2umWGwWf59fnDQgfkDV2jknB&#10;hTzsd48PW8y1m7iksQqNiBD2OSowIfS5lL42ZNEvXU8cvW83WAxRDo3UA04RbjuZJslaWmw5Lhjs&#10;6Wio/qn+rIKsGOciO368+y/Tn38re2h9eVJq8TQfXkAEmsM9fGu/aQXpKsng+iY+Abn7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INK18xQAAAN0AAAAPAAAAAAAAAAAAAAAA&#10;AJ8CAABkcnMvZG93bnJldi54bWxQSwUGAAAAAAQABAD3AAAAkQMAAAAA&#10;">
                  <v:imagedata r:id="rId67" o:title=""/>
                </v:shape>
                <v:group id="مجموعة 39" o:spid="_x0000_s269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yod7MUAAADdAAAADwAAAGRycy9kb3ducmV2LnhtbESPQYvCMBSE78L+h/AW&#10;vGlaVxepRhHZFQ8iqAvi7dE822LzUppsW/+9EQSPw8x8w8yXnSlFQ7UrLCuIhxEI4tTqgjMFf6ff&#10;wRSE88gaS8uk4E4OlouP3hwTbVs+UHP0mQgQdgkqyL2vEildmpNBN7QVcfCutjbog6wzqWtsA9yU&#10;chRF39JgwWEhx4rWOaW3479RsGmxXX3FP83udl3fL6fJ/ryLSan+Z7eagfDU+Xf41d5qBaM4GsP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8qHezFAAAA3QAA&#10;AA8AAAAAAAAAAAAAAAAAqgIAAGRycy9kb3ducmV2LnhtbFBLBQYAAAAABAAEAPoAAACcAwAAAAA=&#10;">
                  <v:group id="مجموعة 40" o:spid="_x0000_s269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BmuHfFAAAA3QAA&#10;AA8AAAAAAAAAAAAAAAAAqgIAAGRycy9kb3ducmV2LnhtbFBLBQYAAAAABAAEAPoAAACcAwAAAAA=&#10;">
                    <v:group id="مجموعة 41" o:spid="_x0000_s269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C0JgDFAAAA3QAA&#10;AA8AAAAAAAAAAAAAAAAAqgIAAGRycy9kb3ducmV2LnhtbFBLBQYAAAAABAAEAPoAAACcAwAAAAA=&#10;">
                      <v:shape id="شكل حر 42" o:spid="_x0000_s269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6M3sQA&#10;AADdAAAADwAAAGRycy9kb3ducmV2LnhtbESPwW7CMBBE75X4B2uReit2KGpQwCCEWpUDlwIfsIqX&#10;OBCv09iF9O8xEhLH0cy80cyXvWvEhbpQe9aQjRQI4tKbmisNh/3X2xREiMgGG8+k4Z8CLBeDlzkW&#10;xl/5hy67WIkE4VCgBhtjW0gZSksOw8i3xMk7+s5hTLKrpOnwmuCukWOlPqTDmtOCxZbWlsrz7s9p&#10;MGry6Sb5d07r361Vp8zE87vR+nXYr2YgIvXxGX60N0bDOFM53N+kJyA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1ejN7EAAAA3QAAAA8AAAAAAAAAAAAAAAAAmAIAAGRycy9k&#10;b3ducmV2LnhtbFBLBQYAAAAABAAEAPUAAACJAw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69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Jsy8MA&#10;AADdAAAADwAAAGRycy9kb3ducmV2LnhtbERPy2oCMRTdF/oP4Rbc1cRZ2DIaRQsWsS7qA91eJteZ&#10;weRmmERn/HuzKHR5OO/pvHdW3KkNtWcNo6ECQVx4U3Op4XhYvX+CCBHZoPVMGh4UYD57fZlibnzH&#10;O7rvYylSCIccNVQxNrmUoajIYRj6hjhxF986jAm2pTQtdincWZkpNZYOa04NFTb0VVFx3d+cho/f&#10;1a0L3+PDZnmy21rZ8yL7Ya0Hb/1iAiJSH//Ff+610ZCNVJqb3qQnIG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HJsy8MAAADdAAAADwAAAAAAAAAAAAAAAACYAgAAZHJzL2Rv&#10;d25yZXYueG1sUEsFBgAAAAAEAAQA9QAAAIgDAAAAAA==&#10;" fillcolor="#168489" stroked="f" strokeweight="1pt">
                        <v:stroke joinstyle="miter"/>
                      </v:roundrect>
                    </v:group>
                    <v:oval id="شكل بيضاوي 44" o:spid="_x0000_s269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LGOcUA&#10;AADdAAAADwAAAGRycy9kb3ducmV2LnhtbESPUWvCMBSF3wX/Q7jC3jStDzI70zIGYyKMYfQH3DXX&#10;ptrcdE2m3b9fBgMfD+ec73A21eg6caUhtJ4V5IsMBHHtTcuNguPhdf4IIkRkg51nUvBDAapyOtlg&#10;YfyN93TVsREJwqFABTbGvpAy1JYchoXviZN38oPDmOTQSDPgLcFdJ5dZtpIOW04LFnt6sVRf9LdT&#10;oMeD/ng7NdK/a7v7zM/+y+23Sj3MxucnEJHGeA//t7dGwTLP1vD3Jj0BWf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AsY5xQAAAN0AAAAPAAAAAAAAAAAAAAAAAJgCAABkcnMv&#10;ZG93bnJldi54bWxQSwUGAAAAAAQABAD1AAAAigMAAAAA&#10;" filled="f" strokecolor="#a5a5a5 [2092]" strokeweight="1pt">
                      <v:stroke joinstyle="miter"/>
                    </v:oval>
                  </v:group>
                  <v:shape id="مربع نص 41" o:spid="_x0000_s2698" type="#_x0000_t202" style="position:absolute;left:2044;top:2569;width:46161;height:38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aRxL8A&#10;AADdAAAADwAAAGRycy9kb3ducmV2LnhtbERPTWvCQBC9F/wPywjedBPBIqmrSG3Bg5dqvA/ZaTY0&#10;Oxuyo4n/3j0IPT7e92Y3+lbdqY9NYAP5IgNFXAXbcG2gvHzP16CiIFtsA5OBB0XYbSdvGyxsGPiH&#10;7mepVQrhWKABJ9IVWsfKkce4CB1x4n5D71ES7GttexxSuG/1MsvetceGU4PDjj4dVX/nmzcgYvf5&#10;o/zy8XgdT4fBZdUKS2Nm03H/AUpolH/xy320BpZ5nvanN+kJ6O0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uxpHEvwAAAN0AAAAPAAAAAAAAAAAAAAAAAJgCAABkcnMvZG93bnJl&#10;di54bWxQSwUGAAAAAAQABAD1AAAAhAMAAAAA&#10;" filled="f" stroked="f">
                    <v:textbox style="mso-fit-shape-to-text:t">
                      <w:txbxContent>
                        <w:p w:rsidR="005345A8" w:rsidRPr="00C46A93" w:rsidRDefault="005345A8" w:rsidP="00C46A93">
                          <w:pPr>
                            <w:rPr>
                              <w:rFonts w:eastAsia="Calibri" w:hAnsi="Adobe Arabic" w:cs="Adobe Arabic"/>
                              <w:b/>
                              <w:bCs/>
                              <w:color w:val="FFFFFF"/>
                              <w:kern w:val="24"/>
                              <w:sz w:val="36"/>
                              <w:szCs w:val="36"/>
                              <w:lang w:bidi="ar-EG"/>
                            </w:rPr>
                          </w:pPr>
                          <w:r w:rsidRPr="00C46A93">
                            <w:rPr>
                              <w:rFonts w:eastAsia="Calibri" w:hAnsi="Adobe Arabic" w:cs="Adobe Arabic"/>
                              <w:b/>
                              <w:bCs/>
                              <w:color w:val="FFFFFF"/>
                              <w:kern w:val="24"/>
                              <w:sz w:val="36"/>
                              <w:szCs w:val="36"/>
                              <w:rtl/>
                              <w:lang w:bidi="ar-EG"/>
                            </w:rPr>
                            <w:t>كيفية إدارة الوقت بشكل فعّال لتحقيق التوازن</w:t>
                          </w:r>
                        </w:p>
                      </w:txbxContent>
                    </v:textbox>
                  </v:shape>
                </v:group>
                <w10:wrap anchorx="page"/>
                <w10:anchorlock/>
              </v:group>
            </w:pict>
          </mc:Fallback>
        </mc:AlternateContent>
      </w:r>
    </w:p>
    <w:p w:rsidR="007C6591" w:rsidRPr="00DD2A38" w:rsidRDefault="007C6591" w:rsidP="00084372">
      <w:r w:rsidRPr="00DD2A38">
        <w:rPr>
          <w:rtl/>
        </w:rPr>
        <w:t>إدارة الوقت هي مهارة أساسية لتحقيق التوازن بين العمل والحياة الشخصية. عندما يتمك</w:t>
      </w:r>
      <w:r>
        <w:rPr>
          <w:rFonts w:hint="cs"/>
          <w:rtl/>
        </w:rPr>
        <w:t>ّ</w:t>
      </w:r>
      <w:r w:rsidRPr="00DD2A38">
        <w:rPr>
          <w:rtl/>
        </w:rPr>
        <w:t>ن الفرد من تنظيم وقته بشكل فعّال، يصبح قادرا</w:t>
      </w:r>
      <w:r>
        <w:rPr>
          <w:rFonts w:hint="cs"/>
          <w:rtl/>
        </w:rPr>
        <w:t>ً</w:t>
      </w:r>
      <w:r w:rsidRPr="00DD2A38">
        <w:rPr>
          <w:rtl/>
        </w:rPr>
        <w:t xml:space="preserve"> على إنجاز المهام المهنية مع تخصيص وقت كافٍ للعائلة، والهوايات، والراحة. يساعد التخطيط الجيد للوقت على تقليل التوتر وزيادة الإنتاجية، مما يؤدي إلى تحسين جودة الحياة بشكل عام.</w:t>
      </w:r>
    </w:p>
    <w:p w:rsidR="007C6591" w:rsidRPr="00C46A93" w:rsidRDefault="005345A8" w:rsidP="00084372">
      <w:pPr>
        <w:rPr>
          <w:b/>
          <w:bCs/>
          <w:color w:val="168489"/>
        </w:rPr>
      </w:pPr>
      <w:hyperlink r:id="rId161" w:history="1">
        <w:r w:rsidR="007C6591" w:rsidRPr="005345A8">
          <w:rPr>
            <w:rStyle w:val="Hyperlink"/>
            <w:b/>
            <w:bCs/>
            <w:rtl/>
          </w:rPr>
          <w:t>أهمية إدارة الوقت لتحقيق التوازن</w:t>
        </w:r>
      </w:hyperlink>
      <w:r w:rsidR="00C46A93" w:rsidRPr="00C46A93">
        <w:t xml:space="preserve"> </w:t>
      </w:r>
    </w:p>
    <w:p w:rsidR="007C6591" w:rsidRPr="00DD2A38" w:rsidRDefault="00C46A93" w:rsidP="00084372">
      <w:r>
        <w:rPr>
          <w:noProof/>
        </w:rPr>
        <w:drawing>
          <wp:anchor distT="0" distB="0" distL="114300" distR="114300" simplePos="0" relativeHeight="252820480" behindDoc="0" locked="0" layoutInCell="1" allowOverlap="1" wp14:anchorId="10730C41" wp14:editId="572C97FC">
            <wp:simplePos x="0" y="0"/>
            <wp:positionH relativeFrom="margin">
              <wp:align>left</wp:align>
            </wp:positionH>
            <wp:positionV relativeFrom="paragraph">
              <wp:posOffset>6985</wp:posOffset>
            </wp:positionV>
            <wp:extent cx="1788795" cy="1788795"/>
            <wp:effectExtent l="0" t="0" r="0" b="0"/>
            <wp:wrapSquare wrapText="bothSides"/>
            <wp:docPr id="1608692797" name="Picture 160869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788795" cy="17887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C6591" w:rsidRPr="00DD2A38">
        <w:rPr>
          <w:rtl/>
        </w:rPr>
        <w:t xml:space="preserve">- تقليل التوتر الناتج عن ضيق الوقت والضغوط المهنية.  </w:t>
      </w:r>
    </w:p>
    <w:p w:rsidR="007C6591" w:rsidRPr="00DD2A38" w:rsidRDefault="007C6591" w:rsidP="00084372">
      <w:r w:rsidRPr="00DD2A38">
        <w:rPr>
          <w:rtl/>
        </w:rPr>
        <w:t xml:space="preserve">- تحسين الإنتاجية سواء في العمل أو الحياة الشخصية.  </w:t>
      </w:r>
    </w:p>
    <w:p w:rsidR="007C6591" w:rsidRPr="00DD2A38" w:rsidRDefault="007C6591" w:rsidP="00084372">
      <w:r w:rsidRPr="00DD2A38">
        <w:rPr>
          <w:rtl/>
        </w:rPr>
        <w:t xml:space="preserve">- تخصيص وقت للأنشطة التي تُعزز الصحة النفسية والجسدية، مثل الرياضة والهوايات.  </w:t>
      </w:r>
    </w:p>
    <w:p w:rsidR="007C6591" w:rsidRPr="00DD2A38" w:rsidRDefault="007C6591" w:rsidP="00084372">
      <w:r w:rsidRPr="00DD2A38">
        <w:rPr>
          <w:rtl/>
        </w:rPr>
        <w:t xml:space="preserve">- تعزيز العلاقات الاجتماعية والعائلية من خلال تخصيص وقت كافٍ لهم.  </w:t>
      </w:r>
    </w:p>
    <w:p w:rsidR="007C6591" w:rsidRPr="00DD2A38" w:rsidRDefault="007C6591" w:rsidP="00C46A93">
      <w:r w:rsidRPr="00DD2A38">
        <w:rPr>
          <w:rtl/>
        </w:rPr>
        <w:t xml:space="preserve">- الشعور بالسيطرة على الحياة بدلاً من الانشغال الدائم.  </w:t>
      </w:r>
    </w:p>
    <w:p w:rsidR="007C6591" w:rsidRDefault="007C6591" w:rsidP="00084372">
      <w:pPr>
        <w:rPr>
          <w:b/>
          <w:bCs/>
          <w:color w:val="168489"/>
        </w:rPr>
      </w:pPr>
      <w:r w:rsidRPr="00C46A93">
        <w:rPr>
          <w:b/>
          <w:bCs/>
          <w:color w:val="168489"/>
          <w:rtl/>
        </w:rPr>
        <w:lastRenderedPageBreak/>
        <w:t>خطوات إدارة الوقت بشكل فعّال</w:t>
      </w:r>
    </w:p>
    <w:p w:rsidR="00C46A93" w:rsidRPr="00C46A93" w:rsidRDefault="00C46A93" w:rsidP="00C46A93">
      <w:pPr>
        <w:bidi w:val="0"/>
        <w:rPr>
          <w:b/>
          <w:bCs/>
          <w:color w:val="168489"/>
          <w:rtl/>
        </w:rPr>
      </w:pPr>
      <w:r w:rsidRPr="00C46A93">
        <w:rPr>
          <w:b/>
          <w:bCs/>
          <w:noProof/>
          <w:color w:val="168489"/>
        </w:rPr>
        <mc:AlternateContent>
          <mc:Choice Requires="wpg">
            <w:drawing>
              <wp:inline distT="0" distB="0" distL="0" distR="0" wp14:anchorId="018CADFA" wp14:editId="43EAE6ED">
                <wp:extent cx="5612596" cy="3146961"/>
                <wp:effectExtent l="0" t="0" r="0" b="0"/>
                <wp:docPr id="1608692798" name="Group 75"/>
                <wp:cNvGraphicFramePr/>
                <a:graphic xmlns:a="http://schemas.openxmlformats.org/drawingml/2006/main">
                  <a:graphicData uri="http://schemas.microsoft.com/office/word/2010/wordprocessingGroup">
                    <wpg:wgp>
                      <wpg:cNvGrpSpPr/>
                      <wpg:grpSpPr>
                        <a:xfrm>
                          <a:off x="0" y="0"/>
                          <a:ext cx="5612596" cy="3146961"/>
                          <a:chOff x="-119192" y="0"/>
                          <a:chExt cx="5612596" cy="3146961"/>
                        </a:xfrm>
                      </wpg:grpSpPr>
                      <wpg:grpSp>
                        <wpg:cNvPr id="1608692799" name="Group 1608692799"/>
                        <wpg:cNvGrpSpPr/>
                        <wpg:grpSpPr>
                          <a:xfrm>
                            <a:off x="-119192" y="0"/>
                            <a:ext cx="5612596" cy="1470752"/>
                            <a:chOff x="-119192" y="0"/>
                            <a:chExt cx="5612596" cy="1470752"/>
                          </a:xfrm>
                        </wpg:grpSpPr>
                        <wpg:grpSp>
                          <wpg:cNvPr id="1608692800" name="Group 1608692800"/>
                          <wpg:cNvGrpSpPr/>
                          <wpg:grpSpPr>
                            <a:xfrm>
                              <a:off x="-119192" y="0"/>
                              <a:ext cx="1508606" cy="1389373"/>
                              <a:chOff x="-119192" y="0"/>
                              <a:chExt cx="1508606" cy="1389373"/>
                            </a:xfrm>
                          </wpg:grpSpPr>
                          <wps:wsp>
                            <wps:cNvPr id="1608692801" name="مربع نص 18"/>
                            <wps:cNvSpPr txBox="1"/>
                            <wps:spPr>
                              <a:xfrm>
                                <a:off x="-119192" y="649772"/>
                                <a:ext cx="1508606" cy="739601"/>
                              </a:xfrm>
                              <a:prstGeom prst="rect">
                                <a:avLst/>
                              </a:prstGeom>
                              <a:noFill/>
                            </wps:spPr>
                            <wps:txbx>
                              <w:txbxContent>
                                <w:p w:rsidR="005345A8" w:rsidRPr="00C46A93" w:rsidRDefault="005345A8" w:rsidP="00C46A93">
                                  <w:pPr>
                                    <w:bidi w:val="0"/>
                                    <w:jc w:val="center"/>
                                    <w:rPr>
                                      <w:rFonts w:hAnsi="Adobe Arabic" w:cs="Adobe Arabic"/>
                                      <w:b/>
                                      <w:bCs/>
                                      <w:kern w:val="24"/>
                                      <w:sz w:val="36"/>
                                      <w:szCs w:val="36"/>
                                      <w:lang w:bidi="ar-EG"/>
                                    </w:rPr>
                                  </w:pPr>
                                  <w:r w:rsidRPr="00C46A93">
                                    <w:rPr>
                                      <w:rFonts w:hAnsi="Adobe Arabic" w:cs="Adobe Arabic"/>
                                      <w:b/>
                                      <w:bCs/>
                                      <w:kern w:val="24"/>
                                      <w:sz w:val="36"/>
                                      <w:szCs w:val="36"/>
                                      <w:rtl/>
                                      <w:lang w:bidi="ar-EG"/>
                                    </w:rPr>
                                    <w:t>تقسيم المهام الكبيرة إلى أجزاء صغيرة</w:t>
                                  </w:r>
                                </w:p>
                                <w:p w:rsidR="005345A8" w:rsidRDefault="005345A8" w:rsidP="00C46A93">
                                  <w:pPr>
                                    <w:jc w:val="center"/>
                                    <w:rPr>
                                      <w:rFonts w:hAnsi="Adobe Arabic" w:cs="Adobe Arabic"/>
                                      <w:b/>
                                      <w:bCs/>
                                      <w:kern w:val="24"/>
                                      <w:sz w:val="36"/>
                                      <w:szCs w:val="36"/>
                                      <w:lang w:bidi="ar-EG"/>
                                    </w:rPr>
                                  </w:pPr>
                                </w:p>
                              </w:txbxContent>
                            </wps:txbx>
                            <wps:bodyPr wrap="square" rtlCol="1">
                              <a:noAutofit/>
                            </wps:bodyPr>
                          </wps:wsp>
                          <wps:wsp>
                            <wps:cNvPr id="1608692802" name="شكل بيضاوي 64"/>
                            <wps:cNvSpPr/>
                            <wps:spPr>
                              <a:xfrm>
                                <a:off x="326989" y="0"/>
                                <a:ext cx="616263" cy="616065"/>
                              </a:xfrm>
                              <a:prstGeom prst="ellipse">
                                <a:avLst/>
                              </a:prstGeom>
                              <a:solidFill>
                                <a:schemeClr val="bg1"/>
                              </a:solidFill>
                              <a:ln w="9525">
                                <a:solidFill>
                                  <a:srgbClr val="1C3963"/>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2803" name="TextBox 6"/>
                            <wps:cNvSpPr txBox="1"/>
                            <wps:spPr>
                              <a:xfrm>
                                <a:off x="299898" y="62928"/>
                                <a:ext cx="723900" cy="519430"/>
                              </a:xfrm>
                              <a:prstGeom prst="rect">
                                <a:avLst/>
                              </a:prstGeom>
                              <a:noFill/>
                            </wps:spPr>
                            <wps:txbx>
                              <w:txbxContent>
                                <w:p w:rsidR="005345A8" w:rsidRDefault="005345A8" w:rsidP="00C46A93">
                                  <w:pPr>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04</w:t>
                                  </w:r>
                                </w:p>
                              </w:txbxContent>
                            </wps:txbx>
                            <wps:bodyPr wrap="square" rtlCol="0">
                              <a:spAutoFit/>
                            </wps:bodyPr>
                          </wps:wsp>
                        </wpg:grpSp>
                        <wpg:grpSp>
                          <wpg:cNvPr id="1608692804" name="Group 1608692804"/>
                          <wpg:cNvGrpSpPr/>
                          <wpg:grpSpPr>
                            <a:xfrm>
                              <a:off x="1411018" y="0"/>
                              <a:ext cx="4082386" cy="1470752"/>
                              <a:chOff x="1411018" y="0"/>
                              <a:chExt cx="4082386" cy="1470752"/>
                            </a:xfrm>
                          </wpg:grpSpPr>
                          <wpg:grpSp>
                            <wpg:cNvPr id="1608692805" name="Group 1608692805"/>
                            <wpg:cNvGrpSpPr/>
                            <wpg:grpSpPr>
                              <a:xfrm>
                                <a:off x="2812188" y="0"/>
                                <a:ext cx="1270240" cy="1470752"/>
                                <a:chOff x="2812188" y="0"/>
                                <a:chExt cx="1270240" cy="1470752"/>
                              </a:xfrm>
                            </wpg:grpSpPr>
                            <wps:wsp>
                              <wps:cNvPr id="1608692806" name="شكل بيضاوي 64"/>
                              <wps:cNvSpPr/>
                              <wps:spPr>
                                <a:xfrm>
                                  <a:off x="3139177" y="0"/>
                                  <a:ext cx="616263" cy="616065"/>
                                </a:xfrm>
                                <a:prstGeom prst="ellipse">
                                  <a:avLst/>
                                </a:prstGeom>
                                <a:solidFill>
                                  <a:schemeClr val="bg1"/>
                                </a:solidFill>
                                <a:ln w="9525">
                                  <a:solidFill>
                                    <a:srgbClr val="1C3963"/>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2807" name="مربع نص 18"/>
                              <wps:cNvSpPr txBox="1"/>
                              <wps:spPr>
                                <a:xfrm>
                                  <a:off x="2812188" y="678998"/>
                                  <a:ext cx="1270240" cy="791754"/>
                                </a:xfrm>
                                <a:prstGeom prst="rect">
                                  <a:avLst/>
                                </a:prstGeom>
                                <a:noFill/>
                              </wps:spPr>
                              <wps:txbx>
                                <w:txbxContent>
                                  <w:p w:rsidR="005345A8" w:rsidRPr="00C46A93" w:rsidRDefault="005345A8" w:rsidP="00C46A93">
                                    <w:pPr>
                                      <w:bidi w:val="0"/>
                                      <w:jc w:val="center"/>
                                      <w:rPr>
                                        <w:rFonts w:hAnsi="Adobe Arabic" w:cs="Adobe Arabic"/>
                                        <w:b/>
                                        <w:bCs/>
                                        <w:kern w:val="24"/>
                                        <w:sz w:val="36"/>
                                        <w:szCs w:val="36"/>
                                        <w:lang w:bidi="ar-EG"/>
                                      </w:rPr>
                                    </w:pPr>
                                    <w:r w:rsidRPr="00C46A93">
                                      <w:rPr>
                                        <w:rFonts w:hAnsi="Adobe Arabic" w:cs="Adobe Arabic"/>
                                        <w:b/>
                                        <w:bCs/>
                                        <w:kern w:val="24"/>
                                        <w:sz w:val="36"/>
                                        <w:szCs w:val="36"/>
                                        <w:rtl/>
                                        <w:lang w:bidi="ar-EG"/>
                                      </w:rPr>
                                      <w:t>وضع جدول زمني يومي وأسبوعي</w:t>
                                    </w:r>
                                  </w:p>
                                  <w:p w:rsidR="005345A8" w:rsidRDefault="005345A8" w:rsidP="00C46A93">
                                    <w:pPr>
                                      <w:bidi w:val="0"/>
                                      <w:jc w:val="center"/>
                                      <w:rPr>
                                        <w:rFonts w:hAnsi="Adobe Arabic" w:cs="Adobe Arabic"/>
                                        <w:b/>
                                        <w:bCs/>
                                        <w:kern w:val="24"/>
                                        <w:sz w:val="36"/>
                                        <w:szCs w:val="36"/>
                                        <w:lang w:bidi="ar-EG"/>
                                      </w:rPr>
                                    </w:pPr>
                                  </w:p>
                                </w:txbxContent>
                              </wps:txbx>
                              <wps:bodyPr wrap="square" rtlCol="1">
                                <a:noAutofit/>
                              </wps:bodyPr>
                            </wps:wsp>
                            <wps:wsp>
                              <wps:cNvPr id="1608692808" name="TextBox 6"/>
                              <wps:cNvSpPr txBox="1"/>
                              <wps:spPr>
                                <a:xfrm>
                                  <a:off x="3112044" y="62928"/>
                                  <a:ext cx="723900" cy="519430"/>
                                </a:xfrm>
                                <a:prstGeom prst="rect">
                                  <a:avLst/>
                                </a:prstGeom>
                                <a:noFill/>
                              </wps:spPr>
                              <wps:txbx>
                                <w:txbxContent>
                                  <w:p w:rsidR="005345A8" w:rsidRDefault="005345A8" w:rsidP="00C46A93">
                                    <w:pPr>
                                      <w:bidi w:val="0"/>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02</w:t>
                                    </w:r>
                                  </w:p>
                                </w:txbxContent>
                              </wps:txbx>
                              <wps:bodyPr wrap="square" rtlCol="0">
                                <a:spAutoFit/>
                              </wps:bodyPr>
                            </wps:wsp>
                          </wpg:grpSp>
                          <wpg:grpSp>
                            <wpg:cNvPr id="1608692809" name="Group 1608692809"/>
                            <wpg:cNvGrpSpPr/>
                            <wpg:grpSpPr>
                              <a:xfrm>
                                <a:off x="4223164" y="0"/>
                                <a:ext cx="1270240" cy="1140031"/>
                                <a:chOff x="4223164" y="0"/>
                                <a:chExt cx="1270240" cy="1140031"/>
                              </a:xfrm>
                            </wpg:grpSpPr>
                            <wps:wsp>
                              <wps:cNvPr id="1608692810" name="شكل بيضاوي 64"/>
                              <wps:cNvSpPr/>
                              <wps:spPr>
                                <a:xfrm>
                                  <a:off x="4550216" y="0"/>
                                  <a:ext cx="616263" cy="616065"/>
                                </a:xfrm>
                                <a:prstGeom prst="ellipse">
                                  <a:avLst/>
                                </a:prstGeom>
                                <a:solidFill>
                                  <a:schemeClr val="bg1"/>
                                </a:solidFill>
                                <a:ln w="9525">
                                  <a:solidFill>
                                    <a:srgbClr val="1C3963"/>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2811" name="مربع نص 18"/>
                              <wps:cNvSpPr txBox="1"/>
                              <wps:spPr>
                                <a:xfrm>
                                  <a:off x="4223164" y="797710"/>
                                  <a:ext cx="1270240" cy="342321"/>
                                </a:xfrm>
                                <a:prstGeom prst="rect">
                                  <a:avLst/>
                                </a:prstGeom>
                                <a:noFill/>
                              </wps:spPr>
                              <wps:txbx>
                                <w:txbxContent>
                                  <w:p w:rsidR="005345A8" w:rsidRPr="00C46A93" w:rsidRDefault="005345A8" w:rsidP="00C46A93">
                                    <w:pPr>
                                      <w:bidi w:val="0"/>
                                      <w:jc w:val="center"/>
                                      <w:rPr>
                                        <w:rFonts w:hAnsi="Adobe Arabic" w:cs="Adobe Arabic"/>
                                        <w:b/>
                                        <w:bCs/>
                                        <w:kern w:val="24"/>
                                        <w:sz w:val="36"/>
                                        <w:szCs w:val="36"/>
                                        <w:lang w:bidi="ar-EG"/>
                                      </w:rPr>
                                    </w:pPr>
                                    <w:r w:rsidRPr="00C46A93">
                                      <w:rPr>
                                        <w:rFonts w:hAnsi="Adobe Arabic" w:cs="Adobe Arabic"/>
                                        <w:b/>
                                        <w:bCs/>
                                        <w:kern w:val="24"/>
                                        <w:sz w:val="36"/>
                                        <w:szCs w:val="36"/>
                                        <w:rtl/>
                                        <w:lang w:bidi="ar-EG"/>
                                      </w:rPr>
                                      <w:t>تحديد الأولويات</w:t>
                                    </w:r>
                                  </w:p>
                                  <w:p w:rsidR="005345A8" w:rsidRDefault="005345A8" w:rsidP="00C46A93">
                                    <w:pPr>
                                      <w:bidi w:val="0"/>
                                      <w:jc w:val="center"/>
                                      <w:rPr>
                                        <w:rFonts w:hAnsi="Adobe Arabic" w:cs="Adobe Arabic"/>
                                        <w:b/>
                                        <w:bCs/>
                                        <w:kern w:val="24"/>
                                        <w:sz w:val="36"/>
                                        <w:szCs w:val="36"/>
                                        <w:lang w:bidi="ar-EG"/>
                                      </w:rPr>
                                    </w:pPr>
                                  </w:p>
                                </w:txbxContent>
                              </wps:txbx>
                              <wps:bodyPr wrap="square" rtlCol="1">
                                <a:noAutofit/>
                              </wps:bodyPr>
                            </wps:wsp>
                            <wps:wsp>
                              <wps:cNvPr id="1608692812" name="TextBox 6"/>
                              <wps:cNvSpPr txBox="1"/>
                              <wps:spPr>
                                <a:xfrm>
                                  <a:off x="4523061" y="62928"/>
                                  <a:ext cx="723900" cy="519430"/>
                                </a:xfrm>
                                <a:prstGeom prst="rect">
                                  <a:avLst/>
                                </a:prstGeom>
                                <a:noFill/>
                              </wps:spPr>
                              <wps:txbx>
                                <w:txbxContent>
                                  <w:p w:rsidR="005345A8" w:rsidRDefault="005345A8" w:rsidP="00C46A93">
                                    <w:pPr>
                                      <w:bidi w:val="0"/>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01</w:t>
                                    </w:r>
                                  </w:p>
                                </w:txbxContent>
                              </wps:txbx>
                              <wps:bodyPr wrap="square" rtlCol="0">
                                <a:spAutoFit/>
                              </wps:bodyPr>
                            </wps:wsp>
                          </wpg:grpSp>
                          <wpg:grpSp>
                            <wpg:cNvPr id="1608692813" name="Group 1608692813"/>
                            <wpg:cNvGrpSpPr/>
                            <wpg:grpSpPr>
                              <a:xfrm>
                                <a:off x="1411018" y="0"/>
                                <a:ext cx="1270240" cy="1140026"/>
                                <a:chOff x="1411018" y="0"/>
                                <a:chExt cx="1270240" cy="1140026"/>
                              </a:xfrm>
                            </wpg:grpSpPr>
                            <wps:wsp>
                              <wps:cNvPr id="1608692814" name="شكل بيضاوي 64"/>
                              <wps:cNvSpPr/>
                              <wps:spPr>
                                <a:xfrm>
                                  <a:off x="1738028" y="0"/>
                                  <a:ext cx="616263" cy="616065"/>
                                </a:xfrm>
                                <a:prstGeom prst="ellipse">
                                  <a:avLst/>
                                </a:prstGeom>
                                <a:solidFill>
                                  <a:schemeClr val="bg1"/>
                                </a:solidFill>
                                <a:ln w="9525">
                                  <a:solidFill>
                                    <a:srgbClr val="1C3963"/>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2815" name="مربع نص 18"/>
                              <wps:cNvSpPr txBox="1"/>
                              <wps:spPr>
                                <a:xfrm>
                                  <a:off x="1411018" y="797705"/>
                                  <a:ext cx="1270240" cy="342321"/>
                                </a:xfrm>
                                <a:prstGeom prst="rect">
                                  <a:avLst/>
                                </a:prstGeom>
                                <a:noFill/>
                              </wps:spPr>
                              <wps:txbx>
                                <w:txbxContent>
                                  <w:p w:rsidR="005345A8" w:rsidRPr="00C46A93" w:rsidRDefault="005345A8" w:rsidP="00C46A93">
                                    <w:pPr>
                                      <w:bidi w:val="0"/>
                                      <w:jc w:val="center"/>
                                      <w:rPr>
                                        <w:rFonts w:hAnsi="Adobe Arabic" w:cs="Adobe Arabic"/>
                                        <w:b/>
                                        <w:bCs/>
                                        <w:kern w:val="24"/>
                                        <w:sz w:val="36"/>
                                        <w:szCs w:val="36"/>
                                        <w:lang w:bidi="ar-EG"/>
                                      </w:rPr>
                                    </w:pPr>
                                    <w:r w:rsidRPr="00C46A93">
                                      <w:rPr>
                                        <w:rFonts w:hAnsi="Adobe Arabic" w:cs="Adobe Arabic"/>
                                        <w:b/>
                                        <w:bCs/>
                                        <w:kern w:val="24"/>
                                        <w:sz w:val="36"/>
                                        <w:szCs w:val="36"/>
                                        <w:rtl/>
                                        <w:lang w:bidi="ar-EG"/>
                                      </w:rPr>
                                      <w:t>تقليل المشتتات</w:t>
                                    </w:r>
                                  </w:p>
                                  <w:p w:rsidR="005345A8" w:rsidRDefault="005345A8" w:rsidP="00C46A93">
                                    <w:pPr>
                                      <w:bidi w:val="0"/>
                                      <w:jc w:val="center"/>
                                      <w:rPr>
                                        <w:rFonts w:hAnsi="Adobe Arabic" w:cs="Adobe Arabic"/>
                                        <w:b/>
                                        <w:bCs/>
                                        <w:kern w:val="24"/>
                                        <w:sz w:val="36"/>
                                        <w:szCs w:val="36"/>
                                        <w:lang w:bidi="ar-EG"/>
                                      </w:rPr>
                                    </w:pPr>
                                  </w:p>
                                </w:txbxContent>
                              </wps:txbx>
                              <wps:bodyPr wrap="square" rtlCol="1">
                                <a:noAutofit/>
                              </wps:bodyPr>
                            </wps:wsp>
                            <wps:wsp>
                              <wps:cNvPr id="1608692816" name="TextBox 6"/>
                              <wps:cNvSpPr txBox="1"/>
                              <wps:spPr>
                                <a:xfrm>
                                  <a:off x="1710915" y="62928"/>
                                  <a:ext cx="723900" cy="519430"/>
                                </a:xfrm>
                                <a:prstGeom prst="rect">
                                  <a:avLst/>
                                </a:prstGeom>
                                <a:noFill/>
                              </wps:spPr>
                              <wps:txbx>
                                <w:txbxContent>
                                  <w:p w:rsidR="005345A8" w:rsidRDefault="005345A8" w:rsidP="00C46A93">
                                    <w:pPr>
                                      <w:bidi w:val="0"/>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03</w:t>
                                    </w:r>
                                  </w:p>
                                </w:txbxContent>
                              </wps:txbx>
                              <wps:bodyPr wrap="square" rtlCol="0">
                                <a:spAutoFit/>
                              </wps:bodyPr>
                            </wps:wsp>
                          </wpg:grpSp>
                        </wpg:grpSp>
                      </wpg:grpSp>
                      <wps:wsp>
                        <wps:cNvPr id="1608692817" name="شكل بيضاوي 64"/>
                        <wps:cNvSpPr/>
                        <wps:spPr>
                          <a:xfrm>
                            <a:off x="4110829" y="1477606"/>
                            <a:ext cx="616263" cy="616065"/>
                          </a:xfrm>
                          <a:prstGeom prst="ellipse">
                            <a:avLst/>
                          </a:prstGeom>
                          <a:solidFill>
                            <a:schemeClr val="bg1"/>
                          </a:solidFill>
                          <a:ln w="9525">
                            <a:solidFill>
                              <a:srgbClr val="1C3963"/>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2818" name="مربع نص 18"/>
                        <wps:cNvSpPr txBox="1"/>
                        <wps:spPr>
                          <a:xfrm>
                            <a:off x="3755479" y="2345429"/>
                            <a:ext cx="1270240" cy="801532"/>
                          </a:xfrm>
                          <a:prstGeom prst="rect">
                            <a:avLst/>
                          </a:prstGeom>
                          <a:noFill/>
                        </wps:spPr>
                        <wps:txbx>
                          <w:txbxContent>
                            <w:p w:rsidR="005345A8" w:rsidRDefault="005345A8" w:rsidP="00C46A93">
                              <w:pPr>
                                <w:bidi w:val="0"/>
                                <w:jc w:val="center"/>
                                <w:rPr>
                                  <w:rFonts w:hAnsi="Adobe Arabic" w:cs="Adobe Arabic"/>
                                  <w:b/>
                                  <w:bCs/>
                                  <w:kern w:val="24"/>
                                  <w:sz w:val="36"/>
                                  <w:szCs w:val="36"/>
                                  <w:lang w:bidi="ar-EG"/>
                                </w:rPr>
                              </w:pPr>
                              <w:r w:rsidRPr="00C46A93">
                                <w:rPr>
                                  <w:rFonts w:hAnsi="Adobe Arabic" w:cs="Adobe Arabic"/>
                                  <w:b/>
                                  <w:bCs/>
                                  <w:kern w:val="24"/>
                                  <w:sz w:val="36"/>
                                  <w:szCs w:val="36"/>
                                  <w:rtl/>
                                  <w:lang w:bidi="ar-EG"/>
                                </w:rPr>
                                <w:t>استخدام تقنية البومودورو</w:t>
                              </w:r>
                            </w:p>
                          </w:txbxContent>
                        </wps:txbx>
                        <wps:bodyPr wrap="square" rtlCol="1">
                          <a:noAutofit/>
                        </wps:bodyPr>
                      </wps:wsp>
                      <wps:wsp>
                        <wps:cNvPr id="1608692819" name="TextBox 6"/>
                        <wps:cNvSpPr txBox="1"/>
                        <wps:spPr>
                          <a:xfrm>
                            <a:off x="4055722" y="1540444"/>
                            <a:ext cx="723900" cy="519430"/>
                          </a:xfrm>
                          <a:prstGeom prst="rect">
                            <a:avLst/>
                          </a:prstGeom>
                          <a:noFill/>
                        </wps:spPr>
                        <wps:txbx>
                          <w:txbxContent>
                            <w:p w:rsidR="005345A8" w:rsidRDefault="005345A8" w:rsidP="00C46A93">
                              <w:pPr>
                                <w:bidi w:val="0"/>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05</w:t>
                              </w:r>
                            </w:p>
                          </w:txbxContent>
                        </wps:txbx>
                        <wps:bodyPr wrap="square" rtlCol="0">
                          <a:spAutoFit/>
                        </wps:bodyPr>
                      </wps:wsp>
                      <wpg:grpSp>
                        <wpg:cNvPr id="1608692820" name="Group 1608692820"/>
                        <wpg:cNvGrpSpPr/>
                        <wpg:grpSpPr>
                          <a:xfrm>
                            <a:off x="2230054" y="1477606"/>
                            <a:ext cx="1270240" cy="1514976"/>
                            <a:chOff x="2230054" y="1477606"/>
                            <a:chExt cx="1270240" cy="1514976"/>
                          </a:xfrm>
                        </wpg:grpSpPr>
                        <wps:wsp>
                          <wps:cNvPr id="1608692821" name="شكل بيضاوي 64"/>
                          <wps:cNvSpPr/>
                          <wps:spPr>
                            <a:xfrm>
                              <a:off x="2555182" y="1477606"/>
                              <a:ext cx="616263" cy="616065"/>
                            </a:xfrm>
                            <a:prstGeom prst="ellipse">
                              <a:avLst/>
                            </a:prstGeom>
                            <a:solidFill>
                              <a:schemeClr val="bg1"/>
                            </a:solidFill>
                            <a:ln w="9525">
                              <a:solidFill>
                                <a:srgbClr val="1C3963"/>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2822" name="مربع نص 18"/>
                          <wps:cNvSpPr txBox="1"/>
                          <wps:spPr>
                            <a:xfrm>
                              <a:off x="2230054" y="2345429"/>
                              <a:ext cx="1270240" cy="647153"/>
                            </a:xfrm>
                            <a:prstGeom prst="rect">
                              <a:avLst/>
                            </a:prstGeom>
                            <a:noFill/>
                          </wps:spPr>
                          <wps:txbx>
                            <w:txbxContent>
                              <w:p w:rsidR="005345A8" w:rsidRPr="00C46A93" w:rsidRDefault="005345A8" w:rsidP="00C46A93">
                                <w:pPr>
                                  <w:bidi w:val="0"/>
                                  <w:jc w:val="center"/>
                                  <w:rPr>
                                    <w:rFonts w:hAnsi="Adobe Arabic" w:cs="Adobe Arabic"/>
                                    <w:b/>
                                    <w:bCs/>
                                    <w:kern w:val="24"/>
                                    <w:sz w:val="36"/>
                                    <w:szCs w:val="36"/>
                                    <w:lang w:bidi="ar-EG"/>
                                  </w:rPr>
                                </w:pPr>
                                <w:r w:rsidRPr="00C46A93">
                                  <w:rPr>
                                    <w:rFonts w:hAnsi="Adobe Arabic" w:cs="Adobe Arabic"/>
                                    <w:b/>
                                    <w:bCs/>
                                    <w:kern w:val="24"/>
                                    <w:sz w:val="36"/>
                                    <w:szCs w:val="36"/>
                                    <w:rtl/>
                                    <w:lang w:bidi="ar-EG"/>
                                  </w:rPr>
                                  <w:t>تخصيص وقت للراحة والاسترخاء</w:t>
                                </w:r>
                              </w:p>
                              <w:p w:rsidR="005345A8" w:rsidRDefault="005345A8" w:rsidP="00C46A93">
                                <w:pPr>
                                  <w:bidi w:val="0"/>
                                  <w:jc w:val="center"/>
                                  <w:rPr>
                                    <w:rFonts w:hAnsi="Adobe Arabic" w:cs="Adobe Arabic"/>
                                    <w:b/>
                                    <w:bCs/>
                                    <w:kern w:val="24"/>
                                    <w:sz w:val="36"/>
                                    <w:szCs w:val="36"/>
                                    <w:lang w:bidi="ar-EG"/>
                                  </w:rPr>
                                </w:pPr>
                              </w:p>
                            </w:txbxContent>
                          </wps:txbx>
                          <wps:bodyPr wrap="square" rtlCol="1">
                            <a:noAutofit/>
                          </wps:bodyPr>
                        </wps:wsp>
                        <wps:wsp>
                          <wps:cNvPr id="1608692823" name="TextBox 6"/>
                          <wps:cNvSpPr txBox="1"/>
                          <wps:spPr>
                            <a:xfrm>
                              <a:off x="2530153" y="1540444"/>
                              <a:ext cx="723900" cy="519430"/>
                            </a:xfrm>
                            <a:prstGeom prst="rect">
                              <a:avLst/>
                            </a:prstGeom>
                            <a:noFill/>
                          </wps:spPr>
                          <wps:txbx>
                            <w:txbxContent>
                              <w:p w:rsidR="005345A8" w:rsidRDefault="005345A8" w:rsidP="00C46A93">
                                <w:pPr>
                                  <w:bidi w:val="0"/>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06</w:t>
                                </w:r>
                              </w:p>
                            </w:txbxContent>
                          </wps:txbx>
                          <wps:bodyPr wrap="square" rtlCol="0">
                            <a:spAutoFit/>
                          </wps:bodyPr>
                        </wps:wsp>
                      </wpg:grpSp>
                      <wpg:grpSp>
                        <wpg:cNvPr id="1608692824" name="Group 1608692824"/>
                        <wpg:cNvGrpSpPr/>
                        <wpg:grpSpPr>
                          <a:xfrm>
                            <a:off x="591515" y="1477606"/>
                            <a:ext cx="1270240" cy="1372472"/>
                            <a:chOff x="591515" y="1477606"/>
                            <a:chExt cx="1270240" cy="1372472"/>
                          </a:xfrm>
                        </wpg:grpSpPr>
                        <wps:wsp>
                          <wps:cNvPr id="1608692825" name="شكل بيضاوي 64"/>
                          <wps:cNvSpPr/>
                          <wps:spPr>
                            <a:xfrm>
                              <a:off x="943318" y="1477606"/>
                              <a:ext cx="616263" cy="616065"/>
                            </a:xfrm>
                            <a:prstGeom prst="ellipse">
                              <a:avLst/>
                            </a:prstGeom>
                            <a:solidFill>
                              <a:schemeClr val="bg1"/>
                            </a:solidFill>
                            <a:ln w="9525">
                              <a:solidFill>
                                <a:srgbClr val="1C3963"/>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2826" name="مربع نص 18"/>
                          <wps:cNvSpPr txBox="1"/>
                          <wps:spPr>
                            <a:xfrm>
                              <a:off x="591515" y="2345429"/>
                              <a:ext cx="1270240" cy="504649"/>
                            </a:xfrm>
                            <a:prstGeom prst="rect">
                              <a:avLst/>
                            </a:prstGeom>
                            <a:noFill/>
                          </wps:spPr>
                          <wps:txbx>
                            <w:txbxContent>
                              <w:p w:rsidR="005345A8" w:rsidRPr="00C46A93" w:rsidRDefault="005345A8" w:rsidP="00C46A93">
                                <w:pPr>
                                  <w:bidi w:val="0"/>
                                  <w:jc w:val="center"/>
                                  <w:rPr>
                                    <w:rFonts w:hAnsi="Adobe Arabic" w:cs="Adobe Arabic"/>
                                    <w:b/>
                                    <w:bCs/>
                                    <w:kern w:val="24"/>
                                    <w:sz w:val="36"/>
                                    <w:szCs w:val="36"/>
                                    <w:lang w:bidi="ar-EG"/>
                                  </w:rPr>
                                </w:pPr>
                                <w:r w:rsidRPr="00C46A93">
                                  <w:rPr>
                                    <w:rFonts w:hAnsi="Adobe Arabic" w:cs="Adobe Arabic"/>
                                    <w:b/>
                                    <w:bCs/>
                                    <w:kern w:val="24"/>
                                    <w:sz w:val="36"/>
                                    <w:szCs w:val="36"/>
                                    <w:rtl/>
                                    <w:lang w:bidi="ar-EG"/>
                                  </w:rPr>
                                  <w:t>تفويض المهام</w:t>
                                </w:r>
                              </w:p>
                              <w:p w:rsidR="005345A8" w:rsidRDefault="005345A8" w:rsidP="00C46A93">
                                <w:pPr>
                                  <w:bidi w:val="0"/>
                                  <w:jc w:val="center"/>
                                  <w:rPr>
                                    <w:rFonts w:hAnsi="Adobe Arabic" w:cs="Adobe Arabic"/>
                                    <w:b/>
                                    <w:bCs/>
                                    <w:kern w:val="24"/>
                                    <w:sz w:val="36"/>
                                    <w:szCs w:val="36"/>
                                    <w:lang w:bidi="ar-EG"/>
                                  </w:rPr>
                                </w:pPr>
                              </w:p>
                            </w:txbxContent>
                          </wps:txbx>
                          <wps:bodyPr wrap="square" rtlCol="1">
                            <a:noAutofit/>
                          </wps:bodyPr>
                        </wps:wsp>
                        <wps:wsp>
                          <wps:cNvPr id="1608692827" name="TextBox 6"/>
                          <wps:cNvSpPr txBox="1"/>
                          <wps:spPr>
                            <a:xfrm>
                              <a:off x="891518" y="1540444"/>
                              <a:ext cx="723900" cy="519430"/>
                            </a:xfrm>
                            <a:prstGeom prst="rect">
                              <a:avLst/>
                            </a:prstGeom>
                            <a:noFill/>
                          </wps:spPr>
                          <wps:txbx>
                            <w:txbxContent>
                              <w:p w:rsidR="005345A8" w:rsidRDefault="005345A8" w:rsidP="00C46A93">
                                <w:pPr>
                                  <w:bidi w:val="0"/>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07</w:t>
                                </w:r>
                              </w:p>
                            </w:txbxContent>
                          </wps:txbx>
                          <wps:bodyPr wrap="square" rtlCol="0">
                            <a:spAutoFit/>
                          </wps:bodyPr>
                        </wps:wsp>
                      </wpg:grpSp>
                    </wpg:wgp>
                  </a:graphicData>
                </a:graphic>
              </wp:inline>
            </w:drawing>
          </mc:Choice>
          <mc:Fallback>
            <w:pict>
              <v:group id="Group 75" o:spid="_x0000_s2699" style="width:441.95pt;height:247.8pt;mso-position-horizontal-relative:char;mso-position-vertical-relative:line" coordorigin="-1191" coordsize="56125,314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">
                <v:group id="Group 1608692799" o:spid="_x0000_s2700" style="position:absolute;left:-1191;width:56125;height:14707" coordorigin="-1191" coordsize="56125,147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ALFyzyQAA&#10;AOMAAAAPAAAAAAAAAAAAAAAAAKoCAABkcnMvZG93bnJldi54bWxQSwUGAAAAAAQABAD6AAAAoAMA&#10;AAAA&#10;">
                  <v:group id="Group 1608692800" o:spid="_x0000_s2701" style="position:absolute;left:-1191;width:15085;height:13893" coordorigin="-1191" coordsize="15086,138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I+o9P/L&#10;AAAA4wAAAA8AAAAAAAAAAAAAAAAAqgIAAGRycy9kb3ducmV2LnhtbFBLBQYAAAAABAAEAPoAAACi&#10;AwAAAAA=&#10;">
                    <v:shape id="مربع نص 18" o:spid="_x0000_s2702" type="#_x0000_t202" style="position:absolute;left:-1191;top:6497;width:15085;height:73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MITsYA&#10;AADjAAAADwAAAGRycy9kb3ducmV2LnhtbERPS2vCQBC+F/wPywi91V3FhhhdRSxCTy0+wduQHZNg&#10;djZktyb9992C4HG+9yxWva3FnVpfOdYwHikQxLkzFRcajoftWwrCB2SDtWPS8EseVsvBywIz4zre&#10;0X0fChFD2GeooQyhyaT0eUkW/cg1xJG7utZiiGdbSNNiF8NtLSdKJdJixbGhxIY2JeW3/Y/VcPq6&#10;Xs5T9V182Pemc72SbGdS69dhv56DCNSHp/jh/jRxfqLSZDZJ1Rj+f4oA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ZMITsYAAADjAAAADwAAAAAAAAAAAAAAAACYAgAAZHJz&#10;L2Rvd25yZXYueG1sUEsFBgAAAAAEAAQA9QAAAIsDAAAAAA==&#10;" filled="f" stroked="f">
                      <v:textbox>
                        <w:txbxContent>
                          <w:p w:rsidR="005345A8" w:rsidRPr="00C46A93" w:rsidRDefault="005345A8" w:rsidP="00C46A93">
                            <w:pPr>
                              <w:bidi w:val="0"/>
                              <w:jc w:val="center"/>
                              <w:rPr>
                                <w:rFonts w:hAnsi="Adobe Arabic" w:cs="Adobe Arabic"/>
                                <w:b/>
                                <w:bCs/>
                                <w:kern w:val="24"/>
                                <w:sz w:val="36"/>
                                <w:szCs w:val="36"/>
                                <w:lang w:bidi="ar-EG"/>
                              </w:rPr>
                            </w:pPr>
                            <w:r w:rsidRPr="00C46A93">
                              <w:rPr>
                                <w:rFonts w:hAnsi="Adobe Arabic" w:cs="Adobe Arabic"/>
                                <w:b/>
                                <w:bCs/>
                                <w:kern w:val="24"/>
                                <w:sz w:val="36"/>
                                <w:szCs w:val="36"/>
                                <w:rtl/>
                                <w:lang w:bidi="ar-EG"/>
                              </w:rPr>
                              <w:t>تقسيم المهام الكبيرة إلى أجزاء صغيرة</w:t>
                            </w:r>
                          </w:p>
                          <w:p w:rsidR="005345A8" w:rsidRDefault="005345A8" w:rsidP="00C46A93">
                            <w:pPr>
                              <w:jc w:val="center"/>
                              <w:rPr>
                                <w:rFonts w:hAnsi="Adobe Arabic" w:cs="Adobe Arabic"/>
                                <w:b/>
                                <w:bCs/>
                                <w:kern w:val="24"/>
                                <w:sz w:val="36"/>
                                <w:szCs w:val="36"/>
                                <w:lang w:bidi="ar-EG"/>
                              </w:rPr>
                            </w:pPr>
                          </w:p>
                        </w:txbxContent>
                      </v:textbox>
                    </v:shape>
                    <v:oval id="شكل بيضاوي 64" o:spid="_x0000_s2703" style="position:absolute;left:3269;width:6163;height:6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MwCMgA&#10;AADjAAAADwAAAGRycy9kb3ducmV2LnhtbERPX0vDMBB/F/wO4QTfXGKhpeuWDScIA0Gwm+LezuZs&#10;q82lJHGr394IAx/v9/+W68kO4kg+9I413M4UCOLGmZ5bDfvdw00JIkRkg4Nj0vBDAdary4slVsad&#10;+JmOdWxFCuFQoYYuxrGSMjQdWQwzNxIn7sN5izGdvpXG4ymF20FmShXSYs+pocOR7jtqvupvqyHf&#10;b/zm/WX3hq/14emz3OaP/TzX+vpquluAiDTFf/HZvTVpfqHKYp6VKoO/nxIAcvU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CQzAIyAAAAOMAAAAPAAAAAAAAAAAAAAAAAJgCAABk&#10;cnMvZG93bnJldi54bWxQSwUGAAAAAAQABAD1AAAAjQMAAAAA&#10;" fillcolor="white [3212]" strokecolor="#1c3963">
                      <v:stroke joinstyle="miter"/>
                    </v:oval>
                    <v:shape id="TextBox 6" o:spid="_x0000_s2704" type="#_x0000_t202" style="position:absolute;left:2998;top:629;width:7239;height:5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lD+cUA&#10;AADjAAAADwAAAGRycy9kb3ducmV2LnhtbERPS0vDQBC+C/6HZQRvdrcVQ4zdluIDevBijfchO82G&#10;ZmdDdmzSf+8Kgsf53rPezqFXZxpTF9nCcmFAETfRddxaqD/f7kpQSZAd9pHJwoUSbDfXV2usXJz4&#10;g84HaVUO4VShBS8yVFqnxlPAtIgDceaOcQwo+Rxb7Uaccnjo9cqYQgfsODd4HOjZU3M6fAcLIm63&#10;vNSvIe2/5veXyZvmAWtrb2/m3RMooVn+xX/uvcvzC1MWj6vS3MPvTxkAv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2UP5xQAAAOMAAAAPAAAAAAAAAAAAAAAAAJgCAABkcnMv&#10;ZG93bnJldi54bWxQSwUGAAAAAAQABAD1AAAAigMAAAAA&#10;" filled="f" stroked="f">
                      <v:textbox style="mso-fit-shape-to-text:t">
                        <w:txbxContent>
                          <w:p w:rsidR="005345A8" w:rsidRDefault="005345A8" w:rsidP="00C46A93">
                            <w:pPr>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04</w:t>
                            </w:r>
                          </w:p>
                        </w:txbxContent>
                      </v:textbox>
                    </v:shape>
                  </v:group>
                  <v:group id="Group 1608692804" o:spid="_x0000_s2705" style="position:absolute;left:14110;width:40824;height:14707" coordorigin="14110" coordsize="40823,147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wk/L8yQAA&#10;AOMAAAAPAAAAAAAAAAAAAAAAAKoCAABkcnMvZG93bnJldi54bWxQSwUGAAAAAAQABAD6AAAAoAMA&#10;AAAA&#10;">
                    <v:group id="Group 1608692805" o:spid="_x0000_s2706" style="position:absolute;left:28121;width:12703;height:14707" coordorigin="28121" coordsize="12702,147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fV2fIAAAA&#10;4wAAAA8AAAAAAAAAAAAAAAAAqgIAAGRycy9kb3ducmV2LnhtbFBLBQYAAAAABAAEAPoAAACfAwAA&#10;AAA=&#10;">
                      <v:oval id="شكل بيضاوي 64" o:spid="_x0000_s2707" style="position:absolute;left:31391;width:6163;height:6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g2C8kA&#10;AADjAAAADwAAAGRycy9kb3ducmV2LnhtbERPX0vDMBB/F/wO4Qa+uWSDlq4uG04QBoJgN0Xfbs2t&#10;rTaXksStfnsjDHy83/9brkfbixP50DnWMJsqEMS1Mx03Gva7x9sCRIjIBnvHpOGHAqxX11dLLI07&#10;8wudqtiIFMKhRA1tjEMpZahbshimbiBO3NF5izGdvpHG4zmF217OlcqlxY5TQ4sDPbRUf1XfVkO2&#10;3/jN4XX3jm/Vx/Nnsc2eukWm9c1kvL8DEWmM/+KLe2vS/FwV+WJeqBz+fkoAyNU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Xg2C8kAAADjAAAADwAAAAAAAAAAAAAAAACYAgAA&#10;ZHJzL2Rvd25yZXYueG1sUEsFBgAAAAAEAAQA9QAAAI4DAAAAAA==&#10;" fillcolor="white [3212]" strokecolor="#1c3963">
                        <v:stroke joinstyle="miter"/>
                      </v:oval>
                      <v:shape id="مربع نص 18" o:spid="_x0000_s2708" type="#_x0000_t202" style="position:absolute;left:28121;top:6789;width:12703;height:79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Y1occA&#10;AADjAAAADwAAAGRycy9kb3ducmV2LnhtbERPS2vCQBC+F/wPywi91V2lTWN0FbEUeqo0PsDbkB2T&#10;YHY2ZLcm/fddodDjfO9ZrgfbiBt1vnasYTpRIIgLZ2ouNRz2708pCB+QDTaOScMPeVivRg9LzIzr&#10;+YtueShFDGGfoYYqhDaT0hcVWfQT1xJH7uI6iyGeXSlNh30Mt42cKZVIizXHhgpb2lZUXPNvq+H4&#10;eTmfntWufLMvbe8GJdnOpdaP42GzABFoCP/iP/eHifMTlSbzWape4f5TBEC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U2NaHHAAAA4wAAAA8AAAAAAAAAAAAAAAAAmAIAAGRy&#10;cy9kb3ducmV2LnhtbFBLBQYAAAAABAAEAPUAAACMAwAAAAA=&#10;" filled="f" stroked="f">
                        <v:textbox>
                          <w:txbxContent>
                            <w:p w:rsidR="005345A8" w:rsidRPr="00C46A93" w:rsidRDefault="005345A8" w:rsidP="00C46A93">
                              <w:pPr>
                                <w:bidi w:val="0"/>
                                <w:jc w:val="center"/>
                                <w:rPr>
                                  <w:rFonts w:hAnsi="Adobe Arabic" w:cs="Adobe Arabic"/>
                                  <w:b/>
                                  <w:bCs/>
                                  <w:kern w:val="24"/>
                                  <w:sz w:val="36"/>
                                  <w:szCs w:val="36"/>
                                  <w:lang w:bidi="ar-EG"/>
                                </w:rPr>
                              </w:pPr>
                              <w:r w:rsidRPr="00C46A93">
                                <w:rPr>
                                  <w:rFonts w:hAnsi="Adobe Arabic" w:cs="Adobe Arabic"/>
                                  <w:b/>
                                  <w:bCs/>
                                  <w:kern w:val="24"/>
                                  <w:sz w:val="36"/>
                                  <w:szCs w:val="36"/>
                                  <w:rtl/>
                                  <w:lang w:bidi="ar-EG"/>
                                </w:rPr>
                                <w:t>وضع جدول زمني يومي وأسبوعي</w:t>
                              </w:r>
                            </w:p>
                            <w:p w:rsidR="005345A8" w:rsidRDefault="005345A8" w:rsidP="00C46A93">
                              <w:pPr>
                                <w:bidi w:val="0"/>
                                <w:jc w:val="center"/>
                                <w:rPr>
                                  <w:rFonts w:hAnsi="Adobe Arabic" w:cs="Adobe Arabic"/>
                                  <w:b/>
                                  <w:bCs/>
                                  <w:kern w:val="24"/>
                                  <w:sz w:val="36"/>
                                  <w:szCs w:val="36"/>
                                  <w:lang w:bidi="ar-EG"/>
                                </w:rPr>
                              </w:pPr>
                            </w:p>
                          </w:txbxContent>
                        </v:textbox>
                      </v:shape>
                      <v:shape id="TextBox 6" o:spid="_x0000_s2709" type="#_x0000_t202" style="position:absolute;left:31120;top:629;width:7239;height:5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RiMgA&#10;AADjAAAADwAAAGRycy9kb3ducmV2LnhtbESPQU/DMAyF70j8h8hI3FiySVSlWzZNG0g7cGF0d6sx&#10;TUXjVI1Zu39PDkgc7ff83ufNbg69utKYusgWlgsDiriJruPWQv359lSCSoLssI9MFm6UYLe9v9tg&#10;5eLEH3Q9S6tyCKcKLXiRodI6NZ4CpkUciLP2FceAksex1W7EKYeHXq+MKXTAjnODx4EOnprv80+w&#10;IOL2y1v9GtLpMr8fJ2+aZ6ytfXyY92tQQrP8m/+uTy7jF6YsXlalydD5p7wAvf0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6fdGIyAAAAOMAAAAPAAAAAAAAAAAAAAAAAJgCAABk&#10;cnMvZG93bnJldi54bWxQSwUGAAAAAAQABAD1AAAAjQMAAAAA&#10;" filled="f" stroked="f">
                        <v:textbox style="mso-fit-shape-to-text:t">
                          <w:txbxContent>
                            <w:p w:rsidR="005345A8" w:rsidRDefault="005345A8" w:rsidP="00C46A93">
                              <w:pPr>
                                <w:bidi w:val="0"/>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02</w:t>
                              </w:r>
                            </w:p>
                          </w:txbxContent>
                        </v:textbox>
                      </v:shape>
                    </v:group>
                    <v:group id="Group 1608692809" o:spid="_x0000_s2710" style="position:absolute;left:42231;width:12703;height:11400" coordorigin="42231" coordsize="12702,11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6SXWLIAAAA&#10;4wAAAA8AAAAAAAAAAAAAAAAAqgIAAGRycy9kb3ducmV2LnhtbFBLBQYAAAAABAAEAPoAAACfAwAA&#10;AAA=&#10;">
                      <v:oval id="شكل بيضاوي 64" o:spid="_x0000_s2711" style="position:absolute;left:45502;width:6162;height:6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" fillcolor="white [3212]" strokecolor="#1c3963">
                        <v:stroke joinstyle="miter"/>
                      </v:oval>
                      <v:shape id="مربع نص 18" o:spid="_x0000_s2712" type="#_x0000_t202" style="position:absolute;left:42231;top:7977;width:12703;height:3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qek8YA&#10;AADjAAAADwAAAGRycy9kb3ducmV2LnhtbERPX2vCMBB/H/gdwgm+zaQyS+2MIo6BT8rcJvh2NGdb&#10;1lxKk9n67Y0w2OP9/t9yPdhGXKnztWMNyVSBIC6cqbnU8PX5/pyB8AHZYOOYNNzIw3o1elpiblzP&#10;H3Q9hlLEEPY5aqhCaHMpfVGRRT91LXHkLq6zGOLZldJ02Mdw28iZUqm0WHNsqLClbUXFz/HXavje&#10;X86nF3Uo3+y87d2gJNuF1HoyHjavIAIN4V/8596ZOD9VWbqYZUkCj58iAHJ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Eqek8YAAADjAAAADwAAAAAAAAAAAAAAAACYAgAAZHJz&#10;L2Rvd25yZXYueG1sUEsFBgAAAAAEAAQA9QAAAIsDAAAAAA==&#10;" filled="f" stroked="f">
                        <v:textbox>
                          <w:txbxContent>
                            <w:p w:rsidR="005345A8" w:rsidRPr="00C46A93" w:rsidRDefault="005345A8" w:rsidP="00C46A93">
                              <w:pPr>
                                <w:bidi w:val="0"/>
                                <w:jc w:val="center"/>
                                <w:rPr>
                                  <w:rFonts w:hAnsi="Adobe Arabic" w:cs="Adobe Arabic"/>
                                  <w:b/>
                                  <w:bCs/>
                                  <w:kern w:val="24"/>
                                  <w:sz w:val="36"/>
                                  <w:szCs w:val="36"/>
                                  <w:lang w:bidi="ar-EG"/>
                                </w:rPr>
                              </w:pPr>
                              <w:r w:rsidRPr="00C46A93">
                                <w:rPr>
                                  <w:rFonts w:hAnsi="Adobe Arabic" w:cs="Adobe Arabic"/>
                                  <w:b/>
                                  <w:bCs/>
                                  <w:kern w:val="24"/>
                                  <w:sz w:val="36"/>
                                  <w:szCs w:val="36"/>
                                  <w:rtl/>
                                  <w:lang w:bidi="ar-EG"/>
                                </w:rPr>
                                <w:t>تحديد الأولويات</w:t>
                              </w:r>
                            </w:p>
                            <w:p w:rsidR="005345A8" w:rsidRDefault="005345A8" w:rsidP="00C46A93">
                              <w:pPr>
                                <w:bidi w:val="0"/>
                                <w:jc w:val="center"/>
                                <w:rPr>
                                  <w:rFonts w:hAnsi="Adobe Arabic" w:cs="Adobe Arabic"/>
                                  <w:b/>
                                  <w:bCs/>
                                  <w:kern w:val="24"/>
                                  <w:sz w:val="36"/>
                                  <w:szCs w:val="36"/>
                                  <w:lang w:bidi="ar-EG"/>
                                </w:rPr>
                              </w:pPr>
                            </w:p>
                          </w:txbxContent>
                        </v:textbox>
                      </v:shape>
                      <v:shape id="TextBox 6" o:spid="_x0000_s2713" type="#_x0000_t202" style="position:absolute;left:45230;top:629;width:7239;height:5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xwv8UA&#10;AADjAAAADwAAAGRycy9kb3ducmV2LnhtbERPvWrDMBDeC3kHcYFujWRDjeNGCSFtIUOXJs5+WFfL&#10;xDoZS42dt68KhY73/d9mN7te3GgMnWcN2UqBIG686bjVUJ/fn0oQISIb7D2ThjsF2G0XDxusjJ/4&#10;k26n2IoUwqFCDTbGoZIyNJYchpUfiBP35UeHMZ1jK82IUwp3vcyVKqTDjlODxYEOlprr6dtpiNHs&#10;s3v95sLxMn+8TlY1z1hr/bic9y8gIs3xX/znPpo0v1Blsc7LLIffnxIAc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THC/xQAAAOMAAAAPAAAAAAAAAAAAAAAAAJgCAABkcnMv&#10;ZG93bnJldi54bWxQSwUGAAAAAAQABAD1AAAAigMAAAAA&#10;" filled="f" stroked="f">
                        <v:textbox style="mso-fit-shape-to-text:t">
                          <w:txbxContent>
                            <w:p w:rsidR="005345A8" w:rsidRDefault="005345A8" w:rsidP="00C46A93">
                              <w:pPr>
                                <w:bidi w:val="0"/>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01</w:t>
                              </w:r>
                            </w:p>
                          </w:txbxContent>
                        </v:textbox>
                      </v:shape>
                    </v:group>
                    <v:group id="Group 1608692813" o:spid="_x0000_s2714" style="position:absolute;left:14110;width:12702;height:11400" coordorigin="14110" coordsize="12702,11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qj/FXIAAAA&#10;4wAAAA8AAAAAAAAAAAAAAAAAqgIAAGRycy9kb3ducmV2LnhtbFBLBQYAAAAABAAEAPoAAACfAwAA&#10;AAA=&#10;">
                      <v:oval id="شكل بيضاوي 64" o:spid="_x0000_s2715" style="position:absolute;left:17380;width:6162;height:6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bOsoA&#10;AADjAAAADwAAAGRycy9kb3ducmV2LnhtbERPX2vCMBB/H/gdwg32NlNlLbUaZQ4GwmCw6oa+nc2t&#10;rWsuJcm0+/aLMNjj/f7fYjWYTpzJ+daygsk4AUFcWd1yrWC3fb7PQfiArLGzTAp+yMNqObpZYKHt&#10;hd/oXIZaxBD2BSpoQugLKX3VkEE/tj1x5D6tMxji6WqpHV5iuOnkNEkyabDl2NBgT08NVV/lt1GQ&#10;7tZufXzf7vGjPLye8k360s5Spe5uh8c5iEBD+Bf/uTc6zs+SPJtN88kDXH+KAMjlL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c/mzrKAAAA4wAAAA8AAAAAAAAAAAAAAAAAmAIA&#10;AGRycy9kb3ducmV2LnhtbFBLBQYAAAAABAAEAPUAAACPAwAAAAA=&#10;" fillcolor="white [3212]" strokecolor="#1c3963">
                        <v:stroke joinstyle="miter"/>
                      </v:oval>
                      <v:shape id="مربع نص 18" o:spid="_x0000_s2716" type="#_x0000_t202" style="position:absolute;left:14110;top:7977;width:12702;height:3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GYkMYA&#10;AADjAAAADwAAAGRycy9kb3ducmV2LnhtbERPS2vCQBC+F/wPywi91V2lhhhdRVqEnir1Bd6G7JgE&#10;s7Mhu5r033eFgsf53rNY9bYWd2p95VjDeKRAEOfOVFxoOOw3bykIH5AN1o5Jwy95WC0HLwvMjOv4&#10;h+67UIgYwj5DDWUITSalz0uy6EeuIY7cxbUWQzzbQpoWuxhuazlRKpEWK44NJTb0UVJ+3d2shuP3&#10;5Xx6V9vi006bzvVKsp1JrV+H/XoOIlAfnuJ/95eJ8xOVJrNJOp7C46cI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3GYkMYAAADjAAAADwAAAAAAAAAAAAAAAACYAgAAZHJz&#10;L2Rvd25yZXYueG1sUEsFBgAAAAAEAAQA9QAAAIsDAAAAAA==&#10;" filled="f" stroked="f">
                        <v:textbox>
                          <w:txbxContent>
                            <w:p w:rsidR="005345A8" w:rsidRPr="00C46A93" w:rsidRDefault="005345A8" w:rsidP="00C46A93">
                              <w:pPr>
                                <w:bidi w:val="0"/>
                                <w:jc w:val="center"/>
                                <w:rPr>
                                  <w:rFonts w:hAnsi="Adobe Arabic" w:cs="Adobe Arabic"/>
                                  <w:b/>
                                  <w:bCs/>
                                  <w:kern w:val="24"/>
                                  <w:sz w:val="36"/>
                                  <w:szCs w:val="36"/>
                                  <w:lang w:bidi="ar-EG"/>
                                </w:rPr>
                              </w:pPr>
                              <w:r w:rsidRPr="00C46A93">
                                <w:rPr>
                                  <w:rFonts w:hAnsi="Adobe Arabic" w:cs="Adobe Arabic"/>
                                  <w:b/>
                                  <w:bCs/>
                                  <w:kern w:val="24"/>
                                  <w:sz w:val="36"/>
                                  <w:szCs w:val="36"/>
                                  <w:rtl/>
                                  <w:lang w:bidi="ar-EG"/>
                                </w:rPr>
                                <w:t>تقليل المشتتات</w:t>
                              </w:r>
                            </w:p>
                            <w:p w:rsidR="005345A8" w:rsidRDefault="005345A8" w:rsidP="00C46A93">
                              <w:pPr>
                                <w:bidi w:val="0"/>
                                <w:jc w:val="center"/>
                                <w:rPr>
                                  <w:rFonts w:hAnsi="Adobe Arabic" w:cs="Adobe Arabic"/>
                                  <w:b/>
                                  <w:bCs/>
                                  <w:kern w:val="24"/>
                                  <w:sz w:val="36"/>
                                  <w:szCs w:val="36"/>
                                  <w:lang w:bidi="ar-EG"/>
                                </w:rPr>
                              </w:pPr>
                            </w:p>
                          </w:txbxContent>
                        </v:textbox>
                      </v:shape>
                      <v:shape id="TextBox 6" o:spid="_x0000_s2717" type="#_x0000_t202" style="position:absolute;left:17109;top:629;width:7239;height:5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d2vMUA&#10;AADjAAAADwAAAGRycy9kb3ducmV2LnhtbERPS0vDQBC+C/6HZQRvdjcFQ4zdluIDevBiG+9DdswG&#10;s7MhOzbpv3cFweN879nsljCoM02pj2yhWBlQxG10PXcWmtPrXQUqCbLDITJZuFCC3fb6aoO1izO/&#10;0/koncohnGq04EXGWuvUegqYVnEkztxnnAJKPqdOuwnnHB4GvTam1AF7zg0eR3ry1H4dv4MFEbcv&#10;Ls1LSIeP5e159qa9x8ba25tl/whKaJF/8Z/74PL80lTlw7oqSvj9KQOgt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d3a8xQAAAOMAAAAPAAAAAAAAAAAAAAAAAJgCAABkcnMv&#10;ZG93bnJldi54bWxQSwUGAAAAAAQABAD1AAAAigMAAAAA&#10;" filled="f" stroked="f">
                        <v:textbox style="mso-fit-shape-to-text:t">
                          <w:txbxContent>
                            <w:p w:rsidR="005345A8" w:rsidRDefault="005345A8" w:rsidP="00C46A93">
                              <w:pPr>
                                <w:bidi w:val="0"/>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03</w:t>
                              </w:r>
                            </w:p>
                          </w:txbxContent>
                        </v:textbox>
                      </v:shape>
                    </v:group>
                  </v:group>
                </v:group>
                <v:oval id="شكل بيضاوي 64" o:spid="_x0000_s2718" style="position:absolute;left:41108;top:14776;width:6162;height:6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0FTcoA&#10;AADjAAAADwAAAGRycy9kb3ducmV2LnhtbERPX2vCMBB/H/gdwg32NlOFdrUaZQ4GwmCw6oa+nc2t&#10;rWsuJcm0+/aLMNjj/f7fYjWYTpzJ+daygsk4AUFcWd1yrWC3fb7PQfiArLGzTAp+yMNqObpZYKHt&#10;hd/oXIZaxBD2BSpoQugLKX3VkEE/tj1x5D6tMxji6WqpHV5iuOnkNEkyabDl2NBgT08NVV/lt1GQ&#10;7tZufXzf7vGjPLye8k360s5Spe5uh8c5iEBD+Bf/uTc6zs+SPJtN88kDXH+KAMjlL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ftBU3KAAAA4wAAAA8AAAAAAAAAAAAAAAAAmAIA&#10;AGRycy9kb3ducmV2LnhtbFBLBQYAAAAABAAEAPUAAACPAwAAAAA=&#10;" fillcolor="white [3212]" strokecolor="#1c3963">
                  <v:stroke joinstyle="miter"/>
                </v:oval>
                <v:shape id="مربع نص 18" o:spid="_x0000_s2719" type="#_x0000_t202" style="position:absolute;left:37554;top:23454;width:12703;height:80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A3DsoA&#10;AADjAAAADwAAAGRycy9kb3ducmV2LnhtbESPQWvCQBCF74X+h2UKvdVdpYYYXaW0FHqyVFvB25Ad&#10;k2B2NmS3Jv5751Docea9ee+b1Wb0rbpQH5vAFqYTA4q4DK7hysL3/v0pBxUTssM2MFm4UoTN+v5u&#10;hYULA3/RZZcqJSEcC7RQp9QVWseyJo9xEjpi0U6h95hk7Cvtehwk3Ld6ZkymPTYsDTV29FpTed79&#10;egs/29Px8Gw+qzc/74YwGs1+oa19fBhflqASjenf/Hf94QQ/M3m2mOVTgZafZAF6fQ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FwNw7KAAAA4wAAAA8AAAAAAAAAAAAAAAAAmAIA&#10;AGRycy9kb3ducmV2LnhtbFBLBQYAAAAABAAEAPUAAACPAwAAAAA=&#10;" filled="f" stroked="f">
                  <v:textbox>
                    <w:txbxContent>
                      <w:p w:rsidR="005345A8" w:rsidRDefault="005345A8" w:rsidP="00C46A93">
                        <w:pPr>
                          <w:bidi w:val="0"/>
                          <w:jc w:val="center"/>
                          <w:rPr>
                            <w:rFonts w:hAnsi="Adobe Arabic" w:cs="Adobe Arabic"/>
                            <w:b/>
                            <w:bCs/>
                            <w:kern w:val="24"/>
                            <w:sz w:val="36"/>
                            <w:szCs w:val="36"/>
                            <w:lang w:bidi="ar-EG"/>
                          </w:rPr>
                        </w:pPr>
                        <w:r w:rsidRPr="00C46A93">
                          <w:rPr>
                            <w:rFonts w:hAnsi="Adobe Arabic" w:cs="Adobe Arabic"/>
                            <w:b/>
                            <w:bCs/>
                            <w:kern w:val="24"/>
                            <w:sz w:val="36"/>
                            <w:szCs w:val="36"/>
                            <w:rtl/>
                            <w:lang w:bidi="ar-EG"/>
                          </w:rPr>
                          <w:t>استخدام تقنية البومودورو</w:t>
                        </w:r>
                      </w:p>
                    </w:txbxContent>
                  </v:textbox>
                </v:shape>
                <v:shape id="TextBox 6" o:spid="_x0000_s2720" type="#_x0000_t202" style="position:absolute;left:40557;top:15404;width:7239;height:5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jizsUA&#10;AADjAAAADwAAAGRycy9kb3ducmV2LnhtbERPS0vDQBC+C/6HZQRvdjcFQxq7LcUH9ODFGu9DdswG&#10;s7MhOzbpv3cFweN879nulzCoM02pj2yhWBlQxG10PXcWmveXuwpUEmSHQ2SycKEE+9311RZrF2d+&#10;o/NJOpVDONVowYuMtdap9RQwreJInLnPOAWUfE6ddhPOOTwMem1MqQP2nBs8jvToqf06fQcLIu5Q&#10;XJrnkI4fy+vT7E17j421tzfL4QGU0CL/4j/30eX5panKzboqNvD7UwZA73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6OLOxQAAAOMAAAAPAAAAAAAAAAAAAAAAAJgCAABkcnMv&#10;ZG93bnJldi54bWxQSwUGAAAAAAQABAD1AAAAigMAAAAA&#10;" filled="f" stroked="f">
                  <v:textbox style="mso-fit-shape-to-text:t">
                    <w:txbxContent>
                      <w:p w:rsidR="005345A8" w:rsidRDefault="005345A8" w:rsidP="00C46A93">
                        <w:pPr>
                          <w:bidi w:val="0"/>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05</w:t>
                        </w:r>
                      </w:p>
                    </w:txbxContent>
                  </v:textbox>
                </v:shape>
                <v:group id="Group 1608692820" o:spid="_x0000_s2721" style="position:absolute;left:22300;top:14776;width:12702;height:15149" coordorigin="22300,14776" coordsize="12702,151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EHaif&#10;zAAAAOMAAAAPAAAAAAAAAAAAAAAAAKoCAABkcnMvZG93bnJldi54bWxQSwUGAAAAAAQABAD6AAAA&#10;owMAAAAA&#10;">
                  <v:oval id="شكل بيضاوي 64" o:spid="_x0000_s2722" style="position:absolute;left:25551;top:14776;width:6163;height:6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yH8kA&#10;AADjAAAADwAAAGRycy9kb3ducmV2LnhtbERPX0vDMBB/F/wO4QTfXLpCS1eXDScIA0FYN2V7O5tb&#10;29lcShK3+u0XQfDxfv9vvhxNL87kfGdZwXSSgCCure64UbDbvjwUIHxA1thbJgU/5GG5uL2ZY6nt&#10;hTd0rkIjYgj7EhW0IQyllL5uyaCf2IE4ckfrDIZ4ukZqh5cYbnqZJkkuDXYcG1oc6Lml+qv6Ngqy&#10;3cqtPt+3e/yoDm+nYp29drNMqfu78ekRRKAx/Iv/3Gsd5+dJkc/SIp3C708RALm4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STyH8kAAADjAAAADwAAAAAAAAAAAAAAAACYAgAA&#10;ZHJzL2Rvd25yZXYueG1sUEsFBgAAAAAEAAQA9QAAAI4DAAAAAA==&#10;" fillcolor="white [3212]" strokecolor="#1c3963">
                    <v:stroke joinstyle="miter"/>
                  </v:oval>
                  <v:shape id="مربع نص 18" o:spid="_x0000_s2723" type="#_x0000_t202" style="position:absolute;left:22300;top:23454;width:12702;height:6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TKWcYA&#10;AADjAAAADwAAAGRycy9kb3ducmV2LnhtbERPS2vCQBC+F/wPywjemt2GNsToKmIpeLJoH+BtyI5J&#10;aHY2ZLcm/vtuQfA433uW69G24kK9bxxreEoUCOLSmYYrDZ8fb485CB+QDbaOScOVPKxXk4clFsYN&#10;fKDLMVQihrAvUEMdQldI6cuaLPrEdcSRO7veYohnX0nT4xDDbStTpTJpseHYUGNH25rKn+Ov1fC1&#10;P5++n9V79WpfusGNSrKdS61n03GzABFoDHfxzb0zcX6m8mye5mkK/z9FAOTq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vTKWcYAAADjAAAADwAAAAAAAAAAAAAAAACYAgAAZHJz&#10;L2Rvd25yZXYueG1sUEsFBgAAAAAEAAQA9QAAAIsDAAAAAA==&#10;" filled="f" stroked="f">
                    <v:textbox>
                      <w:txbxContent>
                        <w:p w:rsidR="005345A8" w:rsidRPr="00C46A93" w:rsidRDefault="005345A8" w:rsidP="00C46A93">
                          <w:pPr>
                            <w:bidi w:val="0"/>
                            <w:jc w:val="center"/>
                            <w:rPr>
                              <w:rFonts w:hAnsi="Adobe Arabic" w:cs="Adobe Arabic"/>
                              <w:b/>
                              <w:bCs/>
                              <w:kern w:val="24"/>
                              <w:sz w:val="36"/>
                              <w:szCs w:val="36"/>
                              <w:lang w:bidi="ar-EG"/>
                            </w:rPr>
                          </w:pPr>
                          <w:r w:rsidRPr="00C46A93">
                            <w:rPr>
                              <w:rFonts w:hAnsi="Adobe Arabic" w:cs="Adobe Arabic"/>
                              <w:b/>
                              <w:bCs/>
                              <w:kern w:val="24"/>
                              <w:sz w:val="36"/>
                              <w:szCs w:val="36"/>
                              <w:rtl/>
                              <w:lang w:bidi="ar-EG"/>
                            </w:rPr>
                            <w:t>تخصيص وقت للراحة والاسترخاء</w:t>
                          </w:r>
                        </w:p>
                        <w:p w:rsidR="005345A8" w:rsidRDefault="005345A8" w:rsidP="00C46A93">
                          <w:pPr>
                            <w:bidi w:val="0"/>
                            <w:jc w:val="center"/>
                            <w:rPr>
                              <w:rFonts w:hAnsi="Adobe Arabic" w:cs="Adobe Arabic"/>
                              <w:b/>
                              <w:bCs/>
                              <w:kern w:val="24"/>
                              <w:sz w:val="36"/>
                              <w:szCs w:val="36"/>
                              <w:lang w:bidi="ar-EG"/>
                            </w:rPr>
                          </w:pPr>
                        </w:p>
                      </w:txbxContent>
                    </v:textbox>
                  </v:shape>
                  <v:shape id="TextBox 6" o:spid="_x0000_s2724" type="#_x0000_t202" style="position:absolute;left:25301;top:15404;width:7239;height:5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wfmcUA&#10;AADjAAAADwAAAGRycy9kb3ducmV2LnhtbERPS0vEMBC+C/6HMII3N9mKpdbNLosP2IMX13ofmrEp&#10;NpPSjNvuvzeC4HG+92x2SxjUiabUR7awXhlQxG10PXcWmveXmwpUEmSHQ2SycKYEu+3lxQZrF2d+&#10;o9NROpVDONVowYuMtdap9RQwreJInLnPOAWUfE6ddhPOOTwMujCm1AF7zg0eR3r01H4dv4MFEbdf&#10;n5vnkA4fy+vT7E17h42111fL/gGU0CL/4j/3weX5panK+6IqbuH3pwyA3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B+ZxQAAAOMAAAAPAAAAAAAAAAAAAAAAAJgCAABkcnMv&#10;ZG93bnJldi54bWxQSwUGAAAAAAQABAD1AAAAigMAAAAA&#10;" filled="f" stroked="f">
                    <v:textbox style="mso-fit-shape-to-text:t">
                      <w:txbxContent>
                        <w:p w:rsidR="005345A8" w:rsidRDefault="005345A8" w:rsidP="00C46A93">
                          <w:pPr>
                            <w:bidi w:val="0"/>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06</w:t>
                          </w:r>
                        </w:p>
                      </w:txbxContent>
                    </v:textbox>
                  </v:shape>
                </v:group>
                <v:group id="Group 1608692824" o:spid="_x0000_s2725" style="position:absolute;left:5915;top:14776;width:12702;height:13724" coordorigin="5915,14776" coordsize="12702,137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7Jq6cyQAA&#10;AOMAAAAPAAAAAAAAAAAAAAAAAKoCAABkcnMvZG93bnJldi54bWxQSwUGAAAAAAQABAD6AAAAoAMA&#10;AAAA&#10;">
                  <v:oval id="شكل بيضاوي 64" o:spid="_x0000_s2726" style="position:absolute;left:9433;top:14776;width:6162;height:6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0HMkA&#10;AADjAAAADwAAAGRycy9kb3ducmV2LnhtbERPX0vDMBB/F/wO4YS9udRCS9ctG04QBoOB3RT3djZn&#10;W20uJcm2+u2NMPDxfv9vsRpNL87kfGdZwcM0AUFcW91xo+Cwf74vQPiArLG3TAp+yMNqeXuzwFLb&#10;C7/QuQqNiCHsS1TQhjCUUvq6JYN+agfiyH1aZzDE0zVSO7zEcNPLNElyabDj2NDiQE8t1d/VySjI&#10;Dmu3/njdv+Nbddx9FZts280ypSZ34+McRKAx/Iuv7o2O8/OkyGdpkWbw91MEQC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h/0HMkAAADjAAAADwAAAAAAAAAAAAAAAACYAgAA&#10;ZHJzL2Rvd25yZXYueG1sUEsFBgAAAAAEAAQA9QAAAI4DAAAAAA==&#10;" fillcolor="white [3212]" strokecolor="#1c3963">
                    <v:stroke joinstyle="miter"/>
                  </v:oval>
                  <v:shape id="مربع نص 18" o:spid="_x0000_s2727" type="#_x0000_t202" style="position:absolute;left:5915;top:23454;width:12702;height:50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MWsYA&#10;AADjAAAADwAAAGRycy9kb3ducmV2LnhtbERPS2vCQBC+C/6HZYTezG5DG2J0FbEUeqpoH+BtyI5J&#10;aHY2ZLcm/fddQfA433tWm9G24kK9bxxreEwUCOLSmYYrDZ8fr/MchA/IBlvHpOGPPGzW08kKC+MG&#10;PtDlGCoRQ9gXqKEOoSuk9GVNFn3iOuLInV1vMcSzr6TpcYjhtpWpUpm02HBsqLGjXU3lz/HXavh6&#10;P5++n9S+erHP3eBGJdkupNYPs3G7BBFoDHfxzf1m4vxM5dkizdMMrj9FAOT6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c/MWsYAAADjAAAADwAAAAAAAAAAAAAAAACYAgAAZHJz&#10;L2Rvd25yZXYueG1sUEsFBgAAAAAEAAQA9QAAAIsDAAAAAA==&#10;" filled="f" stroked="f">
                    <v:textbox>
                      <w:txbxContent>
                        <w:p w:rsidR="005345A8" w:rsidRPr="00C46A93" w:rsidRDefault="005345A8" w:rsidP="00C46A93">
                          <w:pPr>
                            <w:bidi w:val="0"/>
                            <w:jc w:val="center"/>
                            <w:rPr>
                              <w:rFonts w:hAnsi="Adobe Arabic" w:cs="Adobe Arabic"/>
                              <w:b/>
                              <w:bCs/>
                              <w:kern w:val="24"/>
                              <w:sz w:val="36"/>
                              <w:szCs w:val="36"/>
                              <w:lang w:bidi="ar-EG"/>
                            </w:rPr>
                          </w:pPr>
                          <w:r w:rsidRPr="00C46A93">
                            <w:rPr>
                              <w:rFonts w:hAnsi="Adobe Arabic" w:cs="Adobe Arabic"/>
                              <w:b/>
                              <w:bCs/>
                              <w:kern w:val="24"/>
                              <w:sz w:val="36"/>
                              <w:szCs w:val="36"/>
                              <w:rtl/>
                              <w:lang w:bidi="ar-EG"/>
                            </w:rPr>
                            <w:t>تفويض المهام</w:t>
                          </w:r>
                        </w:p>
                        <w:p w:rsidR="005345A8" w:rsidRDefault="005345A8" w:rsidP="00C46A93">
                          <w:pPr>
                            <w:bidi w:val="0"/>
                            <w:jc w:val="center"/>
                            <w:rPr>
                              <w:rFonts w:hAnsi="Adobe Arabic" w:cs="Adobe Arabic"/>
                              <w:b/>
                              <w:bCs/>
                              <w:kern w:val="24"/>
                              <w:sz w:val="36"/>
                              <w:szCs w:val="36"/>
                              <w:lang w:bidi="ar-EG"/>
                            </w:rPr>
                          </w:pPr>
                        </w:p>
                      </w:txbxContent>
                    </v:textbox>
                  </v:shape>
                  <v:shape id="TextBox 6" o:spid="_x0000_s2728" type="#_x0000_t202" style="position:absolute;left:8915;top:15404;width:7239;height:5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cZmsUA&#10;AADjAAAADwAAAGRycy9kb3ducmV2LnhtbERPS0vEMBC+C/6HMII3N9mCtdbNLosP2IMX13ofmrEp&#10;NpPSjNvuvzeC4HG+92x2SxjUiabUR7awXhlQxG10PXcWmveXmwpUEmSHQ2SycKYEu+3lxQZrF2d+&#10;o9NROpVDONVowYuMtdap9RQwreJInLnPOAWUfE6ddhPOOTwMujCm1AF7zg0eR3r01H4dv4MFEbdf&#10;n5vnkA4fy+vT7E17i42111fL/gGU0CL/4j/3weX5panK+6Iq7uD3pwyA3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VxmaxQAAAOMAAAAPAAAAAAAAAAAAAAAAAJgCAABkcnMv&#10;ZG93bnJldi54bWxQSwUGAAAAAAQABAD1AAAAigMAAAAA&#10;" filled="f" stroked="f">
                    <v:textbox style="mso-fit-shape-to-text:t">
                      <w:txbxContent>
                        <w:p w:rsidR="005345A8" w:rsidRDefault="005345A8" w:rsidP="00C46A93">
                          <w:pPr>
                            <w:bidi w:val="0"/>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07</w:t>
                          </w:r>
                        </w:p>
                      </w:txbxContent>
                    </v:textbox>
                  </v:shape>
                </v:group>
                <w10:wrap anchorx="page"/>
                <w10:anchorlock/>
              </v:group>
            </w:pict>
          </mc:Fallback>
        </mc:AlternateContent>
      </w:r>
    </w:p>
    <w:p w:rsidR="00084372" w:rsidRPr="00E71572" w:rsidRDefault="00084372" w:rsidP="00084372">
      <w:pPr>
        <w:rPr>
          <w:b/>
          <w:bCs/>
        </w:rPr>
      </w:pPr>
      <w:r w:rsidRPr="002A078C">
        <w:rPr>
          <w:rFonts w:ascii="Sakkal Majalla" w:hAnsi="Sakkal Majalla"/>
          <w:noProof/>
          <w:sz w:val="34"/>
        </w:rPr>
        <mc:AlternateContent>
          <mc:Choice Requires="wpg">
            <w:drawing>
              <wp:inline distT="0" distB="0" distL="0" distR="0" wp14:anchorId="7CB0A45D" wp14:editId="3C37AF67">
                <wp:extent cx="5731510" cy="892088"/>
                <wp:effectExtent l="0" t="0" r="2540" b="22860"/>
                <wp:docPr id="160869191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918" name="مجموعة 47"/>
                        <wpg:cNvGrpSpPr/>
                        <wpg:grpSpPr>
                          <a:xfrm>
                            <a:off x="0" y="0"/>
                            <a:ext cx="5731510" cy="895351"/>
                            <a:chOff x="0" y="0"/>
                            <a:chExt cx="5878196" cy="918845"/>
                          </a:xfrm>
                        </wpg:grpSpPr>
                        <wpg:grpSp>
                          <wpg:cNvPr id="1608691919" name="مجموعة 48"/>
                          <wpg:cNvGrpSpPr/>
                          <wpg:grpSpPr>
                            <a:xfrm>
                              <a:off x="0" y="0"/>
                              <a:ext cx="5878196" cy="918845"/>
                              <a:chOff x="0" y="0"/>
                              <a:chExt cx="6240348" cy="919070"/>
                            </a:xfrm>
                          </wpg:grpSpPr>
                          <wpg:grpSp>
                            <wpg:cNvPr id="1608691920" name="مجموعة 49"/>
                            <wpg:cNvGrpSpPr/>
                            <wpg:grpSpPr>
                              <a:xfrm>
                                <a:off x="0" y="169208"/>
                                <a:ext cx="5433072" cy="580613"/>
                                <a:chOff x="0" y="169208"/>
                                <a:chExt cx="5433072" cy="580613"/>
                              </a:xfrm>
                            </wpg:grpSpPr>
                            <wps:wsp>
                              <wps:cNvPr id="160869192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92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92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924"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C46A93">
                                  <w:rPr>
                                    <w:rFonts w:eastAsia="Calibri" w:hAnsi="Adobe Arabic" w:cs="Adobe Arabic"/>
                                    <w:b/>
                                    <w:bCs/>
                                    <w:color w:val="FFFFFF"/>
                                    <w:kern w:val="24"/>
                                    <w:sz w:val="36"/>
                                    <w:szCs w:val="36"/>
                                    <w:rtl/>
                                    <w:lang w:bidi="ar-EG"/>
                                  </w:rPr>
                                  <w:t>تحديد الأولويات</w:t>
                                </w:r>
                              </w:p>
                            </w:txbxContent>
                          </wps:txbx>
                          <wps:bodyPr wrap="square" rtlCol="1">
                            <a:spAutoFit/>
                          </wps:bodyPr>
                        </wps:wsp>
                      </wpg:grpSp>
                      <pic:pic xmlns:pic="http://schemas.openxmlformats.org/drawingml/2006/picture">
                        <pic:nvPicPr>
                          <pic:cNvPr id="1608691925"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72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">
                <v:group id="مجموعة 47" o:spid="_x0000_s273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7jByo&#10;zAAAAOMAAAAPAAAAAAAAAAAAAAAAAKoCAABkcnMvZG93bnJldi54bWxQSwUGAAAAAAQABAD6AAAA&#10;owMAAAAA&#10;">
                  <v:group id="مجموعة 48" o:spid="_x0000_s273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UwLkzyQAA&#10;AOMAAAAPAAAAAAAAAAAAAAAAAKoCAABkcnMvZG93bnJldi54bWxQSwUGAAAAAAQABAD6AAAAoAMA&#10;AAAA&#10;">
                    <v:group id="مجموعة 49" o:spid="_x0000_s273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LltoT&#10;zAAAAOMAAAAPAAAAAAAAAAAAAAAAAKoCAABkcnMvZG93bnJldi54bWxQSwUGAAAAAAQABAD6AAAA&#10;owMAAAAA&#10;">
                      <v:shape id="شكل حر 50" o:spid="_x0000_s273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wgi8cA&#10;AADjAAAADwAAAGRycy9kb3ducmV2LnhtbERPzWqDQBC+B/oOyxR6S1YTFGOzCaUQCCUHY1p6Hdyp&#10;St1ZcTdq374bKPQ43//sDrPpxEiDay0riFcRCOLK6pZrBe/X4zID4Tyyxs4yKfghB4f9w2KHubYT&#10;X2gsfS1CCLscFTTe97mUrmrIoFvZnjhwX3Yw6MM51FIPOIVw08l1FKXSYMuhocGeXhuqvsubUZC+&#10;JZ9FUR2TS3nanB0Z/aGtV+rpcX55BuFp9v/iP/dJh/lplKXbeLuO4f5TAED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IMIIvHAAAA4w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3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HWXsYA&#10;AADjAAAADwAAAGRycy9kb3ducmV2LnhtbERPX2vCMBB/F/Ydwg32ImtqwVK7RpGNwR43FZ/P5kyL&#10;zaU2We2+/TIY+Hi//1dtJtuJkQbfOlawSFIQxLXTLRsFh/37cwHCB2SNnWNS8EMeNuuHWYWldjf+&#10;onEXjIgh7EtU0ITQl1L6uiGLPnE9ceTObrAY4jkYqQe8xXDbySxNc2mx5djQYE+vDdWX3bdVgFf7&#10;eTy54Px4MuZtvuynuV4q9fQ4bV9ABJrCXfzv/tBxfp4W+WqxyjL4+ykC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kHWXsYAAADjAAAADwAAAAAAAAAAAAAAAACYAgAAZHJz&#10;L2Rvd25yZXYueG1sUEsFBgAAAAAEAAQA9QAAAIsDAAAAAA==&#10;" fillcolor="#a5a5a5 [2092]" stroked="f" strokeweight="1pt">
                        <v:stroke joinstyle="miter"/>
                      </v:roundrect>
                    </v:group>
                    <v:oval id="شكل بيضاوي 52" o:spid="_x0000_s273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ErcccA&#10;AADjAAAADwAAAGRycy9kb3ducmV2LnhtbERPX2vCMBB/H/gdwgl7m4kdFK1GkQ1hAwdbnT4fzdkW&#10;m0tpoq3f3gwGPt7v/y3Xg23ElTpfO9YwnSgQxIUzNZcafvfblxkIH5ANNo5Jw408rFejpyVmxvX8&#10;Q9c8lCKGsM9QQxVCm0npi4os+olriSN3cp3FEM+ulKbDPobbRiZKpdJizbGhwpbeKirO+cVq+D6f&#10;Drfj5059la7P096+J4nZa/08HjYLEIGG8BD/uz9MnJ+qWTqfzpNX+PspAiB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aRK3HHAAAA4wAAAA8AAAAAAAAAAAAAAAAAmAIAAGRy&#10;cy9kb3ducmV2LnhtbFBLBQYAAAAABAAEAPUAAACMAwAAAAA=&#10;" filled="f" strokecolor="#168489" strokeweight="1pt">
                      <v:stroke joinstyle="miter"/>
                    </v:oval>
                  </v:group>
                  <v:shape id="مربع نص 41" o:spid="_x0000_s2736"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71YcUA&#10;AADjAAAADwAAAGRycy9kb3ducmV2LnhtbERPS0vDQBC+C/6HZQRvdjdFQxu7LcUH9ODFNt6H7JgN&#10;ZmdDdmzSf+8Kgsf53rPZzaFXZxpTF9lCsTCgiJvoOm4t1KfXuxWoJMgO+8hk4UIJdtvrqw1WLk78&#10;TuejtCqHcKrQghcZKq1T4ylgWsSBOHOfcQwo+Rxb7Uaccnjo9dKYUgfsODd4HOjJU/N1/A4WRNy+&#10;uNQvIR0+5rfnyZvmAWtrb2/m/SMooVn+xX/ug8vzS7Mq18V6eQ+/P2UA9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vVh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C46A93">
                            <w:rPr>
                              <w:rFonts w:eastAsia="Calibri" w:hAnsi="Adobe Arabic" w:cs="Adobe Arabic"/>
                              <w:b/>
                              <w:bCs/>
                              <w:color w:val="FFFFFF"/>
                              <w:kern w:val="24"/>
                              <w:sz w:val="36"/>
                              <w:szCs w:val="36"/>
                              <w:rtl/>
                              <w:lang w:bidi="ar-EG"/>
                            </w:rPr>
                            <w:t>تحديد الأولويات</w:t>
                          </w:r>
                        </w:p>
                      </w:txbxContent>
                    </v:textbox>
                  </v:shape>
                </v:group>
                <v:shape id="صورة 54" o:spid="_x0000_s2737"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eVGVrJAAAA4wAAAA8AAABkcnMvZG93bnJldi54bWxET19LwzAQfxf8DuEE31y6ibWty4bKBGFP&#10;W3Xs8WzOti651CRu9dsbQfDxfv9vvhytEUfyoXesYDrJQBA3TvfcKnipn64KECEiazSOScE3BVgu&#10;zs/mWGl34g0dt7EVKYRDhQq6GIdKytB0ZDFM3ECcuHfnLcZ0+lZqj6cUbo2cZVkuLfacGjoc6LGj&#10;5rD9sgrW/uHto6x3pv7c7FeFub59PazWSl1ejPd3ICKN8V/8537WaX6eFXk5LWc38PtTAkAufg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l5UZWskAAADjAAAADwAAAAAAAAAA&#10;AAAAAACfAgAAZHJzL2Rvd25yZXYueG1sUEsFBgAAAAAEAAQA9wAAAJUDAAAAAA==&#10;">
                  <v:imagedata r:id="rId74" o:title=""/>
                  <v:path arrowok="t"/>
                </v:shape>
                <w10:wrap anchorx="page"/>
                <w10:anchorlock/>
              </v:group>
            </w:pict>
          </mc:Fallback>
        </mc:AlternateContent>
      </w:r>
    </w:p>
    <w:p w:rsidR="007C6591" w:rsidRPr="00DD2A38" w:rsidRDefault="007C6591" w:rsidP="00084372">
      <w:r w:rsidRPr="00DD2A38">
        <w:rPr>
          <w:rtl/>
        </w:rPr>
        <w:t xml:space="preserve">- استخدم قاعدة80/20 (مبدأ باريتو): ركّز على 20% من المهام التي تحقق 80% من النتائج.  </w:t>
      </w:r>
    </w:p>
    <w:p w:rsidR="007C6591" w:rsidRPr="00DD2A38" w:rsidRDefault="007C6591" w:rsidP="00084372">
      <w:r w:rsidRPr="00DD2A38">
        <w:rPr>
          <w:rtl/>
        </w:rPr>
        <w:t>- قم بتصنيف المهام إلى فئات:</w:t>
      </w:r>
    </w:p>
    <w:p w:rsidR="007C6591" w:rsidRPr="00DD2A38" w:rsidRDefault="007C6591" w:rsidP="00084372">
      <w:r w:rsidRPr="00DD2A38">
        <w:rPr>
          <w:rtl/>
        </w:rPr>
        <w:t xml:space="preserve">  -مهام عاجلة ومهمة: يجب إنجازها فورا</w:t>
      </w:r>
      <w:r>
        <w:rPr>
          <w:rFonts w:hint="cs"/>
          <w:rtl/>
        </w:rPr>
        <w:t>ً</w:t>
      </w:r>
      <w:r w:rsidRPr="00DD2A38">
        <w:rPr>
          <w:rtl/>
        </w:rPr>
        <w:t>.</w:t>
      </w:r>
    </w:p>
    <w:p w:rsidR="007C6591" w:rsidRPr="00DD2A38" w:rsidRDefault="007C6591" w:rsidP="00084372">
      <w:r w:rsidRPr="00DD2A38">
        <w:rPr>
          <w:rtl/>
        </w:rPr>
        <w:t xml:space="preserve">  -مهام مهمة ولكن غير عاجلة: يمكن التخطيط لها وإنجازها بجدول زمني.</w:t>
      </w:r>
    </w:p>
    <w:p w:rsidR="007C6591" w:rsidRPr="00DD2A38" w:rsidRDefault="007C6591" w:rsidP="00084372">
      <w:r w:rsidRPr="00DD2A38">
        <w:rPr>
          <w:rtl/>
        </w:rPr>
        <w:t xml:space="preserve">  -مهام عاجلة ولكن غير مهمة: يمكن تفويضها.</w:t>
      </w:r>
    </w:p>
    <w:p w:rsidR="007C6591" w:rsidRPr="00DD2A38" w:rsidRDefault="007C6591" w:rsidP="00084372">
      <w:r w:rsidRPr="00DD2A38">
        <w:rPr>
          <w:rtl/>
        </w:rPr>
        <w:t xml:space="preserve">  -مهام غير عاجلة وغير مهمة: يمكن حذفها أو تأجيلها.  </w:t>
      </w:r>
    </w:p>
    <w:p w:rsidR="007C6591" w:rsidRPr="00DD2A38" w:rsidRDefault="00084372" w:rsidP="00084372">
      <w:r w:rsidRPr="002A078C">
        <w:rPr>
          <w:rFonts w:ascii="Sakkal Majalla" w:hAnsi="Sakkal Majalla"/>
          <w:noProof/>
          <w:sz w:val="34"/>
        </w:rPr>
        <mc:AlternateContent>
          <mc:Choice Requires="wpg">
            <w:drawing>
              <wp:inline distT="0" distB="0" distL="0" distR="0" wp14:anchorId="3ECFCCD0" wp14:editId="07E465BC">
                <wp:extent cx="5731510" cy="892088"/>
                <wp:effectExtent l="0" t="0" r="2540" b="22860"/>
                <wp:docPr id="160869190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909" name="مجموعة 47"/>
                        <wpg:cNvGrpSpPr/>
                        <wpg:grpSpPr>
                          <a:xfrm>
                            <a:off x="0" y="0"/>
                            <a:ext cx="5731510" cy="895351"/>
                            <a:chOff x="0" y="0"/>
                            <a:chExt cx="5878196" cy="918845"/>
                          </a:xfrm>
                        </wpg:grpSpPr>
                        <wpg:grpSp>
                          <wpg:cNvPr id="1608691910" name="مجموعة 48"/>
                          <wpg:cNvGrpSpPr/>
                          <wpg:grpSpPr>
                            <a:xfrm>
                              <a:off x="0" y="0"/>
                              <a:ext cx="5878196" cy="918845"/>
                              <a:chOff x="0" y="0"/>
                              <a:chExt cx="6240348" cy="919070"/>
                            </a:xfrm>
                          </wpg:grpSpPr>
                          <wpg:grpSp>
                            <wpg:cNvPr id="1608691911" name="مجموعة 49"/>
                            <wpg:cNvGrpSpPr/>
                            <wpg:grpSpPr>
                              <a:xfrm>
                                <a:off x="0" y="169208"/>
                                <a:ext cx="5433072" cy="580613"/>
                                <a:chOff x="0" y="169208"/>
                                <a:chExt cx="5433072" cy="580613"/>
                              </a:xfrm>
                            </wpg:grpSpPr>
                            <wps:wsp>
                              <wps:cNvPr id="160869191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91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91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915"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C46A93">
                                  <w:rPr>
                                    <w:rFonts w:eastAsia="Calibri" w:hAnsi="Adobe Arabic" w:cs="Adobe Arabic"/>
                                    <w:b/>
                                    <w:bCs/>
                                    <w:color w:val="FFFFFF"/>
                                    <w:kern w:val="24"/>
                                    <w:sz w:val="36"/>
                                    <w:szCs w:val="36"/>
                                    <w:rtl/>
                                    <w:lang w:bidi="ar-EG"/>
                                  </w:rPr>
                                  <w:t>وضع جدول زمني يومي وأسبوعي</w:t>
                                </w:r>
                              </w:p>
                            </w:txbxContent>
                          </wps:txbx>
                          <wps:bodyPr wrap="square" rtlCol="1">
                            <a:spAutoFit/>
                          </wps:bodyPr>
                        </wps:wsp>
                      </wpg:grpSp>
                      <pic:pic xmlns:pic="http://schemas.openxmlformats.org/drawingml/2006/picture">
                        <pic:nvPicPr>
                          <pic:cNvPr id="1608691916"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73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FbdK7TdAAAABQEAAA8AAABkcnMvZG93bnJl&#10;di54bWxMj0FLw0AQhe+C/2EZwZvdTbXFxmxKKeqpCG0F6W2bnSah2dmQ3Sbpv3f0opcHw3u89022&#10;HF0jeuxC7UlDMlEgkApvayo1fO7fHp5BhGjImsYTarhigGV+e5OZ1PqBttjvYim4hEJqNFQxtqmU&#10;oajQmTDxLRJ7J985E/nsSmk7M3C5a+RUqbl0piZeqEyL6wqL8+7iNLwPZlg9Jq/95nxaXw/72cfX&#10;JkGt7+/G1QuIiGP8C8MPPqNDzkxHfyEbRKOBH4m/yt5CTecgjhx6UjOQeSb/0+ff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">
                <v:group id="مجموعة 47" o:spid="_x0000_s273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RGS/uyQAA&#10;AOMAAAAPAAAAAAAAAAAAAAAAAKoCAABkcnMvZG93bnJldi54bWxQSwUGAAAAAAQABAD6AAAAoAMA&#10;AAAA&#10;">
                  <v:group id="مجموعة 48" o:spid="_x0000_s274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F+hCu&#10;zAAAAOMAAAAPAAAAAAAAAAAAAAAAAKoCAABkcnMvZG93bnJldi54bWxQSwUGAAAAAAQABAD6AAAA&#10;owMAAAAA&#10;">
                    <v:group id="مجموعة 49" o:spid="_x0000_s274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q2tTXIAAAA&#10;4wAAAA8AAAAAAAAAAAAAAAAAqgIAAGRycy9kb3ducmV2LnhtbFBLBQYAAAAABAAEAPoAAACfAwAA&#10;AAA=&#10;">
                      <v:shape id="شكل حر 50" o:spid="_x0000_s274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J0QccA&#10;AADjAAAADwAAAGRycy9kb3ducmV2LnhtbERPzWqDQBC+B/oOyxR6S1YTFGOzCaUQCCUHY1p6Hdyp&#10;St1ZcTdq374bKPQ43//sDrPpxEiDay0riFcRCOLK6pZrBe/X4zID4Tyyxs4yKfghB4f9w2KHubYT&#10;X2gsfS1CCLscFTTe97mUrmrIoFvZnjhwX3Yw6MM51FIPOIVw08l1FKXSYMuhocGeXhuqvsubUZC+&#10;JZ9FUR2TS3nanB0Z/aGtV+rpcX55BuFp9v/iP/dJh/lplKXbeBuv4f5TAED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yydEHHAAAA4w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4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2G5eMYA&#10;AADjAAAADwAAAGRycy9kb3ducmV2LnhtbERPS2vCQBC+C/0PyxR6kWaTisFEVxFLwWN90POYHTeh&#10;2dk0u43pv+8WCh7ne89qM9pWDNT7xrGCLElBEFdON2wUnE9vzwsQPiBrbB2Tgh/ysFk/TFZYanfj&#10;Aw3HYEQMYV+igjqErpTSVzVZ9InriCN3db3FEM/eSN3jLYbbVr6kaS4tNhwbauxoV1P1efy2CvDL&#10;vn9cXHB+uBjzOp1341TPlXp6HLdLEIHGcBf/u/c6zs/TRV5kRTaDv58iAH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2G5eMYAAADjAAAADwAAAAAAAAAAAAAAAACYAgAAZHJz&#10;L2Rvd25yZXYueG1sUEsFBgAAAAAEAAQA9QAAAIsDAAAAAA==&#10;" fillcolor="#a5a5a5 [2092]" stroked="f" strokeweight="1pt">
                        <v:stroke joinstyle="miter"/>
                      </v:roundrect>
                    </v:group>
                    <v:oval id="شكل بيضاوي 52" o:spid="_x0000_s274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R5uMcA&#10;AADjAAAADwAAAGRycy9kb3ducmV2LnhtbERPX2vCMBB/H+w7hBvsbSYto2g1imwIG0zY6vT5aM62&#10;2FxKE2399osw8PF+/2+xGm0rLtT7xrGGZKJAEJfONFxp+N1tXqYgfEA22DomDVfysFo+PiwwN27g&#10;H7oUoRIxhH2OGuoQulxKX9Zk0U9cRxy5o+sthnj2lTQ9DjHctjJVKpMWG44NNXb0VlN5Ks5Ww/fp&#10;uL8ePr/UtnJDkQ32PU3NTuvnp3E9BxFoDHfxv/vDxPmZmmazZJa8wu2nCIB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cUebjHAAAA4wAAAA8AAAAAAAAAAAAAAAAAmAIAAGRy&#10;cy9kb3ducmV2LnhtbFBLBQYAAAAABAAEAPUAAACMAwAAAAA=&#10;" filled="f" strokecolor="#168489" strokeweight="1pt">
                      <v:stroke joinstyle="miter"/>
                    </v:oval>
                  </v:group>
                  <v:shape id="مربع نص 41" o:spid="_x0000_s2745"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6aR8UA&#10;AADjAAAADwAAAGRycy9kb3ducmV2LnhtbERPS2vDMAy+D/YfjAq7rXYGDW1Wt5Q9oIdd1mV3EWtx&#10;aCyHWGvSfz8PBjvqe2u7n0OvLjSmLrKFYmlAETfRddxaqD9e79egkiA77COThSsl2O9ub7ZYuTjx&#10;O11O0qocwqlCC15kqLROjaeAaRkH4sx9xTGg5HNstRtxyuGh1w/GlDpgx7nB40BPnprz6TtYEHGH&#10;4lq/hHT8nN+eJ2+aFdbW3i3mwyMooVn+xX/uo8vzS7MuN8WmWMHvTxkAv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LppH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C46A93">
                            <w:rPr>
                              <w:rFonts w:eastAsia="Calibri" w:hAnsi="Adobe Arabic" w:cs="Adobe Arabic"/>
                              <w:b/>
                              <w:bCs/>
                              <w:color w:val="FFFFFF"/>
                              <w:kern w:val="24"/>
                              <w:sz w:val="36"/>
                              <w:szCs w:val="36"/>
                              <w:rtl/>
                              <w:lang w:bidi="ar-EG"/>
                            </w:rPr>
                            <w:t>وضع جدول زمني يومي وأسبوعي</w:t>
                          </w:r>
                        </w:p>
                      </w:txbxContent>
                    </v:textbox>
                  </v:shape>
                </v:group>
                <v:shape id="صورة 54" o:spid="_x0000_s2746"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krTZDIAAAA4wAAAA8AAABkcnMvZG93bnJldi54bWxET19LwzAQfxf8DuEE31xahdrWZUNlgrCn&#10;rSp7vDVnW5dcahK3+u2NIPh4v/83X07WiCP5MDhWkM8yEMSt0wN3Cl6ap6sSRIjIGo1jUvBNAZaL&#10;87M51tqdeEPHbexECuFQo4I+xrGWMrQ9WQwzNxIn7t15izGdvpPa4ymFWyOvs6yQFgdODT2O9NhT&#10;e9h+WQVr/7D/qJo303xudqvS3Ny+HlZrpS4vpvs7EJGm+C/+cz/rNL/IyqLKq7yA358SAHLx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pK02QyAAAAOMAAAAPAAAAAAAAAAAA&#10;AAAAAJ8CAABkcnMvZG93bnJldi54bWxQSwUGAAAAAAQABAD3AAAAlAMAAAAA&#10;">
                  <v:imagedata r:id="rId74" o:title=""/>
                  <v:path arrowok="t"/>
                </v:shape>
                <w10:wrap anchorx="page"/>
                <w10:anchorlock/>
              </v:group>
            </w:pict>
          </mc:Fallback>
        </mc:AlternateContent>
      </w:r>
    </w:p>
    <w:p w:rsidR="007C6591" w:rsidRPr="00DD2A38" w:rsidRDefault="007C6591" w:rsidP="00084372">
      <w:r w:rsidRPr="00DD2A38">
        <w:rPr>
          <w:rtl/>
        </w:rPr>
        <w:t xml:space="preserve">- قم بوضع خطة يومية لتحديد المهام التي يجب إنجازها خلال اليوم.  </w:t>
      </w:r>
    </w:p>
    <w:p w:rsidR="007C6591" w:rsidRPr="00DD2A38" w:rsidRDefault="007C6591" w:rsidP="00084372">
      <w:r w:rsidRPr="00DD2A38">
        <w:rPr>
          <w:rtl/>
        </w:rPr>
        <w:t>- خصص وقتا</w:t>
      </w:r>
      <w:r>
        <w:rPr>
          <w:rFonts w:hint="cs"/>
          <w:rtl/>
        </w:rPr>
        <w:t>ً</w:t>
      </w:r>
      <w:r w:rsidRPr="00DD2A38">
        <w:rPr>
          <w:rtl/>
        </w:rPr>
        <w:t xml:space="preserve"> محددا</w:t>
      </w:r>
      <w:r>
        <w:rPr>
          <w:rFonts w:hint="cs"/>
          <w:rtl/>
        </w:rPr>
        <w:t>ً</w:t>
      </w:r>
      <w:r w:rsidRPr="00DD2A38">
        <w:rPr>
          <w:rtl/>
        </w:rPr>
        <w:t xml:space="preserve"> لكل مهمة، مع ترك هامش زمني للتعامل مع الطوارئ.  </w:t>
      </w:r>
    </w:p>
    <w:p w:rsidR="007C6591" w:rsidRPr="00DD2A38" w:rsidRDefault="007C6591" w:rsidP="00084372">
      <w:r w:rsidRPr="00DD2A38">
        <w:rPr>
          <w:rtl/>
        </w:rPr>
        <w:lastRenderedPageBreak/>
        <w:t>- استخدم أدوات مثل</w:t>
      </w:r>
      <w:r>
        <w:rPr>
          <w:rFonts w:hint="cs"/>
          <w:rtl/>
        </w:rPr>
        <w:t xml:space="preserve"> </w:t>
      </w:r>
      <w:r w:rsidRPr="00DD2A38">
        <w:rPr>
          <w:rtl/>
        </w:rPr>
        <w:t>التقويمات الرقمية</w:t>
      </w:r>
      <w:r w:rsidRPr="00DD2A38">
        <w:t xml:space="preserve">Google Calendar </w:t>
      </w:r>
      <w:r>
        <w:rPr>
          <w:rFonts w:hint="cs"/>
          <w:rtl/>
          <w:lang w:bidi="ar-AE"/>
        </w:rPr>
        <w:t xml:space="preserve"> </w:t>
      </w:r>
      <w:r w:rsidRPr="00DD2A38">
        <w:rPr>
          <w:rtl/>
        </w:rPr>
        <w:t xml:space="preserve">أو الملاحظات الورقية لتسجيل مواعيدك.  </w:t>
      </w:r>
    </w:p>
    <w:p w:rsidR="007C6591" w:rsidRPr="00DD2A38" w:rsidRDefault="00084372" w:rsidP="00084372">
      <w:r w:rsidRPr="002A078C">
        <w:rPr>
          <w:rFonts w:ascii="Sakkal Majalla" w:hAnsi="Sakkal Majalla"/>
          <w:noProof/>
          <w:sz w:val="34"/>
        </w:rPr>
        <mc:AlternateContent>
          <mc:Choice Requires="wpg">
            <w:drawing>
              <wp:inline distT="0" distB="0" distL="0" distR="0" wp14:anchorId="6FA018E2" wp14:editId="70EC0C1B">
                <wp:extent cx="5731510" cy="892088"/>
                <wp:effectExtent l="0" t="0" r="2540" b="22860"/>
                <wp:docPr id="160869189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900" name="مجموعة 47"/>
                        <wpg:cNvGrpSpPr/>
                        <wpg:grpSpPr>
                          <a:xfrm>
                            <a:off x="0" y="0"/>
                            <a:ext cx="5731510" cy="895351"/>
                            <a:chOff x="0" y="0"/>
                            <a:chExt cx="5878196" cy="918845"/>
                          </a:xfrm>
                        </wpg:grpSpPr>
                        <wpg:grpSp>
                          <wpg:cNvPr id="1608691901" name="مجموعة 48"/>
                          <wpg:cNvGrpSpPr/>
                          <wpg:grpSpPr>
                            <a:xfrm>
                              <a:off x="0" y="0"/>
                              <a:ext cx="5878196" cy="918845"/>
                              <a:chOff x="0" y="0"/>
                              <a:chExt cx="6240348" cy="919070"/>
                            </a:xfrm>
                          </wpg:grpSpPr>
                          <wpg:grpSp>
                            <wpg:cNvPr id="1608691902" name="مجموعة 49"/>
                            <wpg:cNvGrpSpPr/>
                            <wpg:grpSpPr>
                              <a:xfrm>
                                <a:off x="0" y="169208"/>
                                <a:ext cx="5433072" cy="580613"/>
                                <a:chOff x="0" y="169208"/>
                                <a:chExt cx="5433072" cy="580613"/>
                              </a:xfrm>
                            </wpg:grpSpPr>
                            <wps:wsp>
                              <wps:cNvPr id="160869190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90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90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906"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C46A93">
                                  <w:rPr>
                                    <w:rFonts w:eastAsia="Calibri" w:hAnsi="Adobe Arabic" w:cs="Adobe Arabic"/>
                                    <w:b/>
                                    <w:bCs/>
                                    <w:color w:val="FFFFFF"/>
                                    <w:kern w:val="24"/>
                                    <w:sz w:val="36"/>
                                    <w:szCs w:val="36"/>
                                    <w:rtl/>
                                    <w:lang w:bidi="ar-EG"/>
                                  </w:rPr>
                                  <w:t>تقليل المشتتات</w:t>
                                </w:r>
                              </w:p>
                            </w:txbxContent>
                          </wps:txbx>
                          <wps:bodyPr wrap="square" rtlCol="1">
                            <a:spAutoFit/>
                          </wps:bodyPr>
                        </wps:wsp>
                      </wpg:grpSp>
                      <pic:pic xmlns:pic="http://schemas.openxmlformats.org/drawingml/2006/picture">
                        <pic:nvPicPr>
                          <pic:cNvPr id="1608691907"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74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">
                <v:group id="مجموعة 47" o:spid="_x0000_s274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AI4Zz&#10;zAAAAOMAAAAPAAAAAAAAAAAAAAAAAKoCAABkcnMvZG93bnJldi54bWxQSwUGAAAAAAQABAD6AAAA&#10;owMAAAAA&#10;">
                  <v:group id="مجموعة 48" o:spid="_x0000_s274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9vI+jIAAAA&#10;4wAAAA8AAAAAAAAAAAAAAAAAqgIAAGRycy9kb3ducmV2LnhtbFBLBQYAAAAABAAEAPoAAACfAwAA&#10;AAA=&#10;">
                    <v:group id="مجموعة 49" o:spid="_x0000_s275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9vZ/IAAAA&#10;4wAAAA8AAAAAAAAAAAAAAAAAqgIAAGRycy9kb3ducmV2LnhtbFBLBQYAAAAABAAEAPoAAACfAwAA&#10;AAA=&#10;">
                      <v:shape id="شكل حر 50" o:spid="_x0000_s275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dHB8UA&#10;AADjAAAADwAAAGRycy9kb3ducmV2LnhtbERPzYrCMBC+C75DGGFvmqhYtBplWRBk8aB1F69DM7bF&#10;ZlKaqPXtjbCwx/n+Z7XpbC3u1PrKsYbxSIEgzp2puNDwc9oO5yB8QDZYOyYNT/KwWfd7K0yNe/CR&#10;7lkoRAxhn6KGMoQmldLnJVn0I9cQR+7iWoshnm0hTYuPGG5rOVEqkRYrjg0lNvRVUn7NblZD8j07&#10;Hw75dnbMdtO9J2t+jQtafwy6zyWIQF34F/+5dybOT9Q8WYwXagrvnyIAcv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J0cHxQAAAOMAAAAPAAAAAAAAAAAAAAAAAJgCAABkcnMv&#10;ZG93bnJldi54bWxQSwUGAAAAAAQABAD1AAAAig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5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G30cYA&#10;AADjAAAADwAAAGRycy9kb3ducmV2LnhtbERPS2sCMRC+C/6HMEIvUhNLXXRrlFIReqwPeh430+zi&#10;ZrJu4rr++6ZQ8Djfe5br3tWiozZUnjVMJwoEceFNxVbD8bB9noMIEdlg7Zk03CnAejUcLDE3/sY7&#10;6vbRihTCIUcNZYxNLmUoSnIYJr4hTtyPbx3GdLZWmhZvKdzV8kWpTDqsODWU2NBHScV5f3Ua8OK+&#10;vk8++tCdrN2MZ00/NjOtn0b9+xuISH18iP/dnybNz9Q8W0wX6hX+fkoA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VG30cYAAADjAAAADwAAAAAAAAAAAAAAAACYAgAAZHJz&#10;L2Rvd25yZXYueG1sUEsFBgAAAAAEAAQA9QAAAIsDAAAAAA==&#10;" fillcolor="#a5a5a5 [2092]" stroked="f" strokeweight="1pt">
                        <v:stroke joinstyle="miter"/>
                      </v:roundrect>
                    </v:group>
                    <v:oval id="شكل بيضاوي 52" o:spid="_x0000_s275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FK/scA&#10;AADjAAAADwAAAGRycy9kb3ducmV2LnhtbERPX2vCMBB/H/gdwgl7m4mFFa1GkQ1hAwdbnT4fzdkW&#10;m0tpoq3f3gwGPt7v/y3Xg23ElTpfO9YwnSgQxIUzNZcafvfblxkIH5ANNo5Jw408rFejpyVmxvX8&#10;Q9c8lCKGsM9QQxVCm0npi4os+olriSN3cp3FEM+ulKbDPobbRiZKpdJizbGhwpbeKirO+cVq+D6f&#10;Drfj5059la7P096+J4nZa/08HjYLEIGG8BD/uz9MnJ+qWTqfztUr/P0UAZCr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2BSv7HAAAA4wAAAA8AAAAAAAAAAAAAAAAAmAIAAGRy&#10;cy9kb3ducmV2LnhtbFBLBQYAAAAABAAEAPUAAACMAwAAAAA=&#10;" filled="f" strokecolor="#168489" strokeweight="1pt">
                      <v:stroke joinstyle="miter"/>
                    </v:oval>
                  </v:group>
                  <v:shape id="مربع نص 41" o:spid="_x0000_s2754"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WS7cUA&#10;AADjAAAADwAAAGRycy9kb3ducmV2LnhtbERPS2vDMAy+D/YfjAa7rXYGC21Wt5Q9oIdd1mZ3EWtx&#10;WCyHWGvSf18XBjvqe2u9nUOvTjSmLrKFYmFAETfRddxaqI/vD0tQSZAd9pHJwpkSbDe3N2usXJz4&#10;k04HaVUO4VShBS8yVFqnxlPAtIgDcea+4xhQ8jm22o045fDQ60djSh2w49zgcaAXT83P4TdYEHG7&#10;4ly/hbT/mj9eJ2+aJ6ytvb+bd8+ghGb5F/+59y7PL82yXBUrU8L1pwyA3l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JZLt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C46A93">
                            <w:rPr>
                              <w:rFonts w:eastAsia="Calibri" w:hAnsi="Adobe Arabic" w:cs="Adobe Arabic"/>
                              <w:b/>
                              <w:bCs/>
                              <w:color w:val="FFFFFF"/>
                              <w:kern w:val="24"/>
                              <w:sz w:val="36"/>
                              <w:szCs w:val="36"/>
                              <w:rtl/>
                              <w:lang w:bidi="ar-EG"/>
                            </w:rPr>
                            <w:t>تقليل المشتتات</w:t>
                          </w:r>
                        </w:p>
                      </w:txbxContent>
                    </v:textbox>
                  </v:shape>
                </v:group>
                <v:shape id="صورة 54" o:spid="_x0000_s2755"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O+ftbJAAAA4wAAAA8AAABkcnMvZG93bnJldi54bWxET09PwjAUv5v4HZpn4k1aNBnbpBAwmJhw&#10;ginhWNfnNmlfZ1thfntLQsLx/f6/6Xywhh3Rh86RhPFIAEOqne6okfBevT7kwEJUpJVxhBL+MMB8&#10;dnszVaV2J9rgcRsblkIolEpCG2Nfch7qFq0KI9cjJe7LeatiOn3DtVenFG4NfxQi41Z1lBpa1eNL&#10;i/Vh+2slrP3y87uodqb62exXuXmafBxWaynv74bFM7CIQ7yKL+43neZnIs+KcSEmcP4pAcBn/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Q75+1skAAADjAAAADwAAAAAAAAAA&#10;AAAAAACfAgAAZHJzL2Rvd25yZXYueG1sUEsFBgAAAAAEAAQA9wAAAJUDAAAAAA==&#10;">
                  <v:imagedata r:id="rId74" o:title=""/>
                  <v:path arrowok="t"/>
                </v:shape>
                <w10:wrap anchorx="page"/>
                <w10:anchorlock/>
              </v:group>
            </w:pict>
          </mc:Fallback>
        </mc:AlternateContent>
      </w:r>
    </w:p>
    <w:p w:rsidR="007C6591" w:rsidRPr="00DD2A38" w:rsidRDefault="007C6591" w:rsidP="00084372">
      <w:r w:rsidRPr="00DD2A38">
        <w:rPr>
          <w:rtl/>
        </w:rPr>
        <w:t>- تجن</w:t>
      </w:r>
      <w:r>
        <w:rPr>
          <w:rFonts w:hint="cs"/>
          <w:rtl/>
        </w:rPr>
        <w:t>ّ</w:t>
      </w:r>
      <w:r w:rsidRPr="00DD2A38">
        <w:rPr>
          <w:rtl/>
        </w:rPr>
        <w:t xml:space="preserve">ب الانشغال الدائم بالهاتف، وسائل التواصل الاجتماعي، أو البريد الإلكتروني أثناء العمل.  </w:t>
      </w:r>
    </w:p>
    <w:p w:rsidR="007C6591" w:rsidRPr="00DD2A38" w:rsidRDefault="007C6591" w:rsidP="00084372">
      <w:r w:rsidRPr="00DD2A38">
        <w:rPr>
          <w:rtl/>
        </w:rPr>
        <w:t>- خصص أوقاتا</w:t>
      </w:r>
      <w:r>
        <w:rPr>
          <w:rFonts w:hint="cs"/>
          <w:rtl/>
        </w:rPr>
        <w:t>ً</w:t>
      </w:r>
      <w:r w:rsidRPr="00DD2A38">
        <w:rPr>
          <w:rtl/>
        </w:rPr>
        <w:t xml:space="preserve"> محددة للتحقق من الإشعارات أو الرد على الرسائل.  </w:t>
      </w:r>
    </w:p>
    <w:p w:rsidR="007C6591" w:rsidRPr="00DD2A38" w:rsidRDefault="007C6591" w:rsidP="00084372">
      <w:r w:rsidRPr="00DD2A38">
        <w:rPr>
          <w:rtl/>
        </w:rPr>
        <w:t xml:space="preserve">- اعمل في بيئة هادئة خالية من المشتتات لزيادة التركيز.  </w:t>
      </w:r>
    </w:p>
    <w:p w:rsidR="007C6591" w:rsidRPr="00DD2A38" w:rsidRDefault="00084372" w:rsidP="00084372">
      <w:r w:rsidRPr="002A078C">
        <w:rPr>
          <w:rFonts w:ascii="Sakkal Majalla" w:hAnsi="Sakkal Majalla"/>
          <w:noProof/>
          <w:sz w:val="34"/>
        </w:rPr>
        <mc:AlternateContent>
          <mc:Choice Requires="wpg">
            <w:drawing>
              <wp:inline distT="0" distB="0" distL="0" distR="0" wp14:anchorId="5BAC9926" wp14:editId="3E9EA3DF">
                <wp:extent cx="5731510" cy="892088"/>
                <wp:effectExtent l="0" t="0" r="2540" b="22860"/>
                <wp:docPr id="160869189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891" name="مجموعة 47"/>
                        <wpg:cNvGrpSpPr/>
                        <wpg:grpSpPr>
                          <a:xfrm>
                            <a:off x="0" y="0"/>
                            <a:ext cx="5731510" cy="895351"/>
                            <a:chOff x="0" y="0"/>
                            <a:chExt cx="5878196" cy="918845"/>
                          </a:xfrm>
                        </wpg:grpSpPr>
                        <wpg:grpSp>
                          <wpg:cNvPr id="1608691892" name="مجموعة 48"/>
                          <wpg:cNvGrpSpPr/>
                          <wpg:grpSpPr>
                            <a:xfrm>
                              <a:off x="0" y="0"/>
                              <a:ext cx="5878196" cy="918845"/>
                              <a:chOff x="0" y="0"/>
                              <a:chExt cx="6240348" cy="919070"/>
                            </a:xfrm>
                          </wpg:grpSpPr>
                          <wpg:grpSp>
                            <wpg:cNvPr id="1608691893" name="مجموعة 49"/>
                            <wpg:cNvGrpSpPr/>
                            <wpg:grpSpPr>
                              <a:xfrm>
                                <a:off x="0" y="169208"/>
                                <a:ext cx="5433072" cy="580613"/>
                                <a:chOff x="0" y="169208"/>
                                <a:chExt cx="5433072" cy="580613"/>
                              </a:xfrm>
                            </wpg:grpSpPr>
                            <wps:wsp>
                              <wps:cNvPr id="160869189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89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89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897"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C46A93">
                                  <w:rPr>
                                    <w:rFonts w:eastAsia="Calibri" w:hAnsi="Adobe Arabic" w:cs="Adobe Arabic"/>
                                    <w:b/>
                                    <w:bCs/>
                                    <w:color w:val="FFFFFF"/>
                                    <w:kern w:val="24"/>
                                    <w:sz w:val="36"/>
                                    <w:szCs w:val="36"/>
                                    <w:rtl/>
                                    <w:lang w:bidi="ar-EG"/>
                                  </w:rPr>
                                  <w:t>تقسيم المهام الكبيرة إلى أجزاء صغيرة</w:t>
                                </w:r>
                              </w:p>
                            </w:txbxContent>
                          </wps:txbx>
                          <wps:bodyPr wrap="square" rtlCol="1">
                            <a:spAutoFit/>
                          </wps:bodyPr>
                        </wps:wsp>
                      </wpg:grpSp>
                      <pic:pic xmlns:pic="http://schemas.openxmlformats.org/drawingml/2006/picture">
                        <pic:nvPicPr>
                          <pic:cNvPr id="1608691898"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75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">
                <v:group id="مجموعة 47" o:spid="_x0000_s275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xhLnyyQAA&#10;AOMAAAAPAAAAAAAAAAAAAAAAAKoCAABkcnMvZG93bnJldi54bWxQSwUGAAAAAAQABAD6AAAAoAMA&#10;AAAA&#10;">
                  <v:group id="مجموعة 48" o:spid="_x0000_s275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FWJ4XIAAAA&#10;4wAAAA8AAAAAAAAAAAAAAAAAqgIAAGRycy9kb3ducmV2LnhtbFBLBQYAAAAABAAEAPoAAACfAwAA&#10;AAA=&#10;">
                    <v:group id="مجموعة 49" o:spid="_x0000_s275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uGoIeyQAA&#10;AOMAAAAPAAAAAAAAAAAAAAAAAKoCAABkcnMvZG93bnJldi54bWxQSwUGAAAAAAQABAD6AAAAoAMA&#10;AAAA&#10;">
                      <v:shape id="شكل حر 50" o:spid="_x0000_s276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VFacYA&#10;AADjAAAADwAAAGRycy9kb3ducmV2LnhtbERPzYrCMBC+L/gOYQRva+qqpXaNIguCiAetLnsdmtm2&#10;2ExKE7W+vREEj/P9z3zZmVpcqXWVZQWjYQSCOLe64kLB6bj+TEA4j6yxtkwK7uRgueh9zDHV9sYH&#10;uma+ECGEXYoKSu+bVEqXl2TQDW1DHLh/2xr04WwLqVu8hXBTy68oiqXBikNDiQ39lJSfs4tREG+n&#10;f/t9vp4ess1458joX229UoN+t/oG4anzb/HLvdFhfhwl8WyUzCbw/CkAIB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yVFac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6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aIUMUA&#10;AADjAAAADwAAAGRycy9kb3ducmV2LnhtbERPX2vCMBB/H/gdwgl7EU0VWmo1imwIe3Ru+Hw2Z1ps&#10;Ll2T1frtjTDY4/3+33o72Eb01PnasYL5LAFBXDpds1Hw/bWf5iB8QNbYOCYFd/Kw3Yxe1lhod+NP&#10;6o/BiBjCvkAFVQhtIaUvK7LoZ64ljtzFdRZDPDsjdYe3GG4buUiSTFqsOTZU2NJbReX1+GsV4I89&#10;nM4uON+fjXmfpO0w0alSr+NhtwIRaAj/4j/3h47zsyTPlvN8mcLzpwiA3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9ohQxQAAAOMAAAAPAAAAAAAAAAAAAAAAAJgCAABkcnMv&#10;ZG93bnJldi54bWxQSwUGAAAAAAQABAD1AAAAigMAAAAA&#10;" fillcolor="#a5a5a5 [2092]" stroked="f" strokeweight="1pt">
                        <v:stroke joinstyle="miter"/>
                      </v:roundrect>
                    </v:group>
                    <v:oval id="شكل بيضاوي 52" o:spid="_x0000_s276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hOk8cA&#10;AADjAAAADwAAAGRycy9kb3ducmV2LnhtbERPX0vDMBB/F/Ydwg325pL1IXR12RgTwYGCdurz0dza&#10;suZSmrh2394Igo/3+3+b3eQ6caUhtJ4NrJYKBHHlbcu1gY/T030OIkRki51nMnCjALvt7G6DhfUj&#10;v9O1jLVIIRwKNNDE2BdShqohh2Hpe+LEnf3gMKZzqKUdcEzhrpOZUlo6bDk1NNjToaHqUn47A2+X&#10;8+ft6/iiXms/lnp0j1lmT8Ys5tP+AUSkKf6L/9zPNs3XKtfrVb7W8PtTAkB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O4TpPHAAAA4wAAAA8AAAAAAAAAAAAAAAAAmAIAAGRy&#10;cy9kb3ducmV2LnhtbFBLBQYAAAAABAAEAPUAAACMAwAAAAA=&#10;" filled="f" strokecolor="#168489" strokeweight="1pt">
                      <v:stroke joinstyle="miter"/>
                    </v:oval>
                  </v:group>
                  <v:shape id="مربع نص 41" o:spid="_x0000_s2763"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KtbMUA&#10;AADjAAAADwAAAGRycy9kb3ducmV2LnhtbERPS0vEMBC+C/6HMII3N6lg7dbNLosP2IMX13ofmrEp&#10;NpPSjNvuvzeC4HG+92x2SxjUiabUR7ZQrAwo4ja6njsLzfvLTQUqCbLDITJZOFOC3fbyYoO1izO/&#10;0ekoncohnGq04EXGWuvUegqYVnEkztxnnAJKPqdOuwnnHB4GfWtMqQP2nBs8jvToqf06fgcLIm5f&#10;nJvnkA4fy+vT7E17h42111fL/gGU0CL/4j/3weX5panKdVGt7+H3pwyA3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gq1s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C46A93">
                            <w:rPr>
                              <w:rFonts w:eastAsia="Calibri" w:hAnsi="Adobe Arabic" w:cs="Adobe Arabic"/>
                              <w:b/>
                              <w:bCs/>
                              <w:color w:val="FFFFFF"/>
                              <w:kern w:val="24"/>
                              <w:sz w:val="36"/>
                              <w:szCs w:val="36"/>
                              <w:rtl/>
                              <w:lang w:bidi="ar-EG"/>
                            </w:rPr>
                            <w:t>تقسيم المهام الكبيرة إلى أجزاء صغيرة</w:t>
                          </w:r>
                        </w:p>
                      </w:txbxContent>
                    </v:textbox>
                  </v:shape>
                </v:group>
                <v:shape id="صورة 54" o:spid="_x0000_s2764"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rMpwvswAAADjAAAADwAAAAAA&#10;AAAAAAAAAACfAgAAZHJzL2Rvd25yZXYueG1sUEsFBgAAAAAEAAQA9wAAAJgDAAAAAA==&#10;">
                  <v:imagedata r:id="rId74" o:title=""/>
                  <v:path arrowok="t"/>
                </v:shape>
                <w10:wrap anchorx="page"/>
                <w10:anchorlock/>
              </v:group>
            </w:pict>
          </mc:Fallback>
        </mc:AlternateContent>
      </w:r>
    </w:p>
    <w:p w:rsidR="007C6591" w:rsidRPr="00DD2A38" w:rsidRDefault="007C6591" w:rsidP="00084372">
      <w:r w:rsidRPr="00DD2A38">
        <w:rPr>
          <w:rtl/>
        </w:rPr>
        <w:t xml:space="preserve">- المهام الكبيرة قد تبدو مرهقة، لذا قم بتقسيمها إلى خطوات صغيرة يمكن إنجازها بسهولة.  </w:t>
      </w:r>
    </w:p>
    <w:p w:rsidR="007C6591" w:rsidRPr="00DD2A38" w:rsidRDefault="007C6591" w:rsidP="00084372">
      <w:r w:rsidRPr="00DD2A38">
        <w:rPr>
          <w:rtl/>
        </w:rPr>
        <w:t>- ضع حدودا</w:t>
      </w:r>
      <w:r>
        <w:rPr>
          <w:rFonts w:hint="cs"/>
          <w:rtl/>
        </w:rPr>
        <w:t>ً</w:t>
      </w:r>
      <w:r w:rsidRPr="00DD2A38">
        <w:rPr>
          <w:rtl/>
        </w:rPr>
        <w:t xml:space="preserve"> زمنية لكل خطوة لتشعر بالتقدم والإنجاز.  </w:t>
      </w:r>
    </w:p>
    <w:p w:rsidR="007C6591" w:rsidRPr="00DD2A38" w:rsidRDefault="00084372" w:rsidP="00084372">
      <w:pPr>
        <w:rPr>
          <w:lang w:bidi="ar-AE"/>
        </w:rPr>
      </w:pPr>
      <w:r w:rsidRPr="002A078C">
        <w:rPr>
          <w:rFonts w:ascii="Sakkal Majalla" w:hAnsi="Sakkal Majalla"/>
          <w:noProof/>
          <w:sz w:val="34"/>
        </w:rPr>
        <mc:AlternateContent>
          <mc:Choice Requires="wpg">
            <w:drawing>
              <wp:inline distT="0" distB="0" distL="0" distR="0" wp14:anchorId="2DA5170E" wp14:editId="7D28FF02">
                <wp:extent cx="5731510" cy="892089"/>
                <wp:effectExtent l="0" t="0" r="2540" b="22860"/>
                <wp:docPr id="1608691881" name="مجموعة 22"/>
                <wp:cNvGraphicFramePr/>
                <a:graphic xmlns:a="http://schemas.openxmlformats.org/drawingml/2006/main">
                  <a:graphicData uri="http://schemas.microsoft.com/office/word/2010/wordprocessingGroup">
                    <wpg:wgp>
                      <wpg:cNvGrpSpPr/>
                      <wpg:grpSpPr>
                        <a:xfrm>
                          <a:off x="0" y="0"/>
                          <a:ext cx="5731510" cy="892089"/>
                          <a:chOff x="0" y="0"/>
                          <a:chExt cx="5753456" cy="895351"/>
                        </a:xfrm>
                      </wpg:grpSpPr>
                      <wpg:grpSp>
                        <wpg:cNvPr id="1608691882" name="مجموعة 47"/>
                        <wpg:cNvGrpSpPr/>
                        <wpg:grpSpPr>
                          <a:xfrm>
                            <a:off x="0" y="0"/>
                            <a:ext cx="5731510" cy="895351"/>
                            <a:chOff x="0" y="0"/>
                            <a:chExt cx="5878196" cy="918845"/>
                          </a:xfrm>
                        </wpg:grpSpPr>
                        <wpg:grpSp>
                          <wpg:cNvPr id="1608691883" name="مجموعة 48"/>
                          <wpg:cNvGrpSpPr/>
                          <wpg:grpSpPr>
                            <a:xfrm>
                              <a:off x="0" y="0"/>
                              <a:ext cx="5878196" cy="918845"/>
                              <a:chOff x="0" y="0"/>
                              <a:chExt cx="6240348" cy="919070"/>
                            </a:xfrm>
                          </wpg:grpSpPr>
                          <wpg:grpSp>
                            <wpg:cNvPr id="1608691884" name="مجموعة 49"/>
                            <wpg:cNvGrpSpPr/>
                            <wpg:grpSpPr>
                              <a:xfrm>
                                <a:off x="0" y="169208"/>
                                <a:ext cx="5433072" cy="580613"/>
                                <a:chOff x="0" y="169208"/>
                                <a:chExt cx="5433072" cy="580613"/>
                              </a:xfrm>
                            </wpg:grpSpPr>
                            <wps:wsp>
                              <wps:cNvPr id="160869188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88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88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888" name="مربع نص 41"/>
                          <wps:cNvSpPr txBox="1"/>
                          <wps:spPr>
                            <a:xfrm>
                              <a:off x="204466" y="256670"/>
                              <a:ext cx="4615440" cy="434940"/>
                            </a:xfrm>
                            <a:prstGeom prst="rect">
                              <a:avLst/>
                            </a:prstGeom>
                            <a:noFill/>
                          </wps:spPr>
                          <wps:txbx>
                            <w:txbxContent>
                              <w:p w:rsidR="005345A8" w:rsidRDefault="005345A8" w:rsidP="00C46A93">
                                <w:pPr>
                                  <w:rPr>
                                    <w:rFonts w:eastAsia="Calibri" w:hAnsi="Adobe Arabic" w:cs="Adobe Arabic"/>
                                    <w:b/>
                                    <w:bCs/>
                                    <w:color w:val="FFFFFF"/>
                                    <w:kern w:val="24"/>
                                    <w:sz w:val="36"/>
                                    <w:szCs w:val="36"/>
                                    <w:lang w:bidi="ar-EG"/>
                                  </w:rPr>
                                </w:pPr>
                                <w:r w:rsidRPr="00C46A93">
                                  <w:rPr>
                                    <w:rFonts w:eastAsia="Calibri" w:hAnsi="Adobe Arabic" w:cs="Adobe Arabic"/>
                                    <w:b/>
                                    <w:bCs/>
                                    <w:color w:val="FFFFFF"/>
                                    <w:kern w:val="24"/>
                                    <w:sz w:val="36"/>
                                    <w:szCs w:val="36"/>
                                    <w:rtl/>
                                    <w:lang w:bidi="ar-EG"/>
                                  </w:rPr>
                                  <w:t xml:space="preserve">استخدام تقنية البومودورو </w:t>
                                </w:r>
                                <w:r w:rsidRPr="00C46A93">
                                  <w:rPr>
                                    <w:rFonts w:eastAsia="Calibri" w:hAnsi="Adobe Arabic" w:cs="Adobe Arabic"/>
                                    <w:b/>
                                    <w:bCs/>
                                    <w:color w:val="FFFFFF"/>
                                    <w:kern w:val="24"/>
                                    <w:szCs w:val="28"/>
                                    <w:lang w:bidi="ar-EG"/>
                                  </w:rPr>
                                  <w:t>Pomodoro</w:t>
                                </w:r>
                                <w:r w:rsidRPr="00C46A93">
                                  <w:rPr>
                                    <w:rFonts w:eastAsia="Calibri" w:hAnsi="Adobe Arabic" w:cs="Adobe Arabic"/>
                                    <w:b/>
                                    <w:bCs/>
                                    <w:color w:val="FFFFFF"/>
                                    <w:kern w:val="24"/>
                                    <w:sz w:val="36"/>
                                    <w:szCs w:val="36"/>
                                    <w:lang w:bidi="ar-EG"/>
                                  </w:rPr>
                                  <w:t xml:space="preserve"> </w:t>
                                </w:r>
                                <w:r w:rsidRPr="00C46A93">
                                  <w:rPr>
                                    <w:rFonts w:eastAsia="Calibri" w:hAnsi="Adobe Arabic" w:cs="Adobe Arabic"/>
                                    <w:b/>
                                    <w:bCs/>
                                    <w:color w:val="FFFFFF"/>
                                    <w:kern w:val="24"/>
                                    <w:szCs w:val="28"/>
                                    <w:lang w:bidi="ar-EG"/>
                                  </w:rPr>
                                  <w:t>Technique</w:t>
                                </w:r>
                                <w:r w:rsidRPr="00C46A93">
                                  <w:rPr>
                                    <w:rFonts w:eastAsia="Calibri" w:hAnsi="Adobe Arabic" w:cs="Adobe Arabic"/>
                                    <w:b/>
                                    <w:bCs/>
                                    <w:color w:val="FFFFFF"/>
                                    <w:kern w:val="24"/>
                                    <w:sz w:val="36"/>
                                    <w:szCs w:val="36"/>
                                    <w:lang w:bidi="ar-EG"/>
                                  </w:rPr>
                                  <w:t>)</w:t>
                                </w:r>
                                <w:r w:rsidRPr="00C46A93">
                                  <w:rPr>
                                    <w:rFonts w:eastAsia="Calibri" w:hAnsi="Adobe Arabic" w:cs="Adobe Arabic" w:hint="cs"/>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1889"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76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">
                <v:group id="مجموعة 47" o:spid="_x0000_s276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SPsVjIAAAA&#10;4wAAAA8AAAAAAAAAAAAAAAAAqgIAAGRycy9kb3ducmV2LnhtbFBLBQYAAAAABAAEAPoAAACfAwAA&#10;AAA=&#10;">
                  <v:group id="مجموعة 48" o:spid="_x0000_s276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vDFMPIAAAA&#10;4wAAAA8AAAAAAAAAAAAAAAAAqgIAAGRycy9kb3ducmV2LnhtbFBLBQYAAAAABAAEAPoAAACfAwAA&#10;AAA=&#10;">
                    <v:group id="مجموعة 49" o:spid="_x0000_s276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kKoy3yQAA&#10;AOMAAAAPAAAAAAAAAAAAAAAAAKoCAABkcnMvZG93bnJldi54bWxQSwUGAAAAAAQABAD6AAAAoAMA&#10;AAAA&#10;">
                      <v:shape id="شكل حر 50" o:spid="_x0000_s276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B2L8UA&#10;AADjAAAADwAAAGRycy9kb3ducmV2LnhtbERPzYrCMBC+C/sOYRb2pqlKS61GWQRBFg9ad/E6NGNb&#10;tpmUJmp9eyMIHuf7n8WqN424UudqywrGowgEcWF1zaWC3+NmmIJwHlljY5kU3MnBavkxWGCm7Y0P&#10;dM19KUIIuwwVVN63mZSuqMigG9mWOHBn2xn04exKqTu8hXDTyEkUJdJgzaGhwpbWFRX/+cUoSH7i&#10;035fbOJDvp3uHBn9p61X6uuz/56D8NT7t/jl3uowP4nSZDZO0xiePwUA5P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sHYvxQAAAOMAAAAPAAAAAAAAAAAAAAAAAJgCAABkcnMv&#10;ZG93bnJldi54bWxQSwUGAAAAAAQABAD1AAAAig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7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2A+sUA&#10;AADjAAAADwAAAGRycy9kb3ducmV2LnhtbERPS2vCQBC+C/0Pywi9SN1YMKTRVYql0KOP0vMkO26C&#10;2dmY3cb4711B8Djfe5brwTaip87XjhXMpgkI4tLpmo2C38P3WwbCB2SNjWNScCUP69XLaIm5dhfe&#10;Ub8PRsQQ9jkqqEJocyl9WZFFP3UtceSOrrMY4tkZqTu8xHDbyPckSaXFmmNDhS1tKipP+3+rAM92&#10;+1e44HxfGPM1mbfDRM+Veh0PnwsQgYbwFD/cPzrOT5Ms/ZhlWQr3nyIAc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YD6xQAAAOMAAAAPAAAAAAAAAAAAAAAAAJgCAABkcnMv&#10;ZG93bnJldi54bWxQSwUGAAAAAAQABAD1AAAAigMAAAAA&#10;" fillcolor="#a5a5a5 [2092]" stroked="f" strokeweight="1pt">
                        <v:stroke joinstyle="miter"/>
                      </v:roundrect>
                    </v:group>
                    <v:oval id="شكل بيضاوي 52" o:spid="_x0000_s277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191ccA&#10;AADjAAAADwAAAGRycy9kb3ducmV2LnhtbERPX2vCMBB/H+w7hBv4pol96LpqlDERJkxwdfP5aM62&#10;2FxKk9n67c1gsMf7/b/lerStuFLvG8ca5jMFgrh0puFKw9dxO81A+IBssHVMGm7kYb16fFhibtzA&#10;n3QtQiViCPscNdQhdLmUvqzJop+5jjhyZ9dbDPHsK2l6HGK4bWWiVCotNhwbauzorabyUvxYDYfL&#10;+ft22n2ofeWGIh3sJknMUevJ0/i6ABFoDP/iP/e7ifNTlaUv8yx7ht+fIgByd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ktfdXHAAAA4wAAAA8AAAAAAAAAAAAAAAAAmAIAAGRy&#10;cy9kb3ducmV2LnhtbFBLBQYAAAAABAAEAPUAAACMAwAAAAA=&#10;" filled="f" strokecolor="#168489" strokeweight="1pt">
                      <v:stroke joinstyle="miter"/>
                    </v:oval>
                  </v:group>
                  <v:shape id="مربع نص 41" o:spid="_x0000_s2772" type="#_x0000_t202" style="position:absolute;left:2044;top:2566;width:46155;height:43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Svw8gA&#10;AADjAAAADwAAAGRycy9kb3ducmV2LnhtbESPT0/DMAzF70h8h8iTuLGkSFSlLJsm/kg7cGErd6sx&#10;TbXGqZqwdt8eH5A42u/5vZ83uyUM6kJT6iNbKNYGFHEbXc+dheb0fl+BShnZ4RCZLFwpwW57e7PB&#10;2sWZP+lyzJ2SEE41WvA5j7XWqfUUMK3jSCzad5wCZhmnTrsJZwkPg34wptQBe5YGjyO9eGrPx59g&#10;IWe3L67NW0iHr+XjdfamfcTG2rvVsn8GlWnJ/+a/64MT/NJU5VNRVQItP8kC9PY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uxK/DyAAAAOMAAAAPAAAAAAAAAAAAAAAAAJgCAABk&#10;cnMvZG93bnJldi54bWxQSwUGAAAAAAQABAD1AAAAjQMAAAAA&#10;" filled="f" stroked="f">
                    <v:textbox style="mso-fit-shape-to-text:t">
                      <w:txbxContent>
                        <w:p w:rsidR="005345A8" w:rsidRDefault="005345A8" w:rsidP="00C46A93">
                          <w:pPr>
                            <w:rPr>
                              <w:rFonts w:eastAsia="Calibri" w:hAnsi="Adobe Arabic" w:cs="Adobe Arabic"/>
                              <w:b/>
                              <w:bCs/>
                              <w:color w:val="FFFFFF"/>
                              <w:kern w:val="24"/>
                              <w:sz w:val="36"/>
                              <w:szCs w:val="36"/>
                              <w:lang w:bidi="ar-EG"/>
                            </w:rPr>
                          </w:pPr>
                          <w:r w:rsidRPr="00C46A93">
                            <w:rPr>
                              <w:rFonts w:eastAsia="Calibri" w:hAnsi="Adobe Arabic" w:cs="Adobe Arabic"/>
                              <w:b/>
                              <w:bCs/>
                              <w:color w:val="FFFFFF"/>
                              <w:kern w:val="24"/>
                              <w:sz w:val="36"/>
                              <w:szCs w:val="36"/>
                              <w:rtl/>
                              <w:lang w:bidi="ar-EG"/>
                            </w:rPr>
                            <w:t xml:space="preserve">استخدام تقنية البومودورو </w:t>
                          </w:r>
                          <w:r w:rsidRPr="00C46A93">
                            <w:rPr>
                              <w:rFonts w:eastAsia="Calibri" w:hAnsi="Adobe Arabic" w:cs="Adobe Arabic"/>
                              <w:b/>
                              <w:bCs/>
                              <w:color w:val="FFFFFF"/>
                              <w:kern w:val="24"/>
                              <w:szCs w:val="28"/>
                              <w:lang w:bidi="ar-EG"/>
                            </w:rPr>
                            <w:t>Pomodoro</w:t>
                          </w:r>
                          <w:r w:rsidRPr="00C46A93">
                            <w:rPr>
                              <w:rFonts w:eastAsia="Calibri" w:hAnsi="Adobe Arabic" w:cs="Adobe Arabic"/>
                              <w:b/>
                              <w:bCs/>
                              <w:color w:val="FFFFFF"/>
                              <w:kern w:val="24"/>
                              <w:sz w:val="36"/>
                              <w:szCs w:val="36"/>
                              <w:lang w:bidi="ar-EG"/>
                            </w:rPr>
                            <w:t xml:space="preserve"> </w:t>
                          </w:r>
                          <w:r w:rsidRPr="00C46A93">
                            <w:rPr>
                              <w:rFonts w:eastAsia="Calibri" w:hAnsi="Adobe Arabic" w:cs="Adobe Arabic"/>
                              <w:b/>
                              <w:bCs/>
                              <w:color w:val="FFFFFF"/>
                              <w:kern w:val="24"/>
                              <w:szCs w:val="28"/>
                              <w:lang w:bidi="ar-EG"/>
                            </w:rPr>
                            <w:t>Technique</w:t>
                          </w:r>
                          <w:r w:rsidRPr="00C46A93">
                            <w:rPr>
                              <w:rFonts w:eastAsia="Calibri" w:hAnsi="Adobe Arabic" w:cs="Adobe Arabic"/>
                              <w:b/>
                              <w:bCs/>
                              <w:color w:val="FFFFFF"/>
                              <w:kern w:val="24"/>
                              <w:sz w:val="36"/>
                              <w:szCs w:val="36"/>
                              <w:lang w:bidi="ar-EG"/>
                            </w:rPr>
                            <w:t>)</w:t>
                          </w:r>
                          <w:r w:rsidRPr="00C46A93">
                            <w:rPr>
                              <w:rFonts w:eastAsia="Calibri" w:hAnsi="Adobe Arabic" w:cs="Adobe Arabic" w:hint="cs"/>
                              <w:b/>
                              <w:bCs/>
                              <w:color w:val="FFFFFF"/>
                              <w:kern w:val="24"/>
                              <w:sz w:val="36"/>
                              <w:szCs w:val="36"/>
                              <w:rtl/>
                              <w:lang w:bidi="ar-EG"/>
                            </w:rPr>
                            <w:t>)</w:t>
                          </w:r>
                        </w:p>
                      </w:txbxContent>
                    </v:textbox>
                  </v:shape>
                </v:group>
                <v:shape id="صورة 54" o:spid="_x0000_s2773"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ZfQ/jIAAAA4wAAAA8AAABkcnMvZG93bnJldi54bWxET19LwzAQfxf8DuEE31w6hZrWZUNlgrCn&#10;rSo+ns3Z1iWXmsStfnsjCD7e7/8tVpOz4kAhDp41zGcFCOLWm4E7DU/Nw4UCEROyQeuZNHxThNXy&#10;9GSBtfFH3tJhlzqRQzjWqKFPaayljG1PDuPMj8SZe/fBYcpn6KQJeMzhzsrLoiilw4FzQ48j3ffU&#10;7ndfTsMm3L19VM2LbT63r2tlr66f9+uN1udn0+0NiERT+hf/uR9Nnl8WqqzmSlXw+1MGQC5/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GX0P4yAAAAOMAAAAPAAAAAAAAAAAA&#10;AAAAAJ8CAABkcnMvZG93bnJldi54bWxQSwUGAAAAAAQABAD3AAAAlAMAAAAA&#10;">
                  <v:imagedata r:id="rId74" o:title=""/>
                  <v:path arrowok="t"/>
                </v:shape>
                <w10:wrap anchorx="page"/>
                <w10:anchorlock/>
              </v:group>
            </w:pict>
          </mc:Fallback>
        </mc:AlternateContent>
      </w:r>
    </w:p>
    <w:p w:rsidR="007C6591" w:rsidRPr="00DD2A38" w:rsidRDefault="007C6591" w:rsidP="00084372">
      <w:r w:rsidRPr="00DD2A38">
        <w:rPr>
          <w:rtl/>
        </w:rPr>
        <w:t xml:space="preserve">- اعمل لمدة 25 دقيقة بتركيز كامل، ثم خذ استراحة قصيرة لمدة 5 دقائق.  </w:t>
      </w:r>
    </w:p>
    <w:p w:rsidR="007C6591" w:rsidRPr="00DD2A38" w:rsidRDefault="007C6591" w:rsidP="00084372">
      <w:r w:rsidRPr="00DD2A38">
        <w:rPr>
          <w:rtl/>
        </w:rPr>
        <w:t xml:space="preserve">- كرر الدورة 4 مرات، ثم خذ استراحة أطول لمدة 15-30 دقيقة.  </w:t>
      </w:r>
    </w:p>
    <w:p w:rsidR="007C6591" w:rsidRPr="00DD2A38" w:rsidRDefault="007C6591" w:rsidP="00084372">
      <w:r w:rsidRPr="00DD2A38">
        <w:rPr>
          <w:rtl/>
        </w:rPr>
        <w:t xml:space="preserve">- هذه التقنية تُساعد على تحسين التركيز وتقليل الإرهاق.  </w:t>
      </w:r>
    </w:p>
    <w:p w:rsidR="007C6591" w:rsidRPr="00DD2A38" w:rsidRDefault="00084372" w:rsidP="00084372">
      <w:r w:rsidRPr="002A078C">
        <w:rPr>
          <w:rFonts w:ascii="Sakkal Majalla" w:hAnsi="Sakkal Majalla"/>
          <w:noProof/>
          <w:sz w:val="34"/>
        </w:rPr>
        <mc:AlternateContent>
          <mc:Choice Requires="wpg">
            <w:drawing>
              <wp:inline distT="0" distB="0" distL="0" distR="0" wp14:anchorId="2B384D68" wp14:editId="170B8B40">
                <wp:extent cx="5731510" cy="892088"/>
                <wp:effectExtent l="0" t="0" r="2540" b="22860"/>
                <wp:docPr id="160869187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873" name="مجموعة 47"/>
                        <wpg:cNvGrpSpPr/>
                        <wpg:grpSpPr>
                          <a:xfrm>
                            <a:off x="0" y="0"/>
                            <a:ext cx="5731510" cy="895351"/>
                            <a:chOff x="0" y="0"/>
                            <a:chExt cx="5878196" cy="918845"/>
                          </a:xfrm>
                        </wpg:grpSpPr>
                        <wpg:grpSp>
                          <wpg:cNvPr id="1608691874" name="مجموعة 48"/>
                          <wpg:cNvGrpSpPr/>
                          <wpg:grpSpPr>
                            <a:xfrm>
                              <a:off x="0" y="0"/>
                              <a:ext cx="5878196" cy="918845"/>
                              <a:chOff x="0" y="0"/>
                              <a:chExt cx="6240348" cy="919070"/>
                            </a:xfrm>
                          </wpg:grpSpPr>
                          <wpg:grpSp>
                            <wpg:cNvPr id="1608691875" name="مجموعة 49"/>
                            <wpg:cNvGrpSpPr/>
                            <wpg:grpSpPr>
                              <a:xfrm>
                                <a:off x="0" y="169208"/>
                                <a:ext cx="5433072" cy="580613"/>
                                <a:chOff x="0" y="169208"/>
                                <a:chExt cx="5433072" cy="580613"/>
                              </a:xfrm>
                            </wpg:grpSpPr>
                            <wps:wsp>
                              <wps:cNvPr id="160869187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87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87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879" name="مربع نص 41"/>
                          <wps:cNvSpPr txBox="1"/>
                          <wps:spPr>
                            <a:xfrm>
                              <a:off x="204466" y="256582"/>
                              <a:ext cx="4615440" cy="389157"/>
                            </a:xfrm>
                            <a:prstGeom prst="rect">
                              <a:avLst/>
                            </a:prstGeom>
                            <a:noFill/>
                          </wps:spPr>
                          <wps:txbx>
                            <w:txbxContent>
                              <w:p w:rsidR="005345A8" w:rsidRPr="00C46A93" w:rsidRDefault="005345A8" w:rsidP="00084372">
                                <w:pPr>
                                  <w:rPr>
                                    <w:rFonts w:eastAsia="Calibri" w:hAnsi="Adobe Arabic" w:cs="Adobe Arabic"/>
                                    <w:b/>
                                    <w:bCs/>
                                    <w:color w:val="FFFFFF"/>
                                    <w:kern w:val="24"/>
                                    <w:sz w:val="36"/>
                                    <w:szCs w:val="36"/>
                                    <w:lang w:bidi="ar-EG"/>
                                  </w:rPr>
                                </w:pPr>
                                <w:r w:rsidRPr="00C46A93">
                                  <w:rPr>
                                    <w:rFonts w:eastAsia="Calibri" w:hAnsi="Adobe Arabic" w:cs="Adobe Arabic"/>
                                    <w:b/>
                                    <w:bCs/>
                                    <w:color w:val="FFFFFF"/>
                                    <w:kern w:val="24"/>
                                    <w:sz w:val="36"/>
                                    <w:szCs w:val="36"/>
                                    <w:rtl/>
                                    <w:lang w:bidi="ar-EG"/>
                                  </w:rPr>
                                  <w:t>تخصيص وقت للراحة والاسترخاء</w:t>
                                </w:r>
                              </w:p>
                            </w:txbxContent>
                          </wps:txbx>
                          <wps:bodyPr wrap="square" rtlCol="1">
                            <a:spAutoFit/>
                          </wps:bodyPr>
                        </wps:wsp>
                      </wpg:grpSp>
                      <pic:pic xmlns:pic="http://schemas.openxmlformats.org/drawingml/2006/picture">
                        <pic:nvPicPr>
                          <pic:cNvPr id="1608691880"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77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">
                <v:group id="مجموعة 47" o:spid="_x0000_s277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4WZOTIAAAA&#10;4wAAAA8AAAAAAAAAAAAAAAAAqgIAAGRycy9kb3ducmV2LnhtbFBLBQYAAAAABAAEAPoAAACfAwAA&#10;AAA=&#10;">
                  <v:group id="مجموعة 48" o:spid="_x0000_s277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R//yQyQAA&#10;AOMAAAAPAAAAAAAAAAAAAAAAAKoCAABkcnMvZG93bnJldi54bWxQSwUGAAAAAAQABAD6AAAAoAMA&#10;AAAA&#10;">
                    <v:group id="مجموعة 49" o:spid="_x0000_s277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6zWQvIAAAA&#10;4wAAAA8AAAAAAAAAAAAAAAAAqgIAAGRycy9kb3ducmV2LnhtbFBLBQYAAAAABAAEAPoAAACfAwAA&#10;AAA=&#10;">
                      <v:shape id="شكل حر 50" o:spid="_x0000_s277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eYf8YA&#10;AADjAAAADwAAAGRycy9kb3ducmV2LnhtbERPX2vCMBB/H+w7hBv4NlMVY9cZRQRBhg/aTXw9mltb&#10;1lxKE7X79kYQfLzf/5sve9uIC3W+dqxhNExAEBfO1Fxq+PnevKcgfEA22DgmDf/kYbl4fZljZtyV&#10;D3TJQyliCPsMNVQhtJmUvqjIoh+6ljhyv66zGOLZldJ0eI3htpHjJFHSYs2xocKW1hUVf/nZalBf&#10;09N+X2ymh3w72Xmy5mhc0Hrw1q8+QQTqw1P8cG9NnK+SVH2M0pmC+08RALm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LeYf8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7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RVRsUA&#10;AADjAAAADwAAAGRycy9kb3ducmV2LnhtbERPX2vCMBB/H/gdwgl7EU0dWGs1ijgGe9xUfD6bMy02&#10;l9rE2n37ZTDw8X7/b7XpbS06an3lWMF0koAgLpyu2Cg4Hj7GGQgfkDXWjknBD3nYrAcvK8y1e/A3&#10;dftgRAxhn6OCMoQml9IXJVn0E9cQR+7iWoshnq2RusVHDLe1fEuSVFqsODaU2NCupOK6v1sFeLNf&#10;p7MLzndnY95Hs6Yf6ZlSr8N+uwQRqA9P8b/7U8f5aZKli2k2n8PfTxEA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ZFVGxQAAAOMAAAAPAAAAAAAAAAAAAAAAAJgCAABkcnMv&#10;ZG93bnJldi54bWxQSwUGAAAAAAQABAD1AAAAigMAAAAA&#10;" fillcolor="#a5a5a5 [2092]" stroked="f" strokeweight="1pt">
                        <v:stroke joinstyle="miter"/>
                      </v:roundrect>
                    </v:group>
                    <v:oval id="شكل بيضاوي 52" o:spid="_x0000_s278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ZgMoA&#10;AADjAAAADwAAAGRycy9kb3ducmV2LnhtbESPQUvDQBCF74L/YRnBm91tDjGm3ZaiCAoKNlXPQ3aa&#10;hGZnQ3Zt0n/vHASPM+/Ne9+st7Pv1ZnG2AW2sFwYUMR1cB03Fj4Pz3cFqJiQHfaBycKFImw311dr&#10;LF2YeE/nKjVKQjiWaKFNaSi1jnVLHuMiDMSiHcPoMck4NtqNOEm473VmTK49diwNLQ702FJ9qn68&#10;hY/T8evy/fpm3pswVfnkn7LMHay9vZl3K1CJ5vRv/rt+cYKfmyJ/WBb3Ai0/yQL05h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1nmYDKAAAA4wAAAA8AAAAAAAAAAAAAAAAAmAIA&#10;AGRycy9kb3ducmV2LnhtbFBLBQYAAAAABAAEAPUAAACPAwAAAAA=&#10;" filled="f" strokecolor="#168489" strokeweight="1pt">
                      <v:stroke joinstyle="miter"/>
                    </v:oval>
                  </v:group>
                  <v:shape id="مربع نص 41" o:spid="_x0000_s2781" type="#_x0000_t202" style="position:absolute;left:2044;top:2565;width:46155;height:3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16f8UA&#10;AADjAAAADwAAAGRycy9kb3ducmV2LnhtbERPS0vEMBC+C/6HMII3N6lg7dbNLosP2IMX13ofmrEp&#10;NpPSjNvuvzeC4HG+92x2SxjUiabUR7ZQrAwo4ja6njsLzfvLTQUqCbLDITJZOFOC3fbyYoO1izO/&#10;0ekoncohnGq04EXGWuvUegqYVnEkztxnnAJKPqdOuwnnHB4GfWtMqQP2nBs8jvToqf06fgcLIm5f&#10;nJvnkA4fy+vT7E17h42111fL/gGU0CL/4j/3weX5panKdVHdr+H3pwyA3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XXp/xQAAAOMAAAAPAAAAAAAAAAAAAAAAAJgCAABkcnMv&#10;ZG93bnJldi54bWxQSwUGAAAAAAQABAD1AAAAigMAAAAA&#10;" filled="f" stroked="f">
                    <v:textbox style="mso-fit-shape-to-text:t">
                      <w:txbxContent>
                        <w:p w:rsidR="005345A8" w:rsidRPr="00C46A93" w:rsidRDefault="005345A8" w:rsidP="00084372">
                          <w:pPr>
                            <w:rPr>
                              <w:rFonts w:eastAsia="Calibri" w:hAnsi="Adobe Arabic" w:cs="Adobe Arabic"/>
                              <w:b/>
                              <w:bCs/>
                              <w:color w:val="FFFFFF"/>
                              <w:kern w:val="24"/>
                              <w:sz w:val="36"/>
                              <w:szCs w:val="36"/>
                              <w:lang w:bidi="ar-EG"/>
                            </w:rPr>
                          </w:pPr>
                          <w:r w:rsidRPr="00C46A93">
                            <w:rPr>
                              <w:rFonts w:eastAsia="Calibri" w:hAnsi="Adobe Arabic" w:cs="Adobe Arabic"/>
                              <w:b/>
                              <w:bCs/>
                              <w:color w:val="FFFFFF"/>
                              <w:kern w:val="24"/>
                              <w:sz w:val="36"/>
                              <w:szCs w:val="36"/>
                              <w:rtl/>
                              <w:lang w:bidi="ar-EG"/>
                            </w:rPr>
                            <w:t>تخصيص وقت للراحة والاسترخاء</w:t>
                          </w:r>
                        </w:p>
                      </w:txbxContent>
                    </v:textbox>
                  </v:shape>
                </v:group>
                <v:shape id="صورة 54" o:spid="_x0000_s2782"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12XqZcwAAADjAAAADwAAAAAA&#10;AAAAAAAAAACfAgAAZHJzL2Rvd25yZXYueG1sUEsFBgAAAAAEAAQA9wAAAJgDAAAAAA==&#10;">
                  <v:imagedata r:id="rId74" o:title=""/>
                  <v:path arrowok="t"/>
                </v:shape>
                <w10:wrap anchorx="page"/>
                <w10:anchorlock/>
              </v:group>
            </w:pict>
          </mc:Fallback>
        </mc:AlternateContent>
      </w:r>
    </w:p>
    <w:p w:rsidR="007C6591" w:rsidRPr="00DD2A38" w:rsidRDefault="007C6591" w:rsidP="00084372">
      <w:r w:rsidRPr="00DD2A38">
        <w:rPr>
          <w:rtl/>
        </w:rPr>
        <w:t>- لا تملأ يومك بالكامل بالعمل؛ خصص وقتا</w:t>
      </w:r>
      <w:r>
        <w:rPr>
          <w:rFonts w:hint="cs"/>
          <w:rtl/>
        </w:rPr>
        <w:t>ً</w:t>
      </w:r>
      <w:r w:rsidRPr="00DD2A38">
        <w:rPr>
          <w:rtl/>
        </w:rPr>
        <w:t xml:space="preserve"> يوميا</w:t>
      </w:r>
      <w:r>
        <w:rPr>
          <w:rFonts w:hint="cs"/>
          <w:rtl/>
        </w:rPr>
        <w:t>ً</w:t>
      </w:r>
      <w:r w:rsidRPr="00DD2A38">
        <w:rPr>
          <w:rtl/>
        </w:rPr>
        <w:t xml:space="preserve"> للراحة.  </w:t>
      </w:r>
    </w:p>
    <w:p w:rsidR="007C6591" w:rsidRPr="00DD2A38" w:rsidRDefault="007C6591" w:rsidP="00084372">
      <w:r w:rsidRPr="00DD2A38">
        <w:rPr>
          <w:rtl/>
        </w:rPr>
        <w:t xml:space="preserve">- ممارسة الرياضة، التأمل، أو التنفس العميق يمكن أن تساعدك على استعادة نشاطك.  </w:t>
      </w:r>
    </w:p>
    <w:p w:rsidR="007C6591" w:rsidRPr="00DD2A38" w:rsidRDefault="00084372" w:rsidP="00084372">
      <w:r w:rsidRPr="002A078C">
        <w:rPr>
          <w:rFonts w:ascii="Sakkal Majalla" w:hAnsi="Sakkal Majalla"/>
          <w:noProof/>
          <w:sz w:val="34"/>
        </w:rPr>
        <w:lastRenderedPageBreak/>
        <mc:AlternateContent>
          <mc:Choice Requires="wpg">
            <w:drawing>
              <wp:inline distT="0" distB="0" distL="0" distR="0" wp14:anchorId="12342CF3" wp14:editId="26A9E815">
                <wp:extent cx="5731510" cy="892088"/>
                <wp:effectExtent l="0" t="0" r="2540" b="22860"/>
                <wp:docPr id="160869186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864" name="مجموعة 47"/>
                        <wpg:cNvGrpSpPr/>
                        <wpg:grpSpPr>
                          <a:xfrm>
                            <a:off x="0" y="0"/>
                            <a:ext cx="5731510" cy="895351"/>
                            <a:chOff x="0" y="0"/>
                            <a:chExt cx="5878196" cy="918845"/>
                          </a:xfrm>
                        </wpg:grpSpPr>
                        <wpg:grpSp>
                          <wpg:cNvPr id="1608691865" name="مجموعة 48"/>
                          <wpg:cNvGrpSpPr/>
                          <wpg:grpSpPr>
                            <a:xfrm>
                              <a:off x="0" y="0"/>
                              <a:ext cx="5878196" cy="918845"/>
                              <a:chOff x="0" y="0"/>
                              <a:chExt cx="6240348" cy="919070"/>
                            </a:xfrm>
                          </wpg:grpSpPr>
                          <wpg:grpSp>
                            <wpg:cNvPr id="1608691866" name="مجموعة 49"/>
                            <wpg:cNvGrpSpPr/>
                            <wpg:grpSpPr>
                              <a:xfrm>
                                <a:off x="0" y="169208"/>
                                <a:ext cx="5433072" cy="580613"/>
                                <a:chOff x="0" y="169208"/>
                                <a:chExt cx="5433072" cy="580613"/>
                              </a:xfrm>
                            </wpg:grpSpPr>
                            <wps:wsp>
                              <wps:cNvPr id="160869186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86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86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870"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C46A93">
                                  <w:rPr>
                                    <w:rFonts w:eastAsia="Calibri" w:hAnsi="Adobe Arabic" w:cs="Adobe Arabic"/>
                                    <w:b/>
                                    <w:bCs/>
                                    <w:color w:val="FFFFFF"/>
                                    <w:kern w:val="24"/>
                                    <w:sz w:val="36"/>
                                    <w:szCs w:val="36"/>
                                    <w:rtl/>
                                    <w:lang w:bidi="ar-EG"/>
                                  </w:rPr>
                                  <w:t>تفويض المهام</w:t>
                                </w:r>
                              </w:p>
                            </w:txbxContent>
                          </wps:txbx>
                          <wps:bodyPr wrap="square" rtlCol="1">
                            <a:spAutoFit/>
                          </wps:bodyPr>
                        </wps:wsp>
                      </wpg:grpSp>
                      <pic:pic xmlns:pic="http://schemas.openxmlformats.org/drawingml/2006/picture">
                        <pic:nvPicPr>
                          <pic:cNvPr id="1608691871"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78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">
                <v:group id="مجموعة 47" o:spid="_x0000_s278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UJmpNyQAA&#10;AOMAAAAPAAAAAAAAAAAAAAAAAKoCAABkcnMvZG93bnJldi54bWxQSwUGAAAAAAQABAD6AAAAoAMA&#10;AAAA&#10;">
                  <v:group id="مجموعة 48" o:spid="_x0000_s278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tqz9bIAAAA&#10;4wAAAA8AAAAAAAAAAAAAAAAAqgIAAGRycy9kb3ducmV2LnhtbFBLBQYAAAAABAAEAPoAAACfAwAA&#10;AAA=&#10;">
                    <v:group id="مجموعة 49" o:spid="_x0000_s278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u4UaHIAAAA&#10;4wAAAA8AAAAAAAAAAAAAAAAAqgIAAGRycy9kb3ducmV2LnhtbFBLBQYAAAAABAAEAPoAAACfAwAA&#10;AAA=&#10;">
                      <v:shape id="شكل حر 50" o:spid="_x0000_s278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KrOcYA&#10;AADjAAAADwAAAGRycy9kb3ducmV2LnhtbERPX2vCMBB/H+w7hBv4NlMVY9cZRQRBhg/aTXw9mltb&#10;1lxKE7X79kYQfLzf/5sve9uIC3W+dqxhNExAEBfO1Fxq+PnevKcgfEA22DgmDf/kYbl4fZljZtyV&#10;D3TJQyliCPsMNVQhtJmUvqjIoh+6ljhyv66zGOLZldJ0eI3htpHjJFHSYs2xocKW1hUVf/nZalBf&#10;09N+X2ymh3w72Xmy5mhc0Hrw1q8+QQTqw1P8cG9NnK+SVH2MUjWD+08RALm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iKrOc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8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X6ckA&#10;AADjAAAADwAAAGRycy9kb3ducmV2LnhtbESPQW/CMAyF75P4D5GRdkGQMomqFAJCmybtuLGJs2lM&#10;WtE4pclK9+/nw6Qd7ff83uftfvStGqiPTWADy0UGirgKtmFn4OvzdV6AignZYhuYDPxQhP1u8rDF&#10;0oY7f9BwTE5JCMcSDdQpdaXWsarJY1yEjli0S+g9Jhl7p22Pdwn3rX7Kslx7bFgaauzouabqevz2&#10;BvDm30/nkEIczs69zFbdOLMrYx6n42EDKtGY/s1/129W8POsyNfLIhdo+UkWoH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JX6ckAAADjAAAADwAAAAAAAAAAAAAAAACYAgAA&#10;ZHJzL2Rvd25yZXYueG1sUEsFBgAAAAAEAAQA9QAAAI4DAAAAAA==&#10;" fillcolor="#a5a5a5 [2092]" stroked="f" strokeweight="1pt">
                        <v:stroke joinstyle="miter"/>
                      </v:roundrect>
                    </v:group>
                    <v:oval id="شكل بيضاوي 52" o:spid="_x0000_s278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qxskA&#10;AADjAAAADwAAAGRycy9kb3ducmV2LnhtbERPwWrCQBC9F/yHZQre6q45BBtdpVQKFRRs1J6H7JgE&#10;s7Mhu5r4965Q6OEdZt689+YtVoNtxI06XzvWMJ0oEMSFMzWXGo6Hr7cZCB+QDTaOScOdPKyWo5cF&#10;Zsb1/EO3PJQimrDPUEMVQptJ6YuKLPqJa4kjd3adxRDHrpSmwz6a20YmSqXSYs0xocKWPisqLvnV&#10;athfzqf772ardqXr87S36yQxB63Hr8PHHESgIfwf/6m/TXw/VbP0fRoBz05xAXL5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KqxskAAADjAAAADwAAAAAAAAAAAAAAAACYAgAA&#10;ZHJzL2Rvd25yZXYueG1sUEsFBgAAAAAEAAQA9QAAAI4DAAAAAA==&#10;" filled="f" strokecolor="#168489" strokeweight="1pt">
                      <v:stroke joinstyle="miter"/>
                    </v:oval>
                  </v:group>
                  <v:shape id="مربع نص 41" o:spid="_x0000_s2790"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fT4skA&#10;AADjAAAADwAAAGRycy9kb3ducmV2LnhtbESPT0/DMAzF70h8h8hI3FhSJEopy6aJP9IOXBjlbjVe&#10;U61xqsas3bcnBySOtp/fe7/1dgmDOtOU+sgWipUBRdxG13Nnofl6v6tAJUF2OEQmCxdKsN1cX62x&#10;dnHmTzofpFPZhFONFrzIWGudWk8B0yqOxPl2jFNAyePUaTfhnM3DoO+NKXXAnnOCx5FePLWnw0+w&#10;IOJ2xaV5C2n/vXy8zt60D9hYe3uz7J5BCS3yL/773rtcvzRV+VRUj5kiM+UF6M0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WfT4skAAADjAAAADwAAAAAAAAAAAAAAAACYAgAA&#10;ZHJzL2Rvd25yZXYueG1sUEsFBgAAAAAEAAQA9QAAAI4DA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C46A93">
                            <w:rPr>
                              <w:rFonts w:eastAsia="Calibri" w:hAnsi="Adobe Arabic" w:cs="Adobe Arabic"/>
                              <w:b/>
                              <w:bCs/>
                              <w:color w:val="FFFFFF"/>
                              <w:kern w:val="24"/>
                              <w:sz w:val="36"/>
                              <w:szCs w:val="36"/>
                              <w:rtl/>
                              <w:lang w:bidi="ar-EG"/>
                            </w:rPr>
                            <w:t>تفويض المهام</w:t>
                          </w:r>
                        </w:p>
                      </w:txbxContent>
                    </v:textbox>
                  </v:shape>
                </v:group>
                <v:shape id="صورة 54" o:spid="_x0000_s2791"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38P9nJAAAA4wAAAA8AAABkcnMvZG93bnJldi54bWxET19LwzAQfxf8DuEE31xaha6ry4bKBGFP&#10;W3Xs8WzOti651CRu9dubgeDj/f7ffDlaI47kQ+9YQT7JQBA3TvfcKnitn29KECEiazSOScEPBVgu&#10;Li/mWGl34g0dt7EVKYRDhQq6GIdKytB0ZDFM3ECcuA/nLcZ0+lZqj6cUbo28zbJCWuw5NXQ40FNH&#10;zWH7bRWs/eP756zemfprs1+V5m76dlitlbq+Gh/uQUQa47/4z/2i0/wiK4tZXk5zOP+UAJCLX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jfw/2ckAAADjAAAADwAAAAAAAAAA&#10;AAAAAACfAgAAZHJzL2Rvd25yZXYueG1sUEsFBgAAAAAEAAQA9wAAAJUDAAAAAA==&#10;">
                  <v:imagedata r:id="rId74" o:title=""/>
                  <v:path arrowok="t"/>
                </v:shape>
                <w10:wrap anchorx="page"/>
                <w10:anchorlock/>
              </v:group>
            </w:pict>
          </mc:Fallback>
        </mc:AlternateContent>
      </w:r>
    </w:p>
    <w:p w:rsidR="007C6591" w:rsidRPr="00DD2A38" w:rsidRDefault="007C6591" w:rsidP="00084372">
      <w:r w:rsidRPr="00DD2A38">
        <w:rPr>
          <w:rtl/>
        </w:rPr>
        <w:t xml:space="preserve">- إذا كنت تعمل ضمن فريق، لا تخف من تفويض المهام التي يمكن للآخرين القيام بها.  </w:t>
      </w:r>
    </w:p>
    <w:p w:rsidR="007C6591" w:rsidRPr="00DD2A38" w:rsidRDefault="007C6591" w:rsidP="00084372">
      <w:r w:rsidRPr="00DD2A38">
        <w:rPr>
          <w:rtl/>
        </w:rPr>
        <w:t xml:space="preserve">- تفويض المهام يُوفر الوقت للتركيز على الأنشطة الأكثر أهمية.  </w:t>
      </w:r>
    </w:p>
    <w:p w:rsidR="007C6591" w:rsidRPr="00DD2A38" w:rsidRDefault="007C6591" w:rsidP="00084372">
      <w:r>
        <w:rPr>
          <w:rFonts w:hint="cs"/>
          <w:rtl/>
        </w:rPr>
        <w:t xml:space="preserve">خلاصة القول، </w:t>
      </w:r>
      <w:r w:rsidRPr="00DD2A38">
        <w:rPr>
          <w:rtl/>
        </w:rPr>
        <w:t>إدارة الوقت بشكل فعّال هي المفتاح لتحقيق التوازن بين الحياة المهنية والشخصية. من خلال تحديد الأولويات، وضع جدول زمني، وتخصيص وقت للراحة والأنشطة الشخصية، يمكن تقليل التوتر وزيادة الإنتاجية. التوازن بين العمل والحياة ليس رفاهية، بل ضرورة للحفاظ على الصحة النفسية والجسدية، وتعزيز السعادة والرضا في جميع جوانب الحياة.</w:t>
      </w:r>
    </w:p>
    <w:p w:rsidR="007C6591" w:rsidRDefault="00084372" w:rsidP="00084372">
      <w:pPr>
        <w:rPr>
          <w:rtl/>
        </w:rPr>
      </w:pPr>
      <w:r w:rsidRPr="002A078C">
        <w:rPr>
          <w:rFonts w:ascii="Sakkal Majalla" w:hAnsi="Sakkal Majalla"/>
          <w:noProof/>
          <w:color w:val="002060"/>
          <w:sz w:val="34"/>
        </w:rPr>
        <mc:AlternateContent>
          <mc:Choice Requires="wpg">
            <w:drawing>
              <wp:inline distT="0" distB="0" distL="0" distR="0" wp14:anchorId="38D4EF25" wp14:editId="149138BC">
                <wp:extent cx="5731510" cy="895350"/>
                <wp:effectExtent l="0" t="0" r="21590" b="19050"/>
                <wp:docPr id="211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4096"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4097" name="مجموعة 39"/>
                        <wpg:cNvGrpSpPr/>
                        <wpg:grpSpPr>
                          <a:xfrm>
                            <a:off x="0" y="0"/>
                            <a:ext cx="5731510" cy="895350"/>
                            <a:chOff x="0" y="0"/>
                            <a:chExt cx="5878196" cy="918845"/>
                          </a:xfrm>
                        </wpg:grpSpPr>
                        <wpg:grpSp>
                          <wpg:cNvPr id="4099" name="مجموعة 40"/>
                          <wpg:cNvGrpSpPr/>
                          <wpg:grpSpPr>
                            <a:xfrm>
                              <a:off x="0" y="0"/>
                              <a:ext cx="5878196" cy="918845"/>
                              <a:chOff x="0" y="0"/>
                              <a:chExt cx="6240348" cy="919070"/>
                            </a:xfrm>
                          </wpg:grpSpPr>
                          <wpg:grpSp>
                            <wpg:cNvPr id="4100" name="مجموعة 41"/>
                            <wpg:cNvGrpSpPr/>
                            <wpg:grpSpPr>
                              <a:xfrm>
                                <a:off x="0" y="169208"/>
                                <a:ext cx="5433072" cy="580613"/>
                                <a:chOff x="0" y="169208"/>
                                <a:chExt cx="5433072" cy="580613"/>
                              </a:xfrm>
                            </wpg:grpSpPr>
                            <wps:wsp>
                              <wps:cNvPr id="4101"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102"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03"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04" name="مربع نص 41"/>
                          <wps:cNvSpPr txBox="1"/>
                          <wps:spPr>
                            <a:xfrm>
                              <a:off x="204484" y="256985"/>
                              <a:ext cx="4616071" cy="387740"/>
                            </a:xfrm>
                            <a:prstGeom prst="rect">
                              <a:avLst/>
                            </a:prstGeom>
                            <a:noFill/>
                          </wps:spPr>
                          <wps:txbx>
                            <w:txbxContent>
                              <w:p w:rsidR="005345A8" w:rsidRPr="00C46A93" w:rsidRDefault="005345A8" w:rsidP="00C46A93">
                                <w:pPr>
                                  <w:rPr>
                                    <w:rFonts w:eastAsia="Calibri" w:hAnsi="Adobe Arabic" w:cs="Adobe Arabic"/>
                                    <w:b/>
                                    <w:bCs/>
                                    <w:color w:val="FFFFFF"/>
                                    <w:kern w:val="24"/>
                                    <w:sz w:val="36"/>
                                    <w:szCs w:val="36"/>
                                    <w:lang w:bidi="ar-EG"/>
                                  </w:rPr>
                                </w:pPr>
                                <w:r w:rsidRPr="00C46A93">
                                  <w:rPr>
                                    <w:rFonts w:eastAsia="Calibri" w:hAnsi="Adobe Arabic" w:cs="Adobe Arabic"/>
                                    <w:b/>
                                    <w:bCs/>
                                    <w:color w:val="FFFFFF"/>
                                    <w:kern w:val="24"/>
                                    <w:sz w:val="36"/>
                                    <w:szCs w:val="36"/>
                                    <w:rtl/>
                                    <w:lang w:bidi="ar-EG"/>
                                  </w:rPr>
                                  <w:t>وضع حدود بين العمل والحياة الشخصية</w:t>
                                </w:r>
                              </w:p>
                            </w:txbxContent>
                          </wps:txbx>
                          <wps:bodyPr wrap="square" rtlCol="1">
                            <a:spAutoFit/>
                          </wps:bodyPr>
                        </wps:wsp>
                      </wpg:grpSp>
                    </wpg:wgp>
                  </a:graphicData>
                </a:graphic>
              </wp:inline>
            </w:drawing>
          </mc:Choice>
          <mc:Fallback>
            <w:pict>
              <v:group id="_x0000_s2792"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">
                <v:shape id="صورة 38" o:spid="_x0000_s2793"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R8btzGAAAA3QAAAA8AAABkcnMvZG93bnJldi54bWxEj0FrwkAUhO9C/8PyCr3pplWkTd0EEQu9&#10;iJoUen1kX7Oh2bdpdhvjv3cFweMwM98wq3y0rRio941jBc+zBARx5XTDtYKv8mP6CsIHZI2tY1Jw&#10;Jg959jBZYardiY80FKEWEcI+RQUmhC6V0leGLPqZ64ij9+N6iyHKvpa6x1OE21a+JMlSWmw4Lhjs&#10;aGOo+i3+rYL5dhi3881+579NV/4Vdt3440Gpp8dx/Q4i0Bju4Vv7UytYJG9LuL6JT0Bm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9Hxu3MYAAADdAAAADwAAAAAAAAAAAAAA&#10;AACfAgAAZHJzL2Rvd25yZXYueG1sUEsFBgAAAAAEAAQA9wAAAJIDAAAAAA==&#10;">
                  <v:imagedata r:id="rId67" o:title=""/>
                </v:shape>
                <v:group id="مجموعة 39" o:spid="_x0000_s279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8fjo8cAAADd&#10;AAAADwAAAAAAAAAAAAAAAACqAgAAZHJzL2Rvd25yZXYueG1sUEsFBgAAAAAEAAQA+gAAAJ4DAAAA&#10;AA==&#10;">
                  <v:group id="مجموعة 40" o:spid="_x0000_s279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RTSSscAAADd&#10;AAAADwAAAAAAAAAAAAAAAACqAgAAZHJzL2Rvd25yZXYueG1sUEsFBgAAAAAEAAQA+gAAAJ4DAAAA&#10;AA==&#10;">
                    <v:group id="مجموعة 41" o:spid="_x0000_s279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SxeHNwwAAAN0AAAAP&#10;AAAAAAAAAAAAAAAAAKoCAABkcnMvZG93bnJldi54bWxQSwUGAAAAAAQABAD6AAAAmgMAAAAA&#10;">
                      <v:shape id="شكل حر 42" o:spid="_x0000_s279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9LE8UA&#10;AADdAAAADwAAAGRycy9kb3ducmV2LnhtbESPzWrDMBCE74G+g9hCbonkxCTFjRxKSGkPueTnARZr&#10;a7m2Vq6lJu7bV4FCj8PMfMNstqPrxJWG0HjWkM0VCOLKm4ZrDZfz6+wJRIjIBjvPpOGHAmzLh8kG&#10;C+NvfKTrKdYiQTgUqMHG2BdShsqSwzD3PXHyPvzgMCY51NIMeEtw18mFUivpsOG0YLGnnaWqPX07&#10;DUble5ev39a0+zpY9ZmZ2C6N1tPH8eUZRKQx/of/2u9GQ56pDO5v0hOQ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0sTxQAAAN0AAAAPAAAAAAAAAAAAAAAAAJgCAABkcnMv&#10;ZG93bnJldi54bWxQSwUGAAAAAAQABAD1AAAAigM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79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6hA8YA&#10;AADdAAAADwAAAGRycy9kb3ducmV2LnhtbESPT2sCMRTE74V+h/AKvWniUqxsjWIFRWwP/qNeH5vn&#10;7tLkZdlEd/vtm4LQ4zAzv2Gm895ZcaM21J41jIYKBHHhTc2lhtNxNZiACBHZoPVMGn4owHz2+DDF&#10;3PiO93Q7xFIkCIccNVQxNrmUoajIYRj6hjh5F986jEm2pTQtdgnurMyUGkuHNaeFChtaVlR8H65O&#10;w+tude3Cenzcvn/Zz1rZ8yL7YK2fn/rFG4hIffwP39sbo+FlpDL4e5OegJ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06hA8YAAADdAAAADwAAAAAAAAAAAAAAAACYAgAAZHJz&#10;L2Rvd25yZXYueG1sUEsFBgAAAAAEAAQA9QAAAIsDAAAAAA==&#10;" fillcolor="#168489" stroked="f" strokeweight="1pt">
                        <v:stroke joinstyle="miter"/>
                      </v:roundrect>
                    </v:group>
                    <v:oval id="شكل بيضاوي 44" o:spid="_x0000_s279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4L8cUA&#10;AADdAAAADwAAAGRycy9kb3ducmV2LnhtbESP0WoCMRRE3wv+Q7hC32p2aymyGkWEUilIMfoB1811&#10;s7q52W6irn/fFAo+DjNzhpkteteIK3Wh9qwgH2UgiEtvaq4U7HcfLxMQISIbbDyTgjsFWMwHTzMs&#10;jL/xlq46ViJBOBSowMbYFlKG0pLDMPItcfKOvnMYk+wqaTq8Jbhr5GuWvUuHNacFiy2tLJVnfXEK&#10;dL/T35/HSvqNtl+H/OR/3Hat1POwX05BROrjI/zfXhsFb3k2hr836QnI+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PgvxxQAAAN0AAAAPAAAAAAAAAAAAAAAAAJgCAABkcnMv&#10;ZG93bnJldi54bWxQSwUGAAAAAAQABAD1AAAAigMAAAAA&#10;" filled="f" strokecolor="#a5a5a5 [2092]" strokeweight="1pt">
                      <v:stroke joinstyle="miter"/>
                    </v:oval>
                  </v:group>
                  <v:shape id="مربع نص 41" o:spid="_x0000_s2800" type="#_x0000_t202" style="position:absolute;left:2044;top:2569;width:46161;height:38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D7OMMA&#10;AADdAAAADwAAAGRycy9kb3ducmV2LnhtbESPwWrDMBBE74X8g9hAb43kkpbgRgkhbSGHXpo498Xa&#10;WibWyljb2Pn7qlDocZiZN8x6O4VOXWlIbWQLxcKAIq6ja7mxUJ3eH1agkiA77CKThRsl2G5md2ss&#10;XRz5k65HaVSGcCrRghfpS61T7SlgWsSeOHtfcQgoWQ6NdgOOGR46/WjMsw7Ycl7w2NPeU305fgcL&#10;Im5X3Kq3kA7n6eN19KZ+wsra+/m0ewElNMl/+K99cBaWhVnC75v8BPTm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vD7OMMAAADdAAAADwAAAAAAAAAAAAAAAACYAgAAZHJzL2Rv&#10;d25yZXYueG1sUEsFBgAAAAAEAAQA9QAAAIgDAAAAAA==&#10;" filled="f" stroked="f">
                    <v:textbox style="mso-fit-shape-to-text:t">
                      <w:txbxContent>
                        <w:p w:rsidR="005345A8" w:rsidRPr="00C46A93" w:rsidRDefault="005345A8" w:rsidP="00C46A93">
                          <w:pPr>
                            <w:rPr>
                              <w:rFonts w:eastAsia="Calibri" w:hAnsi="Adobe Arabic" w:cs="Adobe Arabic"/>
                              <w:b/>
                              <w:bCs/>
                              <w:color w:val="FFFFFF"/>
                              <w:kern w:val="24"/>
                              <w:sz w:val="36"/>
                              <w:szCs w:val="36"/>
                              <w:lang w:bidi="ar-EG"/>
                            </w:rPr>
                          </w:pPr>
                          <w:r w:rsidRPr="00C46A93">
                            <w:rPr>
                              <w:rFonts w:eastAsia="Calibri" w:hAnsi="Adobe Arabic" w:cs="Adobe Arabic"/>
                              <w:b/>
                              <w:bCs/>
                              <w:color w:val="FFFFFF"/>
                              <w:kern w:val="24"/>
                              <w:sz w:val="36"/>
                              <w:szCs w:val="36"/>
                              <w:rtl/>
                              <w:lang w:bidi="ar-EG"/>
                            </w:rPr>
                            <w:t>وضع حدود بين العمل والحياة الشخصية</w:t>
                          </w:r>
                        </w:p>
                      </w:txbxContent>
                    </v:textbox>
                  </v:shape>
                </v:group>
                <w10:wrap anchorx="page"/>
                <w10:anchorlock/>
              </v:group>
            </w:pict>
          </mc:Fallback>
        </mc:AlternateContent>
      </w:r>
    </w:p>
    <w:p w:rsidR="007C6591" w:rsidRPr="00DD2A38" w:rsidRDefault="007C6591" w:rsidP="00084372">
      <w:r w:rsidRPr="00DD2A38">
        <w:rPr>
          <w:rtl/>
        </w:rPr>
        <w:t>في عصر العمل المتصل دائما</w:t>
      </w:r>
      <w:r>
        <w:rPr>
          <w:rFonts w:hint="cs"/>
          <w:rtl/>
        </w:rPr>
        <w:t>ً</w:t>
      </w:r>
      <w:r w:rsidRPr="00DD2A38">
        <w:rPr>
          <w:rtl/>
        </w:rPr>
        <w:t xml:space="preserve"> بفضل التكنولوجيا، أصبح من الصعب التفرقة بين الحياة المهنية والشخصية، خصوصا</w:t>
      </w:r>
      <w:r>
        <w:rPr>
          <w:rFonts w:hint="cs"/>
          <w:rtl/>
        </w:rPr>
        <w:t>ً</w:t>
      </w:r>
      <w:r w:rsidRPr="00DD2A38">
        <w:rPr>
          <w:rtl/>
        </w:rPr>
        <w:t xml:space="preserve"> مع العمل عن بُعد أو التواصل المستمر عبر البريد الإلكتروني والهاتف. وضع حدود واضحة بين العمل والحياة الشخصية ليس فقط ضروريا</w:t>
      </w:r>
      <w:r>
        <w:rPr>
          <w:rFonts w:hint="cs"/>
          <w:rtl/>
        </w:rPr>
        <w:t>ً</w:t>
      </w:r>
      <w:r w:rsidRPr="00DD2A38">
        <w:rPr>
          <w:rtl/>
        </w:rPr>
        <w:t xml:space="preserve"> لتحقيق التوازن، بل أيضا</w:t>
      </w:r>
      <w:r>
        <w:rPr>
          <w:rFonts w:hint="cs"/>
          <w:rtl/>
        </w:rPr>
        <w:t>ً</w:t>
      </w:r>
      <w:r w:rsidRPr="00DD2A38">
        <w:rPr>
          <w:rtl/>
        </w:rPr>
        <w:t xml:space="preserve"> للحفاظ على الصحة النفسية والجسدية، وتعزيز الإنتاجية في كلا الجانبين.</w:t>
      </w:r>
    </w:p>
    <w:p w:rsidR="007C6591" w:rsidRDefault="007C6591" w:rsidP="00084372">
      <w:pPr>
        <w:rPr>
          <w:b/>
          <w:bCs/>
          <w:color w:val="168489"/>
        </w:rPr>
      </w:pPr>
      <w:r w:rsidRPr="00261CF8">
        <w:rPr>
          <w:b/>
          <w:bCs/>
          <w:color w:val="168489"/>
          <w:rtl/>
        </w:rPr>
        <w:t>أهمية وضع الحدود بين العمل والحياة الشخصية</w:t>
      </w:r>
    </w:p>
    <w:p w:rsidR="00261CF8" w:rsidRPr="00261CF8" w:rsidRDefault="00261CF8" w:rsidP="00261CF8">
      <w:pPr>
        <w:rPr>
          <w:b/>
          <w:bCs/>
          <w:color w:val="168489"/>
          <w:rtl/>
        </w:rPr>
      </w:pPr>
      <w:r w:rsidRPr="00261CF8">
        <w:rPr>
          <w:b/>
          <w:bCs/>
          <w:noProof/>
          <w:color w:val="168489"/>
        </w:rPr>
        <mc:AlternateContent>
          <mc:Choice Requires="wpg">
            <w:drawing>
              <wp:inline distT="0" distB="0" distL="0" distR="0" wp14:anchorId="7E80FF3B" wp14:editId="65A5F400">
                <wp:extent cx="5708188" cy="1372593"/>
                <wp:effectExtent l="0" t="0" r="26035" b="18415"/>
                <wp:docPr id="1608692832" name="Group 3"/>
                <wp:cNvGraphicFramePr/>
                <a:graphic xmlns:a="http://schemas.openxmlformats.org/drawingml/2006/main">
                  <a:graphicData uri="http://schemas.microsoft.com/office/word/2010/wordprocessingGroup">
                    <wpg:wgp>
                      <wpg:cNvGrpSpPr/>
                      <wpg:grpSpPr>
                        <a:xfrm>
                          <a:off x="0" y="0"/>
                          <a:ext cx="5708188" cy="1372593"/>
                          <a:chOff x="0" y="0"/>
                          <a:chExt cx="5957713" cy="1432999"/>
                        </a:xfrm>
                      </wpg:grpSpPr>
                      <wpg:grpSp>
                        <wpg:cNvPr id="1608692833" name="Group 1608692833"/>
                        <wpg:cNvGrpSpPr/>
                        <wpg:grpSpPr>
                          <a:xfrm>
                            <a:off x="0" y="0"/>
                            <a:ext cx="1432998" cy="1432999"/>
                            <a:chOff x="0" y="0"/>
                            <a:chExt cx="1432998" cy="1432999"/>
                          </a:xfrm>
                        </wpg:grpSpPr>
                        <wpg:grpSp>
                          <wpg:cNvPr id="1608692834" name="Group 1608692834"/>
                          <wpg:cNvGrpSpPr/>
                          <wpg:grpSpPr>
                            <a:xfrm>
                              <a:off x="0" y="0"/>
                              <a:ext cx="1432998" cy="1432999"/>
                              <a:chOff x="0" y="0"/>
                              <a:chExt cx="1714500" cy="1714500"/>
                            </a:xfrm>
                          </wpg:grpSpPr>
                          <wps:wsp>
                            <wps:cNvPr id="1608692835" name="Rectangle: Diagonal Corners Rounded 1608692835"/>
                            <wps:cNvSpPr/>
                            <wps:spPr>
                              <a:xfrm flipV="1">
                                <a:off x="45971" y="23618"/>
                                <a:ext cx="1622560" cy="1667264"/>
                              </a:xfrm>
                              <a:prstGeom prst="round2DiagRect">
                                <a:avLst>
                                  <a:gd name="adj1" fmla="val 7948"/>
                                  <a:gd name="adj2" fmla="val 45033"/>
                                </a:avLst>
                              </a:prstGeom>
                              <a:solidFill>
                                <a:srgbClr val="A0C9CA"/>
                              </a:solid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836" name="Oval 1608692836"/>
                            <wps:cNvSpPr/>
                            <wps:spPr>
                              <a:xfrm>
                                <a:off x="0" y="0"/>
                                <a:ext cx="1714500" cy="1714500"/>
                              </a:xfrm>
                              <a:prstGeom prst="ellipse">
                                <a:avLst/>
                              </a:prstGeom>
                              <a:solidFill>
                                <a:schemeClr val="bg1"/>
                              </a:solid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08692837" name="TextBox 4101"/>
                          <wps:cNvSpPr txBox="1"/>
                          <wps:spPr>
                            <a:xfrm>
                              <a:off x="38419" y="422590"/>
                              <a:ext cx="1355724" cy="755256"/>
                            </a:xfrm>
                            <a:prstGeom prst="rect">
                              <a:avLst/>
                            </a:prstGeom>
                            <a:noFill/>
                          </wps:spPr>
                          <wps:txbx>
                            <w:txbxContent>
                              <w:p w:rsidR="005345A8" w:rsidRDefault="005345A8" w:rsidP="00261CF8">
                                <w:pPr>
                                  <w:bidi w:val="0"/>
                                  <w:jc w:val="center"/>
                                  <w:rPr>
                                    <w:rFonts w:ascii="Adobe Arabic" w:hAnsi="Adobe Arabic" w:cs="Adobe Arabic"/>
                                    <w:b/>
                                    <w:bCs/>
                                    <w:kern w:val="24"/>
                                    <w:sz w:val="40"/>
                                    <w:szCs w:val="40"/>
                                    <w:lang w:bidi="ar-SY"/>
                                  </w:rPr>
                                </w:pPr>
                                <w:r w:rsidRPr="00261CF8">
                                  <w:rPr>
                                    <w:rFonts w:ascii="Adobe Arabic" w:hAnsi="Adobe Arabic" w:cs="Adobe Arabic"/>
                                    <w:b/>
                                    <w:bCs/>
                                    <w:kern w:val="24"/>
                                    <w:sz w:val="40"/>
                                    <w:szCs w:val="40"/>
                                    <w:rtl/>
                                    <w:lang w:bidi="ar-SY"/>
                                  </w:rPr>
                                  <w:t>منع الإرهاق المهني</w:t>
                                </w:r>
                              </w:p>
                            </w:txbxContent>
                          </wps:txbx>
                          <wps:bodyPr wrap="square" rtlCol="0">
                            <a:noAutofit/>
                          </wps:bodyPr>
                        </wps:wsp>
                      </wpg:grpSp>
                      <wpg:grpSp>
                        <wpg:cNvPr id="1608692838" name="Group 1608692838"/>
                        <wpg:cNvGrpSpPr/>
                        <wpg:grpSpPr>
                          <a:xfrm>
                            <a:off x="1508238" y="0"/>
                            <a:ext cx="4449475" cy="1432999"/>
                            <a:chOff x="1508238" y="0"/>
                            <a:chExt cx="4449475" cy="1432999"/>
                          </a:xfrm>
                        </wpg:grpSpPr>
                        <wpg:grpSp>
                          <wpg:cNvPr id="1608692839" name="Group 1608692839"/>
                          <wpg:cNvGrpSpPr/>
                          <wpg:grpSpPr>
                            <a:xfrm>
                              <a:off x="3016476" y="0"/>
                              <a:ext cx="1432998" cy="1432999"/>
                              <a:chOff x="3016476" y="0"/>
                              <a:chExt cx="1432998" cy="1432999"/>
                            </a:xfrm>
                          </wpg:grpSpPr>
                          <wpg:grpSp>
                            <wpg:cNvPr id="1608692840" name="Group 1608692840"/>
                            <wpg:cNvGrpSpPr/>
                            <wpg:grpSpPr>
                              <a:xfrm>
                                <a:off x="3016476" y="0"/>
                                <a:ext cx="1432998" cy="1432999"/>
                                <a:chOff x="3016478" y="0"/>
                                <a:chExt cx="1714500" cy="1714500"/>
                              </a:xfrm>
                            </wpg:grpSpPr>
                            <wps:wsp>
                              <wps:cNvPr id="1608692841" name="Rectangle: Diagonal Corners Rounded 1608692841"/>
                              <wps:cNvSpPr/>
                              <wps:spPr>
                                <a:xfrm flipV="1">
                                  <a:off x="3062449" y="23618"/>
                                  <a:ext cx="1622560" cy="1667264"/>
                                </a:xfrm>
                                <a:prstGeom prst="round2DiagRect">
                                  <a:avLst>
                                    <a:gd name="adj1" fmla="val 7948"/>
                                    <a:gd name="adj2" fmla="val 45033"/>
                                  </a:avLst>
                                </a:pr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842" name="Oval 1608692842"/>
                              <wps:cNvSpPr/>
                              <wps:spPr>
                                <a:xfrm>
                                  <a:off x="3016478" y="0"/>
                                  <a:ext cx="1714500" cy="1714500"/>
                                </a:xfrm>
                                <a:prstGeom prst="ellipse">
                                  <a:avLst/>
                                </a:prstGeom>
                                <a:solidFill>
                                  <a:schemeClr val="bg1"/>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08692843" name="TextBox 67"/>
                            <wps:cNvSpPr txBox="1"/>
                            <wps:spPr>
                              <a:xfrm>
                                <a:off x="3054824" y="583874"/>
                                <a:ext cx="1355724" cy="409575"/>
                              </a:xfrm>
                              <a:prstGeom prst="rect">
                                <a:avLst/>
                              </a:prstGeom>
                              <a:noFill/>
                            </wps:spPr>
                            <wps:txbx>
                              <w:txbxContent>
                                <w:p w:rsidR="005345A8" w:rsidRDefault="005345A8" w:rsidP="00261CF8">
                                  <w:pPr>
                                    <w:bidi w:val="0"/>
                                    <w:jc w:val="center"/>
                                    <w:rPr>
                                      <w:rFonts w:ascii="Adobe Arabic" w:hAnsi="Adobe Arabic" w:cs="Adobe Arabic"/>
                                      <w:b/>
                                      <w:bCs/>
                                      <w:kern w:val="24"/>
                                      <w:sz w:val="40"/>
                                      <w:szCs w:val="40"/>
                                      <w:lang w:bidi="ar-SY"/>
                                    </w:rPr>
                                  </w:pPr>
                                  <w:r w:rsidRPr="00261CF8">
                                    <w:rPr>
                                      <w:rFonts w:ascii="Adobe Arabic" w:hAnsi="Adobe Arabic" w:cs="Adobe Arabic"/>
                                      <w:b/>
                                      <w:bCs/>
                                      <w:kern w:val="24"/>
                                      <w:sz w:val="40"/>
                                      <w:szCs w:val="40"/>
                                      <w:rtl/>
                                      <w:lang w:bidi="ar-SY"/>
                                    </w:rPr>
                                    <w:t>زيادة الإنتاجية</w:t>
                                  </w:r>
                                </w:p>
                              </w:txbxContent>
                            </wps:txbx>
                            <wps:bodyPr wrap="square" rtlCol="0">
                              <a:noAutofit/>
                            </wps:bodyPr>
                          </wps:wsp>
                        </wpg:grpSp>
                        <wpg:grpSp>
                          <wpg:cNvPr id="1608692844" name="Group 1608692844"/>
                          <wpg:cNvGrpSpPr/>
                          <wpg:grpSpPr>
                            <a:xfrm>
                              <a:off x="1508238" y="0"/>
                              <a:ext cx="1432998" cy="1432999"/>
                              <a:chOff x="1508238" y="0"/>
                              <a:chExt cx="1432998" cy="1432999"/>
                            </a:xfrm>
                          </wpg:grpSpPr>
                          <wpg:grpSp>
                            <wpg:cNvPr id="1608692845" name="Group 1608692845"/>
                            <wpg:cNvGrpSpPr/>
                            <wpg:grpSpPr>
                              <a:xfrm>
                                <a:off x="1508238" y="0"/>
                                <a:ext cx="1432998" cy="1432999"/>
                                <a:chOff x="1508239" y="0"/>
                                <a:chExt cx="1714500" cy="1714500"/>
                              </a:xfrm>
                            </wpg:grpSpPr>
                            <wps:wsp>
                              <wps:cNvPr id="1608692846" name="Rectangle: Diagonal Corners Rounded 1608692846"/>
                              <wps:cNvSpPr/>
                              <wps:spPr>
                                <a:xfrm flipV="1">
                                  <a:off x="1554210" y="23618"/>
                                  <a:ext cx="1622560" cy="1667264"/>
                                </a:xfrm>
                                <a:prstGeom prst="round2DiagRect">
                                  <a:avLst>
                                    <a:gd name="adj1" fmla="val 7948"/>
                                    <a:gd name="adj2" fmla="val 45033"/>
                                  </a:avLst>
                                </a:pr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847" name="Oval 1608692847"/>
                              <wps:cNvSpPr/>
                              <wps:spPr>
                                <a:xfrm>
                                  <a:off x="1508239" y="0"/>
                                  <a:ext cx="1714500" cy="1714500"/>
                                </a:xfrm>
                                <a:prstGeom prst="ellipse">
                                  <a:avLst/>
                                </a:prstGeom>
                                <a:solidFill>
                                  <a:schemeClr val="bg1"/>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08692848" name="TextBox 71"/>
                            <wps:cNvSpPr txBox="1"/>
                            <wps:spPr>
                              <a:xfrm>
                                <a:off x="1546575" y="422548"/>
                                <a:ext cx="1355724" cy="780052"/>
                              </a:xfrm>
                              <a:prstGeom prst="rect">
                                <a:avLst/>
                              </a:prstGeom>
                              <a:noFill/>
                            </wps:spPr>
                            <wps:txbx>
                              <w:txbxContent>
                                <w:p w:rsidR="005345A8" w:rsidRDefault="005345A8" w:rsidP="00261CF8">
                                  <w:pPr>
                                    <w:bidi w:val="0"/>
                                    <w:jc w:val="center"/>
                                    <w:rPr>
                                      <w:rFonts w:ascii="Adobe Arabic" w:hAnsi="Adobe Arabic" w:cs="Adobe Arabic"/>
                                      <w:b/>
                                      <w:bCs/>
                                      <w:kern w:val="24"/>
                                      <w:sz w:val="40"/>
                                      <w:szCs w:val="40"/>
                                      <w:lang w:bidi="ar-SY"/>
                                    </w:rPr>
                                  </w:pPr>
                                  <w:r w:rsidRPr="00261CF8">
                                    <w:rPr>
                                      <w:rFonts w:ascii="Adobe Arabic" w:hAnsi="Adobe Arabic" w:cs="Adobe Arabic"/>
                                      <w:b/>
                                      <w:bCs/>
                                      <w:kern w:val="24"/>
                                      <w:sz w:val="40"/>
                                      <w:szCs w:val="40"/>
                                      <w:rtl/>
                                      <w:lang w:bidi="ar-SY"/>
                                    </w:rPr>
                                    <w:t>تعزيز العلاقات الاجتماعية</w:t>
                                  </w:r>
                                </w:p>
                              </w:txbxContent>
                            </wps:txbx>
                            <wps:bodyPr wrap="square" rtlCol="0">
                              <a:noAutofit/>
                            </wps:bodyPr>
                          </wps:wsp>
                        </wpg:grpSp>
                        <wpg:grpSp>
                          <wpg:cNvPr id="1608692849" name="Group 1608692849"/>
                          <wpg:cNvGrpSpPr/>
                          <wpg:grpSpPr>
                            <a:xfrm>
                              <a:off x="4524715" y="0"/>
                              <a:ext cx="1432998" cy="1432999"/>
                              <a:chOff x="4524715" y="0"/>
                              <a:chExt cx="1432998" cy="1432999"/>
                            </a:xfrm>
                          </wpg:grpSpPr>
                          <wpg:grpSp>
                            <wpg:cNvPr id="1608692850" name="Group 1608692850"/>
                            <wpg:cNvGrpSpPr/>
                            <wpg:grpSpPr>
                              <a:xfrm>
                                <a:off x="4524715" y="0"/>
                                <a:ext cx="1432998" cy="1432999"/>
                                <a:chOff x="4524717" y="0"/>
                                <a:chExt cx="1714500" cy="1714500"/>
                              </a:xfrm>
                            </wpg:grpSpPr>
                            <wps:wsp>
                              <wps:cNvPr id="1608692851" name="Rectangle: Diagonal Corners Rounded 1608692851"/>
                              <wps:cNvSpPr/>
                              <wps:spPr>
                                <a:xfrm flipV="1">
                                  <a:off x="4570688" y="23618"/>
                                  <a:ext cx="1622560" cy="1667264"/>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852" name="Oval 1608692852"/>
                              <wps:cNvSpPr/>
                              <wps:spPr>
                                <a:xfrm>
                                  <a:off x="4524717" y="0"/>
                                  <a:ext cx="1714500" cy="1714500"/>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08692853" name="TextBox 4142"/>
                            <wps:cNvSpPr txBox="1"/>
                            <wps:spPr>
                              <a:xfrm>
                                <a:off x="4562887" y="261646"/>
                                <a:ext cx="1355724" cy="1151705"/>
                              </a:xfrm>
                              <a:prstGeom prst="rect">
                                <a:avLst/>
                              </a:prstGeom>
                              <a:noFill/>
                            </wps:spPr>
                            <wps:txbx>
                              <w:txbxContent>
                                <w:p w:rsidR="005345A8" w:rsidRDefault="005345A8" w:rsidP="00261CF8">
                                  <w:pPr>
                                    <w:bidi w:val="0"/>
                                    <w:jc w:val="center"/>
                                    <w:rPr>
                                      <w:rFonts w:ascii="Adobe Arabic" w:hAnsi="Adobe Arabic" w:cs="Adobe Arabic"/>
                                      <w:b/>
                                      <w:bCs/>
                                      <w:kern w:val="24"/>
                                      <w:sz w:val="40"/>
                                      <w:szCs w:val="40"/>
                                      <w:lang w:bidi="ar-SY"/>
                                    </w:rPr>
                                  </w:pPr>
                                  <w:r w:rsidRPr="00261CF8">
                                    <w:rPr>
                                      <w:rFonts w:ascii="Adobe Arabic" w:hAnsi="Adobe Arabic" w:cs="Adobe Arabic"/>
                                      <w:b/>
                                      <w:bCs/>
                                      <w:kern w:val="24"/>
                                      <w:sz w:val="40"/>
                                      <w:szCs w:val="40"/>
                                      <w:rtl/>
                                      <w:lang w:bidi="ar-SY"/>
                                    </w:rPr>
                                    <w:t>الحفاظ على الصحة النفسية والجسدية</w:t>
                                  </w:r>
                                </w:p>
                              </w:txbxContent>
                            </wps:txbx>
                            <wps:bodyPr wrap="square" rtlCol="0">
                              <a:noAutofit/>
                            </wps:bodyPr>
                          </wps:wsp>
                        </wpg:grpSp>
                      </wpg:grpSp>
                    </wpg:wgp>
                  </a:graphicData>
                </a:graphic>
              </wp:inline>
            </w:drawing>
          </mc:Choice>
          <mc:Fallback>
            <w:pict>
              <v:group id="_x0000_s2801" style="width:449.45pt;height:108.1pt;mso-position-horizontal-relative:char;mso-position-vertical-relative:line" coordsize="59577,143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">
                <v:group id="Group 1608692833" o:spid="_x0000_s2802" style="position:absolute;width:14329;height:14329" coordsize="14329,143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EWoDXIAAAA&#10;4wAAAA8AAAAAAAAAAAAAAAAAqgIAAGRycy9kb3ducmV2LnhtbFBLBQYAAAAABAAEAPoAAACfAwAA&#10;AAA=&#10;">
                  <v:group id="Group 1608692834" o:spid="_x0000_s2803" style="position:absolute;width:14329;height:14329" coordsize="17145,17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zhByQAA&#10;AOMAAAAPAAAAAAAAAAAAAAAAAKoCAABkcnMvZG93bnJldi54bWxQSwUGAAAAAAQABAD6AAAAoAMA&#10;AAAA&#10;">
                    <v:shape id="Rectangle: Diagonal Corners Rounded 1608692835" o:spid="_x0000_s2804" style="position:absolute;left:459;top:236;width:16226;height:16672;flip:y;visibility:visible;mso-wrap-style:square;v-text-anchor:middle" coordsize="1622560,1667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uh8gA&#10;AADjAAAADwAAAGRycy9kb3ducmV2LnhtbERPX2vCMBB/H+w7hBvsbaZzW1c7o5TB5kAQ1Pl+NGfT&#10;2VxCE7X79mYw8PF+/286H2wnTtSH1rGCx1EGgrh2uuVGwff246EAESKyxs4xKfilAPPZ7c0US+3O&#10;vKbTJjYihXAoUYGJ0ZdShtqQxTBynjhxe9dbjOnsG6l7PKdw28lxluXSYsupwaCnd0P1YXO0CpZr&#10;XzU/2/ozXy388dC+7p4rs1Pq/m6o3kBEGuJV/O/+0ml+nhX5ZFw8vcDfTwkAOb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ev+6HyAAAAOMAAAAPAAAAAAAAAAAAAAAAAJgCAABk&#10;cnMvZG93bnJldi54bWxQSwUGAAAAAAQABAD1AAAAjQMAAAAA&#10;" path="m128961,l891873,v403547,,730687,327140,730687,730687l1622560,1538303v,71223,-57738,128961,-128961,128961l730687,1667264c327140,1667264,,1340124,,936577l,128961c,57738,57738,,128961,xe" fillcolor="#a0c9ca" strokecolor="#a0c9ca" strokeweight="1pt">
                      <v:stroke joinstyle="miter"/>
                      <v:path arrowok="t" o:connecttype="custom" o:connectlocs="128961,0;891873,0;1622560,730687;1622560,1538303;1493599,1667264;730687,1667264;0,936577;0,128961;128961,0" o:connectangles="0,0,0,0,0,0,0,0,0"/>
                    </v:shape>
                    <v:oval id="Oval 1608692836" o:spid="_x0000_s2805" style="position:absolute;width:17145;height:171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4qZsgA&#10;AADjAAAADwAAAGRycy9kb3ducmV2LnhtbERPX2vCMBB/H+w7hBP2NlPtKLUzylAGDgYy3cvejuZs&#10;q80lJFHrt18GAx/v9//my8H04kI+dJYVTMYZCOLa6o4bBd/79+cSRIjIGnvLpOBGAZaLx4c5Vtpe&#10;+Ysuu9iIFMKhQgVtjK6SMtQtGQxj64gTd7DeYEynb6T2eE3hppfTLCukwY5TQ4uOVi3Vp93ZKPhw&#10;/Uueb+3t6Pz6s1vtD5uf2Vapp9Hw9goi0hDv4n/3Rqf5RVYWs2mZF/D3UwJALn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DipmyAAAAOMAAAAPAAAAAAAAAAAAAAAAAJgCAABk&#10;cnMvZG93bnJldi54bWxQSwUGAAAAAAQABAD1AAAAjQMAAAAA&#10;" fillcolor="white [3212]" strokecolor="#a0c9ca" strokeweight="1pt">
                      <v:stroke joinstyle="miter"/>
                    </v:oval>
                  </v:group>
                  <v:shape id="TextBox 4101" o:spid="_x0000_s2806" type="#_x0000_t202" style="position:absolute;left:384;top:4225;width:13557;height:75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r/HMcA&#10;AADjAAAADwAAAGRycy9kb3ducmV2LnhtbERPX2vCMBB/H+w7hBv4NhN162o1iiiCT5M5HeztaM62&#10;2FxKE2337c1gsMf7/b/5sre1uFHrK8caRkMFgjh3puJCw/Fz+5yC8AHZYO2YNPyQh+Xi8WGOmXEd&#10;f9DtEAoRQ9hnqKEMocmk9HlJFv3QNcSRO7vWYohnW0jTYhfDbS3HSiXSYsWxocSG1iXll8PVaji9&#10;n7+/XtS+2NjXpnO9kmynUuvBU7+agQjUh3/xn3tn4vxEpcl0nE7e4PenCIBc3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ta/xzHAAAA4wAAAA8AAAAAAAAAAAAAAAAAmAIAAGRy&#10;cy9kb3ducmV2LnhtbFBLBQYAAAAABAAEAPUAAACMAwAAAAA=&#10;" filled="f" stroked="f">
                    <v:textbox>
                      <w:txbxContent>
                        <w:p w:rsidR="005345A8" w:rsidRDefault="005345A8" w:rsidP="00261CF8">
                          <w:pPr>
                            <w:bidi w:val="0"/>
                            <w:jc w:val="center"/>
                            <w:rPr>
                              <w:rFonts w:ascii="Adobe Arabic" w:hAnsi="Adobe Arabic" w:cs="Adobe Arabic"/>
                              <w:b/>
                              <w:bCs/>
                              <w:kern w:val="24"/>
                              <w:sz w:val="40"/>
                              <w:szCs w:val="40"/>
                              <w:lang w:bidi="ar-SY"/>
                            </w:rPr>
                          </w:pPr>
                          <w:r w:rsidRPr="00261CF8">
                            <w:rPr>
                              <w:rFonts w:ascii="Adobe Arabic" w:hAnsi="Adobe Arabic" w:cs="Adobe Arabic"/>
                              <w:b/>
                              <w:bCs/>
                              <w:kern w:val="24"/>
                              <w:sz w:val="40"/>
                              <w:szCs w:val="40"/>
                              <w:rtl/>
                              <w:lang w:bidi="ar-SY"/>
                            </w:rPr>
                            <w:t>منع الإرهاق المهني</w:t>
                          </w:r>
                        </w:p>
                      </w:txbxContent>
                    </v:textbox>
                  </v:shape>
                </v:group>
                <v:group id="Group 1608692838" o:spid="_x0000_s2807" style="position:absolute;left:15082;width:44495;height:14329" coordorigin="15082" coordsize="44494,143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sjJE&#10;zAAAAOMAAAAPAAAAAAAAAAAAAAAAAKoCAABkcnMvZG93bnJldi54bWxQSwUGAAAAAAQABAD6AAAA&#10;owMAAAAA&#10;">
                  <v:group id="Group 1608692839" o:spid="_x0000_s2808" style="position:absolute;left:30164;width:14330;height:14329" coordorigin="30164" coordsize="14329,143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D+l9/IAAAA&#10;4wAAAA8AAAAAAAAAAAAAAAAAqgIAAGRycy9kb3ducmV2LnhtbFBLBQYAAAAABAAEAPoAAACfAwAA&#10;AAA=&#10;">
                    <v:group id="Group 1608692840" o:spid="_x0000_s2809" style="position:absolute;left:30164;width:14330;height:14329" coordorigin="30164" coordsize="17145,17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Zwk0/&#10;zAAAAOMAAAAPAAAAAAAAAAAAAAAAAKoCAABkcnMvZG93bnJldi54bWxQSwUGAAAAAAQABAD6AAAA&#10;owMAAAAA&#10;">
                      <v:shape id="Rectangle: Diagonal Corners Rounded 1608692841" o:spid="_x0000_s2810" style="position:absolute;left:30624;top:236;width:16226;height:16672;flip:y;visibility:visible;mso-wrap-style:square;v-text-anchor:middle" coordsize="1622560,1667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UOGMgA&#10;AADjAAAADwAAAGRycy9kb3ducmV2LnhtbERPX2vCMBB/H+w7hBvsbaaKdLUaZQjqcChM/QBnczZl&#10;zaU0We389GYw2OP9/t9s0dtadNT6yrGC4SABQVw4XXGp4HRcvWQgfEDWWDsmBT/kYTF/fJhhrt2V&#10;P6k7hFLEEPY5KjAhNLmUvjBk0Q9cQxy5i2sthni2pdQtXmO4reUoSVJpseLYYLChpaHi6/BtFeD+&#10;dfuxva3NudwcN+M9X3i36pR6furfpiAC9eFf/Od+13F+mmTpZJSNh/D7UwRAzu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SBQ4YyAAAAOMAAAAPAAAAAAAAAAAAAAAAAJgCAABk&#10;cnMvZG93bnJldi54bWxQSwUGAAAAAAQABAD1AAAAjQMAAAAA&#10;" path="m128961,l891873,v403547,,730687,327140,730687,730687l1622560,1538303v,71223,-57738,128961,-128961,128961l730687,1667264c327140,1667264,,1340124,,936577l,128961c,57738,57738,,128961,xe" fillcolor="#bfbfbf" strokecolor="#bfbfbf" strokeweight="1pt">
                        <v:stroke joinstyle="miter"/>
                        <v:path arrowok="t" o:connecttype="custom" o:connectlocs="128961,0;891873,0;1622560,730687;1622560,1538303;1493599,1667264;730687,1667264;0,936577;0,128961;128961,0" o:connectangles="0,0,0,0,0,0,0,0,0"/>
                      </v:shape>
                      <v:oval id="Oval 1608692842" o:spid="_x0000_s2811" style="position:absolute;left:30164;width:17145;height:171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IZ8YA&#10;AADjAAAADwAAAGRycy9kb3ducmV2LnhtbERPzWrCQBC+F/oOyxS81Y2hhiR1lSAIvXjQSs/T7Jik&#10;ZmdjdtXo07uC0ON8/zNbDKYVZ+pdY1nBZByBIC6tbrhSsPtevacgnEfW2FomBVdysJi/vsww1/bC&#10;GzpvfSVCCLscFdTed7mUrqzJoBvbjjhwe9sb9OHsK6l7vIRw08o4ihJpsOHQUGNHy5rKw/ZkFCT0&#10;W2THKV79z19mbnuu1mlbKDV6G4pPEJ4G/y9+ur90mJ9EaZLF6UcMj58CAHJ+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BIZ8YAAADjAAAADwAAAAAAAAAAAAAAAACYAgAAZHJz&#10;L2Rvd25yZXYueG1sUEsFBgAAAAAEAAQA9QAAAIsDAAAAAA==&#10;" fillcolor="white [3212]" strokecolor="#bfbfbf" strokeweight="1pt">
                        <v:stroke joinstyle="miter"/>
                      </v:oval>
                    </v:group>
                    <v:shape id="TextBox 67" o:spid="_x0000_s2812" type="#_x0000_t202" style="position:absolute;left:30548;top:5838;width:13557;height:4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eKYsYA&#10;AADjAAAADwAAAGRycy9kb3ducmV2LnhtbERPX2vCMBB/F/Ydwg32psmcllqNMpSBTxtzKvh2NGdb&#10;bC6lyWz99stA8PF+/2+x6m0trtT6yrGG15ECQZw7U3GhYf/zMUxB+IBssHZMGm7kYbV8GiwwM67j&#10;b7ruQiFiCPsMNZQhNJmUPi/Joh+5hjhyZ9daDPFsC2la7GK4reVYqURarDg2lNjQuqT8svu1Gg6f&#10;59Nxor6KjZ02neuVZDuTWr889+9zEIH68BDf3VsT5ycqTWbjdPIG/z9FAO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GeKYsYAAADjAAAADwAAAAAAAAAAAAAAAACYAgAAZHJz&#10;L2Rvd25yZXYueG1sUEsFBgAAAAAEAAQA9QAAAIsDAAAAAA==&#10;" filled="f" stroked="f">
                      <v:textbox>
                        <w:txbxContent>
                          <w:p w:rsidR="005345A8" w:rsidRDefault="005345A8" w:rsidP="00261CF8">
                            <w:pPr>
                              <w:bidi w:val="0"/>
                              <w:jc w:val="center"/>
                              <w:rPr>
                                <w:rFonts w:ascii="Adobe Arabic" w:hAnsi="Adobe Arabic" w:cs="Adobe Arabic"/>
                                <w:b/>
                                <w:bCs/>
                                <w:kern w:val="24"/>
                                <w:sz w:val="40"/>
                                <w:szCs w:val="40"/>
                                <w:lang w:bidi="ar-SY"/>
                              </w:rPr>
                            </w:pPr>
                            <w:r w:rsidRPr="00261CF8">
                              <w:rPr>
                                <w:rFonts w:ascii="Adobe Arabic" w:hAnsi="Adobe Arabic" w:cs="Adobe Arabic"/>
                                <w:b/>
                                <w:bCs/>
                                <w:kern w:val="24"/>
                                <w:sz w:val="40"/>
                                <w:szCs w:val="40"/>
                                <w:rtl/>
                                <w:lang w:bidi="ar-SY"/>
                              </w:rPr>
                              <w:t>زيادة الإنتاجية</w:t>
                            </w:r>
                          </w:p>
                        </w:txbxContent>
                      </v:textbox>
                    </v:shape>
                  </v:group>
                  <v:group id="Group 1608692844" o:spid="_x0000_s2813" style="position:absolute;left:15082;width:14330;height:14329" coordorigin="15082" coordsize="14329,143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m+Us8yQAA&#10;AOMAAAAPAAAAAAAAAAAAAAAAAKoCAABkcnMvZG93bnJldi54bWxQSwUGAAAAAAQABAD6AAAAoAMA&#10;AAAA&#10;">
                    <v:group id="Group 1608692845" o:spid="_x0000_s2814" style="position:absolute;left:15082;width:14330;height:14329" coordorigin="15082" coordsize="17145,17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Jte6nyQAA&#10;AOMAAAAPAAAAAAAAAAAAAAAAAKoCAABkcnMvZG93bnJldi54bWxQSwUGAAAAAAQABAD6AAAAoAMA&#10;AAAA&#10;">
                      <v:shape id="Rectangle: Diagonal Corners Rounded 1608692846" o:spid="_x0000_s2815" style="position:absolute;left:15542;top:236;width:16225;height:16672;flip:y;visibility:visible;mso-wrap-style:square;v-text-anchor:middle" coordsize="1622560,1667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3alMcA&#10;AADjAAAADwAAAGRycy9kb3ducmV2LnhtbERPX0vDMBB/F/wO4QZ7c+nGCF1dNka14oMvbvsAR3Nr&#10;is2lNulW/fRGEHy83//b7ifXiSsNofWsYbnIQBDX3rTcaDifqoccRIjIBjvPpOGLAux393dbLIy/&#10;8Ttdj7ERKYRDgRpsjH0hZagtOQwL3xMn7uIHhzGdQyPNgLcU7jq5yjIlHbacGiz2VFqqP46j0/D0&#10;+fztLuPBRvViKhyr8u0cSq3ns+nwCCLSFP/Ff+5Xk+arLFebVb5W8PtTAkD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d2pTHAAAA4wAAAA8AAAAAAAAAAAAAAAAAmAIAAGRy&#10;cy9kb3ducmV2LnhtbFBLBQYAAAAABAAEAPUAAACMAwAAAAA=&#10;" path="m128961,l891873,v403547,,730687,327140,730687,730687l1622560,1538303v,71223,-57738,128961,-128961,128961l730687,1667264c327140,1667264,,1340124,,936577l,128961c,57738,57738,,128961,xe" fillcolor="#ffd366" strokecolor="#ffd366" strokeweight="1pt">
                        <v:stroke joinstyle="miter"/>
                        <v:path arrowok="t" o:connecttype="custom" o:connectlocs="128961,0;891873,0;1622560,730687;1622560,1538303;1493599,1667264;730687,1667264;0,936577;0,128961;128961,0" o:connectangles="0,0,0,0,0,0,0,0,0"/>
                      </v:shape>
                      <v:oval id="Oval 1608692847" o:spid="_x0000_s2816" style="position:absolute;left:15082;width:17145;height:171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xHOcYA&#10;AADjAAAADwAAAGRycy9kb3ducmV2LnhtbERPX2vCMBB/H/gdwgl7m4k6264zyhiM+bpW8PXW3Npi&#10;c6lNpt23N8LAx/v9v/V2tJ040+BbxxrmMwWCuHKm5VrDvvx4ykD4gGywc0wa/sjDdjN5WGNu3IW/&#10;6FyEWsQQ9jlqaELocyl91ZBFP3M9ceR+3GAxxHOopRnwEsNtJxdKJdJiy7GhwZ7eG6qOxa/V8F0U&#10;S7XE1cGX85Mr/We6anep1o/T8e0VRKAx3MX/7p2J8xOVJS+L7DmF208RALm5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oxHOcYAAADjAAAADwAAAAAAAAAAAAAAAACYAgAAZHJz&#10;L2Rvd25yZXYueG1sUEsFBgAAAAAEAAQA9QAAAIsDAAAAAA==&#10;" fillcolor="white [3212]" strokecolor="#ffd366" strokeweight="1pt">
                        <v:stroke joinstyle="miter"/>
                      </v:oval>
                    </v:group>
                    <v:shape id="TextBox 71" o:spid="_x0000_s2817" type="#_x0000_t202" style="position:absolute;left:15465;top:4225;width:13557;height:78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MYE8oA&#10;AADjAAAADwAAAGRycy9kb3ducmV2LnhtbESPQUvDQBCF74L/YRmhN7trqSGN3RZpEXqqmKrgbchO&#10;k2B2NmTXJv33zkHwOPPevPfNejv5Tl1oiG1gCw9zA4q4Cq7l2sL76eU+BxUTssMuMFm4UoTt5vZm&#10;jYULI7/RpUy1khCOBVpoUuoLrWPVkMc4Dz2xaOcweEwyDrV2A44S7ju9MCbTHluWhgZ72jVUfZc/&#10;3sLH8fz1uTSv9d4/9mOYjGa/0tbO7qbnJ1CJpvRv/rs+OMHPTJ6tFvlSoOUnWYDe/AI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LDGBPKAAAA4wAAAA8AAAAAAAAAAAAAAAAAmAIA&#10;AGRycy9kb3ducmV2LnhtbFBLBQYAAAAABAAEAPUAAACPAwAAAAA=&#10;" filled="f" stroked="f">
                      <v:textbox>
                        <w:txbxContent>
                          <w:p w:rsidR="005345A8" w:rsidRDefault="005345A8" w:rsidP="00261CF8">
                            <w:pPr>
                              <w:bidi w:val="0"/>
                              <w:jc w:val="center"/>
                              <w:rPr>
                                <w:rFonts w:ascii="Adobe Arabic" w:hAnsi="Adobe Arabic" w:cs="Adobe Arabic"/>
                                <w:b/>
                                <w:bCs/>
                                <w:kern w:val="24"/>
                                <w:sz w:val="40"/>
                                <w:szCs w:val="40"/>
                                <w:lang w:bidi="ar-SY"/>
                              </w:rPr>
                            </w:pPr>
                            <w:r w:rsidRPr="00261CF8">
                              <w:rPr>
                                <w:rFonts w:ascii="Adobe Arabic" w:hAnsi="Adobe Arabic" w:cs="Adobe Arabic"/>
                                <w:b/>
                                <w:bCs/>
                                <w:kern w:val="24"/>
                                <w:sz w:val="40"/>
                                <w:szCs w:val="40"/>
                                <w:rtl/>
                                <w:lang w:bidi="ar-SY"/>
                              </w:rPr>
                              <w:t>تعزيز العلاقات الاجتماعية</w:t>
                            </w:r>
                          </w:p>
                        </w:txbxContent>
                      </v:textbox>
                    </v:shape>
                  </v:group>
                  <v:group id="Group 1608692849" o:spid="_x0000_s2818" style="position:absolute;left:45247;width:14330;height:14329" coordorigin="45247" coordsize="14329,143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I+OSiyQAA&#10;AOMAAAAPAAAAAAAAAAAAAAAAAKoCAABkcnMvZG93bnJldi54bWxQSwUGAAAAAAQABAD6AAAAoAMA&#10;AAAA&#10;">
                    <v:group id="Group 1608692850" o:spid="_x0000_s2819" style="position:absolute;left:45247;width:14330;height:14329" coordorigin="45247" coordsize="17145,17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cG9vi&#10;zAAAAOMAAAAPAAAAAAAAAAAAAAAAAKoCAABkcnMvZG93bnJldi54bWxQSwUGAAAAAAQABAD6AAAA&#10;owMAAAAA&#10;">
                      <v:shape id="Rectangle: Diagonal Corners Rounded 1608692851" o:spid="_x0000_s2820" style="position:absolute;left:45706;top:236;width:16226;height:16672;flip:y;visibility:visible;mso-wrap-style:square;v-text-anchor:middle" coordsize="1622560,1667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nTZcUA&#10;AADjAAAADwAAAGRycy9kb3ducmV2LnhtbERPzUrDQBC+C77DMoI3u2nAEGO3pRQqHjUtnofsmKTN&#10;zIbdTZu+vSsIHuf7n9Vm5kFdyIfeiYHlIgNF0jjbS2vgeNg/laBCRLE4OCEDNwqwWd/frbCy7iqf&#10;dKljq1KIhAoNdDGOldah6YgxLNxIkrhv5xljOn2rrcdrCudB51lWaMZeUkOHI+06as71xAYm5NPH&#10;ftp9HWrO5dZu2fq33JjHh3n7CirSHP/Ff+53m+YXWVm85OXzEn5/SgDo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dNlxQAAAOMAAAAPAAAAAAAAAAAAAAAAAJgCAABkcnMv&#10;ZG93bnJldi54bWxQSwUGAAAAAAQABAD1AAAAigMAAAAA&#10;" path="m128961,l891873,v403547,,730687,327140,730687,730687l1622560,1538303v,71223,-57738,128961,-128961,128961l730687,1667264c327140,1667264,,1340124,,936577l,128961c,57738,57738,,128961,xe" fillcolor="#168489" strokecolor="#168489" strokeweight="1pt">
                        <v:stroke joinstyle="miter"/>
                        <v:path arrowok="t" o:connecttype="custom" o:connectlocs="128961,0;891873,0;1622560,730687;1622560,1538303;1493599,1667264;730687,1667264;0,936577;0,128961;128961,0" o:connectangles="0,0,0,0,0,0,0,0,0"/>
                      </v:shape>
                      <v:oval id="Oval 1608692852" o:spid="_x0000_s2821" style="position:absolute;left:45247;width:17145;height:171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1xKMgA&#10;AADjAAAADwAAAGRycy9kb3ducmV2LnhtbERPX2vCMBB/H+w7hBvsbaYrWGo1yhiruAcHc/p+NmdT&#10;bC6liVr36Rdh4OP9/t9sMdhWnKn3jWMFr6MEBHHldMO1gu1P+ZKD8AFZY+uYFFzJw2L++DDDQrsL&#10;f9N5E2oRQ9gXqMCE0BVS+sqQRT9yHXHkDq63GOLZ11L3eInhtpVpkmTSYsOxwWBH74aq4+ZkFVS7&#10;yerzt2xKM9597a+U6sPyY63U89PwNgURaAh38b97peP8LMmzSZqPU7j9FAGQ8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AXXEoyAAAAOMAAAAPAAAAAAAAAAAAAAAAAJgCAABk&#10;cnMvZG93bnJldi54bWxQSwUGAAAAAAQABAD1AAAAjQMAAAAA&#10;" fillcolor="white [3212]" strokecolor="#168489" strokeweight="1pt">
                        <v:stroke joinstyle="miter"/>
                      </v:oval>
                    </v:group>
                    <v:shape id="TextBox 4142" o:spid="_x0000_s2822" type="#_x0000_t202" style="position:absolute;left:45628;top:2616;width:13558;height:115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4cv8cA&#10;AADjAAAADwAAAGRycy9kb3ducmV2LnhtbERPX2vCMBB/H+w7hBvsbSZzWmo1ylAGPk3WqeDb0Zxt&#10;sbmUJrPdt18Ggo/3+3+L1WAbcaXO1441vI4UCOLCmZpLDfvvj5cUhA/IBhvHpOGXPKyWjw8LzIzr&#10;+YuueShFDGGfoYYqhDaT0hcVWfQj1xJH7uw6iyGeXSlNh30Mt40cK5VIizXHhgpbWldUXPIfq+Hw&#10;eT4dJ2pXbuy07d2gJNuZ1Pr5aXifgwg0hLv45t6aOD9RaTIbp9M3+P8pAi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m+HL/HAAAA4wAAAA8AAAAAAAAAAAAAAAAAmAIAAGRy&#10;cy9kb3ducmV2LnhtbFBLBQYAAAAABAAEAPUAAACMAwAAAAA=&#10;" filled="f" stroked="f">
                      <v:textbox>
                        <w:txbxContent>
                          <w:p w:rsidR="005345A8" w:rsidRDefault="005345A8" w:rsidP="00261CF8">
                            <w:pPr>
                              <w:bidi w:val="0"/>
                              <w:jc w:val="center"/>
                              <w:rPr>
                                <w:rFonts w:ascii="Adobe Arabic" w:hAnsi="Adobe Arabic" w:cs="Adobe Arabic"/>
                                <w:b/>
                                <w:bCs/>
                                <w:kern w:val="24"/>
                                <w:sz w:val="40"/>
                                <w:szCs w:val="40"/>
                                <w:lang w:bidi="ar-SY"/>
                              </w:rPr>
                            </w:pPr>
                            <w:r w:rsidRPr="00261CF8">
                              <w:rPr>
                                <w:rFonts w:ascii="Adobe Arabic" w:hAnsi="Adobe Arabic" w:cs="Adobe Arabic"/>
                                <w:b/>
                                <w:bCs/>
                                <w:kern w:val="24"/>
                                <w:sz w:val="40"/>
                                <w:szCs w:val="40"/>
                                <w:rtl/>
                                <w:lang w:bidi="ar-SY"/>
                              </w:rPr>
                              <w:t>الحفاظ على الصحة النفسية والجسدية</w:t>
                            </w:r>
                          </w:p>
                        </w:txbxContent>
                      </v:textbox>
                    </v:shape>
                  </v:group>
                </v:group>
                <w10:wrap anchorx="page"/>
                <w10:anchorlock/>
              </v:group>
            </w:pict>
          </mc:Fallback>
        </mc:AlternateContent>
      </w:r>
    </w:p>
    <w:p w:rsidR="007C6591" w:rsidRPr="00261CF8" w:rsidRDefault="00084372" w:rsidP="00261CF8">
      <w:pPr>
        <w:rPr>
          <w:b/>
          <w:bCs/>
          <w:rtl/>
        </w:rPr>
      </w:pPr>
      <w:r w:rsidRPr="002A078C">
        <w:rPr>
          <w:rFonts w:ascii="Sakkal Majalla" w:hAnsi="Sakkal Majalla"/>
          <w:noProof/>
          <w:sz w:val="34"/>
        </w:rPr>
        <mc:AlternateContent>
          <mc:Choice Requires="wpg">
            <w:drawing>
              <wp:inline distT="0" distB="0" distL="0" distR="0" wp14:anchorId="26A45A04" wp14:editId="55361B76">
                <wp:extent cx="5731510" cy="892088"/>
                <wp:effectExtent l="0" t="0" r="2540" b="22860"/>
                <wp:docPr id="160869202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026" name="مجموعة 47"/>
                        <wpg:cNvGrpSpPr/>
                        <wpg:grpSpPr>
                          <a:xfrm>
                            <a:off x="0" y="0"/>
                            <a:ext cx="5731510" cy="895351"/>
                            <a:chOff x="0" y="0"/>
                            <a:chExt cx="5878196" cy="918845"/>
                          </a:xfrm>
                        </wpg:grpSpPr>
                        <wpg:grpSp>
                          <wpg:cNvPr id="1608692027" name="مجموعة 48"/>
                          <wpg:cNvGrpSpPr/>
                          <wpg:grpSpPr>
                            <a:xfrm>
                              <a:off x="0" y="0"/>
                              <a:ext cx="5878196" cy="918845"/>
                              <a:chOff x="0" y="0"/>
                              <a:chExt cx="6240348" cy="919070"/>
                            </a:xfrm>
                          </wpg:grpSpPr>
                          <wpg:grpSp>
                            <wpg:cNvPr id="1608692028" name="مجموعة 49"/>
                            <wpg:cNvGrpSpPr/>
                            <wpg:grpSpPr>
                              <a:xfrm>
                                <a:off x="0" y="169208"/>
                                <a:ext cx="5433072" cy="580613"/>
                                <a:chOff x="0" y="169208"/>
                                <a:chExt cx="5433072" cy="580613"/>
                              </a:xfrm>
                            </wpg:grpSpPr>
                            <wps:wsp>
                              <wps:cNvPr id="160869202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03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03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032"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261CF8">
                                  <w:rPr>
                                    <w:rFonts w:eastAsia="Calibri" w:hAnsi="Adobe Arabic" w:cs="Adobe Arabic"/>
                                    <w:b/>
                                    <w:bCs/>
                                    <w:color w:val="FFFFFF"/>
                                    <w:kern w:val="24"/>
                                    <w:sz w:val="36"/>
                                    <w:szCs w:val="36"/>
                                    <w:rtl/>
                                    <w:lang w:bidi="ar-EG"/>
                                  </w:rPr>
                                  <w:t>الحفاظ على الصحة النفسية والجسدية:</w:t>
                                </w:r>
                              </w:p>
                            </w:txbxContent>
                          </wps:txbx>
                          <wps:bodyPr wrap="square" rtlCol="1">
                            <a:spAutoFit/>
                          </wps:bodyPr>
                        </wps:wsp>
                      </wpg:grpSp>
                      <pic:pic xmlns:pic="http://schemas.openxmlformats.org/drawingml/2006/picture">
                        <pic:nvPicPr>
                          <pic:cNvPr id="1608692033"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82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">
                <v:group id="مجموعة 47" o:spid="_x0000_s282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SpsxDyQAA&#10;AOMAAAAPAAAAAAAAAAAAAAAAAKoCAABkcnMvZG93bnJldi54bWxQSwUGAAAAAAQABAD6AAAAoAMA&#10;AAAA&#10;">
                  <v:group id="مجموعة 48" o:spid="_x0000_s282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96mnYyQAA&#10;AOMAAAAPAAAAAAAAAAAAAAAAAKoCAABkcnMvZG93bnJldi54bWxQSwUGAAAAAAQABAD6AAAAoAMA&#10;AAAA&#10;">
                    <v:group id="مجموعة 49" o:spid="_x0000_s282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Ax1/arL&#10;AAAA4wAAAA8AAAAAAAAAAAAAAAAAqgIAAGRycy9kb3ducmV2LnhtbFBLBQYAAAAABAAEAPoAAACi&#10;AwAAAAA=&#10;">
                      <v:shape id="شكل حر 50" o:spid="_x0000_s282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8HMsYA&#10;AADjAAAADwAAAGRycy9kb3ducmV2LnhtbERPX2vCMBB/H/gdwgl7m4kdFq1GGQNBhg9aFV+P5myL&#10;zaU0mXbffhEEH+/3/xar3jbiRp2vHWsYjxQI4sKZmksNx8P6YwrCB2SDjWPS8EceVsvB2wIz4+68&#10;p1seShFD2GeooQqhzaT0RUUW/ci1xJG7uM5iiGdXStPhPYbbRiZKpdJizbGhwpa+Kyqu+a/VkP5M&#10;zrtdsZ7s883n1pM1J+OC1u/D/msOIlAfXuKne2Pi/FRN01mikhk8fooAyO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e8HMs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82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NQ0MkA&#10;AADjAAAADwAAAGRycy9kb3ducmV2LnhtbESPQU/DMAyF70j8h8iTuEwsYWjV6JZNCITEEbZpZ6/x&#10;0mqNU5rQlX+PD0gcbT+/9771dgytGqhPTWQLDzMDiriKrmFv4bB/u1+CShnZYRuZLPxQgu3m9maN&#10;pYtX/qRhl70SE04lWqhz7kqtU1VTwDSLHbHczrEPmGXsvXY9XsU8tHpuTKEDNiwJNXb0UlN12X0H&#10;C/gVPo6nmGMaTt6/ThfdOHULa+8m4/MKVKYx/4v/vt+d1C/Msniam0ehECZZgN78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ZNQ0MkAAADjAAAADwAAAAAAAAAAAAAAAACYAgAA&#10;ZHJzL2Rvd25yZXYueG1sUEsFBgAAAAAEAAQA9QAAAI4DAAAAAA==&#10;" fillcolor="#a5a5a5 [2092]" stroked="f" strokeweight="1pt">
                        <v:stroke joinstyle="miter"/>
                      </v:roundrect>
                    </v:group>
                    <v:oval id="شكل بيضاوي 52" o:spid="_x0000_s282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Ot/8YA&#10;AADjAAAADwAAAGRycy9kb3ducmV2LnhtbERPX2vCMBB/F/wO4QZ7m4kdFNcZZTgGCg62qns+mrMt&#10;NpfSRFu//SIIPt7v/82Xg23EhTpfO9YwnSgQxIUzNZca9ruvlxkIH5ANNo5Jw5U8LBfj0Rwz43r+&#10;pUseShFD2GeooQqhzaT0RUUW/cS1xJE7us5iiGdXStNhH8NtIxOlUmmx5thQYUuriopTfrYafk7H&#10;w/Vvs1XfpevztLefSWJ2Wj8/DR/vIAIN4SG+u9cmzk/VLH1L1OsUbj9FAOTi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UOt/8YAAADjAAAADwAAAAAAAAAAAAAAAACYAgAAZHJz&#10;L2Rvd25yZXYueG1sUEsFBgAAAAAEAAQA9QAAAIsDAAAAAA==&#10;" filled="f" strokecolor="#168489" strokeweight="1pt">
                      <v:stroke joinstyle="miter"/>
                    </v:oval>
                  </v:group>
                  <v:shape id="مربع نص 41" o:spid="_x0000_s2830"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17MUA&#10;AADjAAAADwAAAGRycy9kb3ducmV2LnhtbERPS0vDQBC+C/6HZQRvdrcRQ5t2W4oP6MGLNd6H7JgN&#10;ZmdDdmzSf+8Kgsf53rPdz6FXZxpTF9nCcmFAETfRddxaqN9f7lagkiA77COThQsl2O+ur7ZYuTjx&#10;G51P0qocwqlCC15kqLROjaeAaREH4sx9xjGg5HNstRtxyuGh14UxpQ7YcW7wONCjp+br9B0siLjD&#10;8lI/h3T8mF+fJm+aB6ytvb2ZDxtQQrP8i//cR5fnl2ZVrgtzX8DvTxkAv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53Xs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261CF8">
                            <w:rPr>
                              <w:rFonts w:eastAsia="Calibri" w:hAnsi="Adobe Arabic" w:cs="Adobe Arabic"/>
                              <w:b/>
                              <w:bCs/>
                              <w:color w:val="FFFFFF"/>
                              <w:kern w:val="24"/>
                              <w:sz w:val="36"/>
                              <w:szCs w:val="36"/>
                              <w:rtl/>
                              <w:lang w:bidi="ar-EG"/>
                            </w:rPr>
                            <w:t>الحفاظ على الصحة النفسية والجسدية:</w:t>
                          </w:r>
                        </w:p>
                      </w:txbxContent>
                    </v:textbox>
                  </v:shape>
                </v:group>
                <v:shape id="صورة 54" o:spid="_x0000_s2831"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t8mdfJAAAA4wAAAA8AAABkcnMvZG93bnJldi54bWxET0tPwkAQvpvwHzZD4k12oUktlYWgwcSE&#10;E1QJx7E7tpV91N0V6r93SUw8zveexWowmp3Jh85ZCdOJAEa2dqqzjYTX6vmuABYiWoXaWZLwQwFW&#10;y9HNAkvlLnZH531sWAqxoUQJbYx9yXmoWzIYJq4nm7gP5w3GdPqGK4+XFG40nwmRc4OdTQ0t9vTU&#10;Un3afxsJW//4/jmvDrr62h03hc7u306brZS342H9ACzSEP/Ff+4XlebnosjnM5FlcP0pAcCXv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y3yZ18kAAADjAAAADwAAAAAAAAAA&#10;AAAAAACfAgAAZHJzL2Rvd25yZXYueG1sUEsFBgAAAAAEAAQA9wAAAJUDAAAAAA==&#10;">
                  <v:imagedata r:id="rId74" o:title=""/>
                  <v:path arrowok="t"/>
                </v:shape>
                <w10:wrap anchorx="page"/>
                <w10:anchorlock/>
              </v:group>
            </w:pict>
          </mc:Fallback>
        </mc:AlternateContent>
      </w:r>
      <w:r w:rsidR="007C6591">
        <w:rPr>
          <w:rFonts w:hint="cs"/>
          <w:rtl/>
        </w:rPr>
        <w:t xml:space="preserve"> </w:t>
      </w:r>
      <w:r w:rsidR="007C6591" w:rsidRPr="00DD2A38">
        <w:rPr>
          <w:rtl/>
        </w:rPr>
        <w:t xml:space="preserve">تخصيص وقت للراحة والاستجمام يُساعد على استعادة النشاط وتقليل التوتر.  </w:t>
      </w:r>
    </w:p>
    <w:p w:rsidR="007C6591" w:rsidRDefault="00084372" w:rsidP="00261CF8">
      <w:pPr>
        <w:rPr>
          <w:rtl/>
        </w:rPr>
      </w:pPr>
      <w:r w:rsidRPr="002A078C">
        <w:rPr>
          <w:rFonts w:ascii="Sakkal Majalla" w:hAnsi="Sakkal Majalla"/>
          <w:noProof/>
          <w:sz w:val="34"/>
        </w:rPr>
        <w:lastRenderedPageBreak/>
        <mc:AlternateContent>
          <mc:Choice Requires="wpg">
            <w:drawing>
              <wp:inline distT="0" distB="0" distL="0" distR="0" wp14:anchorId="377EF312" wp14:editId="77B9378A">
                <wp:extent cx="5731510" cy="892088"/>
                <wp:effectExtent l="0" t="0" r="2540" b="22860"/>
                <wp:docPr id="160869201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017" name="مجموعة 47"/>
                        <wpg:cNvGrpSpPr/>
                        <wpg:grpSpPr>
                          <a:xfrm>
                            <a:off x="0" y="0"/>
                            <a:ext cx="5731510" cy="895351"/>
                            <a:chOff x="0" y="0"/>
                            <a:chExt cx="5878196" cy="918845"/>
                          </a:xfrm>
                        </wpg:grpSpPr>
                        <wpg:grpSp>
                          <wpg:cNvPr id="1608692018" name="مجموعة 48"/>
                          <wpg:cNvGrpSpPr/>
                          <wpg:grpSpPr>
                            <a:xfrm>
                              <a:off x="0" y="0"/>
                              <a:ext cx="5878196" cy="918845"/>
                              <a:chOff x="0" y="0"/>
                              <a:chExt cx="6240348" cy="919070"/>
                            </a:xfrm>
                          </wpg:grpSpPr>
                          <wpg:grpSp>
                            <wpg:cNvPr id="1608692019" name="مجموعة 49"/>
                            <wpg:cNvGrpSpPr/>
                            <wpg:grpSpPr>
                              <a:xfrm>
                                <a:off x="0" y="169208"/>
                                <a:ext cx="5433072" cy="580613"/>
                                <a:chOff x="0" y="169208"/>
                                <a:chExt cx="5433072" cy="580613"/>
                              </a:xfrm>
                            </wpg:grpSpPr>
                            <wps:wsp>
                              <wps:cNvPr id="160869202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02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02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023"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261CF8">
                                  <w:rPr>
                                    <w:rFonts w:eastAsia="Calibri" w:hAnsi="Adobe Arabic" w:cs="Adobe Arabic"/>
                                    <w:b/>
                                    <w:bCs/>
                                    <w:color w:val="FFFFFF"/>
                                    <w:kern w:val="24"/>
                                    <w:sz w:val="36"/>
                                    <w:szCs w:val="36"/>
                                    <w:rtl/>
                                    <w:lang w:bidi="ar-EG"/>
                                  </w:rPr>
                                  <w:t>زيادة الإنتاجية:</w:t>
                                </w:r>
                              </w:p>
                            </w:txbxContent>
                          </wps:txbx>
                          <wps:bodyPr wrap="square" rtlCol="1">
                            <a:spAutoFit/>
                          </wps:bodyPr>
                        </wps:wsp>
                      </wpg:grpSp>
                      <pic:pic xmlns:pic="http://schemas.openxmlformats.org/drawingml/2006/picture">
                        <pic:nvPicPr>
                          <pic:cNvPr id="1608692024"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83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FbdK7TdAAAABQEAAA8AAABkcnMvZG93bnJl&#10;di54bWxMj0FLw0AQhe+C/2EZwZvdTbXFxmxKKeqpCG0F6W2bnSah2dmQ3Sbpv3f0opcHw3u89022&#10;HF0jeuxC7UlDMlEgkApvayo1fO7fHp5BhGjImsYTarhigGV+e5OZ1PqBttjvYim4hEJqNFQxtqmU&#10;oajQmTDxLRJ7J985E/nsSmk7M3C5a+RUqbl0piZeqEyL6wqL8+7iNLwPZlg9Jq/95nxaXw/72cfX&#10;JkGt7+/G1QuIiGP8C8MPPqNDzkxHfyEbRKOBH4m/yt5CTecgjhx6UjOQeSb/0+ff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">
                <v:group id="مجموعة 47" o:spid="_x0000_s283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OGo2XIAAAA&#10;4wAAAA8AAAAAAAAAAAAAAAAAqgIAAGRycy9kb3ducmV2LnhtbFBLBQYAAAAABAAEAPoAAACfAwAA&#10;AAA=&#10;">
                  <v:group id="مجموعة 48" o:spid="_x0000_s283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CGTcX&#10;zAAAAOMAAAAPAAAAAAAAAAAAAAAAAKoCAABkcnMvZG93bnJldi54bWxQSwUGAAAAAAQABAD6AAAA&#10;owMAAAAA&#10;">
                    <v:group id="مجموعة 49" o:spid="_x0000_s283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1VkozIAAAA&#10;4wAAAA8AAAAAAAAAAAAAAAAAqgIAAGRycy9kb3ducmV2LnhtbFBLBQYAAAAABAAEAPoAAACfAwAA&#10;AAA=&#10;">
                      <v:shape id="شكل حر 50" o:spid="_x0000_s283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Wur8oA&#10;AADjAAAADwAAAGRycy9kb3ducmV2LnhtbESPQWvCQBCF70L/wzIFb7rbiMGmrlIKgkgPGi29Dtlp&#10;EpqdDdmtxn/fORR6nJk3771vvR19p640xDawhae5AUVcBddybeFy3s1WoGJCdtgFJgt3irDdPEzW&#10;WLhw4xNdy1QrMeFYoIUmpb7QOlYNeYzz0BPL7SsMHpOMQ63dgDcx953OjMm1x5YlocGe3hqqvssf&#10;byE/LD+Px2q3PJX7xXsk7z5cSNZOH8fXF1CJxvQv/vveO6mfm1X+nJlMKIRJFqA3v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TVrq/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83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ZjlsUA&#10;AADjAAAADwAAAGRycy9kb3ducmV2LnhtbERPX2vCMBB/H/gdwgm+yEwsWLQzimwIPm5u+Hw2t7Ss&#10;udQm1vrtzWCwx/v9v/V2cI3oqQu1Zw3zmQJBXHpTs9Xw9bl/XoIIEdlg45k03CnAdjN6WmNh/I0/&#10;qD9GK1IIhwI1VDG2hZShrMhhmPmWOHHfvnMY09lZaTq8pXDXyEypXDqsOTVU2NJrReXP8eo04MW9&#10;n84++tCfrX2bLtphahZaT8bD7gVEpCH+i//cB5Pm52qZrzKVzeH3pwSA3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BmOWxQAAAOMAAAAPAAAAAAAAAAAAAAAAAJgCAABkcnMv&#10;ZG93bnJldi54bWxQSwUGAAAAAAQABAD1AAAAigMAAAAA&#10;" fillcolor="#a5a5a5 [2092]" stroked="f" strokeweight="1pt">
                        <v:stroke joinstyle="miter"/>
                      </v:roundrect>
                    </v:group>
                    <v:oval id="شكل بيضاوي 52" o:spid="_x0000_s283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ilVcYA&#10;AADjAAAADwAAAGRycy9kb3ducmV2LnhtbERPX2vCMBB/H+w7hBv4NpPloWhnFHEIDhzMuu35aM62&#10;2FxKk9n67ZeB4OP9/t9iNbpWXKgPjWcDL1MFgrj0tuHKwNdx+zwDESKyxdYzGbhSgNXy8WGBufUD&#10;H+hSxEqkEA45Gqhj7HIpQ1mTwzD1HXHiTr53GNPZV9L2OKRw10qtVCYdNpwaauxoU1N5Ln6dgc/z&#10;6fv6875XH5Ufimxwb1rbozGTp3H9CiLSGO/im3tn0/xMzbK5VlrD/08JAL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EilVcYAAADjAAAADwAAAAAAAAAAAAAAAACYAgAAZHJz&#10;L2Rvd25yZXYueG1sUEsFBgAAAAAEAAQA9QAAAIsDAAAAAA==&#10;" filled="f" strokecolor="#168489" strokeweight="1pt">
                      <v:stroke joinstyle="miter"/>
                    </v:oval>
                  </v:group>
                  <v:shape id="مربع نص 41" o:spid="_x0000_s2839"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JGqsUA&#10;AADjAAAADwAAAGRycy9kb3ducmV2LnhtbERPS0vDQBC+C/6HZQRvdrcRQ5t2W4oP6MGLNd6H7JgN&#10;ZmdDdmzSf+8Kgsf53rPdz6FXZxpTF9nCcmFAETfRddxaqN9f7lagkiA77COThQsl2O+ur7ZYuTjx&#10;G51P0qocwqlCC15kqLROjaeAaREH4sx9xjGg5HNstRtxyuGh14UxpQ7YcW7wONCjp+br9B0siLjD&#10;8lI/h3T8mF+fJm+aB6ytvb2ZDxtQQrP8i//cR5fnl2ZVrgtT3MPvTxkAv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ckaq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261CF8">
                            <w:rPr>
                              <w:rFonts w:eastAsia="Calibri" w:hAnsi="Adobe Arabic" w:cs="Adobe Arabic"/>
                              <w:b/>
                              <w:bCs/>
                              <w:color w:val="FFFFFF"/>
                              <w:kern w:val="24"/>
                              <w:sz w:val="36"/>
                              <w:szCs w:val="36"/>
                              <w:rtl/>
                              <w:lang w:bidi="ar-EG"/>
                            </w:rPr>
                            <w:t>زيادة الإنتاجية:</w:t>
                          </w:r>
                        </w:p>
                      </w:txbxContent>
                    </v:textbox>
                  </v:shape>
                </v:group>
                <v:shape id="صورة 54" o:spid="_x0000_s284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FMl37JAAAA4wAAAA8AAABkcnMvZG93bnJldi54bWxET09PwjAUv5v4HZpn4k1aJ5ljUIgaTEw4&#10;wYR4rOtjm7Svs60wvz0lMfH4fv/fbDFYw47oQ+dIwv1IAEOqne6okfBevd4VwEJUpJVxhBJ+McBi&#10;fn01U6V2J1rjcRMblkIolEpCG2Nfch7qFq0KI9cjJW7vvFUxnb7h2qtTCreGZ0Lk3KqOUkOrenxp&#10;sT5sfqyElX/+/JpUO1N9rz+WhXl43B6WKylvb4anKbCIQ/wX/7nfdJqfiyKfZCIbw+WnBACfnwE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wUyXfskAAADjAAAADwAAAAAAAAAA&#10;AAAAAACfAgAAZHJzL2Rvd25yZXYueG1sUEsFBgAAAAAEAAQA9wAAAJUDAAAAAA==&#10;">
                  <v:imagedata r:id="rId74" o:title=""/>
                  <v:path arrowok="t"/>
                </v:shape>
                <w10:wrap anchorx="page"/>
                <w10:anchorlock/>
              </v:group>
            </w:pict>
          </mc:Fallback>
        </mc:AlternateContent>
      </w:r>
      <w:r w:rsidR="007C6591">
        <w:rPr>
          <w:rFonts w:hint="cs"/>
          <w:rtl/>
        </w:rPr>
        <w:t xml:space="preserve"> </w:t>
      </w:r>
      <w:r w:rsidR="007C6591" w:rsidRPr="00DD2A38">
        <w:rPr>
          <w:rtl/>
        </w:rPr>
        <w:t xml:space="preserve">وضع حدود يُساعد على التركيز أثناء ساعات العمل والراحة خلال الأوقات الشخصية، مما يعزز الأداء في كلا الجانبين.  </w:t>
      </w:r>
    </w:p>
    <w:p w:rsidR="00084372" w:rsidRPr="00DD2A38" w:rsidRDefault="00084372" w:rsidP="00084372">
      <w:r w:rsidRPr="002A078C">
        <w:rPr>
          <w:rFonts w:ascii="Sakkal Majalla" w:hAnsi="Sakkal Majalla"/>
          <w:noProof/>
          <w:sz w:val="34"/>
        </w:rPr>
        <mc:AlternateContent>
          <mc:Choice Requires="wpg">
            <w:drawing>
              <wp:inline distT="0" distB="0" distL="0" distR="0" wp14:anchorId="741FF0FD" wp14:editId="3AF31DE6">
                <wp:extent cx="5731510" cy="892088"/>
                <wp:effectExtent l="0" t="0" r="2540" b="22860"/>
                <wp:docPr id="160869200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008" name="مجموعة 47"/>
                        <wpg:cNvGrpSpPr/>
                        <wpg:grpSpPr>
                          <a:xfrm>
                            <a:off x="0" y="0"/>
                            <a:ext cx="5731510" cy="895351"/>
                            <a:chOff x="0" y="0"/>
                            <a:chExt cx="5878196" cy="918845"/>
                          </a:xfrm>
                        </wpg:grpSpPr>
                        <wpg:grpSp>
                          <wpg:cNvPr id="1608692009" name="مجموعة 48"/>
                          <wpg:cNvGrpSpPr/>
                          <wpg:grpSpPr>
                            <a:xfrm>
                              <a:off x="0" y="0"/>
                              <a:ext cx="5878196" cy="918845"/>
                              <a:chOff x="0" y="0"/>
                              <a:chExt cx="6240348" cy="919070"/>
                            </a:xfrm>
                          </wpg:grpSpPr>
                          <wpg:grpSp>
                            <wpg:cNvPr id="1608692010" name="مجموعة 49"/>
                            <wpg:cNvGrpSpPr/>
                            <wpg:grpSpPr>
                              <a:xfrm>
                                <a:off x="0" y="169208"/>
                                <a:ext cx="5433072" cy="580613"/>
                                <a:chOff x="0" y="169208"/>
                                <a:chExt cx="5433072" cy="580613"/>
                              </a:xfrm>
                            </wpg:grpSpPr>
                            <wps:wsp>
                              <wps:cNvPr id="160869201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01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01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014"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261CF8">
                                  <w:rPr>
                                    <w:rFonts w:eastAsia="Calibri" w:hAnsi="Adobe Arabic" w:cs="Adobe Arabic"/>
                                    <w:b/>
                                    <w:bCs/>
                                    <w:color w:val="FFFFFF"/>
                                    <w:kern w:val="24"/>
                                    <w:sz w:val="36"/>
                                    <w:szCs w:val="36"/>
                                    <w:rtl/>
                                    <w:lang w:bidi="ar-EG"/>
                                  </w:rPr>
                                  <w:t>تعزيز العلاقات الاجتماعية:</w:t>
                                </w:r>
                              </w:p>
                            </w:txbxContent>
                          </wps:txbx>
                          <wps:bodyPr wrap="square" rtlCol="1">
                            <a:spAutoFit/>
                          </wps:bodyPr>
                        </wps:wsp>
                      </wpg:grpSp>
                      <pic:pic xmlns:pic="http://schemas.openxmlformats.org/drawingml/2006/picture">
                        <pic:nvPicPr>
                          <pic:cNvPr id="1608692015"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84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">
                <v:group id="مجموعة 47" o:spid="_x0000_s284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EfAocrL&#10;AAAA4wAAAA8AAAAAAAAAAAAAAAAAqgIAAGRycy9kb3ducmV2LnhtbFBLBQYAAAAABAAEAPoAAACi&#10;AwAAAAA=&#10;">
                  <v:group id="مجموعة 48" o:spid="_x0000_s284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CiMBFHL&#10;AAAA4wAAAA8AAAAAAAAAAAAAAAAAqgIAAGRycy9kb3ducmV2LnhtbFBLBQYAAAAABAAEAPoAAACi&#10;AwAAAAA=&#10;">
                    <v:group id="مجموعة 49" o:spid="_x0000_s284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8bzsR&#10;zAAAAOMAAAAPAAAAAAAAAAAAAAAAAKoCAABkcnMvZG93bnJldi54bWxQSwUGAAAAAAQABAD6AAAA&#10;owMAAAAA&#10;">
                      <v:shape id="شكل حر 50" o:spid="_x0000_s284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XBicYA&#10;AADjAAAADwAAAGRycy9kb3ducmV2LnhtbERPX2vCMBB/H/gdwgl7m0kdFq1GEUGQ4YNWxdejOdti&#10;cylNpt23X4TBHu/3/xar3jbiQZ2vHWtIRgoEceFMzaWG82n7MQXhA7LBxjFp+CEPq+XgbYGZcU8+&#10;0iMPpYgh7DPUUIXQZlL6oiKLfuRa4sjdXGcxxLMrpenwGcNtI8dKpdJizbGhwpY2FRX3/NtqSL8m&#10;18Oh2E6O+e5z78mai3FB6/dhv56DCNSHf/Gfe2fi/FRN09lYJQm8fooAy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fXBic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84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g3XMUA&#10;AADjAAAADwAAAGRycy9kb3ducmV2LnhtbERPX2vCMBB/H/gdwgm+yEwsWLQzimwIPm5u+Hw2t7Ss&#10;udQm1vrtzWCwx/v9v/V2cI3oqQu1Zw3zmQJBXHpTs9Xw9bl/XoIIEdlg45k03CnAdjN6WmNh/I0/&#10;qD9GK1IIhwI1VDG2hZShrMhhmPmWOHHfvnMY09lZaTq8pXDXyEypXDqsOTVU2NJrReXP8eo04MW9&#10;n84++tCfrX2bLtphahZaT8bD7gVEpCH+i//cB5Pm52qZrzI1z+D3pwSA3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uDdcxQAAAOMAAAAPAAAAAAAAAAAAAAAAAJgCAABkcnMv&#10;ZG93bnJldi54bWxQSwUGAAAAAAQABAD1AAAAigMAAAAA&#10;" fillcolor="#a5a5a5 [2092]" stroked="f" strokeweight="1pt">
                        <v:stroke joinstyle="miter"/>
                      </v:roundrect>
                    </v:group>
                    <v:oval id="شكل بيضاوي 52" o:spid="_x0000_s284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jKc8YA&#10;AADjAAAADwAAAGRycy9kb3ducmV2LnhtbERPX2vCMBB/F/wO4QZ7m4kdFNcZZTgGCg62qns+mrMt&#10;NpfSRFu//SIIPt7v/82Xg23EhTpfO9YwnSgQxIUzNZca9ruvlxkIH5ANNo5Jw5U8LBfj0Rwz43r+&#10;pUseShFD2GeooQqhzaT0RUUW/cS1xJE7us5iiGdXStNhH8NtIxOlUmmx5thQYUuriopTfrYafk7H&#10;w/Vvs1XfpevztLefSWJ2Wj8/DR/vIAIN4SG+u9cmzk/VLH1L1PQVbj9FAOTi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WjKc8YAAADjAAAADwAAAAAAAAAAAAAAAACYAgAAZHJz&#10;L2Rvd25yZXYueG1sUEsFBgAAAAAEAAQA9QAAAIsDAAAAAA==&#10;" filled="f" strokecolor="#168489" strokeweight="1pt">
                      <v:stroke joinstyle="miter"/>
                    </v:oval>
                  </v:group>
                  <v:shape id="مربع نص 41" o:spid="_x0000_s2848"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cUY8UA&#10;AADjAAAADwAAAGRycy9kb3ducmV2LnhtbERPS0vDQBC+C/6HZQRvdjdFQ5t2W4oP6MGLNd6H7JgN&#10;ZmdDdmzSf+8Kgsf53rPdz6FXZxpTF9lCsTCgiJvoOm4t1O8vdytQSZAd9pHJwoUS7HfXV1usXJz4&#10;jc4naVUO4VShBS8yVFqnxlPAtIgDceY+4xhQ8jm22o045fDQ66UxpQ7YcW7wONCjp+br9B0siLhD&#10;camfQzp+zK9PkzfNA9bW3t7Mhw0ooVn+xX/uo8vzS7Mq10tT3MPvTxkAv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9xRj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261CF8">
                            <w:rPr>
                              <w:rFonts w:eastAsia="Calibri" w:hAnsi="Adobe Arabic" w:cs="Adobe Arabic"/>
                              <w:b/>
                              <w:bCs/>
                              <w:color w:val="FFFFFF"/>
                              <w:kern w:val="24"/>
                              <w:sz w:val="36"/>
                              <w:szCs w:val="36"/>
                              <w:rtl/>
                              <w:lang w:bidi="ar-EG"/>
                            </w:rPr>
                            <w:t>تعزيز العلاقات الاجتماعية:</w:t>
                          </w:r>
                        </w:p>
                      </w:txbxContent>
                    </v:textbox>
                  </v:shape>
                </v:group>
                <v:shape id="صورة 54" o:spid="_x0000_s2849"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Bs+FjJAAAA4wAAAA8AAABkcnMvZG93bnJldi54bWxET19LwzAQfxf8DuEE31yyibWry4bKBGFP&#10;W1V8PJuzrUsuNYlb/fZGEHy83/9brEZnxYFC7D1rmE4UCOLGm55bDU/1w0UJIiZkg9YzafimCKvl&#10;6ckCK+OPvKXDLrUih3CsUEOX0lBJGZuOHMaJH4gz9+6Dw5TP0EoT8JjDnZUzpQrpsOfc0OFA9x01&#10;+92X07AJd28f8/rF1p/b13VpL6+f9+uN1udn4+0NiERj+hf/uR9Nnl+ospjP1PQKfn/KAMjlD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YGz4WMkAAADjAAAADwAAAAAAAAAA&#10;AAAAAACfAgAAZHJzL2Rvd25yZXYueG1sUEsFBgAAAAAEAAQA9wAAAJUDAAAAAA==&#10;">
                  <v:imagedata r:id="rId74" o:title=""/>
                  <v:path arrowok="t"/>
                </v:shape>
                <w10:wrap anchorx="page"/>
                <w10:anchorlock/>
              </v:group>
            </w:pict>
          </mc:Fallback>
        </mc:AlternateContent>
      </w:r>
    </w:p>
    <w:p w:rsidR="007C6591" w:rsidRDefault="007C6591" w:rsidP="00084372">
      <w:pPr>
        <w:rPr>
          <w:rtl/>
        </w:rPr>
      </w:pPr>
      <w:r>
        <w:rPr>
          <w:rFonts w:hint="cs"/>
          <w:rtl/>
        </w:rPr>
        <w:t xml:space="preserve"> </w:t>
      </w:r>
      <w:r w:rsidRPr="00DD2A38">
        <w:rPr>
          <w:rtl/>
        </w:rPr>
        <w:t xml:space="preserve">قضاء وقت كافٍ مع الأسرة والأصدقاء يعزز الروابط الاجتماعية ويُحسن الحالة النفسية.  </w:t>
      </w:r>
    </w:p>
    <w:p w:rsidR="007C6591" w:rsidRDefault="00084372" w:rsidP="00261CF8">
      <w:pPr>
        <w:rPr>
          <w:rtl/>
        </w:rPr>
      </w:pPr>
      <w:r w:rsidRPr="002A078C">
        <w:rPr>
          <w:rFonts w:ascii="Sakkal Majalla" w:hAnsi="Sakkal Majalla"/>
          <w:noProof/>
          <w:sz w:val="34"/>
        </w:rPr>
        <mc:AlternateContent>
          <mc:Choice Requires="wpg">
            <w:drawing>
              <wp:inline distT="0" distB="0" distL="0" distR="0" wp14:anchorId="58CE3980" wp14:editId="022B85E6">
                <wp:extent cx="5731510" cy="892088"/>
                <wp:effectExtent l="0" t="0" r="2540" b="22860"/>
                <wp:docPr id="160869199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999" name="مجموعة 47"/>
                        <wpg:cNvGrpSpPr/>
                        <wpg:grpSpPr>
                          <a:xfrm>
                            <a:off x="0" y="0"/>
                            <a:ext cx="5731510" cy="895351"/>
                            <a:chOff x="0" y="0"/>
                            <a:chExt cx="5878196" cy="918845"/>
                          </a:xfrm>
                        </wpg:grpSpPr>
                        <wpg:grpSp>
                          <wpg:cNvPr id="1608692000" name="مجموعة 48"/>
                          <wpg:cNvGrpSpPr/>
                          <wpg:grpSpPr>
                            <a:xfrm>
                              <a:off x="0" y="0"/>
                              <a:ext cx="5878196" cy="918845"/>
                              <a:chOff x="0" y="0"/>
                              <a:chExt cx="6240348" cy="919070"/>
                            </a:xfrm>
                          </wpg:grpSpPr>
                          <wpg:grpSp>
                            <wpg:cNvPr id="1608692001" name="مجموعة 49"/>
                            <wpg:cNvGrpSpPr/>
                            <wpg:grpSpPr>
                              <a:xfrm>
                                <a:off x="0" y="169208"/>
                                <a:ext cx="5433072" cy="580613"/>
                                <a:chOff x="0" y="169208"/>
                                <a:chExt cx="5433072" cy="580613"/>
                              </a:xfrm>
                            </wpg:grpSpPr>
                            <wps:wsp>
                              <wps:cNvPr id="160869200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00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00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005"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261CF8">
                                  <w:rPr>
                                    <w:rFonts w:eastAsia="Calibri" w:hAnsi="Adobe Arabic" w:cs="Adobe Arabic"/>
                                    <w:b/>
                                    <w:bCs/>
                                    <w:color w:val="FFFFFF"/>
                                    <w:kern w:val="24"/>
                                    <w:sz w:val="36"/>
                                    <w:szCs w:val="36"/>
                                    <w:rtl/>
                                    <w:lang w:bidi="ar-EG"/>
                                  </w:rPr>
                                  <w:t>منع الإرهاق المهني</w:t>
                                </w:r>
                                <w:r w:rsidRPr="00261CF8">
                                  <w:rPr>
                                    <w:rFonts w:eastAsia="Calibri" w:hAnsi="Adobe Arabic" w:cs="Adobe Arabic" w:hint="cs"/>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2006"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85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">
                <v:group id="مجموعة 47" o:spid="_x0000_s285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kTumnIAAAA&#10;4wAAAA8AAAAAAAAAAAAAAAAAqgIAAGRycy9kb3ducmV2LnhtbFBLBQYAAAAABAAEAPoAAACfAwAA&#10;AAA=&#10;">
                  <v:group id="مجموعة 48" o:spid="_x0000_s285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Lm2rczL&#10;AAAA4wAAAA8AAAAAAAAAAAAAAAAAqgIAAGRycy9kb3ducmV2LnhtbFBLBQYAAAAABAAEAPoAAACi&#10;AwAAAAA=&#10;">
                    <v:group id="مجموعة 49" o:spid="_x0000_s285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1voIV8oA&#10;AADjAAAADwAAAAAAAAAAAAAAAACqAgAAZHJzL2Rvd25yZXYueG1sUEsFBgAAAAAEAAQA+gAAAKED&#10;AAAAAA==&#10;">
                      <v:shape id="شكل حر 50" o:spid="_x0000_s285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7JI8cA&#10;AADjAAAADwAAAGRycy9kb3ducmV2LnhtbESPQYvCMBCF74L/IYzgTVMVi3aNIoIg4kGr4nVoZtti&#10;MylN1PrvjbCwx5n33jdvFqvWVOJJjSstKxgNIxDEmdUl5wou5+1gBsJ5ZI2VZVLwJgerZbezwETb&#10;F5/omfpcBAi7BBUU3teJlC4ryKAb2po4aL+2MejD2ORSN/gKcFPJcRTF0mDJ4UKBNW0Kyu7pwyiI&#10;99Pb8Zhtp6d0Nzk4MvqqrVeq32vXPyA8tf7f/Jfe6VA/jmbxPHDH8P0pLEAu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D+ySPHAAAA4w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85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0EGscA&#10;AADjAAAADwAAAGRycy9kb3ducmV2LnhtbESPQWvCQBCF74L/YRnBi9SNFoOmrlIUoUe1pecxO25C&#10;s7Npdo3x37uC4HHmvffNm+W6s5VoqfGlYwWTcQKCOHe6ZKPg53v3NgfhA7LGyjEpuJGH9arfW2Km&#10;3ZUP1B6DERHCPkMFRQh1JqXPC7Lox64mjtrZNRZDHBsjdYPXCLeVnCZJKi2WHC8UWNOmoPzveLEK&#10;8N/uf08uON+ejNmOZnU30jOlhoPu8wNEoC68zM/0l47102SeLiL3HR4/xQXI1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ctBBrHAAAA4wAAAA8AAAAAAAAAAAAAAAAAmAIAAGRy&#10;cy9kb3ducmV2LnhtbFBLBQYAAAAABAAEAPUAAACMAwAAAAA=&#10;" fillcolor="#a5a5a5 [2092]" stroked="f" strokeweight="1pt">
                        <v:stroke joinstyle="miter"/>
                      </v:roundrect>
                    </v:group>
                    <v:oval id="شكل بيضاوي 52" o:spid="_x0000_s285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jE2skA&#10;AADjAAAADwAAAGRycy9kb3ducmV2LnhtbESPQWvCQBCF7wX/wzIFb7rbIEFTVymKUMGCRtvzkB2T&#10;YHY2ZLcm/vtuodDjzHvvmzfL9WAbcafO1441vEwVCOLCmZpLDZfzbjIH4QOywcYxaXiQh/Vq9LTE&#10;zLieT3TPQykihH2GGqoQ2kxKX1Rk0U9dSxy1q+sshjh2pTQd9hFuG5kolUqLNccLFba0qai45d9W&#10;w/F2/Xx87Q/qo3R9nvZ2myTmrPX4eXh7BRFoCP/mv/S7ifVTNU8XkTuD35/iAuTq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1jE2skAAADjAAAADwAAAAAAAAAAAAAAAACYAgAA&#10;ZHJzL2Rvd25yZXYueG1sUEsFBgAAAAAEAAQA9QAAAI4DAAAAAA==&#10;" filled="f" strokecolor="#168489" strokeweight="1pt">
                      <v:stroke joinstyle="miter"/>
                    </v:oval>
                  </v:group>
                  <v:shape id="مربع نص 41" o:spid="_x0000_s2857"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InJcgA&#10;AADjAAAADwAAAGRycy9kb3ducmV2LnhtbESPQWvDMAyF74P+B6PBbqvdQUOb1S2l26CHXdamdxFr&#10;cVgsh1hr0n8/DwY7Su+9T0+b3RQ6daUhtZEtLOYGFHEdXcuNher89rgClQTZYReZLNwowW47u9tg&#10;6eLIH3Q9SaMyhFOJFrxIX2qdak8B0zz2xFn7jENAyePQaDfgmOGh00/GFDpgy/mCx54Onuqv03ew&#10;IOL2i1v1GtLxMr2/jN7US6ysfbif9s+ghCb5N/+ljy7XL8yqWGfuEn5/ygvQ2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iYiclyAAAAOMAAAAPAAAAAAAAAAAAAAAAAJgCAABk&#10;cnMvZG93bnJldi54bWxQSwUGAAAAAAQABAD1AAAAjQ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261CF8">
                            <w:rPr>
                              <w:rFonts w:eastAsia="Calibri" w:hAnsi="Adobe Arabic" w:cs="Adobe Arabic"/>
                              <w:b/>
                              <w:bCs/>
                              <w:color w:val="FFFFFF"/>
                              <w:kern w:val="24"/>
                              <w:sz w:val="36"/>
                              <w:szCs w:val="36"/>
                              <w:rtl/>
                              <w:lang w:bidi="ar-EG"/>
                            </w:rPr>
                            <w:t>منع الإرهاق المهني</w:t>
                          </w:r>
                          <w:r w:rsidRPr="00261CF8">
                            <w:rPr>
                              <w:rFonts w:eastAsia="Calibri" w:hAnsi="Adobe Arabic" w:cs="Adobe Arabic" w:hint="cs"/>
                              <w:b/>
                              <w:bCs/>
                              <w:color w:val="FFFFFF"/>
                              <w:kern w:val="24"/>
                              <w:sz w:val="36"/>
                              <w:szCs w:val="36"/>
                              <w:rtl/>
                              <w:lang w:bidi="ar-EG"/>
                            </w:rPr>
                            <w:t>:</w:t>
                          </w:r>
                        </w:p>
                      </w:txbxContent>
                    </v:textbox>
                  </v:shape>
                </v:group>
                <v:shape id="صورة 54" o:spid="_x0000_s2858"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VZ/DyywAAAOMAAAAPAAAAAAAA&#10;AAAAAAAAAJ8CAABkcnMvZG93bnJldi54bWxQSwUGAAAAAAQABAD3AAAAlwMAAAAA&#10;">
                  <v:imagedata r:id="rId74" o:title=""/>
                  <v:path arrowok="t"/>
                </v:shape>
                <w10:wrap anchorx="page"/>
                <w10:anchorlock/>
              </v:group>
            </w:pict>
          </mc:Fallback>
        </mc:AlternateContent>
      </w:r>
      <w:r w:rsidR="007C6591">
        <w:rPr>
          <w:rFonts w:hint="cs"/>
          <w:rtl/>
        </w:rPr>
        <w:t xml:space="preserve"> </w:t>
      </w:r>
      <w:r w:rsidR="007C6591" w:rsidRPr="00DD2A38">
        <w:rPr>
          <w:rtl/>
        </w:rPr>
        <w:t xml:space="preserve">التداخل المستمر بين العمل والحياة الشخصية يزيد من خطر الإرهاق، مما يؤثر على الأداء المهني والجودة الحياتية.  </w:t>
      </w:r>
    </w:p>
    <w:p w:rsidR="007C6591" w:rsidRDefault="007C6591" w:rsidP="00084372">
      <w:pPr>
        <w:rPr>
          <w:b/>
          <w:bCs/>
          <w:color w:val="168489"/>
        </w:rPr>
      </w:pPr>
      <w:r w:rsidRPr="00261CF8">
        <w:rPr>
          <w:b/>
          <w:bCs/>
          <w:color w:val="168489"/>
          <w:rtl/>
        </w:rPr>
        <w:t>كيفية وضع حدود فعّالة بين العمل والحياة الشخصية</w:t>
      </w:r>
    </w:p>
    <w:p w:rsidR="00261CF8" w:rsidRPr="00261CF8" w:rsidRDefault="00261CF8" w:rsidP="00261CF8">
      <w:pPr>
        <w:rPr>
          <w:b/>
          <w:bCs/>
          <w:color w:val="168489"/>
          <w:rtl/>
        </w:rPr>
      </w:pPr>
      <w:r w:rsidRPr="00261CF8">
        <w:rPr>
          <w:b/>
          <w:bCs/>
          <w:noProof/>
          <w:color w:val="168489"/>
        </w:rPr>
        <mc:AlternateContent>
          <mc:Choice Requires="wpg">
            <w:drawing>
              <wp:inline distT="0" distB="0" distL="0" distR="0" wp14:anchorId="5534FFDD" wp14:editId="3EDA9E76">
                <wp:extent cx="5746349" cy="2939771"/>
                <wp:effectExtent l="0" t="0" r="26035" b="13335"/>
                <wp:docPr id="1608692854" name="Group 1"/>
                <wp:cNvGraphicFramePr/>
                <a:graphic xmlns:a="http://schemas.openxmlformats.org/drawingml/2006/main">
                  <a:graphicData uri="http://schemas.microsoft.com/office/word/2010/wordprocessingGroup">
                    <wpg:wgp>
                      <wpg:cNvGrpSpPr/>
                      <wpg:grpSpPr>
                        <a:xfrm>
                          <a:off x="0" y="0"/>
                          <a:ext cx="5746349" cy="2939771"/>
                          <a:chOff x="0" y="0"/>
                          <a:chExt cx="5746349" cy="2939771"/>
                        </a:xfrm>
                      </wpg:grpSpPr>
                      <wpg:grpSp>
                        <wpg:cNvPr id="1608692855" name="Group 1608692855"/>
                        <wpg:cNvGrpSpPr/>
                        <wpg:grpSpPr>
                          <a:xfrm>
                            <a:off x="0" y="1549236"/>
                            <a:ext cx="1390536" cy="1390535"/>
                            <a:chOff x="0" y="1549236"/>
                            <a:chExt cx="1722784" cy="1722784"/>
                          </a:xfrm>
                        </wpg:grpSpPr>
                        <wps:wsp>
                          <wps:cNvPr id="1608692856" name="Oval 1608692856"/>
                          <wps:cNvSpPr/>
                          <wps:spPr>
                            <a:xfrm>
                              <a:off x="0" y="1549236"/>
                              <a:ext cx="1722784" cy="1722784"/>
                            </a:xfrm>
                            <a:prstGeom prst="ellipse">
                              <a:avLst/>
                            </a:prstGeom>
                            <a:noFill/>
                            <a:ln>
                              <a:solidFill>
                                <a:srgbClr val="A0C9CA"/>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857" name="Oval 1608692857"/>
                          <wps:cNvSpPr/>
                          <wps:spPr>
                            <a:xfrm>
                              <a:off x="92766" y="1642002"/>
                              <a:ext cx="1537252" cy="1537252"/>
                            </a:xfrm>
                            <a:prstGeom prst="ellipse">
                              <a:avLst/>
                            </a:prstGeom>
                            <a:solidFill>
                              <a:srgbClr val="A0C9CA"/>
                            </a:solid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858" name="Oval 1608692858"/>
                          <wps:cNvSpPr/>
                          <wps:spPr>
                            <a:xfrm>
                              <a:off x="172553" y="1721789"/>
                              <a:ext cx="1377676" cy="1377675"/>
                            </a:xfrm>
                            <a:prstGeom prst="ellipse">
                              <a:avLst/>
                            </a:prstGeom>
                            <a:solidFill>
                              <a:schemeClr val="bg1"/>
                            </a:solid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859" name="TextBox 5162"/>
                          <wps:cNvSpPr txBox="1">
                            <a:spLocks noChangeArrowheads="1"/>
                          </wps:cNvSpPr>
                          <wps:spPr bwMode="auto">
                            <a:xfrm flipV="1">
                              <a:off x="298739" y="1632203"/>
                              <a:ext cx="1010694" cy="1234444"/>
                            </a:xfrm>
                            <a:prstGeom prst="rect">
                              <a:avLst/>
                            </a:prstGeom>
                          </wps:spPr>
                          <wps:txbx>
                            <w:txbxContent>
                              <w:p w:rsidR="005345A8" w:rsidRPr="00261CF8" w:rsidRDefault="005345A8" w:rsidP="00261CF8">
                                <w:pPr>
                                  <w:jc w:val="center"/>
                                  <w:rPr>
                                    <w:rFonts w:ascii="Adobe Arabic" w:hAnsi="Adobe Arabic" w:cs="Adobe Arabic"/>
                                    <w:b/>
                                    <w:bCs/>
                                    <w:color w:val="000000"/>
                                    <w:kern w:val="24"/>
                                    <w:sz w:val="32"/>
                                    <w:szCs w:val="32"/>
                                    <w:lang w:bidi="ar-SY"/>
                                  </w:rPr>
                                </w:pPr>
                                <w:r w:rsidRPr="00261CF8">
                                  <w:rPr>
                                    <w:rFonts w:ascii="Adobe Arabic" w:hAnsi="Adobe Arabic" w:cs="Adobe Arabic"/>
                                    <w:b/>
                                    <w:bCs/>
                                    <w:color w:val="000000"/>
                                    <w:kern w:val="24"/>
                                    <w:sz w:val="32"/>
                                    <w:szCs w:val="32"/>
                                    <w:rtl/>
                                    <w:lang w:bidi="ar-SY"/>
                                  </w:rPr>
                                  <w:t>الاستفادة من الإجازات</w:t>
                                </w:r>
                              </w:p>
                            </w:txbxContent>
                          </wps:txbx>
                          <wps:bodyPr rot="0" vert="horz" wrap="square" lIns="0" tIns="45720" rIns="0" bIns="45720" anchor="b" anchorCtr="0" upright="1">
                            <a:noAutofit/>
                          </wps:bodyPr>
                        </wps:wsp>
                      </wpg:grpSp>
                      <wpg:grpSp>
                        <wpg:cNvPr id="1608692860" name="Group 1608692860"/>
                        <wpg:cNvGrpSpPr/>
                        <wpg:grpSpPr>
                          <a:xfrm>
                            <a:off x="1465411" y="1549236"/>
                            <a:ext cx="4280938" cy="1390535"/>
                            <a:chOff x="1465411" y="1549236"/>
                            <a:chExt cx="3418467" cy="1110387"/>
                          </a:xfrm>
                        </wpg:grpSpPr>
                        <wpg:grpSp>
                          <wpg:cNvPr id="1608692861" name="Group 1608692861"/>
                          <wpg:cNvGrpSpPr/>
                          <wpg:grpSpPr>
                            <a:xfrm>
                              <a:off x="1465411" y="1549236"/>
                              <a:ext cx="1110388" cy="1110387"/>
                              <a:chOff x="1465411" y="1549236"/>
                              <a:chExt cx="1722784" cy="1722784"/>
                            </a:xfrm>
                          </wpg:grpSpPr>
                          <wps:wsp>
                            <wps:cNvPr id="1608692862" name="Oval 1608692862"/>
                            <wps:cNvSpPr/>
                            <wps:spPr>
                              <a:xfrm>
                                <a:off x="1465411" y="1549236"/>
                                <a:ext cx="1722784" cy="1722784"/>
                              </a:xfrm>
                              <a:prstGeom prst="ellipse">
                                <a:avLst/>
                              </a:prstGeom>
                              <a:noFill/>
                              <a:ln>
                                <a:solidFill>
                                  <a:srgbClr val="FFD366"/>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863" name="Oval 1608692863"/>
                            <wps:cNvSpPr/>
                            <wps:spPr>
                              <a:xfrm>
                                <a:off x="1558177" y="1642002"/>
                                <a:ext cx="1537252" cy="1537252"/>
                              </a:xfrm>
                              <a:prstGeom prst="ellipse">
                                <a:avLst/>
                              </a:pr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864" name="Oval 1608692864"/>
                            <wps:cNvSpPr/>
                            <wps:spPr>
                              <a:xfrm>
                                <a:off x="1637965" y="1721790"/>
                                <a:ext cx="1377676" cy="1377676"/>
                              </a:xfrm>
                              <a:prstGeom prst="ellipse">
                                <a:avLst/>
                              </a:prstGeom>
                              <a:solidFill>
                                <a:schemeClr val="bg1"/>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865" name="TextBox 5158"/>
                            <wps:cNvSpPr txBox="1">
                              <a:spLocks noChangeArrowheads="1"/>
                            </wps:cNvSpPr>
                            <wps:spPr bwMode="auto">
                              <a:xfrm flipV="1">
                                <a:off x="1719940" y="1759983"/>
                                <a:ext cx="1166729" cy="1234444"/>
                              </a:xfrm>
                              <a:prstGeom prst="rect">
                                <a:avLst/>
                              </a:prstGeom>
                            </wps:spPr>
                            <wps:txbx>
                              <w:txbxContent>
                                <w:p w:rsidR="005345A8" w:rsidRDefault="005345A8" w:rsidP="00261CF8">
                                  <w:pPr>
                                    <w:jc w:val="center"/>
                                    <w:rPr>
                                      <w:rFonts w:ascii="Adobe Arabic" w:hAnsi="Adobe Arabic" w:cs="Adobe Arabic"/>
                                      <w:b/>
                                      <w:bCs/>
                                      <w:color w:val="000000"/>
                                      <w:kern w:val="24"/>
                                      <w:sz w:val="32"/>
                                      <w:szCs w:val="32"/>
                                      <w:lang w:bidi="ar-SY"/>
                                    </w:rPr>
                                  </w:pPr>
                                  <w:r w:rsidRPr="00261CF8">
                                    <w:rPr>
                                      <w:rFonts w:ascii="Adobe Arabic" w:hAnsi="Adobe Arabic" w:cs="Adobe Arabic"/>
                                      <w:b/>
                                      <w:bCs/>
                                      <w:color w:val="000000"/>
                                      <w:kern w:val="24"/>
                                      <w:sz w:val="32"/>
                                      <w:szCs w:val="32"/>
                                      <w:rtl/>
                                      <w:lang w:bidi="ar-SY"/>
                                    </w:rPr>
                                    <w:t>تخصيص وقت للأنشطة الشخصية</w:t>
                                  </w:r>
                                </w:p>
                              </w:txbxContent>
                            </wps:txbx>
                            <wps:bodyPr rot="0" vert="horz" wrap="square" lIns="0" tIns="45720" rIns="0" bIns="45720" anchor="b" anchorCtr="0" upright="1">
                              <a:noAutofit/>
                            </wps:bodyPr>
                          </wps:wsp>
                        </wpg:grpSp>
                        <wpg:grpSp>
                          <wpg:cNvPr id="1608692866" name="Group 1608692866"/>
                          <wpg:cNvGrpSpPr/>
                          <wpg:grpSpPr>
                            <a:xfrm>
                              <a:off x="2616305" y="1549236"/>
                              <a:ext cx="1110388" cy="1110387"/>
                              <a:chOff x="2616305" y="1549236"/>
                              <a:chExt cx="1722784" cy="1722784"/>
                            </a:xfrm>
                          </wpg:grpSpPr>
                          <wps:wsp>
                            <wps:cNvPr id="1608692867" name="Oval 1608692867"/>
                            <wps:cNvSpPr/>
                            <wps:spPr>
                              <a:xfrm>
                                <a:off x="2616305" y="1549236"/>
                                <a:ext cx="1722784" cy="1722784"/>
                              </a:xfrm>
                              <a:prstGeom prst="ellipse">
                                <a:avLst/>
                              </a:prstGeom>
                              <a:noFill/>
                              <a:ln>
                                <a:solidFill>
                                  <a:srgbClr val="BFBFBF"/>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868" name="Oval 1608692868"/>
                            <wps:cNvSpPr/>
                            <wps:spPr>
                              <a:xfrm>
                                <a:off x="2709071" y="1642002"/>
                                <a:ext cx="1537252" cy="1537252"/>
                              </a:xfrm>
                              <a:prstGeom prst="ellipse">
                                <a:avLst/>
                              </a:pr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869" name="Oval 1608692869"/>
                            <wps:cNvSpPr/>
                            <wps:spPr>
                              <a:xfrm>
                                <a:off x="2788859" y="1721790"/>
                                <a:ext cx="1377676" cy="1377676"/>
                              </a:xfrm>
                              <a:prstGeom prst="ellipse">
                                <a:avLst/>
                              </a:prstGeom>
                              <a:solidFill>
                                <a:schemeClr val="bg1"/>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870" name="TextBox 5154"/>
                            <wps:cNvSpPr txBox="1">
                              <a:spLocks noChangeArrowheads="1"/>
                            </wps:cNvSpPr>
                            <wps:spPr bwMode="auto">
                              <a:xfrm flipV="1">
                                <a:off x="2870762" y="1759967"/>
                                <a:ext cx="1190840" cy="1234444"/>
                              </a:xfrm>
                              <a:prstGeom prst="rect">
                                <a:avLst/>
                              </a:prstGeom>
                            </wps:spPr>
                            <wps:txbx>
                              <w:txbxContent>
                                <w:p w:rsidR="005345A8" w:rsidRDefault="005345A8" w:rsidP="00261CF8">
                                  <w:pPr>
                                    <w:jc w:val="center"/>
                                    <w:rPr>
                                      <w:rFonts w:ascii="Adobe Arabic" w:hAnsi="Adobe Arabic" w:cs="Adobe Arabic"/>
                                      <w:b/>
                                      <w:bCs/>
                                      <w:color w:val="000000"/>
                                      <w:kern w:val="24"/>
                                      <w:sz w:val="32"/>
                                      <w:szCs w:val="32"/>
                                      <w:lang w:bidi="ar-SY"/>
                                    </w:rPr>
                                  </w:pPr>
                                  <w:r w:rsidRPr="00261CF8">
                                    <w:rPr>
                                      <w:rFonts w:ascii="Adobe Arabic" w:hAnsi="Adobe Arabic" w:cs="Adobe Arabic"/>
                                      <w:b/>
                                      <w:bCs/>
                                      <w:color w:val="000000"/>
                                      <w:kern w:val="24"/>
                                      <w:sz w:val="32"/>
                                      <w:szCs w:val="32"/>
                                      <w:rtl/>
                                      <w:lang w:bidi="ar-SY"/>
                                    </w:rPr>
                                    <w:t>وضع حدود للتواصل بعد ساعات العمل</w:t>
                                  </w:r>
                                </w:p>
                              </w:txbxContent>
                            </wps:txbx>
                            <wps:bodyPr rot="0" vert="horz" wrap="square" lIns="0" tIns="45720" rIns="0" bIns="45720" anchor="b" anchorCtr="0" upright="1">
                              <a:noAutofit/>
                            </wps:bodyPr>
                          </wps:wsp>
                        </wpg:grpSp>
                        <wpg:grpSp>
                          <wpg:cNvPr id="1608692871" name="Group 1608692871"/>
                          <wpg:cNvGrpSpPr/>
                          <wpg:grpSpPr>
                            <a:xfrm>
                              <a:off x="3773490" y="1549236"/>
                              <a:ext cx="1110388" cy="1110387"/>
                              <a:chOff x="3773490" y="1549236"/>
                              <a:chExt cx="1722784" cy="1722784"/>
                            </a:xfrm>
                          </wpg:grpSpPr>
                          <wps:wsp>
                            <wps:cNvPr id="1608692872" name="Oval 1608692872"/>
                            <wps:cNvSpPr/>
                            <wps:spPr>
                              <a:xfrm>
                                <a:off x="3773490" y="1549236"/>
                                <a:ext cx="1722784" cy="1722784"/>
                              </a:xfrm>
                              <a:prstGeom prst="ellipse">
                                <a:avLst/>
                              </a:prstGeom>
                              <a:noFill/>
                              <a:ln>
                                <a:solidFill>
                                  <a:srgbClr val="168489"/>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873" name="Oval 1608692873"/>
                            <wps:cNvSpPr/>
                            <wps:spPr>
                              <a:xfrm>
                                <a:off x="3866256" y="1642002"/>
                                <a:ext cx="1537252" cy="1537252"/>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874" name="Oval 1608692874"/>
                            <wps:cNvSpPr/>
                            <wps:spPr>
                              <a:xfrm>
                                <a:off x="3946044" y="1721790"/>
                                <a:ext cx="1377676" cy="1377676"/>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875" name="TextBox 5150"/>
                            <wps:cNvSpPr txBox="1">
                              <a:spLocks noChangeArrowheads="1"/>
                            </wps:cNvSpPr>
                            <wps:spPr bwMode="auto">
                              <a:xfrm flipV="1">
                                <a:off x="3866034" y="1839747"/>
                                <a:ext cx="1537252" cy="1026893"/>
                              </a:xfrm>
                              <a:prstGeom prst="rect">
                                <a:avLst/>
                              </a:prstGeom>
                            </wps:spPr>
                            <wps:txbx>
                              <w:txbxContent>
                                <w:p w:rsidR="005345A8" w:rsidRPr="00261CF8" w:rsidRDefault="005345A8" w:rsidP="00261CF8">
                                  <w:pPr>
                                    <w:jc w:val="center"/>
                                    <w:rPr>
                                      <w:rFonts w:ascii="Adobe Arabic" w:hAnsi="Adobe Arabic" w:cs="Adobe Arabic"/>
                                      <w:b/>
                                      <w:bCs/>
                                      <w:color w:val="000000"/>
                                      <w:kern w:val="24"/>
                                      <w:sz w:val="32"/>
                                      <w:szCs w:val="32"/>
                                      <w:lang w:bidi="ar-SY"/>
                                    </w:rPr>
                                  </w:pPr>
                                  <w:r w:rsidRPr="00261CF8">
                                    <w:rPr>
                                      <w:rFonts w:ascii="Adobe Arabic" w:hAnsi="Adobe Arabic" w:cs="Adobe Arabic"/>
                                      <w:b/>
                                      <w:bCs/>
                                      <w:color w:val="000000"/>
                                      <w:kern w:val="24"/>
                                      <w:sz w:val="32"/>
                                      <w:szCs w:val="32"/>
                                      <w:rtl/>
                                      <w:lang w:bidi="ar-SY"/>
                                    </w:rPr>
                                    <w:t>الالتزام بأوقات الاستراحة</w:t>
                                  </w:r>
                                </w:p>
                              </w:txbxContent>
                            </wps:txbx>
                            <wps:bodyPr rot="0" vert="horz" wrap="square" lIns="0" tIns="45720" rIns="0" bIns="45720" anchor="b" anchorCtr="0" upright="1">
                              <a:noAutofit/>
                            </wps:bodyPr>
                          </wps:wsp>
                        </wpg:grpSp>
                      </wpg:grpSp>
                      <wpg:grpSp>
                        <wpg:cNvPr id="1608692876" name="Group 1608692876"/>
                        <wpg:cNvGrpSpPr/>
                        <wpg:grpSpPr>
                          <a:xfrm>
                            <a:off x="0" y="0"/>
                            <a:ext cx="5746349" cy="1411217"/>
                            <a:chOff x="0" y="0"/>
                            <a:chExt cx="5746349" cy="1411217"/>
                          </a:xfrm>
                        </wpg:grpSpPr>
                        <wpg:grpSp>
                          <wpg:cNvPr id="1608692877" name="Group 1608692877"/>
                          <wpg:cNvGrpSpPr/>
                          <wpg:grpSpPr>
                            <a:xfrm>
                              <a:off x="0" y="0"/>
                              <a:ext cx="1390536" cy="1390535"/>
                              <a:chOff x="0" y="0"/>
                              <a:chExt cx="1722784" cy="1722784"/>
                            </a:xfrm>
                          </wpg:grpSpPr>
                          <wps:wsp>
                            <wps:cNvPr id="1608692878" name="Oval 1608692878"/>
                            <wps:cNvSpPr/>
                            <wps:spPr>
                              <a:xfrm>
                                <a:off x="0" y="0"/>
                                <a:ext cx="1722784" cy="1722784"/>
                              </a:xfrm>
                              <a:prstGeom prst="ellipse">
                                <a:avLst/>
                              </a:prstGeom>
                              <a:noFill/>
                              <a:ln>
                                <a:solidFill>
                                  <a:srgbClr val="A0C9CA"/>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879" name="Oval 1608692879"/>
                            <wps:cNvSpPr/>
                            <wps:spPr>
                              <a:xfrm>
                                <a:off x="92766" y="92766"/>
                                <a:ext cx="1537252" cy="1537252"/>
                              </a:xfrm>
                              <a:prstGeom prst="ellipse">
                                <a:avLst/>
                              </a:prstGeom>
                              <a:solidFill>
                                <a:srgbClr val="A0C9CA"/>
                              </a:solid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880" name="Oval 1608692880"/>
                            <wps:cNvSpPr/>
                            <wps:spPr>
                              <a:xfrm>
                                <a:off x="172553" y="172553"/>
                                <a:ext cx="1377676" cy="1377675"/>
                              </a:xfrm>
                              <a:prstGeom prst="ellipse">
                                <a:avLst/>
                              </a:prstGeom>
                              <a:solidFill>
                                <a:schemeClr val="bg1"/>
                              </a:solid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881" name="TextBox 9237"/>
                            <wps:cNvSpPr txBox="1">
                              <a:spLocks noChangeArrowheads="1"/>
                            </wps:cNvSpPr>
                            <wps:spPr bwMode="auto">
                              <a:xfrm flipV="1">
                                <a:off x="416443" y="118401"/>
                                <a:ext cx="892992" cy="1234444"/>
                              </a:xfrm>
                              <a:prstGeom prst="rect">
                                <a:avLst/>
                              </a:prstGeom>
                            </wps:spPr>
                            <wps:txbx>
                              <w:txbxContent>
                                <w:p w:rsidR="005345A8" w:rsidRDefault="005345A8" w:rsidP="00261CF8">
                                  <w:pPr>
                                    <w:jc w:val="center"/>
                                    <w:rPr>
                                      <w:rFonts w:ascii="Adobe Arabic" w:hAnsi="Adobe Arabic" w:cs="Adobe Arabic"/>
                                      <w:b/>
                                      <w:bCs/>
                                      <w:color w:val="000000"/>
                                      <w:kern w:val="24"/>
                                      <w:sz w:val="32"/>
                                      <w:szCs w:val="32"/>
                                      <w:lang w:bidi="ar-SY"/>
                                    </w:rPr>
                                  </w:pPr>
                                  <w:r w:rsidRPr="00261CF8">
                                    <w:rPr>
                                      <w:rFonts w:ascii="Adobe Arabic" w:hAnsi="Adobe Arabic" w:cs="Adobe Arabic"/>
                                      <w:b/>
                                      <w:bCs/>
                                      <w:color w:val="000000"/>
                                      <w:kern w:val="24"/>
                                      <w:sz w:val="32"/>
                                      <w:szCs w:val="32"/>
                                      <w:rtl/>
                                      <w:lang w:bidi="ar-SY"/>
                                    </w:rPr>
                                    <w:t>تعلم قول "لا" بلطف</w:t>
                                  </w:r>
                                </w:p>
                              </w:txbxContent>
                            </wps:txbx>
                            <wps:bodyPr rot="0" vert="horz" wrap="square" lIns="0" tIns="45720" rIns="0" bIns="45720" anchor="b" anchorCtr="0" upright="1">
                              <a:noAutofit/>
                            </wps:bodyPr>
                          </wps:wsp>
                        </wpg:grpSp>
                        <wpg:grpSp>
                          <wpg:cNvPr id="1608692882" name="Group 1608692882"/>
                          <wpg:cNvGrpSpPr/>
                          <wpg:grpSpPr>
                            <a:xfrm>
                              <a:off x="1465411" y="20682"/>
                              <a:ext cx="4280938" cy="1390535"/>
                              <a:chOff x="1465411" y="20682"/>
                              <a:chExt cx="3418467" cy="1110387"/>
                            </a:xfrm>
                          </wpg:grpSpPr>
                          <wpg:grpSp>
                            <wpg:cNvPr id="1608692883" name="Group 1608692883"/>
                            <wpg:cNvGrpSpPr/>
                            <wpg:grpSpPr>
                              <a:xfrm>
                                <a:off x="1465411" y="20682"/>
                                <a:ext cx="1110388" cy="1110387"/>
                                <a:chOff x="1465411" y="20682"/>
                                <a:chExt cx="1722784" cy="1722784"/>
                              </a:xfrm>
                            </wpg:grpSpPr>
                            <wps:wsp>
                              <wps:cNvPr id="1608692884" name="Oval 1608692884"/>
                              <wps:cNvSpPr/>
                              <wps:spPr>
                                <a:xfrm>
                                  <a:off x="1465411" y="20682"/>
                                  <a:ext cx="1722784" cy="1722784"/>
                                </a:xfrm>
                                <a:prstGeom prst="ellipse">
                                  <a:avLst/>
                                </a:prstGeom>
                                <a:noFill/>
                                <a:ln>
                                  <a:solidFill>
                                    <a:srgbClr val="FFD366"/>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885" name="Oval 1608692885"/>
                              <wps:cNvSpPr/>
                              <wps:spPr>
                                <a:xfrm>
                                  <a:off x="1558177" y="113448"/>
                                  <a:ext cx="1537252" cy="1537252"/>
                                </a:xfrm>
                                <a:prstGeom prst="ellipse">
                                  <a:avLst/>
                                </a:pr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886" name="Oval 1608692886"/>
                              <wps:cNvSpPr/>
                              <wps:spPr>
                                <a:xfrm>
                                  <a:off x="1637965" y="193236"/>
                                  <a:ext cx="1377676" cy="1377676"/>
                                </a:xfrm>
                                <a:prstGeom prst="ellipse">
                                  <a:avLst/>
                                </a:prstGeom>
                                <a:solidFill>
                                  <a:schemeClr val="bg1"/>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887" name="TextBox 9233"/>
                              <wps:cNvSpPr txBox="1">
                                <a:spLocks noChangeArrowheads="1"/>
                              </wps:cNvSpPr>
                              <wps:spPr bwMode="auto">
                                <a:xfrm flipV="1">
                                  <a:off x="1675801" y="290493"/>
                                  <a:ext cx="1313856" cy="1234444"/>
                                </a:xfrm>
                                <a:prstGeom prst="rect">
                                  <a:avLst/>
                                </a:prstGeom>
                              </wps:spPr>
                              <wps:txbx>
                                <w:txbxContent>
                                  <w:p w:rsidR="005345A8" w:rsidRDefault="005345A8" w:rsidP="00261CF8">
                                    <w:pPr>
                                      <w:bidi w:val="0"/>
                                      <w:jc w:val="center"/>
                                      <w:rPr>
                                        <w:rFonts w:ascii="Adobe Arabic" w:hAnsi="Adobe Arabic" w:cs="Adobe Arabic"/>
                                        <w:b/>
                                        <w:bCs/>
                                        <w:color w:val="000000"/>
                                        <w:kern w:val="24"/>
                                        <w:sz w:val="32"/>
                                        <w:szCs w:val="32"/>
                                        <w:lang w:bidi="ar-SY"/>
                                      </w:rPr>
                                    </w:pPr>
                                    <w:r w:rsidRPr="00261CF8">
                                      <w:rPr>
                                        <w:rFonts w:ascii="Adobe Arabic" w:hAnsi="Adobe Arabic" w:cs="Adobe Arabic"/>
                                        <w:b/>
                                        <w:bCs/>
                                        <w:color w:val="000000"/>
                                        <w:kern w:val="24"/>
                                        <w:sz w:val="32"/>
                                        <w:szCs w:val="32"/>
                                        <w:rtl/>
                                        <w:lang w:bidi="ar-SY"/>
                                      </w:rPr>
                                      <w:t>فصل الأجهزة التقنية بين العمل والحياة الشخصية</w:t>
                                    </w:r>
                                  </w:p>
                                </w:txbxContent>
                              </wps:txbx>
                              <wps:bodyPr rot="0" vert="horz" wrap="square" lIns="0" tIns="45720" rIns="0" bIns="45720" anchor="b" anchorCtr="0" upright="1">
                                <a:noAutofit/>
                              </wps:bodyPr>
                            </wps:wsp>
                          </wpg:grpSp>
                          <wpg:grpSp>
                            <wpg:cNvPr id="1608692888" name="Group 1608692888"/>
                            <wpg:cNvGrpSpPr/>
                            <wpg:grpSpPr>
                              <a:xfrm>
                                <a:off x="2616305" y="20682"/>
                                <a:ext cx="1110388" cy="1110387"/>
                                <a:chOff x="2616305" y="20682"/>
                                <a:chExt cx="1722784" cy="1722784"/>
                              </a:xfrm>
                            </wpg:grpSpPr>
                            <wps:wsp>
                              <wps:cNvPr id="1608692889" name="Oval 1608692889"/>
                              <wps:cNvSpPr/>
                              <wps:spPr>
                                <a:xfrm>
                                  <a:off x="2616305" y="20682"/>
                                  <a:ext cx="1722784" cy="1722784"/>
                                </a:xfrm>
                                <a:prstGeom prst="ellipse">
                                  <a:avLst/>
                                </a:prstGeom>
                                <a:noFill/>
                                <a:ln>
                                  <a:solidFill>
                                    <a:srgbClr val="BFBFBF"/>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890" name="Oval 1608692890"/>
                              <wps:cNvSpPr/>
                              <wps:spPr>
                                <a:xfrm>
                                  <a:off x="2709071" y="113448"/>
                                  <a:ext cx="1537252" cy="1537252"/>
                                </a:xfrm>
                                <a:prstGeom prst="ellipse">
                                  <a:avLst/>
                                </a:pr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891" name="Oval 1608692891"/>
                              <wps:cNvSpPr/>
                              <wps:spPr>
                                <a:xfrm>
                                  <a:off x="2788859" y="193236"/>
                                  <a:ext cx="1377676" cy="1377676"/>
                                </a:xfrm>
                                <a:prstGeom prst="ellipse">
                                  <a:avLst/>
                                </a:prstGeom>
                                <a:solidFill>
                                  <a:schemeClr val="bg1"/>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892" name="TextBox 9229"/>
                              <wps:cNvSpPr txBox="1">
                                <a:spLocks noChangeArrowheads="1"/>
                              </wps:cNvSpPr>
                              <wps:spPr bwMode="auto">
                                <a:xfrm flipV="1">
                                  <a:off x="2914750" y="113462"/>
                                  <a:ext cx="1102714" cy="1234444"/>
                                </a:xfrm>
                                <a:prstGeom prst="rect">
                                  <a:avLst/>
                                </a:prstGeom>
                              </wps:spPr>
                              <wps:txbx>
                                <w:txbxContent>
                                  <w:p w:rsidR="005345A8" w:rsidRDefault="005345A8" w:rsidP="00261CF8">
                                    <w:pPr>
                                      <w:bidi w:val="0"/>
                                      <w:jc w:val="center"/>
                                      <w:rPr>
                                        <w:rFonts w:ascii="Adobe Arabic" w:hAnsi="Adobe Arabic" w:cs="Adobe Arabic"/>
                                        <w:b/>
                                        <w:bCs/>
                                        <w:color w:val="000000"/>
                                        <w:kern w:val="24"/>
                                        <w:sz w:val="32"/>
                                        <w:szCs w:val="32"/>
                                        <w:lang w:bidi="ar-SY"/>
                                      </w:rPr>
                                    </w:pPr>
                                    <w:r w:rsidRPr="00261CF8">
                                      <w:rPr>
                                        <w:rFonts w:ascii="Adobe Arabic" w:hAnsi="Adobe Arabic" w:cs="Adobe Arabic"/>
                                        <w:b/>
                                        <w:bCs/>
                                        <w:color w:val="000000"/>
                                        <w:kern w:val="24"/>
                                        <w:sz w:val="32"/>
                                        <w:szCs w:val="32"/>
                                        <w:rtl/>
                                        <w:lang w:bidi="ar-SY"/>
                                      </w:rPr>
                                      <w:t>إنشاء مساحة عمل مخصصة</w:t>
                                    </w:r>
                                  </w:p>
                                </w:txbxContent>
                              </wps:txbx>
                              <wps:bodyPr rot="0" vert="horz" wrap="square" lIns="0" tIns="45720" rIns="0" bIns="45720" anchor="b" anchorCtr="0" upright="1">
                                <a:noAutofit/>
                              </wps:bodyPr>
                            </wps:wsp>
                          </wpg:grpSp>
                          <wpg:grpSp>
                            <wpg:cNvPr id="1608692893" name="Group 1608692893"/>
                            <wpg:cNvGrpSpPr/>
                            <wpg:grpSpPr>
                              <a:xfrm>
                                <a:off x="3773490" y="20682"/>
                                <a:ext cx="1110388" cy="1110387"/>
                                <a:chOff x="3773490" y="20682"/>
                                <a:chExt cx="1722784" cy="1722784"/>
                              </a:xfrm>
                            </wpg:grpSpPr>
                            <wps:wsp>
                              <wps:cNvPr id="1608692894" name="Oval 1608692894"/>
                              <wps:cNvSpPr/>
                              <wps:spPr>
                                <a:xfrm>
                                  <a:off x="3773490" y="20682"/>
                                  <a:ext cx="1722784" cy="1722784"/>
                                </a:xfrm>
                                <a:prstGeom prst="ellipse">
                                  <a:avLst/>
                                </a:prstGeom>
                                <a:noFill/>
                                <a:ln>
                                  <a:solidFill>
                                    <a:srgbClr val="168489"/>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895" name="Oval 1608692895"/>
                              <wps:cNvSpPr/>
                              <wps:spPr>
                                <a:xfrm>
                                  <a:off x="3866256" y="113448"/>
                                  <a:ext cx="1537252" cy="1537252"/>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896" name="Oval 1608692896"/>
                              <wps:cNvSpPr/>
                              <wps:spPr>
                                <a:xfrm>
                                  <a:off x="3946044" y="193236"/>
                                  <a:ext cx="1377676" cy="1377676"/>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897" name="TextBox 9225"/>
                              <wps:cNvSpPr txBox="1">
                                <a:spLocks noChangeArrowheads="1"/>
                              </wps:cNvSpPr>
                              <wps:spPr bwMode="auto">
                                <a:xfrm flipV="1">
                                  <a:off x="3998448" y="206059"/>
                                  <a:ext cx="1293468" cy="1154653"/>
                                </a:xfrm>
                                <a:prstGeom prst="rect">
                                  <a:avLst/>
                                </a:prstGeom>
                              </wps:spPr>
                              <wps:txbx>
                                <w:txbxContent>
                                  <w:p w:rsidR="005345A8" w:rsidRDefault="005345A8" w:rsidP="00261CF8">
                                    <w:pPr>
                                      <w:bidi w:val="0"/>
                                      <w:jc w:val="center"/>
                                      <w:rPr>
                                        <w:rFonts w:ascii="Adobe Arabic" w:hAnsi="Adobe Arabic" w:cs="Adobe Arabic"/>
                                        <w:b/>
                                        <w:bCs/>
                                        <w:color w:val="000000"/>
                                        <w:kern w:val="24"/>
                                        <w:sz w:val="32"/>
                                        <w:szCs w:val="32"/>
                                        <w:lang w:bidi="ar-SY"/>
                                      </w:rPr>
                                    </w:pPr>
                                    <w:r w:rsidRPr="00261CF8">
                                      <w:rPr>
                                        <w:rFonts w:ascii="Adobe Arabic" w:hAnsi="Adobe Arabic" w:cs="Adobe Arabic"/>
                                        <w:b/>
                                        <w:bCs/>
                                        <w:color w:val="000000"/>
                                        <w:kern w:val="24"/>
                                        <w:sz w:val="32"/>
                                        <w:szCs w:val="32"/>
                                        <w:rtl/>
                                        <w:lang w:bidi="ar-SY"/>
                                      </w:rPr>
                                      <w:t>تحديد ساعات عمل واضحة</w:t>
                                    </w:r>
                                  </w:p>
                                </w:txbxContent>
                              </wps:txbx>
                              <wps:bodyPr rot="0" vert="horz" wrap="square" lIns="0" tIns="45720" rIns="0" bIns="45720" anchor="b" anchorCtr="0" upright="1">
                                <a:noAutofit/>
                              </wps:bodyPr>
                            </wps:wsp>
                          </wpg:grpSp>
                        </wpg:grpSp>
                      </wpg:grpSp>
                    </wpg:wgp>
                  </a:graphicData>
                </a:graphic>
              </wp:inline>
            </w:drawing>
          </mc:Choice>
          <mc:Fallback>
            <w:pict>
              <v:group id="_x0000_s2859" style="width:452.45pt;height:231.5pt;mso-position-horizontal-relative:char;mso-position-vertical-relative:line" coordsize="57463,29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">
                <v:group id="Group 1608692855" o:spid="_x0000_s2860" style="position:absolute;top:15492;width:13905;height:13905" coordorigin=",15492" coordsize="17227,172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MbHh6yQAA&#10;AOMAAAAPAAAAAAAAAAAAAAAAAKoCAABkcnMvZG93bnJldi54bWxQSwUGAAAAAAQABAD6AAAAoAMA&#10;AAAA&#10;">
                  <v:oval id="Oval 1608692856" o:spid="_x0000_s2861" style="position:absolute;top:15492;width:17227;height:172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DOvMcA&#10;AADjAAAADwAAAGRycy9kb3ducmV2LnhtbERPX2vCMBB/H/gdwgl7m4mFlVqNosLYXgbTTfDxaM62&#10;2lxKkmn37ZfBwMf7/b/FarCduJIPrWMN04kCQVw503Kt4evz5akAESKywc4xafihAKvl6GGBpXE3&#10;3tF1H2uRQjiUqKGJsS+lDFVDFsPE9cSJOzlvMabT19J4vKVw28lMqVxabDk1NNjTtqHqsv+2Gja0&#10;O9Kse1c+y6qPenpwr+35qPXjeFjPQUQa4l38734zaX6uinyWFc85/P2UAJ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BQzrzHAAAA4wAAAA8AAAAAAAAAAAAAAAAAmAIAAGRy&#10;cy9kb3ducmV2LnhtbFBLBQYAAAAABAAEAPUAAACMAwAAAAA=&#10;" filled="f" strokecolor="#a0c9ca" strokeweight="1pt">
                    <v:stroke dashstyle="1 1" joinstyle="miter"/>
                  </v:oval>
                  <v:oval id="Oval 1608692857" o:spid="_x0000_s2862" style="position:absolute;left:927;top:16420;width:15373;height:153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D90cgA&#10;AADjAAAADwAAAGRycy9kb3ducmV2LnhtbERPX0vDMBB/F/Ydwg18EZduYOy6ZcMpgiAozu39ltza&#10;suZSkrjVb28Ewcf7/b/lenCdOFOIrWcN00kBgth423KtYff5fFuCiAnZYueZNHxThPVqdLXEyvoL&#10;f9B5m2qRQzhWqKFJqa+kjKYhh3Hie+LMHX1wmPIZamkDXnK46+SsKJR02HJuaLCnx4bMafvlNMyH&#10;p9dNuTNv8sbwJqjpYf+uDlpfj4eHBYhEQ/oX/7lfbJ6vilLNZ+XdPfz+lAGQq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l4P3RyAAAAOMAAAAPAAAAAAAAAAAAAAAAAJgCAABk&#10;cnMvZG93bnJldi54bWxQSwUGAAAAAAQABAD1AAAAjQMAAAAA&#10;" fillcolor="#a0c9ca" strokecolor="#a0c9ca" strokeweight="1pt">
                    <v:stroke joinstyle="miter"/>
                  </v:oval>
                  <v:oval id="Oval 1608692858" o:spid="_x0000_s2863" style="position:absolute;left:1725;top:17217;width:13777;height:137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" fillcolor="white [3212]" strokecolor="#a0c9ca" strokeweight="1pt">
                    <v:stroke joinstyle="miter"/>
                  </v:oval>
                  <v:shape id="TextBox 5162" o:spid="_x0000_s2864" type="#_x0000_t202" style="position:absolute;left:2987;top:16322;width:10107;height:12344;flip:y;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" filled="f" stroked="f">
                    <v:textbox inset="0,,0">
                      <w:txbxContent>
                        <w:p w:rsidR="005345A8" w:rsidRPr="00261CF8" w:rsidRDefault="005345A8" w:rsidP="00261CF8">
                          <w:pPr>
                            <w:jc w:val="center"/>
                            <w:rPr>
                              <w:rFonts w:ascii="Adobe Arabic" w:hAnsi="Adobe Arabic" w:cs="Adobe Arabic"/>
                              <w:b/>
                              <w:bCs/>
                              <w:color w:val="000000"/>
                              <w:kern w:val="24"/>
                              <w:sz w:val="32"/>
                              <w:szCs w:val="32"/>
                              <w:lang w:bidi="ar-SY"/>
                            </w:rPr>
                          </w:pPr>
                          <w:r w:rsidRPr="00261CF8">
                            <w:rPr>
                              <w:rFonts w:ascii="Adobe Arabic" w:hAnsi="Adobe Arabic" w:cs="Adobe Arabic"/>
                              <w:b/>
                              <w:bCs/>
                              <w:color w:val="000000"/>
                              <w:kern w:val="24"/>
                              <w:sz w:val="32"/>
                              <w:szCs w:val="32"/>
                              <w:rtl/>
                              <w:lang w:bidi="ar-SY"/>
                            </w:rPr>
                            <w:t>الاستفادة من الإجازات</w:t>
                          </w:r>
                        </w:p>
                      </w:txbxContent>
                    </v:textbox>
                  </v:shape>
                </v:group>
                <v:group id="Group 1608692860" o:spid="_x0000_s2865" style="position:absolute;left:14654;top:15492;width:42809;height:13905" coordorigin="14654,15492" coordsize="34184,111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SdxFf&#10;zAAAAOMAAAAPAAAAAAAAAAAAAAAAAKoCAABkcnMvZG93bnJldi54bWxQSwUGAAAAAAQABAD6AAAA&#10;owMAAAAA&#10;">
                  <v:group id="Group 1608692861" o:spid="_x0000_s2866" style="position:absolute;left:14654;top:15492;width:11103;height:11104" coordorigin="14654,15492" coordsize="17227,172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07tMTIAAAA&#10;4wAAAA8AAAAAAAAAAAAAAAAAqgIAAGRycy9kb3ducmV2LnhtbFBLBQYAAAAABAAEAPoAAACfAwAA&#10;AAA=&#10;">
                    <v:oval id="Oval 1608692862" o:spid="_x0000_s2867" style="position:absolute;left:14654;top:15492;width:17227;height:172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YC3MgA&#10;AADjAAAADwAAAGRycy9kb3ducmV2LnhtbERPzWrCQBC+C32HZQpeSt2YQ0hTV5FCwYMUtFZ6HLLT&#10;JDQ7m+6uSerTu4Lgcb7/WaxG04qenG8sK5jPEhDEpdUNVwoOn+/POQgfkDW2lknBP3lYLR8mCyy0&#10;HXhH/T5UIoawL1BBHUJXSOnLmgz6me2II/djncEQT1dJ7XCI4aaVaZJk0mDDsaHGjt5qKn/3J6Ng&#10;/fS9PW/p7+sD003v58fj4M5GqenjuH4FEWgMd/HNvdFxfpbk2UuaZylcf4oAyOU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p9gLcyAAAAOMAAAAPAAAAAAAAAAAAAAAAAJgCAABk&#10;cnMvZG93bnJldi54bWxQSwUGAAAAAAQABAD1AAAAjQMAAAAA&#10;" filled="f" strokecolor="#ffd366" strokeweight="1pt">
                      <v:stroke dashstyle="1 1" joinstyle="miter"/>
                    </v:oval>
                    <v:oval id="Oval 1608692863" o:spid="_x0000_s2868" style="position:absolute;left:15581;top:16420;width:15373;height:153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VeqsgA&#10;AADjAAAADwAAAGRycy9kb3ducmV2LnhtbESPT4vCMBDF74LfIYzgTVMVurUaRZYVxIPgv/vQjG2x&#10;mZQm2rqffiMIe5x5b97vzXLdmUo8qXGlZQWTcQSCOLO65FzB5bwdJSCcR9ZYWSYFL3KwXvV7S0y1&#10;bflIz5PPRQhhl6KCwvs6ldJlBRl0Y1sTB+1mG4M+jE0udYNtCDeVnEZRLA2WHAgF1vRdUHY/PUyA&#10;2IO/nl1bIV0fP8fZr/sq95lSw0G3WYDw1Pl/8+d6p0P9OEri+TSJZ/D+KSxArv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u5V6qyAAAAOMAAAAPAAAAAAAAAAAAAAAAAJgCAABk&#10;cnMvZG93bnJldi54bWxQSwUGAAAAAAQABAD1AAAAjQMAAAAA&#10;" fillcolor="#ffd366" strokecolor="#ffd366" strokeweight="1pt">
                      <v:stroke joinstyle="miter"/>
                    </v:oval>
                    <v:oval id="Oval 1608692864" o:spid="_x0000_s2869" style="position:absolute;left:16379;top:17217;width:13777;height:137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uFLsYA&#10;AADjAAAADwAAAGRycy9kb3ducmV2LnhtbERPX2vCMBB/F/Ydwg32pok6a+2MMgYyX20FX8/m1pY1&#10;l67JtH77ZSD4eL//t94OthUX6n3jWMN0okAQl840XGk4FrtxCsIHZIOtY9JwIw/bzdNojZlxVz7Q&#10;JQ+ViCHsM9RQh9BlUvqyJot+4jriyH253mKIZ19J0+M1httWzpRKpMWGY0ONHX3UVH7nv1bDOc/n&#10;ao6Lky+mP67wn8tFs19q/fI8vL+BCDSEh/ju3ps4P1FpspqlySv8/xQBkJ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euFLsYAAADjAAAADwAAAAAAAAAAAAAAAACYAgAAZHJz&#10;L2Rvd25yZXYueG1sUEsFBgAAAAAEAAQA9QAAAIsDAAAAAA==&#10;" fillcolor="white [3212]" strokecolor="#ffd366" strokeweight="1pt">
                      <v:stroke joinstyle="miter"/>
                    </v:oval>
                    <v:shape id="TextBox 5158" o:spid="_x0000_s2870" type="#_x0000_t202" style="position:absolute;left:17199;top:17599;width:11667;height:12345;flip:y;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" filled="f" stroked="f">
                      <v:textbox inset="0,,0">
                        <w:txbxContent>
                          <w:p w:rsidR="005345A8" w:rsidRDefault="005345A8" w:rsidP="00261CF8">
                            <w:pPr>
                              <w:jc w:val="center"/>
                              <w:rPr>
                                <w:rFonts w:ascii="Adobe Arabic" w:hAnsi="Adobe Arabic" w:cs="Adobe Arabic"/>
                                <w:b/>
                                <w:bCs/>
                                <w:color w:val="000000"/>
                                <w:kern w:val="24"/>
                                <w:sz w:val="32"/>
                                <w:szCs w:val="32"/>
                                <w:lang w:bidi="ar-SY"/>
                              </w:rPr>
                            </w:pPr>
                            <w:r w:rsidRPr="00261CF8">
                              <w:rPr>
                                <w:rFonts w:ascii="Adobe Arabic" w:hAnsi="Adobe Arabic" w:cs="Adobe Arabic"/>
                                <w:b/>
                                <w:bCs/>
                                <w:color w:val="000000"/>
                                <w:kern w:val="24"/>
                                <w:sz w:val="32"/>
                                <w:szCs w:val="32"/>
                                <w:rtl/>
                                <w:lang w:bidi="ar-SY"/>
                              </w:rPr>
                              <w:t>تخصيص وقت للأنشطة الشخصية</w:t>
                            </w:r>
                          </w:p>
                        </w:txbxContent>
                      </v:textbox>
                    </v:shape>
                  </v:group>
                  <v:group id="Group 1608692866" o:spid="_x0000_s2871" style="position:absolute;left:26163;top:15492;width:11103;height:11104" coordorigin="26163,15492" coordsize="17227,172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y0iywyQAA&#10;AOMAAAAPAAAAAAAAAAAAAAAAAKoCAABkcnMvZG93bnJldi54bWxQSwUGAAAAAAQABAD6AAAAoAMA&#10;AAAA&#10;">
                    <v:oval id="Oval 1608692867" o:spid="_x0000_s2872" style="position:absolute;left:26163;top:15492;width:17227;height:172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WHGMkA&#10;AADjAAAADwAAAGRycy9kb3ducmV2LnhtbERPX2vCMBB/H/gdwgl7GZrqpOuqUWRjIBTcjMJej+Zs&#10;i82lNJl2334ZDPZ4v/+32gy2FVfqfeNYwWyagCAunWm4UnA6vk0yED4gG2wdk4Jv8rBZj+5WmBt3&#10;4wNddahEDGGfo4I6hC6X0pc1WfRT1xFH7ux6iyGefSVNj7cYbls5T5JUWmw4NtTY0UtN5UV/WQWL&#10;4mGhd4fzfvvxOtOPeig+34+FUvfjYbsEEWgI/+I/987E+WmSpc/zLH2C358iAHL9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JWHGMkAAADjAAAADwAAAAAAAAAAAAAAAACYAgAA&#10;ZHJzL2Rvd25yZXYueG1sUEsFBgAAAAAEAAQA9QAAAI4DAAAAAA==&#10;" filled="f" strokecolor="#bfbfbf" strokeweight="1pt">
                      <v:stroke dashstyle="1 1" joinstyle="miter"/>
                    </v:oval>
                    <v:oval id="Oval 1608692868" o:spid="_x0000_s2873" style="position:absolute;left:27090;top:16420;width:15373;height:153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DgTcgA&#10;AADjAAAADwAAAGRycy9kb3ducmV2LnhtbESPQUsDMRCF74L/IYzgzSYtuKxr0yIFpTexlnodknF3&#10;6WayJLG7/ffOQfA489689816O4dBXSjlPrKF5cKAInbR99xaOH6+PtSgckH2OEQmC1fKsN3c3qyx&#10;8XHiD7ocSqskhHODFrpSxkbr7DoKmBdxJBbtO6aARcbUap9wkvAw6JUxlQ7YszR0ONKuI3c+/AQL&#10;uzM6581XeN9f06Of+pN/W56svb+bX55BFZrLv/nveu8FvzJ19bSqK4GWn2QBevM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OgOBNyAAAAOMAAAAPAAAAAAAAAAAAAAAAAJgCAABk&#10;cnMvZG93bnJldi54bWxQSwUGAAAAAAQABAD1AAAAjQMAAAAA&#10;" fillcolor="#bfbfbf" strokecolor="#bfbfbf" strokeweight="1pt">
                      <v:stroke joinstyle="miter"/>
                    </v:oval>
                    <v:oval id="Oval 1608692869" o:spid="_x0000_s2874" style="position:absolute;left:27888;top:17217;width:13777;height:137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GGdsgA&#10;AADjAAAADwAAAGRycy9kb3ducmV2LnhtbERPwYrCMBC9C/5DGMGbpgqWthqlCAtePKwue55txrba&#10;TGqT1bpfbwRhD+8w8+a9N2+16U0jbtS52rKC2TQCQVxYXXOp4Ov4MUlAOI+ssbFMCh7kYLMeDlaY&#10;aXvnT7odfCmCCbsMFVTet5mUrqjIoJvaljhwJ9sZ9GHsSqk7vAdz08h5FMXSYM0hocKWthUVl8Ov&#10;URDTT55eF/jw3+fU/J243CdNrtR41OdLEJ56/3/8Vu90eD+OkjidB8CrU1iAXD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W4YZ2yAAAAOMAAAAPAAAAAAAAAAAAAAAAAJgCAABk&#10;cnMvZG93bnJldi54bWxQSwUGAAAAAAQABAD1AAAAjQMAAAAA&#10;" fillcolor="white [3212]" strokecolor="#bfbfbf" strokeweight="1pt">
                      <v:stroke joinstyle="miter"/>
                    </v:oval>
                    <v:shape id="TextBox 5154" o:spid="_x0000_s2875" type="#_x0000_t202" style="position:absolute;left:28707;top:17599;width:11909;height:12345;flip:y;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W26cwA&#10;AADjAAAADwAAAGRycy9kb3ducmV2LnhtbESPQUvDQBCF70L/wzKCN7uxSBpjt6UGBCm2YPWgtyE7&#10;zQazsyG7trG/vnMQPM7Me++bt1iNvlNHGmIb2MDdNANFXAfbcmPg4/35tgAVE7LFLjAZ+KUIq+Xk&#10;aoGlDSd+o+M+NUpCOJZowKXUl1rH2pHHOA09sdwOYfCYZBwabQc8Sbjv9CzLcu2xZSE47KlyVH/v&#10;f7xw/Xlz/3Vw1fzsPzfVTqfXp3ZrzM31uH4ElWhM/+I/94uV9/OsyB9mxVxaSCdZgF5e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7hW26cwAAADjAAAADwAAAAAAAAAAAAAAAACY&#10;AgAAZHJzL2Rvd25yZXYueG1sUEsFBgAAAAAEAAQA9QAAAJEDAAAAAA==&#10;" filled="f" stroked="f">
                      <v:textbox inset="0,,0">
                        <w:txbxContent>
                          <w:p w:rsidR="005345A8" w:rsidRDefault="005345A8" w:rsidP="00261CF8">
                            <w:pPr>
                              <w:jc w:val="center"/>
                              <w:rPr>
                                <w:rFonts w:ascii="Adobe Arabic" w:hAnsi="Adobe Arabic" w:cs="Adobe Arabic"/>
                                <w:b/>
                                <w:bCs/>
                                <w:color w:val="000000"/>
                                <w:kern w:val="24"/>
                                <w:sz w:val="32"/>
                                <w:szCs w:val="32"/>
                                <w:lang w:bidi="ar-SY"/>
                              </w:rPr>
                            </w:pPr>
                            <w:r w:rsidRPr="00261CF8">
                              <w:rPr>
                                <w:rFonts w:ascii="Adobe Arabic" w:hAnsi="Adobe Arabic" w:cs="Adobe Arabic"/>
                                <w:b/>
                                <w:bCs/>
                                <w:color w:val="000000"/>
                                <w:kern w:val="24"/>
                                <w:sz w:val="32"/>
                                <w:szCs w:val="32"/>
                                <w:rtl/>
                                <w:lang w:bidi="ar-SY"/>
                              </w:rPr>
                              <w:t>وضع حدود للتواصل بعد ساعات العمل</w:t>
                            </w:r>
                          </w:p>
                        </w:txbxContent>
                      </v:textbox>
                    </v:shape>
                  </v:group>
                  <v:group id="Group 1608692871" o:spid="_x0000_s2876" style="position:absolute;left:37734;top:15492;width:11104;height:11104" coordorigin="37734,15492" coordsize="17227,172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jiIhnIAAAA&#10;4wAAAA8AAAAAAAAAAAAAAAAAqgIAAGRycy9kb3ducmV2LnhtbFBLBQYAAAAABAAEAPoAAACfAwAA&#10;AAA=&#10;">
                    <v:oval id="Oval 1608692872" o:spid="_x0000_s2877" style="position:absolute;left:37734;top:15492;width:17228;height:172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52McYA&#10;AADjAAAADwAAAGRycy9kb3ducmV2LnhtbERPX2vCMBB/F/wO4YS9adI+1K4apRsMOjaQdfsAR3O2&#10;xeZSmky7b78MBj7e7//tj7MdxJUm3zvWkGwUCOLGmZ5bDV+fL+schA/IBgfHpOGHPBwPy8UeC+Nu&#10;/EHXOrQihrAvUEMXwlhI6ZuOLPqNG4kjd3aTxRDPqZVmwlsMt4NMlcqkxZ5jQ4cjPXfUXOpvq8G8&#10;VWWC9WvSVKW6qO1pLt/xSeuH1VzuQASaw138765MnJ+pPHtM820Kfz9FAOTh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n52McYAAADjAAAADwAAAAAAAAAAAAAAAACYAgAAZHJz&#10;L2Rvd25yZXYueG1sUEsFBgAAAAAEAAQA9QAAAIsDAAAAAA==&#10;" filled="f" strokecolor="#168489" strokeweight="1pt">
                      <v:stroke dashstyle="1 1" joinstyle="miter"/>
                    </v:oval>
                    <v:oval id="Oval 1608692873" o:spid="_x0000_s2878" style="position:absolute;left:38662;top:16420;width:15373;height:153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1wWccA&#10;AADjAAAADwAAAGRycy9kb3ducmV2LnhtbERPvW7CMBDeK/EO1iGxFYegpiFgEEJCYujQAgPjER+J&#10;RXwOsYH07etKlTre93+LVW8b8aDOG8cKJuMEBHHptOFKwfGwfc1B+ICssXFMCr7Jw2o5eFlgod2T&#10;v+ixD5WIIewLVFCH0BZS+rImi37sWuLIXVxnMcSzq6Tu8BnDbSPTJMmkRcOxocaWNjWV1/3dKmgO&#10;nx+9d+ub0bvNybyd08zcU6VGw349BxGoD//iP/dOx/lZkmezNH+fwu9PEQC5/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NcFnHAAAA4wAAAA8AAAAAAAAAAAAAAAAAmAIAAGRy&#10;cy9kb3ducmV2LnhtbFBLBQYAAAAABAAEAPUAAACMAwAAAAA=&#10;" fillcolor="#168489" strokecolor="#168489" strokeweight="1pt">
                      <v:stroke joinstyle="miter"/>
                    </v:oval>
                    <v:oval id="Oval 1608692874" o:spid="_x0000_s2879" style="position:absolute;left:39460;top:17217;width:13777;height:137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0Qp8kA&#10;AADjAAAADwAAAGRycy9kb3ducmV2LnhtbERPS0vDQBC+C/6HZQRv7cagMU27LSJG6qEF+7hPs9Ns&#10;MDsbsmub+utdoeBxvvfMFoNtxYl63zhW8DBOQBBXTjdcK9hty1EOwgdkja1jUnAhD4v57c0MC+3O&#10;/EmnTahFDGFfoAITQldI6StDFv3YdcSRO7reYohnX0vd4zmG21amSZJJiw3HBoMdvRqqvjbfVkG1&#10;nyw/fsqmNE/79eFCqT6+v62Uur8bXqYgAg3hX3x1L3WcnyV5Nknz50f4+ykCIO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600Qp8kAAADjAAAADwAAAAAAAAAAAAAAAACYAgAA&#10;ZHJzL2Rvd25yZXYueG1sUEsFBgAAAAAEAAQA9QAAAI4DAAAAAA==&#10;" fillcolor="white [3212]" strokecolor="#168489" strokeweight="1pt">
                      <v:stroke joinstyle="miter"/>
                    </v:oval>
                    <v:shape id="TextBox 5150" o:spid="_x0000_s2880" type="#_x0000_t202" style="position:absolute;left:38660;top:18397;width:15372;height:10269;flip:y;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Vcc0A&#10;AADjAAAADwAAAGRycy9kb3ducmV2LnhtbESPQWvCQBCF74X+h2UK3uqmYmNMXUUDhSJVqPXQ3obs&#10;mA1mZ0N21dRf3y0UPM68N+97M1v0thFn6nztWMHTMAFBXDpdc6Vg//n6mIHwAVlj45gU/JCHxfz+&#10;boa5dhf+oPMuVCKGsM9RgQmhzaX0pSGLfuha4qgdXGcxxLGrpO7wEsNtI0dJkkqLNUeCwZYKQ+Vx&#10;d7KRa6/r8ffBFJOr/VoXWxneV/VGqcFDv3wBEagPN/P/9ZuO9dMkS6ejbPIMfz/FBcj5L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P5iFXHNAAAA4wAAAA8AAAAAAAAAAAAAAAAA&#10;mAIAAGRycy9kb3ducmV2LnhtbFBLBQYAAAAABAAEAPUAAACSAwAAAAA=&#10;" filled="f" stroked="f">
                      <v:textbox inset="0,,0">
                        <w:txbxContent>
                          <w:p w:rsidR="005345A8" w:rsidRPr="00261CF8" w:rsidRDefault="005345A8" w:rsidP="00261CF8">
                            <w:pPr>
                              <w:jc w:val="center"/>
                              <w:rPr>
                                <w:rFonts w:ascii="Adobe Arabic" w:hAnsi="Adobe Arabic" w:cs="Adobe Arabic"/>
                                <w:b/>
                                <w:bCs/>
                                <w:color w:val="000000"/>
                                <w:kern w:val="24"/>
                                <w:sz w:val="32"/>
                                <w:szCs w:val="32"/>
                                <w:lang w:bidi="ar-SY"/>
                              </w:rPr>
                            </w:pPr>
                            <w:r w:rsidRPr="00261CF8">
                              <w:rPr>
                                <w:rFonts w:ascii="Adobe Arabic" w:hAnsi="Adobe Arabic" w:cs="Adobe Arabic"/>
                                <w:b/>
                                <w:bCs/>
                                <w:color w:val="000000"/>
                                <w:kern w:val="24"/>
                                <w:sz w:val="32"/>
                                <w:szCs w:val="32"/>
                                <w:rtl/>
                                <w:lang w:bidi="ar-SY"/>
                              </w:rPr>
                              <w:t>الالتزام بأوقات الاستراحة</w:t>
                            </w:r>
                          </w:p>
                        </w:txbxContent>
                      </v:textbox>
                    </v:shape>
                  </v:group>
                </v:group>
                <v:group id="Group 1608692876" o:spid="_x0000_s2881" style="position:absolute;width:57463;height:14112" coordsize="57463,14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cLum3IAAAA&#10;4wAAAA8AAAAAAAAAAAAAAAAAqgIAAGRycy9kb3ducmV2LnhtbFBLBQYAAAAABAAEAPoAAACfAwAA&#10;AAA=&#10;">
                  <v:group id="Group 1608692877" o:spid="_x0000_s2882" style="position:absolute;width:13905;height:13905" coordsize="17227,172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YRx/2yQAA&#10;AOMAAAAPAAAAAAAAAAAAAAAAAKoCAABkcnMvZG93bnJldi54bWxQSwUGAAAAAAQABAD6AAAAoAMA&#10;AAAA&#10;">
                    <v:oval id="Oval 1608692878" o:spid="_x0000_s2883" style="position:absolute;width:17227;height:172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ajNcoA&#10;AADjAAAADwAAAGRycy9kb3ducmV2LnhtbESPQU/DMAyF70j8h8hI3FiyHkpXlk3bJAQXJDZA2tFq&#10;TFvWOFUStvLv8QGJo/2e3/u8XE9+UGeKqQ9sYT4zoIib4HpuLby/Pd5VoFJGdjgEJgs/lGC9ur5a&#10;Yu3Chfd0PuRWSQinGi10OY+11qnpyGOahZFYtM8QPWYZY6tdxIuE+0EXxpTaY8/S0OFIu46a0+Hb&#10;W9jS/kiL4cXEomhe2/lHeOq/jtbe3kybB1CZpvxv/rt+doJfmqpcFNW9QMtPsgC9+g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U2ozXKAAAA4wAAAA8AAAAAAAAAAAAAAAAAmAIA&#10;AGRycy9kb3ducmV2LnhtbFBLBQYAAAAABAAEAPUAAACPAwAAAAA=&#10;" filled="f" strokecolor="#a0c9ca" strokeweight="1pt">
                      <v:stroke dashstyle="1 1" joinstyle="miter"/>
                    </v:oval>
                    <v:oval id="Oval 1608692879" o:spid="_x0000_s2884" style="position:absolute;left:927;top:927;width:15373;height:153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aQWMcA&#10;AADjAAAADwAAAGRycy9kb3ducmV2LnhtbERPS0sDMRC+C/6HMIIXsdn2EHfXpsUqglCw9OF9moy7&#10;i5vJksR2/femIHic7z3z5eh6caIQO88appMCBLHxtuNGw2H/el+CiAnZYu+ZNPxQhOXi+mqOtfVn&#10;3tJplxqRQzjWqKFNaailjKYlh3HiB+LMffrgMOUzNNIGPOdw18tZUSjpsOPc0OJAzy2Zr92301CN&#10;L+tVeTDv8s7wKqjp8WOjjlrf3oxPjyASjelf/Od+s3m+KkpVzcqHCi4/ZQDk4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CGkFjHAAAA4wAAAA8AAAAAAAAAAAAAAAAAmAIAAGRy&#10;cy9kb3ducmV2LnhtbFBLBQYAAAAABAAEAPUAAACMAwAAAAA=&#10;" fillcolor="#a0c9ca" strokecolor="#a0c9ca" strokeweight="1pt">
                      <v:stroke joinstyle="miter"/>
                    </v:oval>
                    <v:oval id="Oval 1608692880" o:spid="_x0000_s2885" style="position:absolute;left:1725;top:1725;width:13777;height:137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ebswA&#10;AADjAAAADwAAAGRycy9kb3ducmV2LnhtbESPQUsDMRCF74L/IYzgzWZtZdmuTYtUhApCsfXibdhM&#10;d7fdTEIS2+2/dw6Cx5l58977FqvRDepMMfWeDTxOClDEjbc9twa+9m8PFaiUkS0OnsnAlRKslrc3&#10;C6ytv/AnnXe5VWLCqUYDXc6h1jo1HTlMEx+I5Xbw0WGWMbbaRryIuRv0tChK7bBnSegw0Lqj5rT7&#10;cQbew/A0m2399Rji60e/3h823/OtMfd348szqExj/hf/fW+s1C+LqpxPq0oohEkWoJe/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BTebswAAADjAAAADwAAAAAAAAAAAAAAAACY&#10;AgAAZHJzL2Rvd25yZXYueG1sUEsFBgAAAAAEAAQA9QAAAJEDAAAAAA==&#10;" fillcolor="white [3212]" strokecolor="#a0c9ca" strokeweight="1pt">
                      <v:stroke joinstyle="miter"/>
                    </v:oval>
                    <v:shape id="TextBox 9237" o:spid="_x0000_s2886" type="#_x0000_t202" style="position:absolute;left:4164;top:1184;width:8930;height:12344;flip:y;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xjVcwA&#10;AADjAAAADwAAAGRycy9kb3ducmV2LnhtbESPQWvCQBCF74X+h2UKvdWNImkaXUUDgogVantob0N2&#10;zAazsyG71eivdwsFjzPvzfveTOe9bcSJOl87VjAcJCCIS6drrhR8fa5eMhA+IGtsHJOCC3mYzx4f&#10;pphrd+YPOu1DJWII+xwVmBDaXEpfGrLoB64ljtrBdRZDHLtK6g7PMdw2cpQkqbRYcyQYbKkwVB73&#10;vzZy7XUz/jmY4vVqvzfFTobtsn5X6vmpX0xABOrD3fx/vdaxfppk6dsoy4bw91NcgJzd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tIxjVcwAAADjAAAADwAAAAAAAAAAAAAAAACY&#10;AgAAZHJzL2Rvd25yZXYueG1sUEsFBgAAAAAEAAQA9QAAAJEDAAAAAA==&#10;" filled="f" stroked="f">
                      <v:textbox inset="0,,0">
                        <w:txbxContent>
                          <w:p w:rsidR="005345A8" w:rsidRDefault="005345A8" w:rsidP="00261CF8">
                            <w:pPr>
                              <w:jc w:val="center"/>
                              <w:rPr>
                                <w:rFonts w:ascii="Adobe Arabic" w:hAnsi="Adobe Arabic" w:cs="Adobe Arabic"/>
                                <w:b/>
                                <w:bCs/>
                                <w:color w:val="000000"/>
                                <w:kern w:val="24"/>
                                <w:sz w:val="32"/>
                                <w:szCs w:val="32"/>
                                <w:lang w:bidi="ar-SY"/>
                              </w:rPr>
                            </w:pPr>
                            <w:r w:rsidRPr="00261CF8">
                              <w:rPr>
                                <w:rFonts w:ascii="Adobe Arabic" w:hAnsi="Adobe Arabic" w:cs="Adobe Arabic"/>
                                <w:b/>
                                <w:bCs/>
                                <w:color w:val="000000"/>
                                <w:kern w:val="24"/>
                                <w:sz w:val="32"/>
                                <w:szCs w:val="32"/>
                                <w:rtl/>
                                <w:lang w:bidi="ar-SY"/>
                              </w:rPr>
                              <w:t>تعلم قول "لا" بلطف</w:t>
                            </w:r>
                          </w:p>
                        </w:txbxContent>
                      </v:textbox>
                    </v:shape>
                  </v:group>
                  <v:group id="Group 1608692882" o:spid="_x0000_s2887" style="position:absolute;left:14654;top:206;width:42809;height:13906" coordorigin="14654,206" coordsize="34184,111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95cxJyQAA&#10;AOMAAAAPAAAAAAAAAAAAAAAAAKoCAABkcnMvZG93bnJldi54bWxQSwUGAAAAAAQABAD6AAAAoAMA&#10;AAAA&#10;">
                    <v:group id="Group 1608692883" o:spid="_x0000_s2888" style="position:absolute;left:14654;top:206;width:11103;height:11104" coordorigin="14654,206" coordsize="17227,172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KpadLIAAAA&#10;4wAAAA8AAAAAAAAAAAAAAAAAqgIAAGRycy9kb3ducmV2LnhtbFBLBQYAAAAABAAEAPoAAACfAwAA&#10;AAA=&#10;">
                      <v:oval id="Oval 1608692884" o:spid="_x0000_s2889" style="position:absolute;left:14654;top:206;width:17227;height:172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ZyckA&#10;AADjAAAADwAAAGRycy9kb3ducmV2LnhtbERPS0vDQBC+C/6HZQQvYjcNEmLstpRCoYci9GHwOGTH&#10;JJidjbtrEvvr3YLgcb73LFaT6cRAzreWFcxnCQjiyuqWawXn0/YxB+EDssbOMin4IQ+r5e3NAgtt&#10;Rz7QcAy1iCHsC1TQhNAXUvqqIYN+ZnviyH1YZzDE09VSOxxjuOlkmiSZNNhybGiwp01D1efx2yhY&#10;P7zvL3v6envFdDf4eVmO7mKUur+b1i8gAk3hX/zn3uk4P0vy7DnN8ye4/hQBkM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V/ZyckAAADjAAAADwAAAAAAAAAAAAAAAACYAgAA&#10;ZHJzL2Rvd25yZXYueG1sUEsFBgAAAAAEAAQA9QAAAI4DAAAAAA==&#10;" filled="f" strokecolor="#ffd366" strokeweight="1pt">
                        <v:stroke dashstyle="1 1" joinstyle="miter"/>
                      </v:oval>
                      <v:oval id="Oval 1608692885" o:spid="_x0000_s2890" style="position:absolute;left:15581;top:1134;width:15373;height:153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yFv8kA&#10;AADjAAAADwAAAGRycy9kb3ducmV2LnhtbESPT4vCMBDF7wt+hzCCtzVVsdZqFFlWWDws+O8+NGNb&#10;bCalibbupzfCgseZ9+b93izXnanEnRpXWlYwGkYgiDOrS84VnI7bzwSE88gaK8uk4EEO1qvexxJT&#10;bVve0/3gcxFC2KWooPC+TqV0WUEG3dDWxEG72MagD2OTS91gG8JNJcdRFEuDJQdCgTV9FZRdDzcT&#10;IPbXn4+urZDOt+/95M/Nyl2m1KDfbRYgPHX+bf6//tGhfhwl8XycJFN4/RQWIFd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kyFv8kAAADjAAAADwAAAAAAAAAAAAAAAACYAgAA&#10;ZHJzL2Rvd25yZXYueG1sUEsFBgAAAAAEAAQA9QAAAI4DAAAAAA==&#10;" fillcolor="#ffd366" strokecolor="#ffd366" strokeweight="1pt">
                        <v:stroke joinstyle="miter"/>
                      </v:oval>
                      <v:oval id="Oval 1608692886" o:spid="_x0000_s2891" style="position:absolute;left:16379;top:1932;width:13777;height:137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lYOMYA&#10;AADjAAAADwAAAGRycy9kb3ducmV2LnhtbERPX2vCMBB/F/Ydwgl706SKtesaZQzGfLUVfL01t7bY&#10;XLom0+7bL8Jgj/f7f8V+sr240ug7xxqSpQJBXDvTcaPhVL0tMhA+IBvsHZOGH/Kw3z3MCsyNu/GR&#10;rmVoRAxhn6OGNoQhl9LXLVn0SzcQR+7TjRZDPMdGmhFvMdz2cqVUKi12HBtaHOi1pfpSflsNH2W5&#10;VmvcnH2VfLnKv2833WGr9eN8enkGEWgK/+I/98HE+anK0qdVlqVw/ykCIH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nlYOMYAAADjAAAADwAAAAAAAAAAAAAAAACYAgAAZHJz&#10;L2Rvd25yZXYueG1sUEsFBgAAAAAEAAQA9QAAAIsDAAAAAA==&#10;" fillcolor="white [3212]" strokecolor="#ffd366" strokeweight="1pt">
                        <v:stroke joinstyle="miter"/>
                      </v:oval>
                      <v:shape id="TextBox 9233" o:spid="_x0000_s2892" type="#_x0000_t202" style="position:absolute;left:16758;top:2904;width:13138;height:12345;flip:y;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leuswA&#10;AADjAAAADwAAAGRycy9kb3ducmV2LnhtbESPQWvCQBCF74L/YRmhN90oJabRVWygUKQtqD20tyE7&#10;ZoPZ2ZDdauqvd4VCjzPvzfveLNe9bcSZOl87VjCdJCCIS6drrhR8Hl7GGQgfkDU2jknBL3lYr4aD&#10;JebaXXhH532oRAxhn6MCE0KbS+lLQxb9xLXEUTu6zmKIY1dJ3eElhttGzpIklRZrjgSDLRWGytP+&#10;x0auvW4fv4+mmF/t17b4kOHtuX5X6mHUbxYgAvXh3/x3/apj/TTJ0qdZls3h/lNcgFzd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VCleuswAAADjAAAADwAAAAAAAAAAAAAAAACY&#10;AgAAZHJzL2Rvd25yZXYueG1sUEsFBgAAAAAEAAQA9QAAAJEDAAAAAA==&#10;" filled="f" stroked="f">
                        <v:textbox inset="0,,0">
                          <w:txbxContent>
                            <w:p w:rsidR="005345A8" w:rsidRDefault="005345A8" w:rsidP="00261CF8">
                              <w:pPr>
                                <w:bidi w:val="0"/>
                                <w:jc w:val="center"/>
                                <w:rPr>
                                  <w:rFonts w:ascii="Adobe Arabic" w:hAnsi="Adobe Arabic" w:cs="Adobe Arabic"/>
                                  <w:b/>
                                  <w:bCs/>
                                  <w:color w:val="000000"/>
                                  <w:kern w:val="24"/>
                                  <w:sz w:val="32"/>
                                  <w:szCs w:val="32"/>
                                  <w:lang w:bidi="ar-SY"/>
                                </w:rPr>
                              </w:pPr>
                              <w:r w:rsidRPr="00261CF8">
                                <w:rPr>
                                  <w:rFonts w:ascii="Adobe Arabic" w:hAnsi="Adobe Arabic" w:cs="Adobe Arabic"/>
                                  <w:b/>
                                  <w:bCs/>
                                  <w:color w:val="000000"/>
                                  <w:kern w:val="24"/>
                                  <w:sz w:val="32"/>
                                  <w:szCs w:val="32"/>
                                  <w:rtl/>
                                  <w:lang w:bidi="ar-SY"/>
                                </w:rPr>
                                <w:t>فصل الأجهزة التقنية بين العمل والحياة الشخصية</w:t>
                              </w:r>
                            </w:p>
                          </w:txbxContent>
                        </v:textbox>
                      </v:shape>
                    </v:group>
                    <v:group id="Group 1608692888" o:spid="_x0000_s2893" style="position:absolute;left:26163;top:206;width:11103;height:11104" coordorigin="26163,206" coordsize="17227,172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cDfuj&#10;zAAAAOMAAAAPAAAAAAAAAAAAAAAAAKoCAABkcnMvZG93bnJldi54bWxQSwUGAAAAAAQABAD6AAAA&#10;owMAAAAA&#10;">
                      <v:oval id="Oval 1608692889" o:spid="_x0000_s2894" style="position:absolute;left:26163;top:206;width:17227;height:172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pQC8kA&#10;AADjAAAADwAAAGRycy9kb3ducmV2LnhtbERPX2vCMBB/H+w7hBvsZWiqk1KrUUQZCIWpcbDXoznb&#10;YnMpTabdt18Ggz3e7/8t14NtxY163zhWMBknIIhLZxquFHyc30YZCB+QDbaOScE3eVivHh+WmBt3&#10;5xPddKhEDGGfo4I6hC6X0pc1WfRj1xFH7uJ6iyGefSVNj/cYbls5TZJUWmw4NtTY0bam8qq/rIJZ&#10;8TLT+9PlfXPcTfSrHorPw7lQ6vlp2CxABBrCv/jPvTdxfppk6XyaZXP4/SkCIF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kpQC8kAAADjAAAADwAAAAAAAAAAAAAAAACYAgAA&#10;ZHJzL2Rvd25yZXYueG1sUEsFBgAAAAAEAAQA9QAAAI4DAAAAAA==&#10;" filled="f" strokecolor="#bfbfbf" strokeweight="1pt">
                        <v:stroke dashstyle="1 1" joinstyle="miter"/>
                      </v:oval>
                      <v:oval id="Oval 1608692890" o:spid="_x0000_s2895" style="position:absolute;left:27090;top:1134;width:15373;height:153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OcbMgA&#10;AADjAAAADwAAAGRycy9kb3ducmV2LnhtbESPQUsDMRCF74L/IYzgzSYtuGzXpkUKSm9ilXodknF3&#10;6WayJLG7/ffOQfA4M2/ee99mN4dBXSjlPrKF5cKAInbR99xa+Px4eahB5YLscYhMFq6UYbe9vdlg&#10;4+PE73Q5llaJCecGLXSljI3W2XUUMC/iSCy375gCFhlTq33CSczDoFfGVDpgz5LQ4Uj7jtz5+BMs&#10;7M/onDdf4e1wTY9+6k/+dXmy9v5ufn4CVWgu/+K/74OX+pWpq/WqXguFMMkC9PY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FI5xsyAAAAOMAAAAPAAAAAAAAAAAAAAAAAJgCAABk&#10;cnMvZG93bnJldi54bWxQSwUGAAAAAAQABAD1AAAAjQMAAAAA&#10;" fillcolor="#bfbfbf" strokecolor="#bfbfbf" strokeweight="1pt">
                        <v:stroke joinstyle="miter"/>
                      </v:oval>
                      <v:oval id="Oval 1608692891" o:spid="_x0000_s2896" style="position:absolute;left:27888;top:1932;width:13777;height:137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L6V8UA&#10;AADjAAAADwAAAGRycy9kb3ducmV2LnhtbERPzYrCMBC+C/sOYRb2pqnClrZrlCIIXjzoiufZZmyr&#10;zaQ2UatPb4QFj/P9z3Tem0ZcqXO1ZQXjUQSCuLC65lLB7nc5TEA4j6yxsUwK7uRgPvsYTDHT9sYb&#10;um59KUIIuwwVVN63mZSuqMigG9mWOHAH2xn04exKqTu8hXDTyEkUxdJgzaGhwpYWFRWn7cUoiOkv&#10;T8/fePf7Y2oeBy7XSZMr9fXZ5z8gPPX+Lf53r3SYH0dJnE6SdAyvnwIAcvY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QvpXxQAAAOMAAAAPAAAAAAAAAAAAAAAAAJgCAABkcnMv&#10;ZG93bnJldi54bWxQSwUGAAAAAAQABAD1AAAAigMAAAAA&#10;" fillcolor="white [3212]" strokecolor="#bfbfbf" strokeweight="1pt">
                        <v:stroke joinstyle="miter"/>
                      </v:oval>
                      <v:shape id="TextBox 9229" o:spid="_x0000_s2897" type="#_x0000_t202" style="position:absolute;left:29147;top:1134;width:11027;height:12345;flip:y;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dr/80A&#10;AADjAAAADwAAAGRycy9kb3ducmV2LnhtbESPzWrDMBCE74W+g9hCb41cE1zHiRJaQ6CENpCfQ3Jb&#10;rI1laq2MpSZunr4qFHLcndn5ZmeLwbbiTL1vHCt4HiUgiCunG64V7HfLpxyED8gaW8ek4Ic8LOb3&#10;dzMstLvwhs7bUIsYwr5ABSaErpDSV4Ys+pHriKN2cr3FEMe+lrrHSwy3rUyTJJMWG44Egx2Vhqqv&#10;7beNXHtdjY8nU75c7WFVrmX4eGs+lXp8GF6nIAIN4Wb+v37XsX6W5NkkzScp/P0UFyDnv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MGHa//NAAAA4wAAAA8AAAAAAAAAAAAAAAAA&#10;mAIAAGRycy9kb3ducmV2LnhtbFBLBQYAAAAABAAEAPUAAACSAwAAAAA=&#10;" filled="f" stroked="f">
                        <v:textbox inset="0,,0">
                          <w:txbxContent>
                            <w:p w:rsidR="005345A8" w:rsidRDefault="005345A8" w:rsidP="00261CF8">
                              <w:pPr>
                                <w:bidi w:val="0"/>
                                <w:jc w:val="center"/>
                                <w:rPr>
                                  <w:rFonts w:ascii="Adobe Arabic" w:hAnsi="Adobe Arabic" w:cs="Adobe Arabic"/>
                                  <w:b/>
                                  <w:bCs/>
                                  <w:color w:val="000000"/>
                                  <w:kern w:val="24"/>
                                  <w:sz w:val="32"/>
                                  <w:szCs w:val="32"/>
                                  <w:lang w:bidi="ar-SY"/>
                                </w:rPr>
                              </w:pPr>
                              <w:r w:rsidRPr="00261CF8">
                                <w:rPr>
                                  <w:rFonts w:ascii="Adobe Arabic" w:hAnsi="Adobe Arabic" w:cs="Adobe Arabic"/>
                                  <w:b/>
                                  <w:bCs/>
                                  <w:color w:val="000000"/>
                                  <w:kern w:val="24"/>
                                  <w:sz w:val="32"/>
                                  <w:szCs w:val="32"/>
                                  <w:rtl/>
                                  <w:lang w:bidi="ar-SY"/>
                                </w:rPr>
                                <w:t>إنشاء مساحة عمل مخصصة</w:t>
                              </w:r>
                            </w:p>
                          </w:txbxContent>
                        </v:textbox>
                      </v:shape>
                    </v:group>
                    <v:group id="Group 1608692893" o:spid="_x0000_s2898" style="position:absolute;left:37734;top:206;width:11104;height:11104" coordorigin="37734,206" coordsize="17227,172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dw/w/IAAAA&#10;4wAAAA8AAAAAAAAAAAAAAAAAqgIAAGRycy9kb3ducmV2LnhtbFBLBQYAAAAABAAEAPoAAACfAwAA&#10;AAA=&#10;">
                      <v:oval id="Oval 1608692894" o:spid="_x0000_s2899" style="position:absolute;left:37734;top:206;width:17228;height:172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etJMYA&#10;AADjAAAADwAAAGRycy9kb3ducmV2LnhtbERPX2vCMBB/H+w7hBP2NpPK6Go1SjcYVBzIOj/A0Zxt&#10;sbmUJtPu2xthsMf7/b/1drK9uNDoO8cakrkCQVw703Gj4fj98ZyB8AHZYO+YNPySh+3m8WGNuXFX&#10;/qJLFRoRQ9jnqKENYcil9HVLFv3cDcSRO7nRYojn2Egz4jWG214ulEqlxY5jQ4sDvbdUn6sfq8Hs&#10;yyLBapfUZaHO6vUwFZ/4pvXTbCpWIAJN4V/85y5NnJ+qLF0usuUL3H+KAMjN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tetJMYAAADjAAAADwAAAAAAAAAAAAAAAACYAgAAZHJz&#10;L2Rvd25yZXYueG1sUEsFBgAAAAAEAAQA9QAAAIsDAAAAAA==&#10;" filled="f" strokecolor="#168489" strokeweight="1pt">
                        <v:stroke dashstyle="1 1" joinstyle="miter"/>
                      </v:oval>
                      <v:oval id="Oval 1608692895" o:spid="_x0000_s2900" style="position:absolute;left:38662;top:1134;width:15373;height:153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rTMYA&#10;AADjAAAADwAAAGRycy9kb3ducmV2LnhtbERPzYrCMBC+L/gOYQRva2rBUqtRRFjwsAdX97DHsRnb&#10;YDOpTdT69mZB8Djf/yxWvW3EjTpvHCuYjBMQxKXThisFv4evzxyED8gaG8ek4EEeVsvBxwIL7e78&#10;Q7d9qEQMYV+ggjqEtpDSlzVZ9GPXEkfu5DqLIZ5dJXWH9xhuG5kmSSYtGo4NNba0qak8769WQXPY&#10;ffferS9Gbzd/ZnpMM3NNlRoN+/UcRKA+vMUv91bH+VmSZ7M0n03h/6cIgFw+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SrTMYAAADjAAAADwAAAAAAAAAAAAAAAACYAgAAZHJz&#10;L2Rvd25yZXYueG1sUEsFBgAAAAAEAAQA9QAAAIsDAAAAAA==&#10;" fillcolor="#168489" strokecolor="#168489" strokeweight="1pt">
                        <v:stroke joinstyle="miter"/>
                      </v:oval>
                      <v:oval id="Oval 1608692896" o:spid="_x0000_s2901" style="position:absolute;left:39460;top:1932;width:13777;height:137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NscgA&#10;AADjAAAADwAAAGRycy9kb3ducmV2LnhtbERPX0vDMBB/H/gdwgm+bakFS1uXDREr82EDq3s/m1tT&#10;bC6liVvnpzeDgY/3+3/L9WR7caTRd44V3C8SEMSN0x23Cj4/qnkOwgdkjb1jUnAmD+vVzWyJpXYn&#10;fqdjHVoRQ9iXqMCEMJRS+saQRb9wA3HkDm60GOI5tlKPeIrhtpdpkmTSYsexweBAz4aa7/rHKmj2&#10;xebtt+oq87DffZ0p1YfXl61Sd7fT0yOIQFP4F1/dGx3nZ0meFWleZHD5KQIgV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E382xyAAAAOMAAAAPAAAAAAAAAAAAAAAAAJgCAABk&#10;cnMvZG93bnJldi54bWxQSwUGAAAAAAQABAD1AAAAjQMAAAAA&#10;" fillcolor="white [3212]" strokecolor="#168489" strokeweight="1pt">
                        <v:stroke joinstyle="miter"/>
                      </v:oval>
                      <v:shape id="TextBox 9225" o:spid="_x0000_s2902" type="#_x0000_t202" style="position:absolute;left:39984;top:2060;width:12935;height:11547;flip:y;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DIZ8wA&#10;AADjAAAADwAAAGRycy9kb3ducmV2LnhtbESPQWvCQBCF70L/wzKCN90oEmPqKm2gUKQVqh70NmTH&#10;bGh2NmS3mvrru4VCjzPvzfverDa9bcSVOl87VjCdJCCIS6drrhQcDy/jDIQPyBobx6Tgmzxs1g+D&#10;Feba3fiDrvtQiRjCPkcFJoQ2l9KXhiz6iWuJo3ZxncUQx66SusNbDLeNnCVJKi3WHAkGWyoMlZ/7&#10;Lxu59r6dny+mWNztaVvsZHh7rt+VGg37p0cQgfrwb/67ftWxfppk6XKWLRfw+1NcgFz/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0fDIZ8wAAADjAAAADwAAAAAAAAAAAAAAAACY&#10;AgAAZHJzL2Rvd25yZXYueG1sUEsFBgAAAAAEAAQA9QAAAJEDAAAAAA==&#10;" filled="f" stroked="f">
                        <v:textbox inset="0,,0">
                          <w:txbxContent>
                            <w:p w:rsidR="005345A8" w:rsidRDefault="005345A8" w:rsidP="00261CF8">
                              <w:pPr>
                                <w:bidi w:val="0"/>
                                <w:jc w:val="center"/>
                                <w:rPr>
                                  <w:rFonts w:ascii="Adobe Arabic" w:hAnsi="Adobe Arabic" w:cs="Adobe Arabic"/>
                                  <w:b/>
                                  <w:bCs/>
                                  <w:color w:val="000000"/>
                                  <w:kern w:val="24"/>
                                  <w:sz w:val="32"/>
                                  <w:szCs w:val="32"/>
                                  <w:lang w:bidi="ar-SY"/>
                                </w:rPr>
                              </w:pPr>
                              <w:r w:rsidRPr="00261CF8">
                                <w:rPr>
                                  <w:rFonts w:ascii="Adobe Arabic" w:hAnsi="Adobe Arabic" w:cs="Adobe Arabic"/>
                                  <w:b/>
                                  <w:bCs/>
                                  <w:color w:val="000000"/>
                                  <w:kern w:val="24"/>
                                  <w:sz w:val="32"/>
                                  <w:szCs w:val="32"/>
                                  <w:rtl/>
                                  <w:lang w:bidi="ar-SY"/>
                                </w:rPr>
                                <w:t>تحديد ساعات عمل واضحة</w:t>
                              </w:r>
                            </w:p>
                          </w:txbxContent>
                        </v:textbox>
                      </v:shape>
                    </v:group>
                  </v:group>
                </v:group>
                <w10:wrap anchorx="page"/>
                <w10:anchorlock/>
              </v:group>
            </w:pict>
          </mc:Fallback>
        </mc:AlternateContent>
      </w:r>
    </w:p>
    <w:p w:rsidR="00084372" w:rsidRPr="00E727F5" w:rsidRDefault="00084372" w:rsidP="00261CF8">
      <w:pPr>
        <w:keepNext/>
        <w:rPr>
          <w:b/>
          <w:bCs/>
        </w:rPr>
      </w:pPr>
      <w:r w:rsidRPr="002A078C">
        <w:rPr>
          <w:rFonts w:ascii="Sakkal Majalla" w:hAnsi="Sakkal Majalla"/>
          <w:noProof/>
          <w:sz w:val="34"/>
        </w:rPr>
        <w:lastRenderedPageBreak/>
        <mc:AlternateContent>
          <mc:Choice Requires="wpg">
            <w:drawing>
              <wp:inline distT="0" distB="0" distL="0" distR="0" wp14:anchorId="4CA3E5B5" wp14:editId="39C05786">
                <wp:extent cx="5731510" cy="892088"/>
                <wp:effectExtent l="0" t="0" r="2540" b="22860"/>
                <wp:docPr id="160869198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990" name="مجموعة 47"/>
                        <wpg:cNvGrpSpPr/>
                        <wpg:grpSpPr>
                          <a:xfrm>
                            <a:off x="0" y="0"/>
                            <a:ext cx="5731510" cy="895351"/>
                            <a:chOff x="0" y="0"/>
                            <a:chExt cx="5878196" cy="918845"/>
                          </a:xfrm>
                        </wpg:grpSpPr>
                        <wpg:grpSp>
                          <wpg:cNvPr id="1608691991" name="مجموعة 48"/>
                          <wpg:cNvGrpSpPr/>
                          <wpg:grpSpPr>
                            <a:xfrm>
                              <a:off x="0" y="0"/>
                              <a:ext cx="5878196" cy="918845"/>
                              <a:chOff x="0" y="0"/>
                              <a:chExt cx="6240348" cy="919070"/>
                            </a:xfrm>
                          </wpg:grpSpPr>
                          <wpg:grpSp>
                            <wpg:cNvPr id="1608691992" name="مجموعة 49"/>
                            <wpg:cNvGrpSpPr/>
                            <wpg:grpSpPr>
                              <a:xfrm>
                                <a:off x="0" y="169208"/>
                                <a:ext cx="5433072" cy="580613"/>
                                <a:chOff x="0" y="169208"/>
                                <a:chExt cx="5433072" cy="580613"/>
                              </a:xfrm>
                            </wpg:grpSpPr>
                            <wps:wsp>
                              <wps:cNvPr id="160869199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99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99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996"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261CF8">
                                  <w:rPr>
                                    <w:rFonts w:eastAsia="Calibri" w:hAnsi="Adobe Arabic" w:cs="Adobe Arabic"/>
                                    <w:b/>
                                    <w:bCs/>
                                    <w:color w:val="FFFFFF"/>
                                    <w:kern w:val="24"/>
                                    <w:sz w:val="36"/>
                                    <w:szCs w:val="36"/>
                                    <w:rtl/>
                                    <w:lang w:bidi="ar-EG"/>
                                  </w:rPr>
                                  <w:t>تحديد ساعات عمل واضحة</w:t>
                                </w:r>
                              </w:p>
                            </w:txbxContent>
                          </wps:txbx>
                          <wps:bodyPr wrap="square" rtlCol="1">
                            <a:spAutoFit/>
                          </wps:bodyPr>
                        </wps:wsp>
                      </wpg:grpSp>
                      <pic:pic xmlns:pic="http://schemas.openxmlformats.org/drawingml/2006/picture">
                        <pic:nvPicPr>
                          <pic:cNvPr id="1608691997"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90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&#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">
                <v:group id="مجموعة 47" o:spid="_x0000_s290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oKRP0&#10;zAAAAOMAAAAPAAAAAAAAAAAAAAAAAKoCAABkcnMvZG93bnJldi54bWxQSwUGAAAAAAQABAD6AAAA&#10;owMAAAAA&#10;">
                  <v:group id="مجموعة 48" o:spid="_x0000_s290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HZbZvyQAA&#10;AOMAAAAPAAAAAAAAAAAAAAAAAKoCAABkcnMvZG93bnJldi54bWxQSwUGAAAAAAQABAD6AAAAoAMA&#10;AAAA&#10;">
                    <v:group id="مجموعة 49" o:spid="_x0000_s290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e3KBjIAAAA&#10;4wAAAA8AAAAAAAAAAAAAAAAAqgIAAGRycy9kb3ducmV2LnhtbFBLBQYAAAAABAAEAPoAAACfAwAA&#10;AAA=&#10;">
                      <v:shape id="شكل حر 50" o:spid="_x0000_s290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3SgMcA&#10;AADjAAAADwAAAGRycy9kb3ducmV2LnhtbERPzWrCQBC+F/oOyxR6azYaDCbNKqUgSPGgsaXXITsm&#10;wexsyK4mffuuIHic73+K9WQ6caXBtZYVzKIYBHFldcu1gu/j5m0JwnlkjZ1lUvBHDtar56cCc21H&#10;PtC19LUIIexyVNB43+dSuqohgy6yPXHgTnYw6MM51FIPOIZw08l5HKfSYMuhocGePhuqzuXFKEi/&#10;Fr/7fbVZHMptsnNk9I+2XqnXl+njHYSnyT/Ed/dWh/lpvEyzWZYlcPspAC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4t0oDHAAAA4w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90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siVsYA&#10;AADjAAAADwAAAGRycy9kb3ducmV2LnhtbERPS2vCQBC+C/6HZYReRDeWGkx0lVIp9FgfeB6z4yaY&#10;nY3ZNab/vlsoeJzvPatNb2vRUesrxwpm0wQEceF0xUbB8fA5WYDwAVlj7ZgU/JCHzXo4WGGu3YN3&#10;1O2DETGEfY4KyhCaXEpflGTRT11DHLmLay2GeLZG6hYfMdzW8jVJUmmx4thQYkMfJRXX/d0qwJv9&#10;Pp1dcL47G7Mdz5t+rOdKvYz69yWIQH14iv/dXzrOT5NFms2y7A3+fooA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VsiVsYAAADjAAAADwAAAAAAAAAAAAAAAACYAgAAZHJz&#10;L2Rvd25yZXYueG1sUEsFBgAAAAAEAAQA9QAAAIsDAAAAAA==&#10;" fillcolor="#a5a5a5 [2092]" stroked="f" strokeweight="1pt">
                        <v:stroke joinstyle="miter"/>
                      </v:roundrect>
                    </v:group>
                    <v:oval id="شكل بيضاوي 52" o:spid="_x0000_s290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vfeccA&#10;AADjAAAADwAAAGRycy9kb3ducmV2LnhtbERPX2vCMBB/H+w7hBvsbSYWLLYaRZSBgw22On0+mrMt&#10;NpfSZLZ++2Uw8PF+/2+5Hm0rrtT7xrGG6USBIC6dabjS8H14fZmD8AHZYOuYNNzIw3r1+LDE3LiB&#10;v+hahErEEPY5aqhD6HIpfVmTRT9xHXHkzq63GOLZV9L0OMRw28pEqVRabDg21NjRtqbyUvxYDZ+X&#10;8/F2entXH5UbinSwuyQxB62fn8bNAkSgMdzF/+69ifNTNU+zaZbN4O+nCIB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WL33nHAAAA4wAAAA8AAAAAAAAAAAAAAAAAmAIAAGRy&#10;cy9kb3ducmV2LnhtbFBLBQYAAAAABAAEAPUAAACMAwAAAAA=&#10;" filled="f" strokecolor="#168489" strokeweight="1pt">
                      <v:stroke joinstyle="miter"/>
                    </v:oval>
                  </v:group>
                  <v:shape id="مربع نص 41" o:spid="_x0000_s2910"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8HasUA&#10;AADjAAAADwAAAGRycy9kb3ducmV2LnhtbERPS0vDQBC+C/6HZQRvdjeCoYndluIDevBiG+9DdswG&#10;s7MhOzbpv3cFweN879nsljCoM02pj2yhWBlQxG10PXcWmtPr3RpUEmSHQ2SycKEEu+311QZrF2d+&#10;p/NROpVDONVowYuMtdap9RQwreJInLnPOAWUfE6ddhPOOTwM+t6YUgfsOTd4HOnJU/t1/A4WRNy+&#10;uDQvIR0+lrfn2Zv2ARtrb2+W/SMooUX+xX/ug8vzS7Muq6KqSvj9KQOgt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Lwdq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261CF8">
                            <w:rPr>
                              <w:rFonts w:eastAsia="Calibri" w:hAnsi="Adobe Arabic" w:cs="Adobe Arabic"/>
                              <w:b/>
                              <w:bCs/>
                              <w:color w:val="FFFFFF"/>
                              <w:kern w:val="24"/>
                              <w:sz w:val="36"/>
                              <w:szCs w:val="36"/>
                              <w:rtl/>
                              <w:lang w:bidi="ar-EG"/>
                            </w:rPr>
                            <w:t>تحديد ساعات عمل واضحة</w:t>
                          </w:r>
                        </w:p>
                      </w:txbxContent>
                    </v:textbox>
                  </v:shape>
                </v:group>
                <v:shape id="صورة 54" o:spid="_x0000_s2911"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u061HJAAAA4wAAAA8AAABkcnMvZG93bnJldi54bWxET19LwzAQfxf8DuEE31w6ha6ty4bKBGFP&#10;W3Xs8WzOti651CRu9dubgeDj/f7ffDlaI47kQ+9YwXSSgSBunO65VfBaP98UIEJE1mgck4IfCrBc&#10;XF7MsdLuxBs6bmMrUgiHChV0MQ6VlKHpyGKYuIE4cR/OW4zp9K3UHk8p3Bp5m2W5tNhzauhwoKeO&#10;msP22ypY+8f3z7Lemfprs18V5m72dlitlbq+Gh/uQUQa47/4z/2i0/w8K/JyWpYzOP+UAJCLX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q7TrUckAAADjAAAADwAAAAAAAAAA&#10;AAAAAACfAgAAZHJzL2Rvd25yZXYueG1sUEsFBgAAAAAEAAQA9wAAAJUDAAAAAA==&#10;">
                  <v:imagedata r:id="rId74" o:title=""/>
                  <v:path arrowok="t"/>
                </v:shape>
                <w10:wrap anchorx="page"/>
                <w10:anchorlock/>
              </v:group>
            </w:pict>
          </mc:Fallback>
        </mc:AlternateContent>
      </w:r>
    </w:p>
    <w:p w:rsidR="007C6591" w:rsidRPr="00DD2A38" w:rsidRDefault="007C6591" w:rsidP="00084372">
      <w:r w:rsidRPr="00DD2A38">
        <w:rPr>
          <w:rtl/>
        </w:rPr>
        <w:t>- التزم بساعات عمل محددة، سواء</w:t>
      </w:r>
      <w:r>
        <w:rPr>
          <w:rFonts w:hint="cs"/>
          <w:rtl/>
        </w:rPr>
        <w:t>ً</w:t>
      </w:r>
      <w:r w:rsidRPr="00DD2A38">
        <w:rPr>
          <w:rtl/>
        </w:rPr>
        <w:t xml:space="preserve"> كنت تعمل من المكتب أو من المنزل.  </w:t>
      </w:r>
    </w:p>
    <w:p w:rsidR="007C6591" w:rsidRPr="00DD2A38" w:rsidRDefault="007C6591" w:rsidP="00084372">
      <w:r w:rsidRPr="00DD2A38">
        <w:rPr>
          <w:rtl/>
        </w:rPr>
        <w:t xml:space="preserve">- احرص على إنهاء العمل في الوقت المحدد، وامتنع عن استكمال المهام بعد انتهاء ساعات العمل الرسمية.  </w:t>
      </w:r>
    </w:p>
    <w:p w:rsidR="007C6591" w:rsidRPr="00DD2A38" w:rsidRDefault="00084372" w:rsidP="00084372">
      <w:r w:rsidRPr="002A078C">
        <w:rPr>
          <w:rFonts w:ascii="Sakkal Majalla" w:hAnsi="Sakkal Majalla"/>
          <w:noProof/>
          <w:sz w:val="34"/>
        </w:rPr>
        <mc:AlternateContent>
          <mc:Choice Requires="wpg">
            <w:drawing>
              <wp:inline distT="0" distB="0" distL="0" distR="0" wp14:anchorId="4514CBF9" wp14:editId="5625E711">
                <wp:extent cx="5731510" cy="892088"/>
                <wp:effectExtent l="0" t="0" r="2540" b="22860"/>
                <wp:docPr id="160869198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981" name="مجموعة 47"/>
                        <wpg:cNvGrpSpPr/>
                        <wpg:grpSpPr>
                          <a:xfrm>
                            <a:off x="0" y="0"/>
                            <a:ext cx="5731510" cy="895351"/>
                            <a:chOff x="0" y="0"/>
                            <a:chExt cx="5878196" cy="918845"/>
                          </a:xfrm>
                        </wpg:grpSpPr>
                        <wpg:grpSp>
                          <wpg:cNvPr id="1608691982" name="مجموعة 48"/>
                          <wpg:cNvGrpSpPr/>
                          <wpg:grpSpPr>
                            <a:xfrm>
                              <a:off x="0" y="0"/>
                              <a:ext cx="5878196" cy="918845"/>
                              <a:chOff x="0" y="0"/>
                              <a:chExt cx="6240348" cy="919070"/>
                            </a:xfrm>
                          </wpg:grpSpPr>
                          <wpg:grpSp>
                            <wpg:cNvPr id="1608691983" name="مجموعة 49"/>
                            <wpg:cNvGrpSpPr/>
                            <wpg:grpSpPr>
                              <a:xfrm>
                                <a:off x="0" y="169208"/>
                                <a:ext cx="5433072" cy="580613"/>
                                <a:chOff x="0" y="169208"/>
                                <a:chExt cx="5433072" cy="580613"/>
                              </a:xfrm>
                            </wpg:grpSpPr>
                            <wps:wsp>
                              <wps:cNvPr id="160869198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98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98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987"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261CF8">
                                  <w:rPr>
                                    <w:rFonts w:eastAsia="Calibri" w:hAnsi="Adobe Arabic" w:cs="Adobe Arabic"/>
                                    <w:b/>
                                    <w:bCs/>
                                    <w:color w:val="FFFFFF"/>
                                    <w:kern w:val="24"/>
                                    <w:sz w:val="36"/>
                                    <w:szCs w:val="36"/>
                                    <w:rtl/>
                                    <w:lang w:bidi="ar-EG"/>
                                  </w:rPr>
                                  <w:t>إنشاء مساحة عمل مخصصة (للعمل من المنزل)</w:t>
                                </w:r>
                              </w:p>
                            </w:txbxContent>
                          </wps:txbx>
                          <wps:bodyPr wrap="square" rtlCol="1">
                            <a:spAutoFit/>
                          </wps:bodyPr>
                        </wps:wsp>
                      </wpg:grpSp>
                      <pic:pic xmlns:pic="http://schemas.openxmlformats.org/drawingml/2006/picture">
                        <pic:nvPicPr>
                          <pic:cNvPr id="1608691988"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91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">
                <v:group id="مجموعة 47" o:spid="_x0000_s291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CvCCyyQAA&#10;AOMAAAAPAAAAAAAAAAAAAAAAAKoCAABkcnMvZG93bnJldi54bWxQSwUGAAAAAAQABAD6AAAAoAMA&#10;AAAA&#10;">
                  <v:group id="مجموعة 48" o:spid="_x0000_s291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JuvsXIAAAA&#10;4wAAAA8AAAAAAAAAAAAAAAAAqgIAAGRycy9kb3ducmV2LnhtbFBLBQYAAAAABAAEAPoAAACfAwAA&#10;AAA=&#10;">
                    <v:group id="مجموعة 49" o:spid="_x0000_s291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dIhteyQAA&#10;AOMAAAAPAAAAAAAAAAAAAAAAAKoCAABkcnMvZG93bnJldi54bWxQSwUGAAAAAAQABAD6AAAAoAMA&#10;AAAA&#10;">
                      <v:shape id="شكل حر 50" o:spid="_x0000_s291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3cKcYA&#10;AADjAAAADwAAAGRycy9kb3ducmV2LnhtbERPzYrCMBC+L/gOYQRva+qqpXaNIguCiAetLnsdmtm2&#10;2ExKE7W+vREEj/P9z3zZmVpcqXWVZQWjYQSCOLe64kLB6bj+TEA4j6yxtkwK7uRgueh9zDHV9sYH&#10;uma+ECGEXYoKSu+bVEqXl2TQDW1DHLh/2xr04WwLqVu8hXBTy68oiqXBikNDiQ39lJSfs4tREG+n&#10;f/t9vp4ess1458joX229UoN+t/oG4anzb/HLvdFhfhwl8Ww0Sybw/CkAIB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B3cKc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91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4REMUA&#10;AADjAAAADwAAAGRycy9kb3ducmV2LnhtbERPX2vCMBB/H/gdwgl7EU0VWmo1imwIe3Ru+Hw2Z1ps&#10;Ll2T1frtjTDY4/3+33o72Eb01PnasYL5LAFBXDpds1Hw/bWf5iB8QNbYOCYFd/Kw3Yxe1lhod+NP&#10;6o/BiBjCvkAFVQhtIaUvK7LoZ64ljtzFdRZDPDsjdYe3GG4buUiSTFqsOTZU2NJbReX1+GsV4I89&#10;nM4uON+fjXmfpO0w0alSr+NhtwIRaAj/4j/3h47zsyTPlvNlnsLzpwiA3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zhEQxQAAAOMAAAAPAAAAAAAAAAAAAAAAAJgCAABkcnMv&#10;ZG93bnJldi54bWxQSwUGAAAAAAQABAD1AAAAigMAAAAA&#10;" fillcolor="#a5a5a5 [2092]" stroked="f" strokeweight="1pt">
                        <v:stroke joinstyle="miter"/>
                      </v:roundrect>
                    </v:group>
                    <v:oval id="شكل بيضاوي 52" o:spid="_x0000_s291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DX08cA&#10;AADjAAAADwAAAGRycy9kb3ducmV2LnhtbERPX0vDMBB/F/Ydwg325pL1IXR12RgTwYGCdurz0dza&#10;suZSmrh2394Igo/3+3+b3eQ6caUhtJ4NrJYKBHHlbcu1gY/T030OIkRki51nMnCjALvt7G6DhfUj&#10;v9O1jLVIIRwKNNDE2BdShqohh2Hpe+LEnf3gMKZzqKUdcEzhrpOZUlo6bDk1NNjToaHqUn47A2+X&#10;8+ft6/iiXms/lnp0j1lmT8Ys5tP+AUSkKf6L/9zPNs3XKtfr1TrX8PtTAkB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CA19PHAAAA4wAAAA8AAAAAAAAAAAAAAAAAmAIAAGRy&#10;cy9kb3ducmV2LnhtbFBLBQYAAAAABAAEAPUAAACMAwAAAAA=&#10;" filled="f" strokecolor="#168489" strokeweight="1pt">
                      <v:stroke joinstyle="miter"/>
                    </v:oval>
                  </v:group>
                  <v:shape id="مربع نص 41" o:spid="_x0000_s2919"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o0LMUA&#10;AADjAAAADwAAAGRycy9kb3ducmV2LnhtbERPS0vEMBC+C/6HMII3N6lg7dbNLosP2IMX13ofmrEp&#10;NpPSjNvuvzeC4HG+92x2SxjUiabUR7ZQrAwo4ja6njsLzfvLTQUqCbLDITJZOFOC3fbyYoO1izO/&#10;0ekoncohnGq04EXGWuvUegqYVnEkztxnnAJKPqdOuwnnHB4GfWtMqQP2nBs8jvToqf06fgcLIm5f&#10;nJvnkA4fy+vT7E17h42111fL/gGU0CL/4j/3weX5panKdbGu7uH3pwyA3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ujQs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261CF8">
                            <w:rPr>
                              <w:rFonts w:eastAsia="Calibri" w:hAnsi="Adobe Arabic" w:cs="Adobe Arabic"/>
                              <w:b/>
                              <w:bCs/>
                              <w:color w:val="FFFFFF"/>
                              <w:kern w:val="24"/>
                              <w:sz w:val="36"/>
                              <w:szCs w:val="36"/>
                              <w:rtl/>
                              <w:lang w:bidi="ar-EG"/>
                            </w:rPr>
                            <w:t>إنشاء مساحة عمل مخصصة (للعمل من المنزل)</w:t>
                          </w:r>
                        </w:p>
                      </w:txbxContent>
                    </v:textbox>
                  </v:shape>
                </v:group>
                <v:shape id="صورة 54" o:spid="_x0000_s292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X/Lp/swAAADjAAAADwAAAAAA&#10;AAAAAAAAAACfAgAAZHJzL2Rvd25yZXYueG1sUEsFBgAAAAAEAAQA9wAAAJgDAAAAAA==&#10;">
                  <v:imagedata r:id="rId74" o:title=""/>
                  <v:path arrowok="t"/>
                </v:shape>
                <w10:wrap anchorx="page"/>
                <w10:anchorlock/>
              </v:group>
            </w:pict>
          </mc:Fallback>
        </mc:AlternateContent>
      </w:r>
    </w:p>
    <w:p w:rsidR="007C6591" w:rsidRPr="00DD2A38" w:rsidRDefault="007C6591" w:rsidP="00084372">
      <w:r w:rsidRPr="00DD2A38">
        <w:rPr>
          <w:rtl/>
        </w:rPr>
        <w:t>- خصص مكانا</w:t>
      </w:r>
      <w:r>
        <w:rPr>
          <w:rFonts w:hint="cs"/>
          <w:rtl/>
        </w:rPr>
        <w:t>ً</w:t>
      </w:r>
      <w:r w:rsidRPr="00DD2A38">
        <w:rPr>
          <w:rtl/>
        </w:rPr>
        <w:t xml:space="preserve"> محددا</w:t>
      </w:r>
      <w:r>
        <w:rPr>
          <w:rFonts w:hint="cs"/>
          <w:rtl/>
        </w:rPr>
        <w:t>ً</w:t>
      </w:r>
      <w:r w:rsidRPr="00DD2A38">
        <w:rPr>
          <w:rtl/>
        </w:rPr>
        <w:t xml:space="preserve"> للعمل في المنزل، مثل مكتب أو غرفة منفصلة.  </w:t>
      </w:r>
    </w:p>
    <w:p w:rsidR="007C6591" w:rsidRPr="00DD2A38" w:rsidRDefault="007C6591" w:rsidP="00084372">
      <w:r w:rsidRPr="00DD2A38">
        <w:rPr>
          <w:rtl/>
        </w:rPr>
        <w:t>- ابتعد عن أداء المهام المهنية من أماكن الاسترخاء، مثل غرفة النوم أو غرفة المعيشة، لتجن</w:t>
      </w:r>
      <w:r>
        <w:rPr>
          <w:rFonts w:hint="cs"/>
          <w:rtl/>
        </w:rPr>
        <w:t>ّ</w:t>
      </w:r>
      <w:r w:rsidRPr="00DD2A38">
        <w:rPr>
          <w:rtl/>
        </w:rPr>
        <w:t xml:space="preserve">ب التداخل النفسي بين العمل والراحة.  </w:t>
      </w:r>
    </w:p>
    <w:p w:rsidR="007C6591" w:rsidRPr="00DD2A38" w:rsidRDefault="00084372" w:rsidP="00084372">
      <w:r w:rsidRPr="002A078C">
        <w:rPr>
          <w:rFonts w:ascii="Sakkal Majalla" w:hAnsi="Sakkal Majalla"/>
          <w:noProof/>
          <w:sz w:val="34"/>
        </w:rPr>
        <mc:AlternateContent>
          <mc:Choice Requires="wpg">
            <w:drawing>
              <wp:inline distT="0" distB="0" distL="0" distR="0" wp14:anchorId="2C27D0CE" wp14:editId="63576530">
                <wp:extent cx="5731510" cy="892088"/>
                <wp:effectExtent l="0" t="0" r="2540" b="22860"/>
                <wp:docPr id="160869197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972" name="مجموعة 47"/>
                        <wpg:cNvGrpSpPr/>
                        <wpg:grpSpPr>
                          <a:xfrm>
                            <a:off x="0" y="0"/>
                            <a:ext cx="5731510" cy="895351"/>
                            <a:chOff x="0" y="0"/>
                            <a:chExt cx="5878196" cy="918845"/>
                          </a:xfrm>
                        </wpg:grpSpPr>
                        <wpg:grpSp>
                          <wpg:cNvPr id="1608691973" name="مجموعة 48"/>
                          <wpg:cNvGrpSpPr/>
                          <wpg:grpSpPr>
                            <a:xfrm>
                              <a:off x="0" y="0"/>
                              <a:ext cx="5878196" cy="918845"/>
                              <a:chOff x="0" y="0"/>
                              <a:chExt cx="6240348" cy="919070"/>
                            </a:xfrm>
                          </wpg:grpSpPr>
                          <wpg:grpSp>
                            <wpg:cNvPr id="1608691974" name="مجموعة 49"/>
                            <wpg:cNvGrpSpPr/>
                            <wpg:grpSpPr>
                              <a:xfrm>
                                <a:off x="0" y="169208"/>
                                <a:ext cx="5433072" cy="580613"/>
                                <a:chOff x="0" y="169208"/>
                                <a:chExt cx="5433072" cy="580613"/>
                              </a:xfrm>
                            </wpg:grpSpPr>
                            <wps:wsp>
                              <wps:cNvPr id="160869197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97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97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978"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261CF8">
                                  <w:rPr>
                                    <w:rFonts w:eastAsia="Calibri" w:hAnsi="Adobe Arabic" w:cs="Adobe Arabic"/>
                                    <w:b/>
                                    <w:bCs/>
                                    <w:color w:val="FFFFFF"/>
                                    <w:kern w:val="24"/>
                                    <w:sz w:val="36"/>
                                    <w:szCs w:val="36"/>
                                    <w:rtl/>
                                    <w:lang w:bidi="ar-EG"/>
                                  </w:rPr>
                                  <w:t>فصل الأجهزة التقنية بين العمل والحياة الشخصية</w:t>
                                </w:r>
                              </w:p>
                            </w:txbxContent>
                          </wps:txbx>
                          <wps:bodyPr wrap="square" rtlCol="1">
                            <a:spAutoFit/>
                          </wps:bodyPr>
                        </wps:wsp>
                      </wpg:grpSp>
                      <pic:pic xmlns:pic="http://schemas.openxmlformats.org/drawingml/2006/picture">
                        <pic:nvPicPr>
                          <pic:cNvPr id="1608691979"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92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">
                <v:group id="مجموعة 47" o:spid="_x0000_s292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e7zuLIAAAA&#10;4wAAAA8AAAAAAAAAAAAAAAAAqgIAAGRycy9kb3ducmV2LnhtbFBLBQYAAAAABAAEAPoAAACfAwAA&#10;AAA=&#10;">
                  <v:group id="مجموعة 48" o:spid="_x0000_s292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j3a3nIAAAA&#10;4wAAAA8AAAAAAAAAAAAAAAAAqgIAAGRycy9kb3ducmV2LnhtbFBLBQYAAAAABAAEAPoAAACfAwAA&#10;AAA=&#10;">
                    <v:group id="مجموعة 49" o:spid="_x0000_s292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nHvMNyQAA&#10;AOMAAAAPAAAAAAAAAAAAAAAAAKoCAABkcnMvZG93bnJldi54bWxQSwUGAAAAAAQABAD6AAAAoAMA&#10;AAAA&#10;">
                      <v:shape id="شكل حر 50" o:spid="_x0000_s292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QJlcYA&#10;AADjAAAADwAAAGRycy9kb3ducmV2LnhtbERPzYrCMBC+C75DGMGbpiqt2jWKCILIHrTustehGdti&#10;MylN1Pr2m4UFj/P9z2rTmVo8qHWVZQWTcQSCOLe64kLB12U/WoBwHlljbZkUvMjBZt3vrTDV9sln&#10;emS+ECGEXYoKSu+bVEqXl2TQjW1DHLirbQ36cLaF1C0+Q7ip5TSKEmmw4tBQYkO7kvJbdjcKkmP8&#10;czrl+/icHWafjoz+1tYrNRx02w8Qnjr/Fv+7DzrMT6JFspws5zH8/RQAk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QJlc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92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n/QMYA&#10;AADjAAAADwAAAGRycy9kb3ducmV2LnhtbERPX2vCMBB/H/gdwgm+yJo6sGrXKLIh+Lip+Hw2t7Ss&#10;udQmq/XbL4OBj/f7f8VmsI3oqfO1YwWzJAVBXDpds1FwOu6elyB8QNbYOCYFd/KwWY+eCsy1u/En&#10;9YdgRAxhn6OCKoQ2l9KXFVn0iWuJI/flOoshnp2RusNbDLeNfEnTTFqsOTZU2NJbReX34ccqwKv9&#10;OF9ccL6/GPM+nbfDVM+VmoyH7SuIQEN4iP/dex3nZ+kyW81Wiwz+fooA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sn/QMYAAADjAAAADwAAAAAAAAAAAAAAAACYAgAAZHJz&#10;L2Rvd25yZXYueG1sUEsFBgAAAAAEAAQA9QAAAIsDAAAAAA==&#10;" fillcolor="#a5a5a5 [2092]" stroked="f" strokeweight="1pt">
                        <v:stroke joinstyle="miter"/>
                      </v:roundrect>
                    </v:group>
                    <v:oval id="شكل بيضاوي 52" o:spid="_x0000_s292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Cb8cA&#10;AADjAAAADwAAAGRycy9kb3ducmV2LnhtbERPX2vCMBB/H+w7hBvsbSb2oWo1ypgIDhxs7ebz0Zxt&#10;sbmUJtr67c1gsMf7/b/VZrStuFLvG8caphMFgrh0puFKw3exe5mD8AHZYOuYNNzIw2b9+LDCzLiB&#10;v+iah0rEEPYZaqhD6DIpfVmTRT9xHXHkTq63GOLZV9L0OMRw28pEqVRabDg21NjRW03lOb9YDZ/n&#10;08/t+H5QH5Ub8nSw2yQxhdbPT+PrEkSgMfyL/9x7E+enap4upovZDH5/igDI9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oZAm/HAAAA4wAAAA8AAAAAAAAAAAAAAAAAmAIAAGRy&#10;cy9kb3ducmV2LnhtbFBLBQYAAAAABAAEAPUAAACMAwAAAAA=&#10;" filled="f" strokecolor="#168489" strokeweight="1pt">
                      <v:stroke joinstyle="miter"/>
                    </v:oval>
                  </v:group>
                  <v:shape id="مربع نص 41" o:spid="_x0000_s2928"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DQeckA&#10;AADjAAAADwAAAGRycy9kb3ducmV2LnhtbESPT0/DMAzF70h8h8hI3FhSJMpWlk0Tf6QduLCVu9V4&#10;TbXGqRqzdt+eHJA42u/5vZ/X2zn06kJj6iJbKBYGFHETXcethfr48bAElQTZYR+ZLFwpwXZze7PG&#10;ysWJv+hykFblEE4VWvAiQ6V1ajwFTIs4EGftFMeAksex1W7EKYeHXj8aU+qAHecGjwO9emrOh59g&#10;QcTtimv9HtL+e/58m7xpnrC29v5u3r2AEprl3/x3vXcZvzTLclWsnjN0/ikvQG9+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fDQeckAAADjAAAADwAAAAAAAAAAAAAAAACYAgAA&#10;ZHJzL2Rvd25yZXYueG1sUEsFBgAAAAAEAAQA9QAAAI4DA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261CF8">
                            <w:rPr>
                              <w:rFonts w:eastAsia="Calibri" w:hAnsi="Adobe Arabic" w:cs="Adobe Arabic"/>
                              <w:b/>
                              <w:bCs/>
                              <w:color w:val="FFFFFF"/>
                              <w:kern w:val="24"/>
                              <w:sz w:val="36"/>
                              <w:szCs w:val="36"/>
                              <w:rtl/>
                              <w:lang w:bidi="ar-EG"/>
                            </w:rPr>
                            <w:t>فصل الأجهزة التقنية بين العمل والحياة الشخصية</w:t>
                          </w:r>
                        </w:p>
                      </w:txbxContent>
                    </v:textbox>
                  </v:shape>
                </v:group>
                <v:shape id="صورة 54" o:spid="_x0000_s2929"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VrPELJAAAA4wAAAA8AAABkcnMvZG93bnJldi54bWxET19LwzAQfxf8DuEE31w6ha6ty4bKBGFP&#10;W3Xs8WzOti651CRu9dubgeDj/f7ffDlaI47kQ+9YwXSSgSBunO65VfBaP98UIEJE1mgck4IfCrBc&#10;XF7MsdLuxBs6bmMrUgiHChV0MQ6VlKHpyGKYuIE4cR/OW4zp9K3UHk8p3Bp5m2W5tNhzauhwoKeO&#10;msP22ypY+8f3z7Lemfprs18V5m72dlitlbq+Gh/uQUQa47/4z/2i0/w8K/JyWs5KOP+UAJCLX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BWs8QskAAADjAAAADwAAAAAAAAAA&#10;AAAAAACfAgAAZHJzL2Rvd25yZXYueG1sUEsFBgAAAAAEAAQA9wAAAJUDAAAAAA==&#10;">
                  <v:imagedata r:id="rId74" o:title=""/>
                  <v:path arrowok="t"/>
                </v:shape>
                <w10:wrap anchorx="page"/>
                <w10:anchorlock/>
              </v:group>
            </w:pict>
          </mc:Fallback>
        </mc:AlternateContent>
      </w:r>
    </w:p>
    <w:p w:rsidR="007C6591" w:rsidRPr="00DD2A38" w:rsidRDefault="007C6591" w:rsidP="00084372">
      <w:r w:rsidRPr="00DD2A38">
        <w:rPr>
          <w:rtl/>
        </w:rPr>
        <w:t>- استخدم هاتفا</w:t>
      </w:r>
      <w:r>
        <w:rPr>
          <w:rFonts w:hint="cs"/>
          <w:rtl/>
        </w:rPr>
        <w:t>ً</w:t>
      </w:r>
      <w:r w:rsidRPr="00DD2A38">
        <w:rPr>
          <w:rtl/>
        </w:rPr>
        <w:t xml:space="preserve"> أو بريدا</w:t>
      </w:r>
      <w:r>
        <w:rPr>
          <w:rFonts w:hint="cs"/>
          <w:rtl/>
        </w:rPr>
        <w:t>ً</w:t>
      </w:r>
      <w:r w:rsidRPr="00DD2A38">
        <w:rPr>
          <w:rtl/>
        </w:rPr>
        <w:t xml:space="preserve"> إلكترونيا</w:t>
      </w:r>
      <w:r>
        <w:rPr>
          <w:rFonts w:hint="cs"/>
          <w:rtl/>
        </w:rPr>
        <w:t>ً</w:t>
      </w:r>
      <w:r w:rsidRPr="00DD2A38">
        <w:rPr>
          <w:rtl/>
        </w:rPr>
        <w:t xml:space="preserve"> مخصصا</w:t>
      </w:r>
      <w:r>
        <w:rPr>
          <w:rFonts w:hint="cs"/>
          <w:rtl/>
        </w:rPr>
        <w:t>ً</w:t>
      </w:r>
      <w:r w:rsidRPr="00DD2A38">
        <w:rPr>
          <w:rtl/>
        </w:rPr>
        <w:t xml:space="preserve"> للعمل، وافصل بينه وبين هاتفك الشخصي.  </w:t>
      </w:r>
    </w:p>
    <w:p w:rsidR="007C6591" w:rsidRPr="00DD2A38" w:rsidRDefault="007C6591" w:rsidP="00084372">
      <w:r w:rsidRPr="00DD2A38">
        <w:rPr>
          <w:rtl/>
        </w:rPr>
        <w:t xml:space="preserve">- قم بإيقاف إشعارات البريد الإلكتروني والتطبيقات المهنية بعد ساعات العمل.  </w:t>
      </w:r>
    </w:p>
    <w:p w:rsidR="007C6591" w:rsidRPr="00DD2A38" w:rsidRDefault="00084372" w:rsidP="00084372">
      <w:r w:rsidRPr="002A078C">
        <w:rPr>
          <w:rFonts w:ascii="Sakkal Majalla" w:hAnsi="Sakkal Majalla"/>
          <w:noProof/>
          <w:sz w:val="34"/>
        </w:rPr>
        <mc:AlternateContent>
          <mc:Choice Requires="wpg">
            <w:drawing>
              <wp:inline distT="0" distB="0" distL="0" distR="0" wp14:anchorId="497A7922" wp14:editId="2AE12931">
                <wp:extent cx="5731510" cy="892088"/>
                <wp:effectExtent l="0" t="0" r="2540" b="22860"/>
                <wp:docPr id="160869196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963" name="مجموعة 47"/>
                        <wpg:cNvGrpSpPr/>
                        <wpg:grpSpPr>
                          <a:xfrm>
                            <a:off x="0" y="0"/>
                            <a:ext cx="5731510" cy="895351"/>
                            <a:chOff x="0" y="0"/>
                            <a:chExt cx="5878196" cy="918845"/>
                          </a:xfrm>
                        </wpg:grpSpPr>
                        <wpg:grpSp>
                          <wpg:cNvPr id="1608691964" name="مجموعة 48"/>
                          <wpg:cNvGrpSpPr/>
                          <wpg:grpSpPr>
                            <a:xfrm>
                              <a:off x="0" y="0"/>
                              <a:ext cx="5878196" cy="918845"/>
                              <a:chOff x="0" y="0"/>
                              <a:chExt cx="6240348" cy="919070"/>
                            </a:xfrm>
                          </wpg:grpSpPr>
                          <wpg:grpSp>
                            <wpg:cNvPr id="1608691965" name="مجموعة 49"/>
                            <wpg:cNvGrpSpPr/>
                            <wpg:grpSpPr>
                              <a:xfrm>
                                <a:off x="0" y="169208"/>
                                <a:ext cx="5433072" cy="580613"/>
                                <a:chOff x="0" y="169208"/>
                                <a:chExt cx="5433072" cy="580613"/>
                              </a:xfrm>
                            </wpg:grpSpPr>
                            <wps:wsp>
                              <wps:cNvPr id="160869196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96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96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969"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261CF8">
                                  <w:rPr>
                                    <w:rFonts w:eastAsia="Calibri" w:hAnsi="Adobe Arabic" w:cs="Adobe Arabic"/>
                                    <w:b/>
                                    <w:bCs/>
                                    <w:color w:val="FFFFFF"/>
                                    <w:kern w:val="24"/>
                                    <w:sz w:val="36"/>
                                    <w:szCs w:val="36"/>
                                    <w:rtl/>
                                    <w:lang w:bidi="ar-EG"/>
                                  </w:rPr>
                                  <w:t>تعلم قول "لا" بلطف</w:t>
                                </w:r>
                              </w:p>
                            </w:txbxContent>
                          </wps:txbx>
                          <wps:bodyPr wrap="square" rtlCol="1">
                            <a:spAutoFit/>
                          </wps:bodyPr>
                        </wps:wsp>
                      </wpg:grpSp>
                      <pic:pic xmlns:pic="http://schemas.openxmlformats.org/drawingml/2006/picture">
                        <pic:nvPicPr>
                          <pic:cNvPr id="1608691970"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93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">
                <v:group id="مجموعة 47" o:spid="_x0000_s293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0u/aTIAAAA&#10;4wAAAA8AAAAAAAAAAAAAAAAAqgIAAGRycy9kb3ducmV2LnhtbFBLBQYAAAAABAAEAPoAAACfAwAA&#10;AAA=&#10;">
                  <v:group id="مجموعة 48" o:spid="_x0000_s293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LHZdDIAAAA&#10;4wAAAA8AAAAAAAAAAAAAAAAAqgIAAGRycy9kb3ducmV2LnhtbFBLBQYAAAAABAAEAPoAAACfAwAA&#10;AAA=&#10;">
                    <v:group id="مجموعة 49" o:spid="_x0000_s293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2LwEvIAAAA&#10;4wAAAA8AAAAAAAAAAAAAAAAAqgIAAGRycy9kb3ducmV2LnhtbFBLBQYAAAAABAAEAPoAAACfAwAA&#10;AAA=&#10;">
                      <v:shape id="شكل حر 50" o:spid="_x0000_s293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8BP8UA&#10;AADjAAAADwAAAGRycy9kb3ducmV2LnhtbERPzYrCMBC+L/gOYQRva+qKQbtGkQVBxINWxevQzLbF&#10;ZlKaqPXtjbCwx/n+Z77sbC3u1PrKsYbRMAFBnDtTcaHhdFx/TkH4gGywdkwanuRhueh9zDE17sEH&#10;umehEDGEfYoayhCaVEqfl2TRD11DHLlf11oM8WwLaVp8xHBby68kUdJixbGhxIZ+Ssqv2c1qUNvJ&#10;Zb/P15NDthnvPFlzNi5oPeh3q28QgbrwL/5zb0ycr5Kpmo1mSsH7pwiAXL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jwE/xQAAAOMAAAAPAAAAAAAAAAAAAAAAAJgCAABkcnMv&#10;ZG93bnJldi54bWxQSwUGAAAAAAQABAD1AAAAig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93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MBsYA&#10;AADjAAAADwAAAGRycy9kb3ducmV2LnhtbERPX2vCMBB/H/gdwgm+yJo6sGrXKLIh+Lip+Hw2t7Ss&#10;udQmq/XbL4OBj/f7f8VmsI3oqfO1YwWzJAVBXDpds1FwOu6elyB8QNbYOCYFd/KwWY+eCsy1u/En&#10;9YdgRAxhn6OCKoQ2l9KXFVn0iWuJI/flOoshnp2RusNbDLeNfEnTTFqsOTZU2NJbReX34ccqwKv9&#10;OF9ccL6/GPM+nbfDVM+VmoyH7SuIQEN4iP/dex3nZ+kyW81W2QL+fooA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zMBsYAAADjAAAADwAAAAAAAAAAAAAAAACYAgAAZHJz&#10;L2Rvd25yZXYueG1sUEsFBgAAAAAEAAQA9QAAAIsDAAAAAA==&#10;" fillcolor="#a5a5a5 [2092]" stroked="f" strokeweight="1pt">
                        <v:stroke joinstyle="miter"/>
                      </v:roundrect>
                    </v:group>
                    <v:oval id="شكل بيضاوي 52" o:spid="_x0000_s293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8AwMoA&#10;AADjAAAADwAAAGRycy9kb3ducmV2LnhtbESPQUvDQBCF74L/YRnBm91tDksbuy2iCAoKmlbPQ3aa&#10;hGZnQ3Zt0n/vHASPM+/Ne99sdnPo1ZnG1EV2sFwYUMR19B03Dg7757sVqJSRPfaRycGFEuy211cb&#10;LH2c+JPOVW6UhHAq0UGb81BqneqWAqZFHIhFO8YxYJZxbLQfcZLw0OvCGKsDdiwNLQ702FJ9qn6C&#10;g4/T8evy/fpm3ps4VXYKT0Xh987d3swP96Ayzfnf/Hf94gXfmpVdL9dWoOUnWYDe/gI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5fAMDKAAAA4wAAAA8AAAAAAAAAAAAAAAAAmAIA&#10;AGRycy9kb3ducmV2LnhtbFBLBQYAAAAABAAEAPUAAACPAwAAAAA=&#10;" filled="f" strokecolor="#168489" strokeweight="1pt">
                      <v:stroke joinstyle="miter"/>
                    </v:oval>
                  </v:group>
                  <v:shape id="مربع نص 41" o:spid="_x0000_s2937"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XjP8UA&#10;AADjAAAADwAAAGRycy9kb3ducmV2LnhtbERPS0vDQBC+C/6HZQRvdjeCoYndluIDevBiG+9DdswG&#10;s7MhOzbpv3cFweN879nsljCoM02pj2yhWBlQxG10PXcWmtPr3RpUEmSHQ2SycKEEu+311QZrF2d+&#10;p/NROpVDONVowYuMtdap9RQwreJInLnPOAWUfE6ddhPOOTwM+t6YUgfsOTd4HOnJU/t1/A4WRNy+&#10;uDQvIR0+lrfn2Zv2ARtrb2+W/SMooUX+xX/ug8vzS7Muq6IqK/j9KQOgt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ZeM/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261CF8">
                            <w:rPr>
                              <w:rFonts w:eastAsia="Calibri" w:hAnsi="Adobe Arabic" w:cs="Adobe Arabic"/>
                              <w:b/>
                              <w:bCs/>
                              <w:color w:val="FFFFFF"/>
                              <w:kern w:val="24"/>
                              <w:sz w:val="36"/>
                              <w:szCs w:val="36"/>
                              <w:rtl/>
                              <w:lang w:bidi="ar-EG"/>
                            </w:rPr>
                            <w:t>تعلم قول "لا" بلطف</w:t>
                          </w:r>
                        </w:p>
                      </w:txbxContent>
                    </v:textbox>
                  </v:shape>
                </v:group>
                <v:shape id="صورة 54" o:spid="_x0000_s2938"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lFGV38wAAADjAAAADwAAAAAA&#10;AAAAAAAAAACfAgAAZHJzL2Rvd25yZXYueG1sUEsFBgAAAAAEAAQA9wAAAJgDAAAAAA==&#10;">
                  <v:imagedata r:id="rId74" o:title=""/>
                  <v:path arrowok="t"/>
                </v:shape>
                <w10:wrap anchorx="page"/>
                <w10:anchorlock/>
              </v:group>
            </w:pict>
          </mc:Fallback>
        </mc:AlternateContent>
      </w:r>
    </w:p>
    <w:p w:rsidR="007C6591" w:rsidRPr="00DD2A38" w:rsidRDefault="007C6591" w:rsidP="00084372">
      <w:r w:rsidRPr="00DD2A38">
        <w:rPr>
          <w:rtl/>
        </w:rPr>
        <w:t xml:space="preserve">- لا تقبل المهام الإضافية التي قد تؤثر على وقتك الشخصي.  </w:t>
      </w:r>
    </w:p>
    <w:p w:rsidR="007C6591" w:rsidRPr="00DD2A38" w:rsidRDefault="007C6591" w:rsidP="00084372">
      <w:r w:rsidRPr="00DD2A38">
        <w:rPr>
          <w:rtl/>
        </w:rPr>
        <w:t xml:space="preserve">- اشرح لزملائك ومديريك أهمية الفصل بين العمل والحياة لتحقيق أفضل أداء ممكن.  </w:t>
      </w:r>
    </w:p>
    <w:p w:rsidR="007C6591" w:rsidRPr="00DD2A38" w:rsidRDefault="00084372" w:rsidP="00084372">
      <w:r w:rsidRPr="002A078C">
        <w:rPr>
          <w:rFonts w:ascii="Sakkal Majalla" w:hAnsi="Sakkal Majalla"/>
          <w:noProof/>
          <w:sz w:val="34"/>
        </w:rPr>
        <mc:AlternateContent>
          <mc:Choice Requires="wpg">
            <w:drawing>
              <wp:inline distT="0" distB="0" distL="0" distR="0" wp14:anchorId="6DBD06C7" wp14:editId="6E2638D4">
                <wp:extent cx="5731510" cy="892088"/>
                <wp:effectExtent l="0" t="0" r="2540" b="22860"/>
                <wp:docPr id="160869195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954" name="مجموعة 47"/>
                        <wpg:cNvGrpSpPr/>
                        <wpg:grpSpPr>
                          <a:xfrm>
                            <a:off x="0" y="0"/>
                            <a:ext cx="5731510" cy="895351"/>
                            <a:chOff x="0" y="0"/>
                            <a:chExt cx="5878196" cy="918845"/>
                          </a:xfrm>
                        </wpg:grpSpPr>
                        <wpg:grpSp>
                          <wpg:cNvPr id="1608691955" name="مجموعة 48"/>
                          <wpg:cNvGrpSpPr/>
                          <wpg:grpSpPr>
                            <a:xfrm>
                              <a:off x="0" y="0"/>
                              <a:ext cx="5878196" cy="918845"/>
                              <a:chOff x="0" y="0"/>
                              <a:chExt cx="6240348" cy="919070"/>
                            </a:xfrm>
                          </wpg:grpSpPr>
                          <wpg:grpSp>
                            <wpg:cNvPr id="1608691956" name="مجموعة 49"/>
                            <wpg:cNvGrpSpPr/>
                            <wpg:grpSpPr>
                              <a:xfrm>
                                <a:off x="0" y="169208"/>
                                <a:ext cx="5433072" cy="580613"/>
                                <a:chOff x="0" y="169208"/>
                                <a:chExt cx="5433072" cy="580613"/>
                              </a:xfrm>
                            </wpg:grpSpPr>
                            <wps:wsp>
                              <wps:cNvPr id="160869195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95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95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960"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261CF8">
                                  <w:rPr>
                                    <w:rFonts w:eastAsia="Calibri" w:hAnsi="Adobe Arabic" w:cs="Adobe Arabic"/>
                                    <w:b/>
                                    <w:bCs/>
                                    <w:color w:val="FFFFFF"/>
                                    <w:kern w:val="24"/>
                                    <w:sz w:val="36"/>
                                    <w:szCs w:val="36"/>
                                    <w:rtl/>
                                    <w:lang w:bidi="ar-EG"/>
                                  </w:rPr>
                                  <w:t>الالتزام بأوقات الاستراحة</w:t>
                                </w:r>
                              </w:p>
                            </w:txbxContent>
                          </wps:txbx>
                          <wps:bodyPr wrap="square" rtlCol="1">
                            <a:spAutoFit/>
                          </wps:bodyPr>
                        </wps:wsp>
                      </wpg:grpSp>
                      <pic:pic xmlns:pic="http://schemas.openxmlformats.org/drawingml/2006/picture">
                        <pic:nvPicPr>
                          <pic:cNvPr id="1608691961"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93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Vt0rtN0AAAAFAQAADwAAAGRy&#10;cy9kb3ducmV2LnhtbEyPQUvDQBCF74L/YRnBm91NtcXGbEop6qkIbQXpbZudJqHZ2ZDdJum/d/Si&#10;lwfDe7z3TbYcXSN67ELtSUMyUSCQCm9rKjV87t8enkGEaMiaxhNquGKAZX57k5nU+oG22O9iKbiE&#10;Qmo0VDG2qZShqNCZMPEtEnsn3zkT+exKaTszcLlr5FSpuXSmJl6oTIvrCovz7uI0vA9mWD0mr/3m&#10;fFpfD/vZx9cmQa3v78bVC4iIY/wLww8+o0POTEd/IRtEo4Efib/K3kJN5yCOHHpSM5B5Jv/T598A&#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">
                <v:group id="مجموعة 47" o:spid="_x0000_s294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yrr23IAAAA&#10;4wAAAA8AAAAAAAAAAAAAAAAAqgIAAGRycy9kb3ducmV2LnhtbFBLBQYAAAAABAAEAPoAAACfAwAA&#10;AAA=&#10;">
                  <v:group id="مجموعة 48" o:spid="_x0000_s294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PnCvbIAAAA&#10;4wAAAA8AAAAAAAAAAAAAAAAAqgIAAGRycy9kb3ducmV2LnhtbFBLBQYAAAAABAAEAPoAAACfAwAA&#10;AAA=&#10;">
                    <v:group id="مجموعة 49" o:spid="_x0000_s294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M1lIHIAAAA&#10;4wAAAA8AAAAAAAAAAAAAAAAAqgIAAGRycy9kb3ducmV2LnhtbFBLBQYAAAAABAAEAPoAAACfAwAA&#10;AAA=&#10;">
                      <v:shape id="شكل حر 50" o:spid="_x0000_s294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9uGcYA&#10;AADjAAAADwAAAGRycy9kb3ducmV2LnhtbERPzYrCMBC+C75DGMGbpiqt2jWKCILIHrTustehGdti&#10;MylN1Pr2m4UFj/P9z2rTmVo8qHWVZQWTcQSCOLe64kLB12U/WoBwHlljbZkUvMjBZt3vrTDV9sln&#10;emS+ECGEXYoKSu+bVEqXl2TQjW1DHLirbQ36cLaF1C0+Q7ip5TSKEmmw4tBQYkO7kvJbdjcKkmP8&#10;czrl+/icHWafjoz+1tYrNRx02w8Qnjr/Fv+7DzrMT6JFspws4zn8/RQAk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q9uGc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94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SyckA&#10;AADjAAAADwAAAGRycy9kb3ducmV2LnhtbESPT2vDMAzF74V9B6NBL2V1Wkhos7plbAx27J+xsxpr&#10;TlgsZ7GXZt++OhR6lN7Tez9tdqNv1UB9bAIbWMwzUMRVsA07A5+n96cVqJiQLbaBycA/RdhtHyYb&#10;LG248IGGY3JKQjiWaKBOqSu1jlVNHuM8dMSifYfeY5Kxd9r2eJFw3+pllhXaY8PSUGNHrzVVP8c/&#10;bwB//f7rHFKIw9m5t1nejTObGzN9HF+eQSUa0918u/6wgl9kq2K9WOcCLT/JAvT2C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6+SyckAAADjAAAADwAAAAAAAAAAAAAAAACYAgAA&#10;ZHJzL2Rvd25yZXYueG1sUEsFBgAAAAAEAAQA9QAAAI4DAAAAAA==&#10;" fillcolor="#a5a5a5 [2092]" stroked="f" strokeweight="1pt">
                        <v:stroke joinstyle="miter"/>
                      </v:roundrect>
                    </v:group>
                    <v:oval id="شكل بيضاوي 52" o:spid="_x0000_s294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9v5scA&#10;AADjAAAADwAAAGRycy9kb3ducmV2LnhtbERPX2vCMBB/H+w7hBvsbSYWLLYaRZSBgw22On0+mrMt&#10;NpfSZLZ++2Uw8PF+/2+5Hm0rrtT7xrGG6USBIC6dabjS8H14fZmD8AHZYOuYNNzIw3r1+LDE3LiB&#10;v+hahErEEPY5aqhD6HIpfVmTRT9xHXHkzq63GOLZV9L0OMRw28pEqVRabDg21NjRtqbyUvxYDZ+X&#10;8/F2entXH5UbinSwuyQxB62fn8bNAkSgMdzF/+69ifNTNU+zaTbL4O+nCIB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9/b+bHAAAA4wAAAA8AAAAAAAAAAAAAAAAAmAIAAGRy&#10;cy9kb3ducmV2LnhtbFBLBQYAAAAABAAEAPUAAACMAwAAAAA=&#10;" filled="f" strokecolor="#168489" strokeweight="1pt">
                      <v:stroke joinstyle="miter"/>
                    </v:oval>
                  </v:group>
                  <v:shape id="مربع نص 41" o:spid="_x0000_s2946"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9KosgA&#10;AADjAAAADwAAAGRycy9kb3ducmV2LnhtbESPQU/DMAyF70j7D5GRdmNJkai2smyaBkg7cGGUu9WY&#10;pqJJqsas3b+fD0gcbT+/977tfg69utCYuxQtFCsDimKTXBdbC/Xn28MaVGaMDvsUycKVMux3i7st&#10;Vi5N8YMuZ26VmMRcoQXPPFRa58ZTwLxKA0W5facxIMs4ttqNOIl56PWjMaUO2EVJ8DjQ0VPzc/4N&#10;FpjdobjWryGfvub3l8mb5glra5f38+EZFNPM/+K/75OT+qVZl5tiUwqFMMkC9O4G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WX0qiyAAAAOMAAAAPAAAAAAAAAAAAAAAAAJgCAABk&#10;cnMvZG93bnJldi54bWxQSwUGAAAAAAQABAD1AAAAjQ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261CF8">
                            <w:rPr>
                              <w:rFonts w:eastAsia="Calibri" w:hAnsi="Adobe Arabic" w:cs="Adobe Arabic"/>
                              <w:b/>
                              <w:bCs/>
                              <w:color w:val="FFFFFF"/>
                              <w:kern w:val="24"/>
                              <w:sz w:val="36"/>
                              <w:szCs w:val="36"/>
                              <w:rtl/>
                              <w:lang w:bidi="ar-EG"/>
                            </w:rPr>
                            <w:t>الالتزام بأوقات الاستراحة</w:t>
                          </w:r>
                        </w:p>
                      </w:txbxContent>
                    </v:textbox>
                  </v:shape>
                </v:group>
                <v:shape id="صورة 54" o:spid="_x0000_s2947"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7EppnIAAAA4wAAAA8AAABkcnMvZG93bnJldi54bWxET19LwzAQfxf8DuEE31xahdrWZUNlgrCn&#10;rSp7vDVnW5dcahK3+u2NIPh4v/83X07WiCP5MDhWkM8yEMSt0wN3Cl6ap6sSRIjIGo1jUvBNAZaL&#10;87M51tqdeEPHbexECuFQo4I+xrGWMrQ9WQwzNxIn7t15izGdvpPa4ymFWyOvs6yQFgdODT2O9NhT&#10;e9h+WQVr/7D/qJo303xudqvS3Ny+HlZrpS4vpvs7EJGm+C/+cz/rNL/IyqLKqyKH358SAHLx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xKaZyAAAAOMAAAAPAAAAAAAAAAAA&#10;AAAAAJ8CAABkcnMvZG93bnJldi54bWxQSwUGAAAAAAQABAD3AAAAlAMAAAAA&#10;">
                  <v:imagedata r:id="rId74" o:title=""/>
                  <v:path arrowok="t"/>
                </v:shape>
                <w10:wrap anchorx="page"/>
                <w10:anchorlock/>
              </v:group>
            </w:pict>
          </mc:Fallback>
        </mc:AlternateContent>
      </w:r>
    </w:p>
    <w:p w:rsidR="007C6591" w:rsidRPr="00DD2A38" w:rsidRDefault="007C6591" w:rsidP="00084372">
      <w:r w:rsidRPr="00DD2A38">
        <w:rPr>
          <w:rtl/>
        </w:rPr>
        <w:t>- خذ فترات راحة منتظمة أثناء العمل لتجن</w:t>
      </w:r>
      <w:r>
        <w:rPr>
          <w:rFonts w:hint="cs"/>
          <w:rtl/>
        </w:rPr>
        <w:t>ّ</w:t>
      </w:r>
      <w:r w:rsidRPr="00DD2A38">
        <w:rPr>
          <w:rtl/>
        </w:rPr>
        <w:t xml:space="preserve">ب الإرهاق.  </w:t>
      </w:r>
    </w:p>
    <w:p w:rsidR="007C6591" w:rsidRPr="00DD2A38" w:rsidRDefault="007C6591" w:rsidP="00084372">
      <w:r w:rsidRPr="00DD2A38">
        <w:rPr>
          <w:rtl/>
        </w:rPr>
        <w:lastRenderedPageBreak/>
        <w:t xml:space="preserve">- استخدم وقت الغداء أو الاستراحة للابتعاد عن أجواء العمل، حتى لو كنت تعمل من المنزل.  </w:t>
      </w:r>
    </w:p>
    <w:p w:rsidR="007C6591" w:rsidRPr="00DD2A38" w:rsidRDefault="00084372" w:rsidP="00084372">
      <w:r w:rsidRPr="002A078C">
        <w:rPr>
          <w:rFonts w:ascii="Sakkal Majalla" w:hAnsi="Sakkal Majalla"/>
          <w:noProof/>
          <w:sz w:val="34"/>
        </w:rPr>
        <mc:AlternateContent>
          <mc:Choice Requires="wpg">
            <w:drawing>
              <wp:inline distT="0" distB="0" distL="0" distR="0" wp14:anchorId="349628DE" wp14:editId="0C1079E7">
                <wp:extent cx="5731510" cy="892088"/>
                <wp:effectExtent l="0" t="0" r="2540" b="22860"/>
                <wp:docPr id="160869194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945" name="مجموعة 47"/>
                        <wpg:cNvGrpSpPr/>
                        <wpg:grpSpPr>
                          <a:xfrm>
                            <a:off x="0" y="0"/>
                            <a:ext cx="5731510" cy="895351"/>
                            <a:chOff x="0" y="0"/>
                            <a:chExt cx="5878196" cy="918845"/>
                          </a:xfrm>
                        </wpg:grpSpPr>
                        <wpg:grpSp>
                          <wpg:cNvPr id="1608691946" name="مجموعة 48"/>
                          <wpg:cNvGrpSpPr/>
                          <wpg:grpSpPr>
                            <a:xfrm>
                              <a:off x="0" y="0"/>
                              <a:ext cx="5878196" cy="918845"/>
                              <a:chOff x="0" y="0"/>
                              <a:chExt cx="6240348" cy="919070"/>
                            </a:xfrm>
                          </wpg:grpSpPr>
                          <wpg:grpSp>
                            <wpg:cNvPr id="1608691947" name="مجموعة 49"/>
                            <wpg:cNvGrpSpPr/>
                            <wpg:grpSpPr>
                              <a:xfrm>
                                <a:off x="0" y="169208"/>
                                <a:ext cx="5433072" cy="580613"/>
                                <a:chOff x="0" y="169208"/>
                                <a:chExt cx="5433072" cy="580613"/>
                              </a:xfrm>
                            </wpg:grpSpPr>
                            <wps:wsp>
                              <wps:cNvPr id="160869194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94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95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951"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261CF8">
                                  <w:rPr>
                                    <w:rFonts w:eastAsia="Calibri" w:hAnsi="Adobe Arabic" w:cs="Adobe Arabic"/>
                                    <w:b/>
                                    <w:bCs/>
                                    <w:color w:val="FFFFFF"/>
                                    <w:kern w:val="24"/>
                                    <w:sz w:val="36"/>
                                    <w:szCs w:val="36"/>
                                    <w:rtl/>
                                    <w:lang w:bidi="ar-EG"/>
                                  </w:rPr>
                                  <w:t>وضع حدود للتواصل بعد ساعات العمل</w:t>
                                </w:r>
                              </w:p>
                            </w:txbxContent>
                          </wps:txbx>
                          <wps:bodyPr wrap="square" rtlCol="1">
                            <a:spAutoFit/>
                          </wps:bodyPr>
                        </wps:wsp>
                      </wpg:grpSp>
                      <pic:pic xmlns:pic="http://schemas.openxmlformats.org/drawingml/2006/picture">
                        <pic:nvPicPr>
                          <pic:cNvPr id="1608691952"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94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&#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">
                <v:group id="مجموعة 47" o:spid="_x0000_s294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Y+nCvIAAAA&#10;4wAAAA8AAAAAAAAAAAAAAAAAqgIAAGRycy9kb3ducmV2LnhtbFBLBQYAAAAABAAEAPoAAACfAwAA&#10;AAA=&#10;">
                  <v:group id="مجموعة 48" o:spid="_x0000_s295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bsAlzIAAAA&#10;4wAAAA8AAAAAAAAAAAAAAAAAqgIAAGRycy9kb3ducmV2LnhtbFBLBQYAAAAABAAEAPoAAACfAwAA&#10;AAA=&#10;">
                    <v:group id="مجموعة 49" o:spid="_x0000_s295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ZoKfHyQAA&#10;AOMAAAAPAAAAAAAAAAAAAAAAAKoCAABkcnMvZG93bnJldi54bWxQSwUGAAAAAAQABAD6AAAAoAMA&#10;AAAA&#10;">
                      <v:shape id="شكل حر 50" o:spid="_x0000_s295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lstsoA&#10;AADjAAAADwAAAGRycy9kb3ducmV2LnhtbESPQWvCQBCF7wX/wzJCb3Vj1aCpq0hBEOlBo6XXITtN&#10;gtnZkF01/fedg+Bx5r1575vluneNulEXas8GxqMEFHHhbc2lgfNp+zYHFSKyxcYzGfijAOvV4GWJ&#10;mfV3PtItj6WSEA4ZGqhibDOtQ1GRwzDyLbFov75zGGXsSm07vEu4a/R7kqTaYc3SUGFLnxUVl/zq&#10;DKT72c/hUGxnx3w3+Qrk7Lf10ZjXYb/5ABWpj0/z43pnBT9N5ulivJgKtPwkC9Crf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7pbLb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95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qhj8YA&#10;AADjAAAADwAAAGRycy9kb3ducmV2LnhtbERPS2vCQBC+C/6HZYReRDeWGkx0lVIp9FgfeB6z4yaY&#10;nY3ZNab/vlsoeJzvPatNb2vRUesrxwpm0wQEceF0xUbB8fA5WYDwAVlj7ZgU/JCHzXo4WGGu3YN3&#10;1O2DETGEfY4KyhCaXEpflGTRT11DHLmLay2GeLZG6hYfMdzW8jVJUmmx4thQYkMfJRXX/d0qwJv9&#10;Pp1dcL47G7Mdz5t+rOdKvYz69yWIQH14iv/dXzrOT5NFms2ytwz+fooA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Tqhj8YAAADjAAAADwAAAAAAAAAAAAAAAACYAgAAZHJz&#10;L2Rvd25yZXYueG1sUEsFBgAAAAAEAAQA9QAAAIsDAAAAAA==&#10;" fillcolor="#a5a5a5 [2092]" stroked="f" strokeweight="1pt">
                        <v:stroke joinstyle="miter"/>
                      </v:roundrect>
                    </v:group>
                    <v:oval id="شكل بيضاوي 52" o:spid="_x0000_s295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XGe8sA&#10;AADjAAAADwAAAGRycy9kb3ducmV2LnhtbESPQUvDQBCF74L/YRnBm91twNDGbou0CAoKmtqeh+w0&#10;Cc3OhuzapP/eOQgeZ+bNe+9bbSbfqQsNsQ1sYT4zoIir4FquLXzvXx4WoGJCdtgFJgtXirBZ396s&#10;sHBh5C+6lKlWYsKxQAtNSn2hdawa8hhnoSeW2ykMHpOMQ63dgKOY+05nxuTaY8uS0GBP24aqc/nj&#10;LXyeT4fr8e3dfNRhLPPR77LM7a29v5uen0AlmtK/+O/71Un93Czy5Xz5KBTCJAvQ61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RcZ7ywAAAOMAAAAPAAAAAAAAAAAAAAAAAJgC&#10;AABkcnMvZG93bnJldi54bWxQSwUGAAAAAAQABAD1AAAAkAMAAAAA&#10;" filled="f" strokecolor="#168489" strokeweight="1pt">
                      <v:stroke joinstyle="miter"/>
                    </v:oval>
                  </v:group>
                  <v:shape id="مربع نص 41" o:spid="_x0000_s2955"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8lhMUA&#10;AADjAAAADwAAAGRycy9kb3ducmV2LnhtbERPS2vDMAy+D/YfjAq7rXYGDW1Wt5Q9oIdd1mV3EWtx&#10;aCyHWGvSfz8PBjvqe2u7n0OvLjSmLrKFYmlAETfRddxaqD9e79egkiA77COThSsl2O9ub7ZYuTjx&#10;O11O0qocwqlCC15kqLROjaeAaRkH4sx9xTGg5HNstRtxyuGh1w/GlDpgx7nB40BPnprz6TtYEHGH&#10;4lq/hHT8nN+eJ2+aFdbW3i3mwyMooVn+xX/uo8vzS7MuN8VmVcDvTxkAv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fyWE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261CF8">
                            <w:rPr>
                              <w:rFonts w:eastAsia="Calibri" w:hAnsi="Adobe Arabic" w:cs="Adobe Arabic"/>
                              <w:b/>
                              <w:bCs/>
                              <w:color w:val="FFFFFF"/>
                              <w:kern w:val="24"/>
                              <w:sz w:val="36"/>
                              <w:szCs w:val="36"/>
                              <w:rtl/>
                              <w:lang w:bidi="ar-EG"/>
                            </w:rPr>
                            <w:t>وضع حدود للتواصل بعد ساعات العمل</w:t>
                          </w:r>
                        </w:p>
                      </w:txbxContent>
                    </v:textbox>
                  </v:shape>
                </v:group>
                <v:shape id="صورة 54" o:spid="_x0000_s2956"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B68lPJAAAA4wAAAA8AAABkcnMvZG93bnJldi54bWxET19LwzAQfxf8DuEE31y6ibWty4bKBGFP&#10;W3Xs8WzOti651CRu9dsbQfDxfv9vvhytEUfyoXesYDrJQBA3TvfcKnipn64KECEiazSOScE3BVgu&#10;zs/mWGl34g0dt7EVKYRDhQq6GIdKytB0ZDFM3ECcuHfnLcZ0+lZqj6cUbo2cZVkuLfacGjoc6LGj&#10;5rD9sgrW/uHto6x3pv7c7FeFub59PazWSl1ejPd3ICKN8V/8537WaX6eFXk5LW9m8PtTAkAufg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QHryU8kAAADjAAAADwAAAAAAAAAA&#10;AAAAAACfAgAAZHJzL2Rvd25yZXYueG1sUEsFBgAAAAAEAAQA9wAAAJUDAAAAAA==&#10;">
                  <v:imagedata r:id="rId74" o:title=""/>
                  <v:path arrowok="t"/>
                </v:shape>
                <w10:wrap anchorx="page"/>
                <w10:anchorlock/>
              </v:group>
            </w:pict>
          </mc:Fallback>
        </mc:AlternateContent>
      </w:r>
    </w:p>
    <w:p w:rsidR="007C6591" w:rsidRPr="00DD2A38" w:rsidRDefault="007C6591" w:rsidP="00084372">
      <w:r w:rsidRPr="00DD2A38">
        <w:rPr>
          <w:rtl/>
        </w:rPr>
        <w:t xml:space="preserve">- ناقش مع فريقك أو مديرك ضرورة عدم التواصل بشأن العمل بعد ساعات الدوام إلا في الحالات الطارئة.  </w:t>
      </w:r>
    </w:p>
    <w:p w:rsidR="007C6591" w:rsidRPr="00DD2A38" w:rsidRDefault="007C6591" w:rsidP="00084372">
      <w:r w:rsidRPr="00DD2A38">
        <w:rPr>
          <w:rtl/>
        </w:rPr>
        <w:t>- استخدم عبارات واضحة عند التواصل، مثل: "سأكون متاح</w:t>
      </w:r>
      <w:r>
        <w:rPr>
          <w:rFonts w:hint="cs"/>
          <w:rtl/>
        </w:rPr>
        <w:t>اً</w:t>
      </w:r>
      <w:r w:rsidRPr="00DD2A38">
        <w:rPr>
          <w:rtl/>
        </w:rPr>
        <w:t xml:space="preserve"> للرد غدا</w:t>
      </w:r>
      <w:r>
        <w:rPr>
          <w:rFonts w:hint="cs"/>
          <w:rtl/>
        </w:rPr>
        <w:t>ً</w:t>
      </w:r>
      <w:r w:rsidRPr="00DD2A38">
        <w:rPr>
          <w:rtl/>
        </w:rPr>
        <w:t xml:space="preserve"> خلال ساعات العمل."  </w:t>
      </w:r>
    </w:p>
    <w:p w:rsidR="007C6591" w:rsidRPr="00DD2A38" w:rsidRDefault="00084372" w:rsidP="00084372">
      <w:r w:rsidRPr="002A078C">
        <w:rPr>
          <w:rFonts w:ascii="Sakkal Majalla" w:hAnsi="Sakkal Majalla"/>
          <w:noProof/>
          <w:sz w:val="34"/>
        </w:rPr>
        <mc:AlternateContent>
          <mc:Choice Requires="wpg">
            <w:drawing>
              <wp:inline distT="0" distB="0" distL="0" distR="0" wp14:anchorId="666FE764" wp14:editId="02AFA3AC">
                <wp:extent cx="5731510" cy="892088"/>
                <wp:effectExtent l="0" t="0" r="2540" b="22860"/>
                <wp:docPr id="160869193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936" name="مجموعة 47"/>
                        <wpg:cNvGrpSpPr/>
                        <wpg:grpSpPr>
                          <a:xfrm>
                            <a:off x="0" y="0"/>
                            <a:ext cx="5731510" cy="895351"/>
                            <a:chOff x="0" y="0"/>
                            <a:chExt cx="5878196" cy="918845"/>
                          </a:xfrm>
                        </wpg:grpSpPr>
                        <wpg:grpSp>
                          <wpg:cNvPr id="1608691937" name="مجموعة 48"/>
                          <wpg:cNvGrpSpPr/>
                          <wpg:grpSpPr>
                            <a:xfrm>
                              <a:off x="0" y="0"/>
                              <a:ext cx="5878196" cy="918845"/>
                              <a:chOff x="0" y="0"/>
                              <a:chExt cx="6240348" cy="919070"/>
                            </a:xfrm>
                          </wpg:grpSpPr>
                          <wpg:grpSp>
                            <wpg:cNvPr id="1608691938" name="مجموعة 49"/>
                            <wpg:cNvGrpSpPr/>
                            <wpg:grpSpPr>
                              <a:xfrm>
                                <a:off x="0" y="169208"/>
                                <a:ext cx="5433072" cy="580613"/>
                                <a:chOff x="0" y="169208"/>
                                <a:chExt cx="5433072" cy="580613"/>
                              </a:xfrm>
                            </wpg:grpSpPr>
                            <wps:wsp>
                              <wps:cNvPr id="160869193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94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94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942"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261CF8">
                                  <w:rPr>
                                    <w:rFonts w:eastAsia="Calibri" w:hAnsi="Adobe Arabic" w:cs="Adobe Arabic"/>
                                    <w:b/>
                                    <w:bCs/>
                                    <w:color w:val="FFFFFF"/>
                                    <w:kern w:val="24"/>
                                    <w:sz w:val="36"/>
                                    <w:szCs w:val="36"/>
                                    <w:rtl/>
                                    <w:lang w:bidi="ar-EG"/>
                                  </w:rPr>
                                  <w:t>تخصيص وقت للأنشطة الشخصية</w:t>
                                </w:r>
                              </w:p>
                            </w:txbxContent>
                          </wps:txbx>
                          <wps:bodyPr wrap="square" rtlCol="1">
                            <a:spAutoFit/>
                          </wps:bodyPr>
                        </wps:wsp>
                      </wpg:grpSp>
                      <pic:pic xmlns:pic="http://schemas.openxmlformats.org/drawingml/2006/picture">
                        <pic:nvPicPr>
                          <pic:cNvPr id="1608691943"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95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FbdK7TdAAAABQEAAA8AAABkcnMvZG93bnJl&#10;di54bWxMj0FLw0AQhe+C/2EZwZvdTbXFxmxKKeqpCG0F6W2bnSah2dmQ3Sbpv3f0opcHw3u89022&#10;HF0jeuxC7UlDMlEgkApvayo1fO7fHp5BhGjImsYTarhigGV+e5OZ1PqBttjvYim4hEJqNFQxtqmU&#10;oajQmTDxLRJ7J985E/nsSmk7M3C5a+RUqbl0piZeqEyL6wqL8+7iNLwPZlg9Jq/95nxaXw/72cfX&#10;JkGt7+/G1QuIiGP8C8MPPqNDzkxHfyEbRKOBH4m/yt5CTecgjhx6UjOQeSb/0+ff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">
                <v:group id="مجموعة 47" o:spid="_x0000_s295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7qcSHIAAAA&#10;4wAAAA8AAAAAAAAAAAAAAAAAqgIAAGRycy9kb3ducmV2LnhtbFBLBQYAAAAABAAEAPoAAACfAwAA&#10;AAA=&#10;">
                  <v:group id="مجموعة 48" o:spid="_x0000_s295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Gm1LrIAAAA&#10;4wAAAA8AAAAAAAAAAAAAAAAAqgIAAGRycy9kb3ducmV2LnhtbFBLBQYAAAAABAAEAPoAAACfAwAA&#10;AAA=&#10;">
                    <v:group id="مجموعة 49" o:spid="_x0000_s296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wOUDI&#10;zAAAAOMAAAAPAAAAAAAAAAAAAAAAAKoCAABkcnMvZG93bnJldi54bWxQSwUGAAAAAAQABAD6AAAA&#10;owMAAAAA&#10;">
                      <v:shape id="شكل حر 50" o:spid="_x0000_s296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O6UMcA&#10;AADjAAAADwAAAGRycy9kb3ducmV2LnhtbERPzWrCQBC+F/oOyxR6azYaDCbNKqUgSPGgsaXXITsm&#10;wexsyK4mffuuIHic73+K9WQ6caXBtZYVzKIYBHFldcu1gu/j5m0JwnlkjZ1lUvBHDtar56cCc21H&#10;PtC19LUIIexyVNB43+dSuqohgy6yPXHgTnYw6MM51FIPOIZw08l5HKfSYMuhocGePhuqzuXFKEi/&#10;Fr/7fbVZHMptsnNk9I+2XqnXl+njHYSnyT/Ed/dWh/lpvEyzWZZkcPspAC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mjulDHAAAA4w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96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AIEskA&#10;AADjAAAADwAAAGRycy9kb3ducmV2LnhtbESPQW/CMAyF75P2HyJP4oJGChoVFAKaNiHtyNi0s2lM&#10;Wq1xuiYr5d/jAxJH28/vvW+9HXyjeupiHdjAdJKBIi6DrdkZ+P7aPS9AxYRssQlMBi4UYbt5fFhj&#10;YcOZP6k/JKfEhGOBBqqU2kLrWFbkMU5CSyy3U+g8Jhk7p22HZzH3jZ5lWa491iwJFbb0VlH5e/j3&#10;BvDP73+OIYXYH517H8/bYWznxoyehtcVqERDuotv3x9W6ufZIl9Oly9CIUyyAL25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AAIEskAAADjAAAADwAAAAAAAAAAAAAAAACYAgAA&#10;ZHJzL2Rvd25yZXYueG1sUEsFBgAAAAAEAAQA9QAAAI4DAAAAAA==&#10;" fillcolor="#a5a5a5 [2092]" stroked="f" strokeweight="1pt">
                        <v:stroke joinstyle="miter"/>
                      </v:roundrect>
                    </v:group>
                    <v:oval id="شكل بيضاوي 52" o:spid="_x0000_s296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D1PccA&#10;AADjAAAADwAAAGRycy9kb3ducmV2LnhtbERPX2vCMBB/H+w7hBvsbSYto2g1imwIG0zY6vT5aM62&#10;2FxKE2399osw8PF+/2+xGm0rLtT7xrGGZKJAEJfONFxp+N1tXqYgfEA22DomDVfysFo+PiwwN27g&#10;H7oUoRIxhH2OGuoQulxKX9Zk0U9cRxy5o+sthnj2lTQ9DjHctjJVKpMWG44NNXb0VlN5Ks5Ww/fp&#10;uL8ePr/UtnJDkQ32PU3NTuvnp3E9BxFoDHfxv/vDxPmZmmazZPaawO2nCIB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TQ9T3HAAAA4wAAAA8AAAAAAAAAAAAAAAAAmAIAAGRy&#10;cy9kb3ducmV2LnhtbFBLBQYAAAAABAAEAPUAAACMAwAAAAA=&#10;" filled="f" strokecolor="#168489" strokeweight="1pt">
                      <v:stroke joinstyle="miter"/>
                    </v:oval>
                  </v:group>
                  <v:shape id="مربع نص 41" o:spid="_x0000_s2964"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QtLsUA&#10;AADjAAAADwAAAGRycy9kb3ducmV2LnhtbERPS0vDQBC+C/6HZQRvdjdFQxu7LcUH9ODFNt6H7JgN&#10;ZmdDdmzSf+8Kgsf53rPZzaFXZxpTF9lCsTCgiJvoOm4t1KfXuxWoJMgO+8hk4UIJdtvrqw1WLk78&#10;TuejtCqHcKrQghcZKq1T4ylgWsSBOHOfcQwo+Rxb7Uaccnjo9dKYUgfsODd4HOjJU/N1/A4WRNy+&#10;uNQvIR0+5rfnyZvmAWtrb2/m/SMooVn+xX/ug8vzS7Mq18X6fgm/P2UA9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dC0u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261CF8">
                            <w:rPr>
                              <w:rFonts w:eastAsia="Calibri" w:hAnsi="Adobe Arabic" w:cs="Adobe Arabic"/>
                              <w:b/>
                              <w:bCs/>
                              <w:color w:val="FFFFFF"/>
                              <w:kern w:val="24"/>
                              <w:sz w:val="36"/>
                              <w:szCs w:val="36"/>
                              <w:rtl/>
                              <w:lang w:bidi="ar-EG"/>
                            </w:rPr>
                            <w:t>تخصيص وقت للأنشطة الشخصية</w:t>
                          </w:r>
                        </w:p>
                      </w:txbxContent>
                    </v:textbox>
                  </v:shape>
                </v:group>
                <v:shape id="صورة 54" o:spid="_x0000_s2965"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rvwRXJAAAA4wAAAA8AAABkcnMvZG93bnJldi54bWxET19LwzAQfxf8DuEE31w6J7Wty4bKBGFP&#10;W3Xs8WzOti651CRu9dsbQfDxfv9vvhytEUfyoXesYDrJQBA3TvfcKnipn64KECEiazSOScE3BVgu&#10;zs/mWGl34g0dt7EVKYRDhQq6GIdKytB0ZDFM3ECcuHfnLcZ0+lZqj6cUbo28zrJcWuw5NXQ40GNH&#10;zWH7ZRWs/cPbR1nvTP252a8KM7t9PazWSl1ejPd3ICKN8V/8537WaX6eFXk5LW9m8PtTAkAufg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qu/BFckAAADjAAAADwAAAAAAAAAA&#10;AAAAAACfAgAAZHJzL2Rvd25yZXYueG1sUEsFBgAAAAAEAAQA9wAAAJUDAAAAAA==&#10;">
                  <v:imagedata r:id="rId74" o:title=""/>
                  <v:path arrowok="t"/>
                </v:shape>
                <w10:wrap anchorx="page"/>
                <w10:anchorlock/>
              </v:group>
            </w:pict>
          </mc:Fallback>
        </mc:AlternateContent>
      </w:r>
    </w:p>
    <w:p w:rsidR="007C6591" w:rsidRPr="00DD2A38" w:rsidRDefault="007C6591" w:rsidP="00084372">
      <w:r w:rsidRPr="00DD2A38">
        <w:rPr>
          <w:rtl/>
        </w:rPr>
        <w:t>- ضع في جدولك اليومي أوقاتا</w:t>
      </w:r>
      <w:r>
        <w:rPr>
          <w:rFonts w:hint="cs"/>
          <w:rtl/>
        </w:rPr>
        <w:t>ً</w:t>
      </w:r>
      <w:r w:rsidRPr="00DD2A38">
        <w:rPr>
          <w:rtl/>
        </w:rPr>
        <w:t xml:space="preserve"> مخصصة للأنشطة التي تُحبها، مثل الرياضة، القراءة، أو قضاء الوقت مع العائلة.  </w:t>
      </w:r>
    </w:p>
    <w:p w:rsidR="007C6591" w:rsidRPr="00DD2A38" w:rsidRDefault="007C6591" w:rsidP="00084372">
      <w:r w:rsidRPr="00DD2A38">
        <w:rPr>
          <w:rtl/>
        </w:rPr>
        <w:t xml:space="preserve">- احرص على أن تكون هذه الأنشطة أولوية، مثلها مثل المهام المهنية.  </w:t>
      </w:r>
    </w:p>
    <w:p w:rsidR="007C6591" w:rsidRPr="00DD2A38" w:rsidRDefault="00084372" w:rsidP="00084372">
      <w:r w:rsidRPr="002A078C">
        <w:rPr>
          <w:rFonts w:ascii="Sakkal Majalla" w:hAnsi="Sakkal Majalla"/>
          <w:noProof/>
          <w:sz w:val="34"/>
        </w:rPr>
        <mc:AlternateContent>
          <mc:Choice Requires="wpg">
            <w:drawing>
              <wp:inline distT="0" distB="0" distL="0" distR="0" wp14:anchorId="25159D24" wp14:editId="74E89C4B">
                <wp:extent cx="5731510" cy="892088"/>
                <wp:effectExtent l="0" t="0" r="2540" b="22860"/>
                <wp:docPr id="160869192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927" name="مجموعة 47"/>
                        <wpg:cNvGrpSpPr/>
                        <wpg:grpSpPr>
                          <a:xfrm>
                            <a:off x="0" y="0"/>
                            <a:ext cx="5731510" cy="895351"/>
                            <a:chOff x="0" y="0"/>
                            <a:chExt cx="5878196" cy="918845"/>
                          </a:xfrm>
                        </wpg:grpSpPr>
                        <wpg:grpSp>
                          <wpg:cNvPr id="1608691928" name="مجموعة 48"/>
                          <wpg:cNvGrpSpPr/>
                          <wpg:grpSpPr>
                            <a:xfrm>
                              <a:off x="0" y="0"/>
                              <a:ext cx="5878196" cy="918845"/>
                              <a:chOff x="0" y="0"/>
                              <a:chExt cx="6240348" cy="919070"/>
                            </a:xfrm>
                          </wpg:grpSpPr>
                          <wpg:grpSp>
                            <wpg:cNvPr id="1608691929" name="مجموعة 49"/>
                            <wpg:cNvGrpSpPr/>
                            <wpg:grpSpPr>
                              <a:xfrm>
                                <a:off x="0" y="169208"/>
                                <a:ext cx="5433072" cy="580613"/>
                                <a:chOff x="0" y="169208"/>
                                <a:chExt cx="5433072" cy="580613"/>
                              </a:xfrm>
                            </wpg:grpSpPr>
                            <wps:wsp>
                              <wps:cNvPr id="160869193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93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93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933"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261CF8">
                                  <w:rPr>
                                    <w:rFonts w:eastAsia="Calibri" w:hAnsi="Adobe Arabic" w:cs="Adobe Arabic"/>
                                    <w:b/>
                                    <w:bCs/>
                                    <w:color w:val="FFFFFF"/>
                                    <w:kern w:val="24"/>
                                    <w:sz w:val="36"/>
                                    <w:szCs w:val="36"/>
                                    <w:rtl/>
                                    <w:lang w:bidi="ar-EG"/>
                                  </w:rPr>
                                  <w:t>الاستفادة من الإجازات</w:t>
                                </w:r>
                              </w:p>
                            </w:txbxContent>
                          </wps:txbx>
                          <wps:bodyPr wrap="square" rtlCol="1">
                            <a:spAutoFit/>
                          </wps:bodyPr>
                        </wps:wsp>
                      </wpg:grpSp>
                      <pic:pic xmlns:pic="http://schemas.openxmlformats.org/drawingml/2006/picture">
                        <pic:nvPicPr>
                          <pic:cNvPr id="1608691934"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96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BW3Su03QAAAAUBAAAPAAAAZHJzL2Rvd25yZXYu&#10;eG1sTI9BS8NAEIXvgv9hGcGb3U21xcZsSinqqQhtBeltm50modnZkN0m6b939KKXB8N7vPdNthxd&#10;I3rsQu1JQzJRIJAKb2sqNXzu3x6eQYRoyJrGE2q4YoBlfnuTmdT6gbbY72IpuIRCajRUMbaplKGo&#10;0Jkw8S0SeyffORP57EppOzNwuWvkVKm5dKYmXqhMi+sKi/Pu4jS8D2ZYPSav/eZ8Wl8P+9nH1yZB&#10;re/vxtULiIhj/AvDDz6jQ85MR38hG0SjgR+Jv8reQk3nII4celIzkHkm/9Pn3wA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">
                <v:group id="مجموعة 47" o:spid="_x0000_s296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R/QmfIAAAA&#10;4wAAAA8AAAAAAAAAAAAAAAAAqgIAAGRycy9kb3ducmV2LnhtbFBLBQYAAAAABAAEAPoAAACfAwAA&#10;AAA=&#10;">
                  <v:group id="مجموعة 48" o:spid="_x0000_s296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14NYV&#10;zAAAAOMAAAAPAAAAAAAAAAAAAAAAAKoCAABkcnMvZG93bnJldi54bWxQSwUGAAAAAAQABAD6AAAA&#10;owMAAAAA&#10;">
                    <v:group id="مجموعة 49" o:spid="_x0000_s296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qsc47IAAAA&#10;4wAAAA8AAAAAAAAAAAAAAAAAqgIAAGRycy9kb3ducmV2LnhtbFBLBQYAAAAABAAEAPoAAACfAwAA&#10;AAA=&#10;">
                      <v:shape id="شكل حر 50" o:spid="_x0000_s297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kTzckA&#10;AADjAAAADwAAAGRycy9kb3ducmV2LnhtbESPQWvCQBCF74L/YRmhN91YMWjqKlIQRDxo2tLrkJ0m&#10;wexsyG41/nvnIHicmTfvvW+16V2jrtSF2rOB6SQBRVx4W3Np4PtrN16AChHZYuOZDNwpwGY9HKww&#10;s/7GZ7rmsVRiwiFDA1WMbaZ1KCpyGCa+JZbbn+8cRhm7UtsOb2LuGv2eJKl2WLMkVNjSZ0XFJf93&#10;BtLD/Pd0Knbzc76fHQM5+2N9NOZt1G8/QEXq40v8/N5bqZ8mi3Q5Xc6EQphkAXr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6JkTzckAAADj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97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re9MYA&#10;AADjAAAADwAAAGRycy9kb3ducmV2LnhtbERPS2vCQBC+C/0PyxR6kWaTisFEVxFLwWN90POYHTeh&#10;2dk0u43pv+8WCh7ne89qM9pWDNT7xrGCLElBEFdON2wUnE9vzwsQPiBrbB2Tgh/ysFk/TFZYanfj&#10;Aw3HYEQMYV+igjqErpTSVzVZ9InriCN3db3FEM/eSN3jLYbbVr6kaS4tNhwbauxoV1P1efy2CvDL&#10;vn9cXHB+uBjzOp1341TPlXp6HLdLEIHGcBf/u/c6zs/TRV5kxSyDv58iAH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0re9MYAAADjAAAADwAAAAAAAAAAAAAAAACYAgAAZHJz&#10;L2Rvd25yZXYueG1sUEsFBgAAAAAEAAQA9QAAAIsDAAAAAA==&#10;" fillcolor="#a5a5a5 [2092]" stroked="f" strokeweight="1pt">
                        <v:stroke joinstyle="miter"/>
                      </v:roundrect>
                    </v:group>
                    <v:oval id="شكل بيضاوي 52" o:spid="_x0000_s297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QYN8cA&#10;AADjAAAADwAAAGRycy9kb3ducmV2LnhtbERPX2vCMBB/H/gdwgl7m4kdFK1GkQ1hAwdbnT4fzdkW&#10;m0tpoq3f3gwGPt7v/y3Xg23ElTpfO9YwnSgQxIUzNZcafvfblxkIH5ANNo5Jw408rFejpyVmxvX8&#10;Q9c8lCKGsM9QQxVCm0npi4os+olriSN3cp3FEM+ulKbDPobbRiZKpdJizbGhwpbeKirO+cVq+D6f&#10;Drfj5059la7P096+J4nZa/08HjYLEIGG8BD/uz9MnJ+qWTqfzl8T+PspAiB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wEGDfHAAAA4wAAAA8AAAAAAAAAAAAAAAAAmAIAAGRy&#10;cy9kb3ducmV2LnhtbFBLBQYAAAAABAAEAPUAAACMAwAAAAA=&#10;" filled="f" strokecolor="#168489" strokeweight="1pt">
                      <v:stroke joinstyle="miter"/>
                    </v:oval>
                  </v:group>
                  <v:shape id="مربع نص 41" o:spid="_x0000_s2973"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77yMUA&#10;AADjAAAADwAAAGRycy9kb3ducmV2LnhtbERPS0vDQBC+C/6HZQRvdjcWQxu7LcUH9ODFNt6H7JgN&#10;ZmdDdmzSf+8Kgsf53rPZzaFXZxpTF9lCsTCgiJvoOm4t1KfXuxWoJMgO+8hk4UIJdtvrqw1WLk78&#10;TuejtCqHcKrQghcZKq1T4ylgWsSBOHOfcQwo+Rxb7Uaccnjo9b0xpQ7YcW7wONCTp+br+B0siLh9&#10;calfQjp8zG/PkzfNA9bW3t7M+0dQQrP8i//cB5fnl2ZVrov1cgm/P2UA9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PvvI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261CF8">
                            <w:rPr>
                              <w:rFonts w:eastAsia="Calibri" w:hAnsi="Adobe Arabic" w:cs="Adobe Arabic"/>
                              <w:b/>
                              <w:bCs/>
                              <w:color w:val="FFFFFF"/>
                              <w:kern w:val="24"/>
                              <w:sz w:val="36"/>
                              <w:szCs w:val="36"/>
                              <w:rtl/>
                              <w:lang w:bidi="ar-EG"/>
                            </w:rPr>
                            <w:t>الاستفادة من الإجازات</w:t>
                          </w:r>
                        </w:p>
                      </w:txbxContent>
                    </v:textbox>
                  </v:shape>
                </v:group>
                <v:shape id="صورة 54" o:spid="_x0000_s2974"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0AKhzJAAAA4wAAAA8AAABkcnMvZG93bnJldi54bWxET19LwzAQfxf8DuEE31w6J7Wty4bKBGFP&#10;W3Xs8WzOti651CRu9dsbQfDxfv9vvhytEUfyoXesYDrJQBA3TvfcKnipn64KECEiazSOScE3BVgu&#10;zs/mWGl34g0dt7EVKYRDhQq6GIdKytB0ZDFM3ECcuHfnLcZ0+lZqj6cUbo28zrJcWuw5NXQ40GNH&#10;zWH7ZRWs/cPbR1nvTP252a8KM7t9PazWSl1ejPd3ICKN8V/8537WaX6eFXk5LWc38PtTAkAufg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fQAqHMkAAADjAAAADwAAAAAAAAAA&#10;AAAAAACfAgAAZHJzL2Rvd25yZXYueG1sUEsFBgAAAAAEAAQA9wAAAJUDAAAAAA==&#10;">
                  <v:imagedata r:id="rId74" o:title=""/>
                  <v:path arrowok="t"/>
                </v:shape>
                <w10:wrap anchorx="page"/>
                <w10:anchorlock/>
              </v:group>
            </w:pict>
          </mc:Fallback>
        </mc:AlternateContent>
      </w:r>
    </w:p>
    <w:p w:rsidR="007C6591" w:rsidRPr="00DD2A38" w:rsidRDefault="007C6591" w:rsidP="00084372">
      <w:r w:rsidRPr="00DD2A38">
        <w:rPr>
          <w:rtl/>
        </w:rPr>
        <w:t xml:space="preserve">- خذ إجازات بانتظام لتجديد طاقتك والابتعاد عن ضغوط العمل.  </w:t>
      </w:r>
    </w:p>
    <w:p w:rsidR="007C6591" w:rsidRPr="00DD2A38" w:rsidRDefault="007C6591" w:rsidP="00084372">
      <w:r w:rsidRPr="00DD2A38">
        <w:rPr>
          <w:rtl/>
        </w:rPr>
        <w:t>- خلال الإجازة، تجن</w:t>
      </w:r>
      <w:r>
        <w:rPr>
          <w:rFonts w:hint="cs"/>
          <w:rtl/>
        </w:rPr>
        <w:t>ّ</w:t>
      </w:r>
      <w:r w:rsidRPr="00DD2A38">
        <w:rPr>
          <w:rtl/>
        </w:rPr>
        <w:t xml:space="preserve">ب الدخول في أي أنشطة مرتبطة بالعمل، مثل الرد على الرسائل أو متابعة المشروعات.  </w:t>
      </w:r>
    </w:p>
    <w:p w:rsidR="007C6591" w:rsidRPr="00DD2A38" w:rsidRDefault="007C6591" w:rsidP="00084372">
      <w:r>
        <w:rPr>
          <w:rFonts w:hint="cs"/>
          <w:rtl/>
        </w:rPr>
        <w:t xml:space="preserve">ختاماً، </w:t>
      </w:r>
      <w:r w:rsidRPr="00DD2A38">
        <w:rPr>
          <w:rtl/>
        </w:rPr>
        <w:t>وضع حدود بين العمل والحياة الشخصية ليس أمرا</w:t>
      </w:r>
      <w:r>
        <w:rPr>
          <w:rFonts w:hint="cs"/>
          <w:rtl/>
        </w:rPr>
        <w:t>ً</w:t>
      </w:r>
      <w:r w:rsidRPr="00DD2A38">
        <w:rPr>
          <w:rtl/>
        </w:rPr>
        <w:t xml:space="preserve"> ثانويا</w:t>
      </w:r>
      <w:r>
        <w:rPr>
          <w:rFonts w:hint="cs"/>
          <w:rtl/>
        </w:rPr>
        <w:t>ً</w:t>
      </w:r>
      <w:r w:rsidRPr="00DD2A38">
        <w:rPr>
          <w:rtl/>
        </w:rPr>
        <w:t>، بل هو ضرورة أساسية للحفاظ على التوازن والصحة النفسية. مع الالتزام بحدود واضحة، يمكن تحقيق إنتاجية أفضل في العمل والاستمتاع بحياة شخصية أكثر إشباعا</w:t>
      </w:r>
      <w:r>
        <w:rPr>
          <w:rFonts w:hint="cs"/>
          <w:rtl/>
        </w:rPr>
        <w:t>ً</w:t>
      </w:r>
      <w:r w:rsidRPr="00DD2A38">
        <w:rPr>
          <w:rtl/>
        </w:rPr>
        <w:t xml:space="preserve"> وراحة. تذكر أن احترام هذه الحدود يبدأ منك، وهو ما سيشجع الآخرين أيضا</w:t>
      </w:r>
      <w:r>
        <w:rPr>
          <w:rFonts w:hint="cs"/>
          <w:rtl/>
        </w:rPr>
        <w:t>ً</w:t>
      </w:r>
      <w:r w:rsidRPr="00DD2A38">
        <w:rPr>
          <w:rtl/>
        </w:rPr>
        <w:t xml:space="preserve"> على احترامها.</w:t>
      </w:r>
    </w:p>
    <w:tbl>
      <w:tblPr>
        <w:tblStyle w:val="TableGrid"/>
        <w:bidiVisual/>
        <w:tblW w:w="9673" w:type="dxa"/>
        <w:tblInd w:w="-3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63"/>
        <w:gridCol w:w="7610"/>
      </w:tblGrid>
      <w:tr w:rsidR="00261CF8" w:rsidRPr="00BA349A" w:rsidTr="005345A8">
        <w:tc>
          <w:tcPr>
            <w:tcW w:w="1963" w:type="dxa"/>
            <w:tcBorders>
              <w:right w:val="single" w:sz="36" w:space="0" w:color="168489"/>
            </w:tcBorders>
            <w:shd w:val="clear" w:color="auto" w:fill="F2F2F2" w:themeFill="background1" w:themeFillShade="F2"/>
            <w:vAlign w:val="center"/>
          </w:tcPr>
          <w:p w:rsidR="00261CF8" w:rsidRPr="00717B5A" w:rsidRDefault="00261CF8" w:rsidP="005345A8">
            <w:pPr>
              <w:pageBreakBefore/>
              <w:jc w:val="center"/>
              <w:rPr>
                <w:b/>
                <w:bCs/>
                <w:rtl/>
              </w:rPr>
            </w:pPr>
            <w:r w:rsidRPr="00717B5A">
              <w:rPr>
                <w:b/>
                <w:bCs/>
                <w:noProof/>
                <w:rtl/>
              </w:rPr>
              <w:lastRenderedPageBreak/>
              <w:drawing>
                <wp:inline distT="0" distB="0" distL="0" distR="0" wp14:anchorId="21725CAB" wp14:editId="3B59DB8C">
                  <wp:extent cx="563984" cy="563914"/>
                  <wp:effectExtent l="0" t="0" r="7620" b="7620"/>
                  <wp:docPr id="1608692898" name="Picture 1608692898"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rsidR="00261CF8" w:rsidRPr="00BA349A" w:rsidRDefault="00261CF8" w:rsidP="005345A8">
            <w:pPr>
              <w:jc w:val="center"/>
              <w:rPr>
                <w:rFonts w:ascii="Adobe Arabic" w:hAnsi="Adobe Arabic" w:cs="Adobe Arabic"/>
                <w:b/>
                <w:bCs/>
                <w:color w:val="168489"/>
                <w:sz w:val="36"/>
                <w:szCs w:val="40"/>
                <w:rtl/>
              </w:rPr>
            </w:pPr>
            <w:r w:rsidRPr="00261CF8">
              <w:rPr>
                <w:rFonts w:ascii="Adobe Arabic" w:hAnsi="Adobe Arabic" w:cs="Adobe Arabic" w:hint="cs"/>
                <w:b/>
                <w:bCs/>
                <w:color w:val="168489"/>
                <w:sz w:val="36"/>
                <w:szCs w:val="40"/>
                <w:rtl/>
              </w:rPr>
              <w:t>"</w:t>
            </w:r>
            <w:r w:rsidRPr="00261CF8">
              <w:rPr>
                <w:rFonts w:ascii="Adobe Arabic" w:hAnsi="Adobe Arabic" w:cs="Adobe Arabic"/>
                <w:b/>
                <w:bCs/>
                <w:color w:val="168489"/>
                <w:sz w:val="36"/>
                <w:szCs w:val="40"/>
                <w:rtl/>
              </w:rPr>
              <w:t>جدول التوازن</w:t>
            </w:r>
            <w:r w:rsidRPr="00261CF8">
              <w:rPr>
                <w:rFonts w:ascii="Adobe Arabic" w:hAnsi="Adobe Arabic" w:cs="Adobe Arabic" w:hint="cs"/>
                <w:b/>
                <w:bCs/>
                <w:color w:val="168489"/>
                <w:sz w:val="36"/>
                <w:szCs w:val="40"/>
                <w:rtl/>
              </w:rPr>
              <w:t>":</w:t>
            </w:r>
          </w:p>
        </w:tc>
      </w:tr>
      <w:tr w:rsidR="00261CF8" w:rsidRPr="00717B5A" w:rsidTr="005345A8">
        <w:tc>
          <w:tcPr>
            <w:tcW w:w="1963" w:type="dxa"/>
            <w:tcBorders>
              <w:right w:val="single" w:sz="36" w:space="0" w:color="168489"/>
            </w:tcBorders>
            <w:shd w:val="clear" w:color="auto" w:fill="F2F2F2" w:themeFill="background1" w:themeFillShade="F2"/>
            <w:vAlign w:val="center"/>
          </w:tcPr>
          <w:p w:rsidR="00261CF8" w:rsidRPr="00717B5A" w:rsidRDefault="00261CF8" w:rsidP="005345A8">
            <w:pPr>
              <w:jc w:val="center"/>
              <w:rPr>
                <w:rFonts w:ascii="Adobe Arabic" w:hAnsi="Adobe Arabic" w:cs="Adobe Arabic"/>
                <w:b/>
                <w:bCs/>
                <w:color w:val="168489"/>
                <w:sz w:val="36"/>
                <w:szCs w:val="40"/>
                <w:rtl/>
              </w:rPr>
            </w:pPr>
            <w:r w:rsidRPr="00717B5A">
              <w:rPr>
                <w:rFonts w:ascii="Adobe Arabic" w:hAnsi="Adobe Arabic" w:cs="Adobe Arabic"/>
                <w:b/>
                <w:bCs/>
                <w:color w:val="168489"/>
                <w:sz w:val="36"/>
                <w:szCs w:val="40"/>
                <w:rtl/>
              </w:rPr>
              <w:t>تنفيذ تمرين</w:t>
            </w:r>
          </w:p>
        </w:tc>
        <w:tc>
          <w:tcPr>
            <w:tcW w:w="7243" w:type="dxa"/>
            <w:vMerge/>
            <w:tcBorders>
              <w:left w:val="single" w:sz="36" w:space="0" w:color="168489"/>
            </w:tcBorders>
          </w:tcPr>
          <w:p w:rsidR="00261CF8" w:rsidRPr="00717B5A" w:rsidRDefault="00261CF8" w:rsidP="005345A8">
            <w:pPr>
              <w:rPr>
                <w:b/>
                <w:bCs/>
                <w:rtl/>
              </w:rPr>
            </w:pPr>
          </w:p>
        </w:tc>
      </w:tr>
      <w:tr w:rsidR="00261CF8" w:rsidRPr="00F77577" w:rsidTr="005345A8">
        <w:tc>
          <w:tcPr>
            <w:tcW w:w="9206" w:type="dxa"/>
            <w:gridSpan w:val="2"/>
          </w:tcPr>
          <w:p w:rsidR="00261CF8" w:rsidRPr="00261CF8" w:rsidRDefault="00261CF8" w:rsidP="00261CF8">
            <w:pPr>
              <w:rPr>
                <w:b/>
                <w:bCs/>
              </w:rPr>
            </w:pPr>
          </w:p>
        </w:tc>
      </w:tr>
    </w:tbl>
    <w:p w:rsidR="007C6591" w:rsidRPr="00261CF8" w:rsidRDefault="007C6591" w:rsidP="00261CF8">
      <w:pPr>
        <w:rPr>
          <w:color w:val="168489"/>
        </w:rPr>
      </w:pPr>
      <w:r w:rsidRPr="00261CF8">
        <w:rPr>
          <w:color w:val="168489"/>
          <w:rtl/>
        </w:rPr>
        <w:t>الوصف</w:t>
      </w:r>
    </w:p>
    <w:p w:rsidR="007C6591" w:rsidRPr="00DD2A38" w:rsidRDefault="007C6591" w:rsidP="00261CF8">
      <w:r w:rsidRPr="00DD2A38">
        <w:rPr>
          <w:rtl/>
        </w:rPr>
        <w:t>في هذا التمرين، يُطلب من المشاركين إنشاء جدول يومي يوازن بين العمل والأنشطة الشخصية، مع الأخذ في الاعتبار تخصيص وقت للعمل، الراحة، الأنشطة العائلية، والهوايات الشخصية. بعد ذلك، يناقشون مدى إمكانية تطبيق هذا الجدول وأهم العقبات التي قد تواجههم وكيف يمكن التغلب عليها.</w:t>
      </w:r>
    </w:p>
    <w:p w:rsidR="007C6591" w:rsidRPr="00261CF8" w:rsidRDefault="007C6591" w:rsidP="00261CF8">
      <w:pPr>
        <w:rPr>
          <w:color w:val="168489"/>
        </w:rPr>
      </w:pPr>
      <w:r w:rsidRPr="00261CF8">
        <w:rPr>
          <w:rFonts w:hint="cs"/>
          <w:color w:val="168489"/>
          <w:rtl/>
        </w:rPr>
        <w:t>أ</w:t>
      </w:r>
      <w:r w:rsidRPr="00261CF8">
        <w:rPr>
          <w:color w:val="168489"/>
          <w:rtl/>
        </w:rPr>
        <w:t>هداف التمرين</w:t>
      </w:r>
    </w:p>
    <w:p w:rsidR="007C6591" w:rsidRPr="00DD2A38" w:rsidRDefault="007C6591" w:rsidP="00261CF8">
      <w:r w:rsidRPr="00DD2A38">
        <w:rPr>
          <w:rtl/>
        </w:rPr>
        <w:t xml:space="preserve">- تعزيز الوعي بأهمية تنظيم الوقت لتحقيق التوازن بين الحياة المهنية والشخصية.  </w:t>
      </w:r>
    </w:p>
    <w:p w:rsidR="007C6591" w:rsidRPr="00DD2A38" w:rsidRDefault="007C6591" w:rsidP="00261CF8">
      <w:r w:rsidRPr="00DD2A38">
        <w:rPr>
          <w:rtl/>
        </w:rPr>
        <w:t xml:space="preserve">- مساعدة المشاركين على تحديد أولوياتهم اليومية.  </w:t>
      </w:r>
    </w:p>
    <w:p w:rsidR="007C6591" w:rsidRDefault="007C6591" w:rsidP="00261CF8">
      <w:pPr>
        <w:rPr>
          <w:rtl/>
        </w:rPr>
      </w:pPr>
      <w:r w:rsidRPr="00DD2A38">
        <w:rPr>
          <w:rtl/>
        </w:rPr>
        <w:t>- التعر</w:t>
      </w:r>
      <w:r>
        <w:rPr>
          <w:rFonts w:hint="cs"/>
          <w:rtl/>
        </w:rPr>
        <w:t>ّ</w:t>
      </w:r>
      <w:r w:rsidRPr="00DD2A38">
        <w:rPr>
          <w:rtl/>
        </w:rPr>
        <w:t xml:space="preserve">ف على العقبات التي تعيق تحقيق التوازن والعمل على إيجاد حلول لها.  </w:t>
      </w:r>
    </w:p>
    <w:p w:rsidR="00261CF8" w:rsidRDefault="00261CF8" w:rsidP="007C6591">
      <w:pPr>
        <w:rPr>
          <w:color w:val="168489"/>
        </w:rPr>
      </w:pPr>
    </w:p>
    <w:p w:rsidR="005D04E5" w:rsidRDefault="005D04E5" w:rsidP="005D04E5">
      <w:pPr>
        <w:ind w:left="-755"/>
        <w:rPr>
          <w:rFonts w:ascii="Sakkal Majalla" w:hAnsi="Sakkal Majalla"/>
          <w:sz w:val="32"/>
          <w:szCs w:val="32"/>
        </w:rPr>
      </w:pPr>
      <w:r>
        <w:rPr>
          <w:noProof/>
        </w:rPr>
        <mc:AlternateContent>
          <mc:Choice Requires="wps">
            <w:drawing>
              <wp:inline distT="0" distB="0" distL="0" distR="0" wp14:anchorId="6087016C" wp14:editId="61D5DB4D">
                <wp:extent cx="6563360" cy="4121150"/>
                <wp:effectExtent l="0" t="0" r="27940" b="12700"/>
                <wp:docPr id="268049511"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63360" cy="4121150"/>
                        </a:xfrm>
                        <a:prstGeom prst="roundRect">
                          <a:avLst>
                            <a:gd name="adj" fmla="val 16667"/>
                          </a:avLst>
                        </a:prstGeom>
                        <a:solidFill>
                          <a:srgbClr val="EAF4E4"/>
                        </a:solidFill>
                        <a:ln w="12700">
                          <a:solidFill>
                            <a:schemeClr val="accent6"/>
                          </a:solidFill>
                          <a:miter lim="800000"/>
                          <a:headEnd/>
                          <a:tailEnd/>
                        </a:ln>
                      </wps:spPr>
                      <wps:txbx>
                        <w:txbxContent>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_x0000_s2975" style="width:516.8pt;height:324.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" fillcolor="#eaf4e4" strokecolor="#70ad47 [3209]" strokeweight="1pt">
                <v:stroke joinstyle="miter"/>
                <v:textbox inset="0,3mm,0">
                  <w:txbxContent>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jc w:val="center"/>
                        <w:rPr>
                          <w:sz w:val="22"/>
                          <w:szCs w:val="28"/>
                          <w:rtl/>
                          <w:lang w:bidi="ar-SY"/>
                        </w:rPr>
                      </w:pPr>
                    </w:p>
                  </w:txbxContent>
                </v:textbox>
                <w10:wrap anchorx="page"/>
                <w10:anchorlock/>
              </v:roundrect>
            </w:pict>
          </mc:Fallback>
        </mc:AlternateContent>
      </w:r>
    </w:p>
    <w:p w:rsidR="00261CF8" w:rsidRPr="005D04E5" w:rsidRDefault="005D04E5" w:rsidP="005D04E5">
      <w:pPr>
        <w:ind w:left="-897"/>
        <w:rPr>
          <w:rFonts w:ascii="Sakkal Majalla" w:hAnsi="Sakkal Majalla"/>
          <w:b/>
          <w:bCs/>
          <w:sz w:val="32"/>
          <w:szCs w:val="32"/>
        </w:rPr>
      </w:pPr>
      <w:r>
        <w:rPr>
          <w:noProof/>
        </w:rPr>
        <w:lastRenderedPageBreak/>
        <mc:AlternateContent>
          <mc:Choice Requires="wps">
            <w:drawing>
              <wp:inline distT="0" distB="0" distL="0" distR="0" wp14:anchorId="72F1A84A" wp14:editId="4EBEDB89">
                <wp:extent cx="6811010" cy="7639050"/>
                <wp:effectExtent l="0" t="0" r="27940" b="19050"/>
                <wp:docPr id="1850460676"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11010" cy="7639050"/>
                        </a:xfrm>
                        <a:prstGeom prst="roundRect">
                          <a:avLst>
                            <a:gd name="adj" fmla="val 16667"/>
                          </a:avLst>
                        </a:prstGeom>
                        <a:solidFill>
                          <a:srgbClr val="EAF4E4"/>
                        </a:solidFill>
                        <a:ln w="12700">
                          <a:solidFill>
                            <a:schemeClr val="accent6"/>
                          </a:solidFill>
                          <a:miter lim="800000"/>
                          <a:headEnd/>
                          <a:tailEnd/>
                        </a:ln>
                      </wps:spPr>
                      <wps:txbx>
                        <w:txbxContent>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_x0000_s2976" style="width:536.3pt;height:601.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" fillcolor="#eaf4e4" strokecolor="#70ad47 [3209]" strokeweight="1pt">
                <v:stroke joinstyle="miter"/>
                <v:textbox inset="0,3mm,0">
                  <w:txbxContent>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jc w:val="center"/>
                        <w:rPr>
                          <w:sz w:val="22"/>
                          <w:szCs w:val="28"/>
                          <w:rtl/>
                          <w:lang w:bidi="ar-SY"/>
                        </w:rPr>
                      </w:pPr>
                    </w:p>
                  </w:txbxContent>
                </v:textbox>
                <w10:wrap anchorx="page"/>
                <w10:anchorlock/>
              </v:roundrect>
            </w:pict>
          </mc:Fallback>
        </mc:AlternateContent>
      </w:r>
    </w:p>
    <w:p w:rsidR="00261CF8" w:rsidRDefault="00261CF8" w:rsidP="00261CF8">
      <w:pPr>
        <w:jc w:val="center"/>
        <w:rPr>
          <w:rFonts w:ascii="Sakkal Majalla" w:hAnsi="Sakkal Majalla"/>
          <w:sz w:val="32"/>
          <w:szCs w:val="32"/>
        </w:rPr>
      </w:pPr>
      <w:r w:rsidRPr="00717B5A">
        <w:rPr>
          <w:noProof/>
        </w:rPr>
        <w:drawing>
          <wp:inline distT="0" distB="0" distL="0" distR="0" wp14:anchorId="70010838" wp14:editId="72A53611">
            <wp:extent cx="1175657" cy="1093634"/>
            <wp:effectExtent l="0" t="0" r="5715" b="0"/>
            <wp:docPr id="1608692899" name="Picture 1608692899" descr="Text book with pencil isolated icon Royalty Free Vector">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pic:cNvPr>
                    <pic:cNvPicPr>
                      <a:picLocks noChangeAspect="1" noChangeArrowheads="1"/>
                    </pic:cNvPicPr>
                  </pic:nvPicPr>
                  <pic:blipFill rotWithShape="1">
                    <a:blip r:embed="rId108" cstate="print">
                      <a:duotone>
                        <a:schemeClr val="accent3">
                          <a:shade val="45000"/>
                          <a:satMod val="135000"/>
                        </a:schemeClr>
                        <a:prstClr val="white"/>
                      </a:duotone>
                      <a:extLst>
                        <a:ext uri="{BEBA8EAE-BF5A-486C-A8C5-ECC9F3942E4B}">
                          <a14:imgProps xmlns:a14="http://schemas.microsoft.com/office/drawing/2010/main">
                            <a14:imgLayer r:embed="rId109">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178198" cy="1095997"/>
                    </a:xfrm>
                    <a:prstGeom prst="rect">
                      <a:avLst/>
                    </a:prstGeom>
                    <a:noFill/>
                  </pic:spPr>
                </pic:pic>
              </a:graphicData>
            </a:graphic>
          </wp:inline>
        </w:drawing>
      </w:r>
    </w:p>
    <w:tbl>
      <w:tblPr>
        <w:tblStyle w:val="TableGrid"/>
        <w:bidiVisual/>
        <w:tblW w:w="9673" w:type="dxa"/>
        <w:tblInd w:w="-3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32"/>
        <w:gridCol w:w="7541"/>
      </w:tblGrid>
      <w:tr w:rsidR="00261CF8" w:rsidRPr="00960E81" w:rsidTr="005345A8">
        <w:trPr>
          <w:trHeight w:val="2152"/>
        </w:trPr>
        <w:tc>
          <w:tcPr>
            <w:tcW w:w="2122" w:type="dxa"/>
            <w:tcBorders>
              <w:right w:val="single" w:sz="36" w:space="0" w:color="808080" w:themeColor="background1" w:themeShade="80"/>
            </w:tcBorders>
            <w:shd w:val="clear" w:color="auto" w:fill="F2F2F2" w:themeFill="background1" w:themeFillShade="F2"/>
            <w:vAlign w:val="center"/>
          </w:tcPr>
          <w:p w:rsidR="00261CF8" w:rsidRPr="00C9255C" w:rsidRDefault="00261CF8" w:rsidP="005345A8">
            <w:pPr>
              <w:pageBreakBefore/>
              <w:jc w:val="center"/>
              <w:rPr>
                <w:rFonts w:ascii="Adobe Arabic" w:hAnsi="Adobe Arabic" w:cs="Adobe Arabic"/>
                <w:b/>
                <w:bCs/>
                <w:color w:val="168489"/>
                <w:sz w:val="40"/>
                <w:szCs w:val="48"/>
                <w:rtl/>
                <w:lang w:bidi="ar-SY"/>
              </w:rPr>
            </w:pPr>
            <w:r w:rsidRPr="00C9255C">
              <w:rPr>
                <w:rFonts w:ascii="Adobe Arabic" w:hAnsi="Adobe Arabic" w:cs="Adobe Arabic"/>
                <w:b/>
                <w:bCs/>
                <w:noProof/>
                <w:color w:val="168489"/>
                <w:sz w:val="40"/>
                <w:szCs w:val="48"/>
                <w:rtl/>
              </w:rPr>
              <w:lastRenderedPageBreak/>
              <w:drawing>
                <wp:inline distT="0" distB="0" distL="0" distR="0" wp14:anchorId="0D82A9BB" wp14:editId="408DA21E">
                  <wp:extent cx="485140" cy="485140"/>
                  <wp:effectExtent l="0" t="0" r="0" b="0"/>
                  <wp:docPr id="1608692900" name="Picture 1608692900"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rsidR="00261CF8" w:rsidRPr="00C9255C" w:rsidRDefault="00261CF8" w:rsidP="005345A8">
            <w:pPr>
              <w:jc w:val="center"/>
              <w:rPr>
                <w:rFonts w:ascii="Adobe Arabic" w:hAnsi="Adobe Arabic" w:cs="Adobe Arabic"/>
                <w:b/>
                <w:bCs/>
                <w:color w:val="168489"/>
                <w:sz w:val="40"/>
                <w:szCs w:val="48"/>
                <w:rtl/>
                <w:lang w:bidi="ar-SY"/>
              </w:rPr>
            </w:pPr>
            <w:r w:rsidRPr="00C9255C">
              <w:rPr>
                <w:rFonts w:ascii="Adobe Arabic" w:hAnsi="Adobe Arabic" w:cs="Adobe Arabic"/>
                <w:b/>
                <w:bCs/>
                <w:color w:val="168489"/>
                <w:sz w:val="40"/>
                <w:szCs w:val="48"/>
                <w:rtl/>
                <w:lang w:bidi="ar-SY"/>
              </w:rPr>
              <w:t>ممارسة نشاط تدريبي</w:t>
            </w:r>
          </w:p>
        </w:tc>
        <w:tc>
          <w:tcPr>
            <w:tcW w:w="7506" w:type="dxa"/>
            <w:tcBorders>
              <w:left w:val="single" w:sz="36" w:space="0" w:color="808080" w:themeColor="background1" w:themeShade="80"/>
            </w:tcBorders>
            <w:shd w:val="clear" w:color="auto" w:fill="F2F2F2" w:themeFill="background1" w:themeFillShade="F2"/>
          </w:tcPr>
          <w:p w:rsidR="00261CF8" w:rsidRDefault="00261CF8" w:rsidP="005345A8">
            <w:pPr>
              <w:jc w:val="center"/>
              <w:rPr>
                <w:rFonts w:ascii="Adobe Arabic" w:hAnsi="Adobe Arabic" w:cs="Adobe Arabic"/>
                <w:b/>
                <w:bCs/>
                <w:color w:val="168489"/>
                <w:sz w:val="40"/>
                <w:szCs w:val="48"/>
                <w:lang w:bidi="ar-SY"/>
              </w:rPr>
            </w:pPr>
          </w:p>
          <w:p w:rsidR="00261CF8" w:rsidRPr="00960E81" w:rsidRDefault="00261CF8" w:rsidP="005345A8">
            <w:pPr>
              <w:jc w:val="center"/>
              <w:rPr>
                <w:rFonts w:ascii="Adobe Arabic" w:hAnsi="Adobe Arabic" w:cs="Adobe Arabic"/>
                <w:b/>
                <w:bCs/>
                <w:color w:val="168489"/>
                <w:sz w:val="40"/>
                <w:szCs w:val="48"/>
                <w:lang w:bidi="ar-SY"/>
              </w:rPr>
            </w:pPr>
            <w:r w:rsidRPr="00261CF8">
              <w:rPr>
                <w:rFonts w:ascii="Adobe Arabic" w:hAnsi="Adobe Arabic" w:cs="Adobe Arabic" w:hint="cs"/>
                <w:b/>
                <w:bCs/>
                <w:color w:val="168489"/>
                <w:sz w:val="40"/>
                <w:szCs w:val="48"/>
                <w:rtl/>
                <w:lang w:bidi="ar-SY"/>
              </w:rPr>
              <w:t>"</w:t>
            </w:r>
            <w:r w:rsidRPr="00261CF8">
              <w:rPr>
                <w:rFonts w:ascii="Adobe Arabic" w:hAnsi="Adobe Arabic" w:cs="Adobe Arabic"/>
                <w:b/>
                <w:bCs/>
                <w:color w:val="168489"/>
                <w:sz w:val="40"/>
                <w:szCs w:val="48"/>
                <w:rtl/>
                <w:lang w:bidi="ar-SY"/>
              </w:rPr>
              <w:t>تمرين الأولويات</w:t>
            </w:r>
            <w:r w:rsidRPr="00261CF8">
              <w:rPr>
                <w:rFonts w:ascii="Adobe Arabic" w:hAnsi="Adobe Arabic" w:cs="Adobe Arabic" w:hint="cs"/>
                <w:b/>
                <w:bCs/>
                <w:color w:val="168489"/>
                <w:sz w:val="40"/>
                <w:szCs w:val="48"/>
                <w:rtl/>
                <w:lang w:bidi="ar-SY"/>
              </w:rPr>
              <w:t>":</w:t>
            </w:r>
          </w:p>
        </w:tc>
      </w:tr>
    </w:tbl>
    <w:p w:rsidR="00261CF8" w:rsidRDefault="00261CF8" w:rsidP="00261CF8">
      <w:pPr>
        <w:jc w:val="center"/>
        <w:rPr>
          <w:rFonts w:ascii="Sakkal Majalla" w:hAnsi="Sakkal Majalla"/>
          <w:sz w:val="32"/>
          <w:szCs w:val="32"/>
          <w:rtl/>
        </w:rPr>
      </w:pPr>
    </w:p>
    <w:p w:rsidR="007C6591" w:rsidRPr="00145B64" w:rsidRDefault="007C6591" w:rsidP="00261CF8">
      <w:r w:rsidRPr="00261CF8">
        <w:rPr>
          <w:color w:val="168489"/>
          <w:rtl/>
        </w:rPr>
        <w:t xml:space="preserve">الوصف </w:t>
      </w:r>
      <w:r w:rsidRPr="00145B64">
        <w:rPr>
          <w:rtl/>
        </w:rPr>
        <w:t xml:space="preserve"> </w:t>
      </w:r>
    </w:p>
    <w:p w:rsidR="007C6591" w:rsidRPr="00DD2A38" w:rsidRDefault="007C6591" w:rsidP="00261CF8">
      <w:r w:rsidRPr="00DD2A38">
        <w:rPr>
          <w:rtl/>
        </w:rPr>
        <w:t xml:space="preserve">في هذا </w:t>
      </w:r>
      <w:r>
        <w:rPr>
          <w:rFonts w:hint="cs"/>
          <w:rtl/>
        </w:rPr>
        <w:t>النشاط</w:t>
      </w:r>
      <w:r w:rsidRPr="00DD2A38">
        <w:rPr>
          <w:rtl/>
        </w:rPr>
        <w:t xml:space="preserve">، يتم تقديم بطاقات تحتوي على مهام مختلفة من الحياة المهنية والشخصية، ويُطلب من المشاركين ترتيبها حسب الأهمية. الهدف من </w:t>
      </w:r>
      <w:r>
        <w:rPr>
          <w:rFonts w:hint="cs"/>
          <w:rtl/>
        </w:rPr>
        <w:t>النشاط</w:t>
      </w:r>
      <w:r w:rsidRPr="00DD2A38">
        <w:rPr>
          <w:rtl/>
        </w:rPr>
        <w:t xml:space="preserve"> هو مساعدة المشاركين على التفكير في أولوياتهم، التفريق بين المهام الضرورية وغير الضرورية، وفهم كيفية تحقيق توازن صحي بين العمل والحياة.</w:t>
      </w:r>
    </w:p>
    <w:p w:rsidR="007C6591" w:rsidRPr="00261CF8" w:rsidRDefault="007C6591" w:rsidP="00261CF8">
      <w:pPr>
        <w:rPr>
          <w:color w:val="168489"/>
        </w:rPr>
      </w:pPr>
      <w:r w:rsidRPr="00261CF8">
        <w:rPr>
          <w:color w:val="168489"/>
          <w:rtl/>
        </w:rPr>
        <w:t xml:space="preserve">أهداف </w:t>
      </w:r>
      <w:r w:rsidRPr="00261CF8">
        <w:rPr>
          <w:rFonts w:hint="cs"/>
          <w:color w:val="168489"/>
          <w:rtl/>
        </w:rPr>
        <w:t>النشاط</w:t>
      </w:r>
    </w:p>
    <w:p w:rsidR="007C6591" w:rsidRPr="00DD2A38" w:rsidRDefault="007C6591" w:rsidP="00261CF8">
      <w:r w:rsidRPr="00DD2A38">
        <w:rPr>
          <w:rtl/>
        </w:rPr>
        <w:t xml:space="preserve">1. تعزيز الوعي بضرورة ترتيب الأولويات لتحقيق التوازن بين الحياة المهنية والشخصية.  </w:t>
      </w:r>
    </w:p>
    <w:p w:rsidR="007C6591" w:rsidRPr="00DD2A38" w:rsidRDefault="007C6591" w:rsidP="00261CF8">
      <w:r w:rsidRPr="00DD2A38">
        <w:rPr>
          <w:rtl/>
        </w:rPr>
        <w:t xml:space="preserve">2. مساعدة المشاركين على اتخاذ قرارات واضحة بشأن المهام الأكثر أهمية.  </w:t>
      </w:r>
    </w:p>
    <w:p w:rsidR="007C6591" w:rsidRDefault="007C6591" w:rsidP="00261CF8">
      <w:pPr>
        <w:rPr>
          <w:rtl/>
        </w:rPr>
      </w:pPr>
      <w:r w:rsidRPr="00DD2A38">
        <w:rPr>
          <w:rtl/>
        </w:rPr>
        <w:t>3. التعرف على كيفية إدارة الوقت والتركيز على الأنشطة التي تضيف قيمة حقيقية لحياتهم.</w:t>
      </w:r>
    </w:p>
    <w:p w:rsidR="00261CF8" w:rsidRDefault="00261CF8" w:rsidP="00261CF8">
      <w:pPr>
        <w:rPr>
          <w:color w:val="168489"/>
        </w:rPr>
      </w:pPr>
    </w:p>
    <w:p w:rsidR="005D04E5" w:rsidRDefault="005D04E5" w:rsidP="005D04E5">
      <w:pPr>
        <w:ind w:left="-613"/>
      </w:pPr>
      <w:r>
        <w:rPr>
          <w:noProof/>
        </w:rPr>
        <mc:AlternateContent>
          <mc:Choice Requires="wps">
            <w:drawing>
              <wp:inline distT="0" distB="0" distL="0" distR="0" wp14:anchorId="47E810F5" wp14:editId="662D28ED">
                <wp:extent cx="6487160" cy="3657600"/>
                <wp:effectExtent l="0" t="0" r="27940" b="19050"/>
                <wp:docPr id="1247456035"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87160" cy="3657600"/>
                        </a:xfrm>
                        <a:prstGeom prst="roundRect">
                          <a:avLst>
                            <a:gd name="adj" fmla="val 16667"/>
                          </a:avLst>
                        </a:prstGeom>
                        <a:solidFill>
                          <a:srgbClr val="EAF4E4"/>
                        </a:solidFill>
                        <a:ln w="12700">
                          <a:solidFill>
                            <a:schemeClr val="accent6"/>
                          </a:solidFill>
                          <a:miter lim="800000"/>
                          <a:headEnd/>
                          <a:tailEnd/>
                        </a:ln>
                      </wps:spPr>
                      <wps:txbx>
                        <w:txbxContent>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_x0000_s2977" style="width:510.8pt;height:4in;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" fillcolor="#eaf4e4" strokecolor="#70ad47 [3209]" strokeweight="1pt">
                <v:stroke joinstyle="miter"/>
                <v:textbox inset="0,3mm,0">
                  <w:txbxContent>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jc w:val="center"/>
                        <w:rPr>
                          <w:sz w:val="22"/>
                          <w:szCs w:val="28"/>
                          <w:rtl/>
                          <w:lang w:bidi="ar-SY"/>
                        </w:rPr>
                      </w:pPr>
                    </w:p>
                  </w:txbxContent>
                </v:textbox>
                <w10:wrap anchorx="page"/>
                <w10:anchorlock/>
              </v:roundrect>
            </w:pict>
          </mc:Fallback>
        </mc:AlternateContent>
      </w:r>
    </w:p>
    <w:p w:rsidR="00261CF8" w:rsidRDefault="005D04E5" w:rsidP="005D04E5">
      <w:pPr>
        <w:ind w:left="-755"/>
      </w:pPr>
      <w:r>
        <w:rPr>
          <w:noProof/>
        </w:rPr>
        <w:lastRenderedPageBreak/>
        <mc:AlternateContent>
          <mc:Choice Requires="wps">
            <w:drawing>
              <wp:inline distT="0" distB="0" distL="0" distR="0" wp14:anchorId="13770B12" wp14:editId="0D2E56D8">
                <wp:extent cx="6766560" cy="7575550"/>
                <wp:effectExtent l="0" t="0" r="15240" b="25400"/>
                <wp:docPr id="258863886"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66560" cy="7575550"/>
                        </a:xfrm>
                        <a:prstGeom prst="roundRect">
                          <a:avLst>
                            <a:gd name="adj" fmla="val 16667"/>
                          </a:avLst>
                        </a:prstGeom>
                        <a:solidFill>
                          <a:srgbClr val="EAF4E4"/>
                        </a:solidFill>
                        <a:ln w="12700">
                          <a:solidFill>
                            <a:schemeClr val="accent6"/>
                          </a:solidFill>
                          <a:miter lim="800000"/>
                          <a:headEnd/>
                          <a:tailEnd/>
                        </a:ln>
                      </wps:spPr>
                      <wps:txbx>
                        <w:txbxContent>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_x0000_s2978" style="width:532.8pt;height:596.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" fillcolor="#eaf4e4" strokecolor="#70ad47 [3209]" strokeweight="1pt">
                <v:stroke joinstyle="miter"/>
                <v:textbox inset="0,3mm,0">
                  <w:txbxContent>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jc w:val="center"/>
                        <w:rPr>
                          <w:sz w:val="22"/>
                          <w:szCs w:val="28"/>
                          <w:rtl/>
                          <w:lang w:bidi="ar-SY"/>
                        </w:rPr>
                      </w:pPr>
                    </w:p>
                  </w:txbxContent>
                </v:textbox>
                <w10:wrap anchorx="page"/>
                <w10:anchorlock/>
              </v:roundrect>
            </w:pict>
          </mc:Fallback>
        </mc:AlternateContent>
      </w:r>
    </w:p>
    <w:p w:rsidR="00261CF8" w:rsidRDefault="00261CF8" w:rsidP="00261CF8">
      <w:pPr>
        <w:jc w:val="center"/>
        <w:rPr>
          <w:rtl/>
        </w:rPr>
      </w:pPr>
      <w:r w:rsidRPr="00717B5A">
        <w:rPr>
          <w:noProof/>
        </w:rPr>
        <w:drawing>
          <wp:inline distT="0" distB="0" distL="0" distR="0" wp14:anchorId="3FE3128F" wp14:editId="79451BC7">
            <wp:extent cx="1201421" cy="1117600"/>
            <wp:effectExtent l="0" t="0" r="0" b="6350"/>
            <wp:docPr id="1608692901" name="Picture 1608692901" descr="Text book with pencil isolated icon Royalty Free Vector">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pic:cNvPr>
                    <pic:cNvPicPr>
                      <a:picLocks noChangeAspect="1" noChangeArrowheads="1"/>
                    </pic:cNvPicPr>
                  </pic:nvPicPr>
                  <pic:blipFill rotWithShape="1">
                    <a:blip r:embed="rId108" cstate="print">
                      <a:duotone>
                        <a:schemeClr val="accent3">
                          <a:shade val="45000"/>
                          <a:satMod val="135000"/>
                        </a:schemeClr>
                        <a:prstClr val="white"/>
                      </a:duotone>
                      <a:extLst>
                        <a:ext uri="{BEBA8EAE-BF5A-486C-A8C5-ECC9F3942E4B}">
                          <a14:imgProps xmlns:a14="http://schemas.microsoft.com/office/drawing/2010/main">
                            <a14:imgLayer r:embed="rId109">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209795" cy="1125390"/>
                    </a:xfrm>
                    <a:prstGeom prst="rect">
                      <a:avLst/>
                    </a:prstGeom>
                    <a:noFill/>
                  </pic:spPr>
                </pic:pic>
              </a:graphicData>
            </a:graphic>
          </wp:inline>
        </w:drawing>
      </w:r>
    </w:p>
    <w:p w:rsidR="00AA0F2A" w:rsidRDefault="00AA0F2A" w:rsidP="00227842">
      <w:pPr>
        <w:jc w:val="center"/>
        <w:rPr>
          <w:rtl/>
        </w:rPr>
        <w:sectPr w:rsidR="00AA0F2A" w:rsidSect="00AA22C9">
          <w:pgSz w:w="11906" w:h="16838" w:code="9"/>
          <w:pgMar w:top="1440" w:right="1440" w:bottom="1440" w:left="1440" w:header="113" w:footer="0" w:gutter="0"/>
          <w:cols w:space="720"/>
          <w:titlePg/>
          <w:docGrid w:linePitch="381"/>
        </w:sectPr>
      </w:pPr>
    </w:p>
    <w:tbl>
      <w:tblPr>
        <w:tblStyle w:val="TableGrid"/>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958"/>
        <w:gridCol w:w="3433"/>
        <w:gridCol w:w="1099"/>
      </w:tblGrid>
      <w:tr w:rsidR="00F01FA2" w:rsidRPr="00707A32" w:rsidTr="005345A8">
        <w:tc>
          <w:tcPr>
            <w:tcW w:w="5000" w:type="pct"/>
            <w:gridSpan w:val="3"/>
            <w:tcBorders>
              <w:left w:val="single" w:sz="4" w:space="0" w:color="168489"/>
              <w:right w:val="single" w:sz="4" w:space="0" w:color="168489"/>
            </w:tcBorders>
            <w:shd w:val="clear" w:color="auto" w:fill="F2F2F2" w:themeFill="background1" w:themeFillShade="F2"/>
          </w:tcPr>
          <w:p w:rsidR="00F01FA2" w:rsidRPr="00781A2F" w:rsidRDefault="00F01FA2" w:rsidP="005345A8">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rsidTr="005345A8">
        <w:tc>
          <w:tcPr>
            <w:tcW w:w="2612" w:type="pct"/>
            <w:tcBorders>
              <w:left w:val="single" w:sz="4" w:space="0" w:color="168489"/>
              <w:right w:val="single" w:sz="4" w:space="0" w:color="168489"/>
            </w:tcBorders>
            <w:shd w:val="clear" w:color="auto" w:fill="auto"/>
          </w:tcPr>
          <w:p w:rsidR="00F01FA2" w:rsidRDefault="00F01FA2" w:rsidP="005345A8">
            <w:pPr>
              <w:pStyle w:val="bold"/>
              <w:jc w:val="center"/>
              <w:rPr>
                <w:color w:val="168489"/>
                <w:sz w:val="40"/>
                <w:szCs w:val="40"/>
                <w:rtl/>
                <w:lang w:bidi="ar-EG"/>
              </w:rPr>
            </w:pPr>
            <w:r>
              <w:rPr>
                <w:noProof/>
              </w:rPr>
              <w:drawing>
                <wp:inline distT="0" distB="0" distL="0" distR="0" wp14:anchorId="2B0A8D90" wp14:editId="4EE5A1AE">
                  <wp:extent cx="417155" cy="417165"/>
                  <wp:effectExtent l="0" t="0" r="2540" b="2540"/>
                  <wp:docPr id="1465698219" name="Picture 1465698219"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57"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rsidR="00F01FA2" w:rsidRPr="00F01FA2" w:rsidRDefault="00F01FA2" w:rsidP="005345A8">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rsidR="00F01FA2" w:rsidRDefault="00F01FA2" w:rsidP="005345A8">
            <w:pPr>
              <w:pStyle w:val="bold"/>
              <w:jc w:val="center"/>
              <w:rPr>
                <w:color w:val="168489"/>
                <w:sz w:val="40"/>
                <w:szCs w:val="40"/>
                <w:rtl/>
                <w:lang w:bidi="ar-EG"/>
              </w:rPr>
            </w:pPr>
            <w:r>
              <w:rPr>
                <w:noProof/>
              </w:rPr>
              <w:drawing>
                <wp:inline distT="0" distB="0" distL="0" distR="0" wp14:anchorId="5A787E48" wp14:editId="5B91637A">
                  <wp:extent cx="371475" cy="400050"/>
                  <wp:effectExtent l="0" t="0" r="9525" b="0"/>
                  <wp:docPr id="1465698220" name="Picture 1465698220"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8"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rsidR="00F01FA2" w:rsidRPr="00F01FA2" w:rsidRDefault="00162D45" w:rsidP="005345A8">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shd w:val="clear" w:color="auto" w:fill="auto"/>
          </w:tcPr>
          <w:p w:rsidR="00F01FA2" w:rsidRPr="00F01FA2" w:rsidRDefault="00F01FA2" w:rsidP="005345A8">
            <w:pPr>
              <w:pStyle w:val="bold"/>
              <w:bidi w:val="0"/>
              <w:jc w:val="center"/>
              <w:rPr>
                <w:color w:val="168489"/>
                <w:sz w:val="40"/>
                <w:szCs w:val="40"/>
                <w:rtl/>
                <w:lang w:bidi="ar-EG"/>
              </w:rPr>
            </w:pPr>
            <w:r w:rsidRPr="00595B2E">
              <w:rPr>
                <w:noProof/>
              </w:rPr>
              <w:drawing>
                <wp:inline distT="0" distB="0" distL="0" distR="0" wp14:anchorId="73A2188F" wp14:editId="2C950C9A">
                  <wp:extent cx="286893" cy="286893"/>
                  <wp:effectExtent l="0" t="0" r="0" b="0"/>
                  <wp:docPr id="1465698221" name="Picture 1465698221"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9"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rsidTr="005345A8">
        <w:tc>
          <w:tcPr>
            <w:tcW w:w="2612" w:type="pct"/>
            <w:tcBorders>
              <w:left w:val="single" w:sz="4" w:space="0" w:color="168489"/>
              <w:right w:val="single" w:sz="4" w:space="0" w:color="168489"/>
            </w:tcBorders>
            <w:vAlign w:val="center"/>
          </w:tcPr>
          <w:p w:rsidR="007C6591" w:rsidRPr="007C6591" w:rsidRDefault="007C6591" w:rsidP="007C6591">
            <w:pPr>
              <w:pStyle w:val="ListParagraph"/>
              <w:numPr>
                <w:ilvl w:val="0"/>
                <w:numId w:val="8"/>
              </w:numPr>
              <w:spacing w:after="0" w:line="360" w:lineRule="auto"/>
              <w:jc w:val="lowKashida"/>
              <w:rPr>
                <w:rFonts w:ascii="Adobe Arabic" w:eastAsia="Calibri" w:hAnsi="Adobe Arabic" w:cs="Adobe Arabic"/>
                <w:color w:val="0D0D0D" w:themeColor="text1" w:themeTint="F2"/>
                <w:sz w:val="32"/>
                <w:szCs w:val="32"/>
                <w:rtl/>
                <w:lang w:bidi="ar-EG"/>
              </w:rPr>
            </w:pPr>
            <w:r w:rsidRPr="007C6591">
              <w:rPr>
                <w:rFonts w:ascii="Adobe Arabic" w:eastAsia="Calibri" w:hAnsi="Adobe Arabic" w:cs="Adobe Arabic" w:hint="cs"/>
                <w:color w:val="0D0D0D" w:themeColor="text1" w:themeTint="F2"/>
                <w:sz w:val="32"/>
                <w:szCs w:val="32"/>
                <w:rtl/>
                <w:lang w:bidi="ar-EG"/>
              </w:rPr>
              <w:t>مشاهدة فيديو تدريبي.</w:t>
            </w:r>
          </w:p>
          <w:p w:rsidR="007C6591" w:rsidRPr="007C6591" w:rsidRDefault="007C6591" w:rsidP="007C6591">
            <w:pPr>
              <w:pStyle w:val="ListParagraph"/>
              <w:numPr>
                <w:ilvl w:val="0"/>
                <w:numId w:val="8"/>
              </w:numPr>
              <w:spacing w:after="0" w:line="360" w:lineRule="auto"/>
              <w:jc w:val="lowKashida"/>
              <w:rPr>
                <w:rFonts w:ascii="Adobe Arabic" w:eastAsia="Calibri" w:hAnsi="Adobe Arabic" w:cs="Adobe Arabic"/>
                <w:color w:val="0D0D0D" w:themeColor="text1" w:themeTint="F2"/>
                <w:sz w:val="32"/>
                <w:szCs w:val="32"/>
                <w:lang w:bidi="ar-EG"/>
              </w:rPr>
            </w:pPr>
            <w:r w:rsidRPr="007C6591">
              <w:rPr>
                <w:rFonts w:ascii="Adobe Arabic" w:eastAsia="Calibri" w:hAnsi="Adobe Arabic" w:cs="Adobe Arabic"/>
                <w:color w:val="0D0D0D" w:themeColor="text1" w:themeTint="F2"/>
                <w:sz w:val="32"/>
                <w:szCs w:val="32"/>
                <w:rtl/>
                <w:lang w:bidi="ar-EG"/>
              </w:rPr>
              <w:t xml:space="preserve">خصائص بيئة العمل الداعمة للصحة النفسية.  </w:t>
            </w:r>
          </w:p>
          <w:p w:rsidR="007C6591" w:rsidRPr="007C6591" w:rsidRDefault="007C6591" w:rsidP="007C6591">
            <w:pPr>
              <w:pStyle w:val="ListParagraph"/>
              <w:numPr>
                <w:ilvl w:val="0"/>
                <w:numId w:val="8"/>
              </w:numPr>
              <w:spacing w:after="0" w:line="360" w:lineRule="auto"/>
              <w:jc w:val="lowKashida"/>
              <w:rPr>
                <w:rFonts w:ascii="Adobe Arabic" w:eastAsia="Calibri" w:hAnsi="Adobe Arabic" w:cs="Adobe Arabic"/>
                <w:color w:val="0D0D0D" w:themeColor="text1" w:themeTint="F2"/>
                <w:sz w:val="32"/>
                <w:szCs w:val="32"/>
                <w:lang w:bidi="ar-EG"/>
              </w:rPr>
            </w:pPr>
            <w:r w:rsidRPr="007C6591">
              <w:rPr>
                <w:rFonts w:ascii="Adobe Arabic" w:eastAsia="Calibri" w:hAnsi="Adobe Arabic" w:cs="Adobe Arabic"/>
                <w:color w:val="0D0D0D" w:themeColor="text1" w:themeTint="F2"/>
                <w:sz w:val="32"/>
                <w:szCs w:val="32"/>
                <w:rtl/>
                <w:lang w:bidi="ar-EG"/>
              </w:rPr>
              <w:t xml:space="preserve">دور القيادة في تعزيز الصحة النفسية للموظفين.  </w:t>
            </w:r>
          </w:p>
          <w:p w:rsidR="00F01FA2" w:rsidRPr="007C6591" w:rsidRDefault="007C6591" w:rsidP="007C6591">
            <w:pPr>
              <w:pStyle w:val="ListParagraph"/>
              <w:numPr>
                <w:ilvl w:val="0"/>
                <w:numId w:val="8"/>
              </w:numPr>
              <w:spacing w:after="0" w:line="360" w:lineRule="auto"/>
              <w:jc w:val="lowKashida"/>
              <w:rPr>
                <w:rFonts w:ascii="Sakkal Majalla" w:hAnsi="Sakkal Majalla" w:cs="Sakkal Majalla"/>
                <w:sz w:val="32"/>
                <w:szCs w:val="32"/>
                <w:rtl/>
              </w:rPr>
            </w:pPr>
            <w:r w:rsidRPr="007C6591">
              <w:rPr>
                <w:rFonts w:ascii="Adobe Arabic" w:eastAsia="Calibri" w:hAnsi="Adobe Arabic" w:cs="Adobe Arabic"/>
                <w:color w:val="0D0D0D" w:themeColor="text1" w:themeTint="F2"/>
                <w:sz w:val="32"/>
                <w:szCs w:val="32"/>
                <w:rtl/>
                <w:lang w:bidi="ar-EG"/>
              </w:rPr>
              <w:t>أهمية التواصل الإيجابي داخل الفريق.</w:t>
            </w:r>
          </w:p>
        </w:tc>
        <w:tc>
          <w:tcPr>
            <w:tcW w:w="1809" w:type="pct"/>
            <w:tcBorders>
              <w:left w:val="single" w:sz="4" w:space="0" w:color="168489"/>
              <w:right w:val="single" w:sz="4" w:space="0" w:color="168489"/>
            </w:tcBorders>
            <w:vAlign w:val="center"/>
          </w:tcPr>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استخدام فيديوهات تدريبية.</w:t>
            </w:r>
          </w:p>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rsidR="00F01FA2" w:rsidRPr="00781A2F" w:rsidRDefault="00162D45" w:rsidP="00162D45">
            <w:pPr>
              <w:pStyle w:val="ListParagraph"/>
              <w:numPr>
                <w:ilvl w:val="0"/>
                <w:numId w:val="8"/>
              </w:numPr>
              <w:spacing w:after="0" w:line="240" w:lineRule="auto"/>
              <w:jc w:val="lowKashida"/>
              <w:rPr>
                <w:rFonts w:ascii="Adobe Arabic" w:eastAsia="Calibri" w:hAnsi="Adobe Arabic" w:cs="Adobe Arabic"/>
                <w:color w:val="0D0D0D" w:themeColor="text1" w:themeTint="F2"/>
                <w:sz w:val="36"/>
                <w:szCs w:val="36"/>
                <w:rtl/>
                <w:lang w:bidi="ar-EG"/>
              </w:rPr>
            </w:pPr>
            <w:r w:rsidRPr="00162D45">
              <w:rPr>
                <w:rFonts w:ascii="Adobe Arabic" w:eastAsia="Calibri" w:hAnsi="Adobe Arabic" w:cs="Adobe Arabic"/>
                <w:color w:val="0D0D0D" w:themeColor="text1" w:themeTint="F2"/>
                <w:sz w:val="32"/>
                <w:szCs w:val="32"/>
                <w:rtl/>
                <w:lang w:bidi="ar-EG"/>
              </w:rPr>
              <w:t>تنفيذ أنشطة تعاونيّة.</w:t>
            </w:r>
          </w:p>
        </w:tc>
        <w:tc>
          <w:tcPr>
            <w:tcW w:w="579" w:type="pct"/>
            <w:tcBorders>
              <w:left w:val="single" w:sz="4" w:space="0" w:color="168489"/>
              <w:right w:val="single" w:sz="4" w:space="0" w:color="168489"/>
            </w:tcBorders>
            <w:vAlign w:val="center"/>
          </w:tcPr>
          <w:p w:rsidR="00F01FA2" w:rsidRPr="00F01FA2" w:rsidRDefault="00F01FA2" w:rsidP="005345A8">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rsidR="00F01FA2" w:rsidRPr="00423539" w:rsidRDefault="00F01FA2" w:rsidP="00F01FA2">
      <w:pPr>
        <w:spacing w:line="240" w:lineRule="auto"/>
        <w:jc w:val="center"/>
        <w:rPr>
          <w:rFonts w:cs="PT Bold Heading"/>
          <w:sz w:val="52"/>
          <w:szCs w:val="56"/>
          <w:rtl/>
        </w:rPr>
      </w:pPr>
      <w:r>
        <w:rPr>
          <w:rFonts w:cs="PT Bold Heading"/>
          <w:noProof/>
          <w:sz w:val="52"/>
          <w:szCs w:val="56"/>
          <w:rtl/>
        </w:rPr>
        <mc:AlternateContent>
          <mc:Choice Requires="wpg">
            <w:drawing>
              <wp:anchor distT="0" distB="0" distL="114300" distR="114300" simplePos="0" relativeHeight="252779520" behindDoc="0" locked="0" layoutInCell="1" allowOverlap="1" wp14:anchorId="6D114416" wp14:editId="42FC5263">
                <wp:simplePos x="0" y="0"/>
                <wp:positionH relativeFrom="column">
                  <wp:posOffset>130629</wp:posOffset>
                </wp:positionH>
                <wp:positionV relativeFrom="paragraph">
                  <wp:posOffset>-463138</wp:posOffset>
                </wp:positionV>
                <wp:extent cx="6352560" cy="6899563"/>
                <wp:effectExtent l="0" t="0" r="0" b="0"/>
                <wp:wrapNone/>
                <wp:docPr id="1451488623" name="Group 1451488623"/>
                <wp:cNvGraphicFramePr/>
                <a:graphic xmlns:a="http://schemas.openxmlformats.org/drawingml/2006/main">
                  <a:graphicData uri="http://schemas.microsoft.com/office/word/2010/wordprocessingGroup">
                    <wpg:wgp>
                      <wpg:cNvGrpSpPr/>
                      <wpg:grpSpPr>
                        <a:xfrm>
                          <a:off x="0" y="0"/>
                          <a:ext cx="6352560" cy="6899563"/>
                          <a:chOff x="0" y="0"/>
                          <a:chExt cx="6352560" cy="6899563"/>
                        </a:xfrm>
                      </wpg:grpSpPr>
                      <wpg:grpSp>
                        <wpg:cNvPr id="1451488624" name="Group 1451488624"/>
                        <wpg:cNvGrpSpPr/>
                        <wpg:grpSpPr>
                          <a:xfrm>
                            <a:off x="161925" y="2571750"/>
                            <a:ext cx="5425866" cy="4327813"/>
                            <a:chOff x="-2" y="0"/>
                            <a:chExt cx="5425938" cy="4328120"/>
                          </a:xfrm>
                        </wpg:grpSpPr>
                        <wpg:grpSp>
                          <wpg:cNvPr id="1451488625" name="Group 25"/>
                          <wpg:cNvGrpSpPr/>
                          <wpg:grpSpPr>
                            <a:xfrm>
                              <a:off x="3130302" y="0"/>
                              <a:ext cx="2262067" cy="515506"/>
                              <a:chOff x="3849928" y="0"/>
                              <a:chExt cx="2262067" cy="515506"/>
                            </a:xfrm>
                          </wpg:grpSpPr>
                          <wpg:grpSp>
                            <wpg:cNvPr id="1451488626" name="Group 1451488626"/>
                            <wpg:cNvGrpSpPr/>
                            <wpg:grpSpPr>
                              <a:xfrm>
                                <a:off x="5606227" y="0"/>
                                <a:ext cx="505768" cy="515506"/>
                                <a:chOff x="5606227" y="0"/>
                                <a:chExt cx="505768" cy="515506"/>
                              </a:xfrm>
                            </wpg:grpSpPr>
                            <wps:wsp>
                              <wps:cNvPr id="1451488627" name="Oval 1451488627"/>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628" name="Picture 1451488628" descr="Target "/>
                                <pic:cNvPicPr>
                                  <a:picLocks noChangeAspect="1" noChangeArrowheads="1"/>
                                </pic:cNvPicPr>
                              </pic:nvPicPr>
                              <pic:blipFill>
                                <a:blip r:embed="rId47"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29" name="TextBox 34"/>
                            <wps:cNvSpPr txBox="1"/>
                            <wps:spPr>
                              <a:xfrm>
                                <a:off x="3849928" y="69934"/>
                                <a:ext cx="1755152" cy="441349"/>
                              </a:xfrm>
                              <a:prstGeom prst="rect">
                                <a:avLst/>
                              </a:prstGeom>
                              <a:noFill/>
                            </wps:spPr>
                            <wps:txbx>
                              <w:txbxContent>
                                <w:p w:rsidR="005345A8" w:rsidRPr="00BC6FB1" w:rsidRDefault="00571199" w:rsidP="00571199">
                                  <w:pPr>
                                    <w:jc w:val="center"/>
                                    <w:rPr>
                                      <w:rFonts w:ascii="Adobe Arabic" w:eastAsia="GE Dinar One" w:hAnsi="Adobe Arabic" w:cs="Adobe Arabic"/>
                                      <w:b/>
                                      <w:bCs/>
                                      <w:color w:val="000000"/>
                                      <w:kern w:val="24"/>
                                      <w:sz w:val="44"/>
                                      <w:szCs w:val="44"/>
                                      <w:lang w:bidi="ar-SY"/>
                                    </w:rPr>
                                  </w:pPr>
                                  <w:hyperlink r:id="rId163" w:history="1">
                                    <w:r w:rsidR="005345A8" w:rsidRPr="00571199">
                                      <w:rPr>
                                        <w:rStyle w:val="Hyperlink"/>
                                        <w:rFonts w:ascii="Adobe Arabic" w:eastAsia="GE Dinar One" w:hAnsi="Adobe Arabic" w:cs="Adobe Arabic"/>
                                        <w:b/>
                                        <w:bCs/>
                                        <w:kern w:val="24"/>
                                        <w:sz w:val="44"/>
                                        <w:szCs w:val="44"/>
                                        <w:rtl/>
                                        <w:lang w:bidi="ar-SY"/>
                                      </w:rPr>
                                      <w:t>أهداف الجلسة</w:t>
                                    </w:r>
                                  </w:hyperlink>
                                </w:p>
                              </w:txbxContent>
                            </wps:txbx>
                            <wps:bodyPr wrap="square" rtlCol="0">
                              <a:spAutoFit/>
                            </wps:bodyPr>
                          </wps:wsp>
                        </wpg:grpSp>
                        <wpg:grpSp>
                          <wpg:cNvPr id="1451488630" name="Group 26"/>
                          <wpg:cNvGrpSpPr/>
                          <wpg:grpSpPr>
                            <a:xfrm>
                              <a:off x="-2" y="9939"/>
                              <a:ext cx="2261237" cy="514985"/>
                              <a:chOff x="-2" y="0"/>
                              <a:chExt cx="2261545" cy="515506"/>
                            </a:xfrm>
                          </wpg:grpSpPr>
                          <wps:wsp>
                            <wps:cNvPr id="1451488631" name="Oval 1451488631"/>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632" name="TextBox 34"/>
                            <wps:cNvSpPr txBox="1"/>
                            <wps:spPr>
                              <a:xfrm>
                                <a:off x="-2" y="69936"/>
                                <a:ext cx="1756026" cy="441796"/>
                              </a:xfrm>
                              <a:prstGeom prst="rect">
                                <a:avLst/>
                              </a:prstGeom>
                              <a:noFill/>
                            </wps:spPr>
                            <wps:txbx>
                              <w:txbxContent>
                                <w:p w:rsidR="005345A8" w:rsidRPr="00BC6FB1" w:rsidRDefault="00571199" w:rsidP="00571199">
                                  <w:pPr>
                                    <w:jc w:val="center"/>
                                    <w:rPr>
                                      <w:rFonts w:ascii="Adobe Arabic" w:eastAsia="GE Dinar One" w:hAnsi="Adobe Arabic" w:cs="Adobe Arabic"/>
                                      <w:b/>
                                      <w:bCs/>
                                      <w:color w:val="000000"/>
                                      <w:kern w:val="24"/>
                                      <w:sz w:val="44"/>
                                      <w:szCs w:val="44"/>
                                      <w:lang w:bidi="ar-SY"/>
                                    </w:rPr>
                                  </w:pPr>
                                  <w:hyperlink r:id="rId164" w:history="1">
                                    <w:r w:rsidR="005345A8" w:rsidRPr="00571199">
                                      <w:rPr>
                                        <w:rStyle w:val="Hyperlink"/>
                                        <w:rFonts w:ascii="Adobe Arabic" w:eastAsia="GE Dinar One" w:hAnsi="Adobe Arabic" w:cs="Adobe Arabic" w:hint="cs"/>
                                        <w:b/>
                                        <w:bCs/>
                                        <w:kern w:val="24"/>
                                        <w:sz w:val="44"/>
                                        <w:szCs w:val="44"/>
                                        <w:rtl/>
                                        <w:lang w:bidi="ar-SY"/>
                                      </w:rPr>
                                      <w:t>محاور الجلسة</w:t>
                                    </w:r>
                                  </w:hyperlink>
                                </w:p>
                              </w:txbxContent>
                            </wps:txbx>
                            <wps:bodyPr wrap="square" rtlCol="0">
                              <a:spAutoFit/>
                            </wps:bodyPr>
                          </wps:wsp>
                          <pic:pic xmlns:pic="http://schemas.openxmlformats.org/drawingml/2006/picture">
                            <pic:nvPicPr>
                              <pic:cNvPr id="1451488633" name="Picture 1451488633" descr="Note "/>
                              <pic:cNvPicPr>
                                <a:picLocks noChangeAspect="1" noChangeArrowheads="1"/>
                              </pic:cNvPicPr>
                            </pic:nvPicPr>
                            <pic:blipFill>
                              <a:blip r:embed="rId50"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34" name="Text Box 1451488634"/>
                          <wps:cNvSpPr txBox="1"/>
                          <wps:spPr>
                            <a:xfrm>
                              <a:off x="3144840" y="874304"/>
                              <a:ext cx="2281096" cy="3288056"/>
                            </a:xfrm>
                            <a:prstGeom prst="rect">
                              <a:avLst/>
                            </a:prstGeom>
                            <a:noFill/>
                            <a:ln w="6350">
                              <a:noFill/>
                            </a:ln>
                          </wps:spPr>
                          <wps:txbx>
                            <w:txbxContent>
                              <w:p w:rsidR="005345A8" w:rsidRPr="002C04B9" w:rsidRDefault="005345A8" w:rsidP="007C6591">
                                <w:pPr>
                                  <w:pStyle w:val="a1"/>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w:t>
                                </w:r>
                                <w:r w:rsidRPr="00571199">
                                  <w:rPr>
                                    <w:rFonts w:ascii="Sakkal Majalla" w:hAnsi="Sakkal Majalla" w:cs="Sakkal Majalla" w:hint="cs"/>
                                    <w:sz w:val="14"/>
                                    <w:szCs w:val="14"/>
                                    <w:rtl/>
                                  </w:rPr>
                                  <w:t xml:space="preserve"> </w:t>
                                </w:r>
                                <w:r w:rsidRPr="002C04B9">
                                  <w:rPr>
                                    <w:rFonts w:ascii="Sakkal Majalla" w:hAnsi="Sakkal Majalla" w:cs="Sakkal Majalla" w:hint="cs"/>
                                    <w:sz w:val="34"/>
                                    <w:szCs w:val="34"/>
                                    <w:rtl/>
                                  </w:rPr>
                                  <w:t>التدريبية،</w:t>
                                </w:r>
                                <w:r w:rsidRPr="00571199">
                                  <w:rPr>
                                    <w:rFonts w:ascii="Sakkal Majalla" w:hAnsi="Sakkal Majalla" w:cs="Sakkal Majalla" w:hint="cs"/>
                                    <w:sz w:val="6"/>
                                    <w:szCs w:val="6"/>
                                    <w:rtl/>
                                  </w:rPr>
                                  <w:t xml:space="preserve"> </w:t>
                                </w:r>
                                <w:r w:rsidRPr="002C04B9">
                                  <w:rPr>
                                    <w:rFonts w:ascii="Sakkal Majalla" w:hAnsi="Sakkal Majalla" w:cs="Sakkal Majalla" w:hint="cs"/>
                                    <w:sz w:val="34"/>
                                    <w:szCs w:val="34"/>
                                    <w:rtl/>
                                  </w:rPr>
                                  <w:t>سيتمكّن المشاركون من:</w:t>
                                </w:r>
                              </w:p>
                              <w:p w:rsidR="005345A8" w:rsidRPr="007C6591" w:rsidRDefault="005345A8"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hint="cs"/>
                                    <w:color w:val="000000"/>
                                    <w:kern w:val="24"/>
                                    <w:sz w:val="36"/>
                                    <w:szCs w:val="36"/>
                                    <w:rtl/>
                                    <w:lang w:bidi="ar-SY"/>
                                  </w:rPr>
                                  <w:t xml:space="preserve">تحديد </w:t>
                                </w:r>
                                <w:r w:rsidRPr="007C6591">
                                  <w:rPr>
                                    <w:rFonts w:ascii="Adobe Arabic" w:eastAsia="GE Dinar One" w:hAnsi="Adobe Arabic" w:cs="Adobe Arabic"/>
                                    <w:color w:val="000000"/>
                                    <w:kern w:val="24"/>
                                    <w:sz w:val="36"/>
                                    <w:szCs w:val="36"/>
                                    <w:rtl/>
                                    <w:lang w:bidi="ar-SY"/>
                                  </w:rPr>
                                  <w:t xml:space="preserve">خصائص بيئة العمل الداعمة للصحة النفسية.  </w:t>
                                </w:r>
                              </w:p>
                              <w:p w:rsidR="005345A8" w:rsidRPr="007C6591" w:rsidRDefault="005345A8"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hint="cs"/>
                                    <w:color w:val="000000"/>
                                    <w:kern w:val="24"/>
                                    <w:sz w:val="36"/>
                                    <w:szCs w:val="36"/>
                                    <w:rtl/>
                                    <w:lang w:bidi="ar-SY"/>
                                  </w:rPr>
                                  <w:t xml:space="preserve">مناقشة </w:t>
                                </w:r>
                                <w:r w:rsidRPr="007C6591">
                                  <w:rPr>
                                    <w:rFonts w:ascii="Adobe Arabic" w:eastAsia="GE Dinar One" w:hAnsi="Adobe Arabic" w:cs="Adobe Arabic"/>
                                    <w:color w:val="000000"/>
                                    <w:kern w:val="24"/>
                                    <w:sz w:val="36"/>
                                    <w:szCs w:val="36"/>
                                    <w:rtl/>
                                    <w:lang w:bidi="ar-SY"/>
                                  </w:rPr>
                                  <w:t xml:space="preserve">دور القيادة في تعزيز الصحة النفسية للموظفين.  </w:t>
                                </w:r>
                              </w:p>
                              <w:p w:rsidR="005345A8" w:rsidRPr="007C6591" w:rsidRDefault="005345A8"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hint="cs"/>
                                    <w:color w:val="000000"/>
                                    <w:kern w:val="24"/>
                                    <w:sz w:val="36"/>
                                    <w:szCs w:val="36"/>
                                    <w:rtl/>
                                    <w:lang w:bidi="ar-SY"/>
                                  </w:rPr>
                                  <w:t xml:space="preserve">توضيح </w:t>
                                </w:r>
                                <w:r w:rsidRPr="007C6591">
                                  <w:rPr>
                                    <w:rFonts w:ascii="Adobe Arabic" w:eastAsia="GE Dinar One" w:hAnsi="Adobe Arabic" w:cs="Adobe Arabic"/>
                                    <w:color w:val="000000"/>
                                    <w:kern w:val="24"/>
                                    <w:sz w:val="36"/>
                                    <w:szCs w:val="36"/>
                                    <w:rtl/>
                                    <w:lang w:bidi="ar-SY"/>
                                  </w:rPr>
                                  <w:t xml:space="preserve">أهمية التواصل الإيجابي داخل الفريق.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635" name="Text Box 1451488635"/>
                          <wps:cNvSpPr txBox="1"/>
                          <wps:spPr>
                            <a:xfrm>
                              <a:off x="39625" y="874482"/>
                              <a:ext cx="2216426" cy="3453638"/>
                            </a:xfrm>
                            <a:prstGeom prst="rect">
                              <a:avLst/>
                            </a:prstGeom>
                            <a:noFill/>
                            <a:ln w="6350">
                              <a:noFill/>
                            </a:ln>
                          </wps:spPr>
                          <wps:txbx>
                            <w:txbxContent>
                              <w:p w:rsidR="005345A8" w:rsidRPr="007C6591" w:rsidRDefault="005345A8" w:rsidP="007C6591">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7C6591">
                                  <w:rPr>
                                    <w:rFonts w:ascii="Adobe Arabic" w:eastAsia="GE Dinar One" w:hAnsi="Adobe Arabic" w:cs="Adobe Arabic" w:hint="cs"/>
                                    <w:color w:val="000000"/>
                                    <w:kern w:val="24"/>
                                    <w:sz w:val="36"/>
                                    <w:szCs w:val="36"/>
                                    <w:rtl/>
                                    <w:lang w:bidi="ar-SY"/>
                                  </w:rPr>
                                  <w:t>مشاهدة فيديو تدريبي.</w:t>
                                </w:r>
                              </w:p>
                              <w:p w:rsidR="005345A8" w:rsidRPr="007C6591" w:rsidRDefault="005345A8"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color w:val="000000"/>
                                    <w:kern w:val="24"/>
                                    <w:sz w:val="36"/>
                                    <w:szCs w:val="36"/>
                                    <w:rtl/>
                                    <w:lang w:bidi="ar-SY"/>
                                  </w:rPr>
                                  <w:t xml:space="preserve">خصائص بيئة العمل الداعمة للصحة النفسية.  </w:t>
                                </w:r>
                              </w:p>
                              <w:p w:rsidR="005345A8" w:rsidRPr="007C6591" w:rsidRDefault="005345A8"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color w:val="000000"/>
                                    <w:kern w:val="24"/>
                                    <w:sz w:val="36"/>
                                    <w:szCs w:val="36"/>
                                    <w:rtl/>
                                    <w:lang w:bidi="ar-SY"/>
                                  </w:rPr>
                                  <w:t xml:space="preserve">دور القيادة في تعزيز الصحة النفسية للموظفين.  </w:t>
                                </w:r>
                              </w:p>
                              <w:p w:rsidR="005345A8" w:rsidRPr="007C6591" w:rsidRDefault="005345A8"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color w:val="000000"/>
                                    <w:kern w:val="24"/>
                                    <w:sz w:val="36"/>
                                    <w:szCs w:val="36"/>
                                    <w:rtl/>
                                    <w:lang w:bidi="ar-SY"/>
                                  </w:rPr>
                                  <w:t xml:space="preserve">أهمية التواصل الإيجابي داخل الفريق.  </w:t>
                                </w:r>
                              </w:p>
                              <w:p w:rsidR="005345A8" w:rsidRPr="007C6591" w:rsidRDefault="005345A8"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color w:val="000000"/>
                                    <w:kern w:val="24"/>
                                    <w:sz w:val="36"/>
                                    <w:szCs w:val="36"/>
                                    <w:rtl/>
                                    <w:lang w:bidi="ar-SY"/>
                                  </w:rPr>
                                  <w:t>تمرين</w:t>
                                </w:r>
                                <w:r w:rsidRPr="007C6591">
                                  <w:rPr>
                                    <w:rFonts w:ascii="Adobe Arabic" w:eastAsia="GE Dinar One" w:hAnsi="Adobe Arabic" w:cs="Adobe Arabic" w:hint="cs"/>
                                    <w:color w:val="000000"/>
                                    <w:kern w:val="24"/>
                                    <w:sz w:val="36"/>
                                    <w:szCs w:val="36"/>
                                    <w:rtl/>
                                    <w:lang w:bidi="ar-SY"/>
                                  </w:rPr>
                                  <w:t xml:space="preserve"> "</w:t>
                                </w:r>
                                <w:r w:rsidRPr="007C6591">
                                  <w:rPr>
                                    <w:rFonts w:ascii="Adobe Arabic" w:eastAsia="GE Dinar One" w:hAnsi="Adobe Arabic" w:cs="Adobe Arabic"/>
                                    <w:color w:val="000000"/>
                                    <w:kern w:val="24"/>
                                    <w:sz w:val="36"/>
                                    <w:szCs w:val="36"/>
                                    <w:rtl/>
                                    <w:lang w:bidi="ar-SY"/>
                                  </w:rPr>
                                  <w:t>مواصفات بيئة العمل المثالية</w:t>
                                </w:r>
                                <w:r w:rsidRPr="007C6591">
                                  <w:rPr>
                                    <w:rFonts w:ascii="Adobe Arabic" w:eastAsia="GE Dinar One" w:hAnsi="Adobe Arabic" w:cs="Adobe Arabic" w:hint="cs"/>
                                    <w:color w:val="000000"/>
                                    <w:kern w:val="24"/>
                                    <w:sz w:val="36"/>
                                    <w:szCs w:val="36"/>
                                    <w:rtl/>
                                    <w:lang w:bidi="ar-SY"/>
                                  </w:rPr>
                                  <w:t>".</w:t>
                                </w:r>
                              </w:p>
                              <w:p w:rsidR="005345A8" w:rsidRPr="007C6591" w:rsidRDefault="005345A8"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color w:val="000000"/>
                                    <w:kern w:val="24"/>
                                    <w:sz w:val="36"/>
                                    <w:szCs w:val="36"/>
                                    <w:rtl/>
                                    <w:lang w:bidi="ar-SY"/>
                                  </w:rPr>
                                  <w:t>نشاط</w:t>
                                </w:r>
                                <w:r w:rsidRPr="007C6591">
                                  <w:rPr>
                                    <w:rFonts w:ascii="Adobe Arabic" w:eastAsia="GE Dinar One" w:hAnsi="Adobe Arabic" w:cs="Adobe Arabic" w:hint="cs"/>
                                    <w:color w:val="000000"/>
                                    <w:kern w:val="24"/>
                                    <w:sz w:val="36"/>
                                    <w:szCs w:val="36"/>
                                    <w:rtl/>
                                    <w:lang w:bidi="ar-SY"/>
                                  </w:rPr>
                                  <w:t xml:space="preserve"> تدريبي "</w:t>
                                </w:r>
                                <w:r w:rsidRPr="007C6591">
                                  <w:rPr>
                                    <w:rFonts w:ascii="Adobe Arabic" w:eastAsia="GE Dinar One" w:hAnsi="Adobe Arabic" w:cs="Adobe Arabic"/>
                                    <w:color w:val="000000"/>
                                    <w:kern w:val="24"/>
                                    <w:sz w:val="36"/>
                                    <w:szCs w:val="36"/>
                                    <w:rtl/>
                                    <w:lang w:bidi="ar-SY"/>
                                  </w:rPr>
                                  <w:t>لعبة التواصل</w:t>
                                </w:r>
                                <w:r w:rsidRPr="007C6591">
                                  <w:rPr>
                                    <w:rFonts w:ascii="Adobe Arabic" w:eastAsia="GE Dinar One" w:hAnsi="Adobe Arabic" w:cs="Adobe Arabic" w:hint="cs"/>
                                    <w:color w:val="000000"/>
                                    <w:kern w:val="24"/>
                                    <w:sz w:val="36"/>
                                    <w:szCs w:val="36"/>
                                    <w:rtl/>
                                    <w:lang w:bidi="ar-SY"/>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36" name="Group 1451488636"/>
                        <wpg:cNvGrpSpPr/>
                        <wpg:grpSpPr>
                          <a:xfrm>
                            <a:off x="0" y="0"/>
                            <a:ext cx="6352560" cy="2053908"/>
                            <a:chOff x="0" y="0"/>
                            <a:chExt cx="6352560" cy="2053908"/>
                          </a:xfrm>
                        </wpg:grpSpPr>
                        <pic:pic xmlns:pic="http://schemas.openxmlformats.org/drawingml/2006/picture">
                          <pic:nvPicPr>
                            <pic:cNvPr id="1451488637" name="Picture 1451488637" descr="Calendar "/>
                            <pic:cNvPicPr>
                              <a:picLocks noChangeAspect="1"/>
                            </pic:cNvPicPr>
                          </pic:nvPicPr>
                          <pic:blipFill>
                            <a:blip r:embed="rId51"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38" name="TextBox 34"/>
                          <wps:cNvSpPr txBox="1"/>
                          <wps:spPr>
                            <a:xfrm>
                              <a:off x="5220355" y="1072198"/>
                              <a:ext cx="1132205" cy="981710"/>
                            </a:xfrm>
                            <a:prstGeom prst="rect">
                              <a:avLst/>
                            </a:prstGeom>
                            <a:noFill/>
                          </wps:spPr>
                          <wps:txbx>
                            <w:txbxContent>
                              <w:p w:rsidR="005345A8" w:rsidRPr="00F01FA2" w:rsidRDefault="005345A8" w:rsidP="00571199">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الثالث</w:t>
                                </w:r>
                              </w:p>
                            </w:txbxContent>
                          </wps:txbx>
                          <wps:bodyPr wrap="square" rtlCol="0">
                            <a:spAutoFit/>
                          </wps:bodyPr>
                        </wps:wsp>
                        <wps:wsp>
                          <wps:cNvPr id="1451488639" name="TextBox 34"/>
                          <wps:cNvSpPr txBox="1"/>
                          <wps:spPr>
                            <a:xfrm>
                              <a:off x="2494620" y="19867"/>
                              <a:ext cx="2430145" cy="536575"/>
                            </a:xfrm>
                            <a:prstGeom prst="rect">
                              <a:avLst/>
                            </a:prstGeom>
                            <a:noFill/>
                          </wps:spPr>
                          <wps:txbx>
                            <w:txbxContent>
                              <w:p w:rsidR="005345A8" w:rsidRPr="00F01FA2" w:rsidRDefault="005345A8" w:rsidP="00571199">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462637120" name="TextBox 34"/>
                          <wps:cNvSpPr txBox="1"/>
                          <wps:spPr>
                            <a:xfrm>
                              <a:off x="0" y="1290971"/>
                              <a:ext cx="4567555" cy="536575"/>
                            </a:xfrm>
                            <a:prstGeom prst="rect">
                              <a:avLst/>
                            </a:prstGeom>
                            <a:noFill/>
                          </wps:spPr>
                          <wps:txbx>
                            <w:txbxContent>
                              <w:p w:rsidR="005345A8" w:rsidRPr="00F01FA2" w:rsidRDefault="005345A8" w:rsidP="00571199">
                                <w:pPr>
                                  <w:jc w:val="center"/>
                                  <w:rPr>
                                    <w:rFonts w:ascii="Adobe Arabic" w:eastAsia="GE Dinar One" w:hAnsi="Adobe Arabic" w:cs="Adobe Arabic"/>
                                    <w:b/>
                                    <w:bCs/>
                                    <w:kern w:val="24"/>
                                    <w:sz w:val="56"/>
                                    <w:szCs w:val="56"/>
                                    <w:lang w:bidi="ar-SY"/>
                                  </w:rPr>
                                </w:pPr>
                                <w:r w:rsidRPr="007C6591">
                                  <w:rPr>
                                    <w:rFonts w:ascii="Adobe Arabic" w:eastAsia="GE Dinar One" w:hAnsi="Adobe Arabic" w:cs="Adobe Arabic"/>
                                    <w:b/>
                                    <w:bCs/>
                                    <w:kern w:val="24"/>
                                    <w:sz w:val="56"/>
                                    <w:szCs w:val="56"/>
                                    <w:rtl/>
                                    <w:lang w:bidi="ar-SY"/>
                                  </w:rPr>
                                  <w:t>بناء بيئة عمل إيجابية وصحية</w:t>
                                </w:r>
                              </w:p>
                            </w:txbxContent>
                          </wps:txbx>
                          <wps:bodyPr wrap="square" rtlCol="0">
                            <a:spAutoFit/>
                          </wps:bodyPr>
                        </wps:wsp>
                      </wpg:grpSp>
                    </wpg:wgp>
                  </a:graphicData>
                </a:graphic>
                <wp14:sizeRelV relativeFrom="margin">
                  <wp14:pctHeight>0</wp14:pctHeight>
                </wp14:sizeRelV>
              </wp:anchor>
            </w:drawing>
          </mc:Choice>
          <mc:Fallback>
            <w:pict>
              <v:group id="Group 1451488623" o:spid="_x0000_s2979" style="position:absolute;left:0;text-align:left;margin-left:10.3pt;margin-top:-36.45pt;width:500.2pt;height:543.25pt;z-index:252779520;mso-position-horizontal-relative:text;mso-position-vertical-relative:text;mso-height-relative:margin" coordsize="63525,689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">
                <v:group id="Group 1451488624" o:spid="_x0000_s2980" style="position:absolute;left:1619;top:25717;width:54258;height:43278" coordorigin="" coordsize="54259,432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DsKUbIAAAA&#10;4wAAAA8AAAAAAAAAAAAAAAAAqgIAAGRycy9kb3ducmV2LnhtbFBLBQYAAAAABAAEAPoAAACfAwAA&#10;AAA=&#10;">
                  <v:group id="Group 25" o:spid="_x0000_s2981" style="position:absolute;left:31303;width:22620;height:5155" coordorigin="38499" coordsize="22620,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gjN3IAAAA&#10;4wAAAA8AAAAAAAAAAAAAAAAAqgIAAGRycy9kb3ducmV2LnhtbFBLBQYAAAAABAAEAPoAAACfAwAA&#10;AAA=&#10;">
                    <v:group id="Group 1451488626" o:spid="_x0000_s2982" style="position:absolute;left:56062;width:5057;height:5155" coordorigin="56062" coordsize="5057,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9yEqrIAAAA&#10;4wAAAA8AAAAAAAAAAAAAAAAAqgIAAGRycy9kb3ducmV2LnhtbFBLBQYAAAAABAAEAPoAAACfAwAA&#10;AAA=&#10;">
                      <v:oval id="Oval 1451488627" o:spid="_x0000_s2983" style="position:absolute;left:56062;width:5057;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ZLPcgA&#10;AADjAAAADwAAAGRycy9kb3ducmV2LnhtbERPX2vCMBB/H/gdwgl7m6ld50o1igiyMdzDrPh8NGdb&#10;bC4lyWr99stgsMf7/b/VZjSdGMj51rKC+SwBQVxZ3XKt4FTun3IQPiBr7CyTgjt52KwnDysstL3x&#10;Fw3HUIsYwr5ABU0IfSGlrxoy6Ge2J47cxTqDIZ6ultrhLYabTqZJspAGW44NDfa0a6i6Hr+NgoN5&#10;Ls9D5t7u/elwvn4487kvU6Uep+N2CSLQGP7Ff+53HednL/MszxfpK/z+FAGQ6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Ptks9yAAAAOMAAAAPAAAAAAAAAAAAAAAAAJgCAABk&#10;cnMvZG93bnJldi54bWxQSwUGAAAAAAQABAD1AAAAjQMAAAAA&#10;" fillcolor="#168489" stroked="f" strokeweight="1pt">
                        <v:fill opacity="49087f"/>
                        <v:stroke joinstyle="miter"/>
                      </v:oval>
                      <v:shape id="Picture 1451488628" o:spid="_x0000_s2984" type="#_x0000_t75" alt="Target " style="position:absolute;left:56923;top:814;width:3526;height:3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3xn06ywAAAOMAAAAPAAAAAAAA&#10;AAAAAAAAAJ8CAABkcnMvZG93bnJldi54bWxQSwUGAAAAAAQABAD3AAAAlwMAAAAA&#10;">
                        <v:imagedata r:id="rId52" o:title="Target " gain="19661f" blacklevel="22938f"/>
                      </v:shape>
                    </v:group>
                    <v:shape id="TextBox 34" o:spid="_x0000_s2985" type="#_x0000_t202" style="position:absolute;left:38499;top:699;width:17551;height:4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6vqcYA&#10;AADjAAAADwAAAGRycy9kb3ducmV2LnhtbERPzUrDQBC+C32HZQre7CalLTF2W0pV6MGLNd6H7JgN&#10;ZmdDdtqkb+8Kgsf5/me7n3ynrjTENrCBfJGBIq6DbbkxUH28PhSgoiBb7AKTgRtF2O9md1ssbRj5&#10;na5naVQK4ViiASfSl1rH2pHHuAg9ceK+wuBR0jk02g44pnDf6WWWbbTHllODw56Ojurv88UbELGH&#10;/Fa9+Hj6nN6eR5fVa6yMuZ9PhydQQpP8i//cJ5vmr9b5qig2y0f4/SkBoH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U6vqcYAAADjAAAADwAAAAAAAAAAAAAAAACYAgAAZHJz&#10;L2Rvd25yZXYueG1sUEsFBgAAAAAEAAQA9QAAAIsDAAAAAA==&#10;" filled="f" stroked="f">
                      <v:textbox style="mso-fit-shape-to-text:t">
                        <w:txbxContent>
                          <w:p w:rsidR="005345A8" w:rsidRPr="00BC6FB1" w:rsidRDefault="00571199" w:rsidP="00571199">
                            <w:pPr>
                              <w:jc w:val="center"/>
                              <w:rPr>
                                <w:rFonts w:ascii="Adobe Arabic" w:eastAsia="GE Dinar One" w:hAnsi="Adobe Arabic" w:cs="Adobe Arabic"/>
                                <w:b/>
                                <w:bCs/>
                                <w:color w:val="000000"/>
                                <w:kern w:val="24"/>
                                <w:sz w:val="44"/>
                                <w:szCs w:val="44"/>
                                <w:lang w:bidi="ar-SY"/>
                              </w:rPr>
                            </w:pPr>
                            <w:hyperlink r:id="rId165" w:history="1">
                              <w:r w:rsidR="005345A8" w:rsidRPr="00571199">
                                <w:rPr>
                                  <w:rStyle w:val="Hyperlink"/>
                                  <w:rFonts w:ascii="Adobe Arabic" w:eastAsia="GE Dinar One" w:hAnsi="Adobe Arabic" w:cs="Adobe Arabic"/>
                                  <w:b/>
                                  <w:bCs/>
                                  <w:kern w:val="24"/>
                                  <w:sz w:val="44"/>
                                  <w:szCs w:val="44"/>
                                  <w:rtl/>
                                  <w:lang w:bidi="ar-SY"/>
                                </w:rPr>
                                <w:t>أهداف الجلسة</w:t>
                              </w:r>
                            </w:hyperlink>
                          </w:p>
                        </w:txbxContent>
                      </v:textbox>
                    </v:shape>
                  </v:group>
                  <v:group id="Group 26" o:spid="_x0000_s2986" style="position:absolute;top:99;width:22612;height:5150" coordorigin="" coordsize="22615,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aDrmY&#10;zAAAAOMAAAAPAAAAAAAAAAAAAAAAAKoCAABkcnMvZG93bnJldi54bWxQSwUGAAAAAAQABAD6AAAA&#10;owMAAAAA&#10;">
                    <v:oval id="Oval 1451488631" o:spid="_x0000_s2987" style="position:absolute;left:17557;width:5058;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rgD8cA&#10;AADjAAAADwAAAGRycy9kb3ducmV2LnhtbERPX2vCMBB/H/gdwgl7m2m1k9IZRQayMdzDrPh8NGdb&#10;bC4lyWr99stA8PF+/2+1GU0nBnK+tawgnSUgiCurW64VHMvdSw7CB2SNnWVScCMPm/XkaYWFtlf+&#10;oeEQahFD2BeooAmhL6T0VUMG/cz2xJE7W2cwxNPVUju8xnDTyXmSLKXBlmNDgz29N1RdDr9Gwd4s&#10;ytOQuY9bf9yfLl/OfO/KuVLP03H7BiLQGB7iu/tTx/nZa5rl+XKRwv9PEQC5/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rK4A/HAAAA4wAAAA8AAAAAAAAAAAAAAAAAmAIAAGRy&#10;cy9kb3ducmV2LnhtbFBLBQYAAAAABAAEAPUAAACMAwAAAAA=&#10;" fillcolor="#168489" stroked="f" strokeweight="1pt">
                      <v:fill opacity="49087f"/>
                      <v:stroke joinstyle="miter"/>
                    </v:oval>
                    <v:shape id="TextBox 34" o:spid="_x0000_s2988" type="#_x0000_t202" style="position:absolute;top:699;width:17560;height:4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OrBcUA&#10;AADjAAAADwAAAGRycy9kb3ducmV2LnhtbERPS0vDQBC+C/6HZYTe7CZ9EWK3pWgLPXixxvuQHbPB&#10;7GzIjk36711B8Djfe7b7yXfqSkNsAxvI5xko4jrYlhsD1fvpsQAVBdliF5gM3CjCfnd/t8XShpHf&#10;6HqRRqUQjiUacCJ9qXWsHXmM89ATJ+4zDB4lnUOj7YBjCvedXmTZRntsOTU47OnZUf11+fYGROwh&#10;v1VHH88f0+vL6LJ6jZUxs4fp8ARKaJJ/8Z/7bNP81TpfFcVmuYDfnx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M6sFxQAAAOMAAAAPAAAAAAAAAAAAAAAAAJgCAABkcnMv&#10;ZG93bnJldi54bWxQSwUGAAAAAAQABAD1AAAAigMAAAAA&#10;" filled="f" stroked="f">
                      <v:textbox style="mso-fit-shape-to-text:t">
                        <w:txbxContent>
                          <w:p w:rsidR="005345A8" w:rsidRPr="00BC6FB1" w:rsidRDefault="00571199" w:rsidP="00571199">
                            <w:pPr>
                              <w:jc w:val="center"/>
                              <w:rPr>
                                <w:rFonts w:ascii="Adobe Arabic" w:eastAsia="GE Dinar One" w:hAnsi="Adobe Arabic" w:cs="Adobe Arabic"/>
                                <w:b/>
                                <w:bCs/>
                                <w:color w:val="000000"/>
                                <w:kern w:val="24"/>
                                <w:sz w:val="44"/>
                                <w:szCs w:val="44"/>
                                <w:lang w:bidi="ar-SY"/>
                              </w:rPr>
                            </w:pPr>
                            <w:hyperlink r:id="rId166" w:history="1">
                              <w:r w:rsidR="005345A8" w:rsidRPr="00571199">
                                <w:rPr>
                                  <w:rStyle w:val="Hyperlink"/>
                                  <w:rFonts w:ascii="Adobe Arabic" w:eastAsia="GE Dinar One" w:hAnsi="Adobe Arabic" w:cs="Adobe Arabic" w:hint="cs"/>
                                  <w:b/>
                                  <w:bCs/>
                                  <w:kern w:val="24"/>
                                  <w:sz w:val="44"/>
                                  <w:szCs w:val="44"/>
                                  <w:rtl/>
                                  <w:lang w:bidi="ar-SY"/>
                                </w:rPr>
                                <w:t>محاور الجلسة</w:t>
                              </w:r>
                            </w:hyperlink>
                          </w:p>
                        </w:txbxContent>
                      </v:textbox>
                    </v:shape>
                    <v:shape id="Picture 1451488633" o:spid="_x0000_s2989" type="#_x0000_t75" alt="Note " style="position:absolute;left:18323;top:639;width:3816;height:38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rryzXJAAAA4wAAAA8AAABkcnMvZG93bnJldi54bWxET0trwkAQvgv9D8sUvEjdWB8NqatIQSul&#10;Hpq29yE7JqnZ2ZjdaPz3bkHwON975svOVOJEjSstKxgNIxDEmdUl5wp+vtdPMQjnkTVWlknBhRws&#10;Fw+9OSbanvmLTqnPRQhhl6CCwvs6kdJlBRl0Q1sTB25vG4M+nE0udYPnEG4q+RxFM2mw5NBQYE1v&#10;BWWHtDUK/Ef6edmng+3fpo1ejrvf9p0PpFT/sVu9gvDU+bv45t7qMH8yHU3ieDYew/9PAQC5uAI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6uvLNckAAADjAAAADwAAAAAAAAAA&#10;AAAAAACfAgAAZHJzL2Rvd25yZXYueG1sUEsFBgAAAAAEAAQA9wAAAJUDAAAAAA==&#10;">
                      <v:imagedata r:id="rId55" o:title="Note " gain="19661f" blacklevel="22938f"/>
                    </v:shape>
                  </v:group>
                  <v:shape id="Text Box 1451488634" o:spid="_x0000_s2990" type="#_x0000_t202" style="position:absolute;left:31448;top:8743;width:22811;height:32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17jckA&#10;AADjAAAADwAAAGRycy9kb3ducmV2LnhtbERPzWrCQBC+F3yHZQre6kaNElJXkYBYSj1ovfQ2zY5J&#10;aHY2ZleNPr1bEDzO9z+zRWdqcabWVZYVDAcRCOLc6ooLBfvv1VsCwnlkjbVlUnAlB4t572WGqbYX&#10;3tJ55wsRQtilqKD0vkmldHlJBt3ANsSBO9jWoA9nW0jd4iWEm1qOomgqDVYcGkpsKCsp/9udjILP&#10;bLXB7e/IJLc6W38dls1x/zNRqv/aLd9BeOr8U/xwf+gwP54M4ySZjmP4/ykAIOd3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y17jckAAADjAAAADwAAAAAAAAAAAAAAAACYAgAA&#10;ZHJzL2Rvd25yZXYueG1sUEsFBgAAAAAEAAQA9QAAAI4DAAAAAA==&#10;" filled="f" stroked="f" strokeweight=".5pt">
                    <v:textbox>
                      <w:txbxContent>
                        <w:p w:rsidR="005345A8" w:rsidRPr="002C04B9" w:rsidRDefault="005345A8" w:rsidP="007C6591">
                          <w:pPr>
                            <w:pStyle w:val="a1"/>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w:t>
                          </w:r>
                          <w:r w:rsidRPr="00571199">
                            <w:rPr>
                              <w:rFonts w:ascii="Sakkal Majalla" w:hAnsi="Sakkal Majalla" w:cs="Sakkal Majalla" w:hint="cs"/>
                              <w:sz w:val="14"/>
                              <w:szCs w:val="14"/>
                              <w:rtl/>
                            </w:rPr>
                            <w:t xml:space="preserve"> </w:t>
                          </w:r>
                          <w:r w:rsidRPr="002C04B9">
                            <w:rPr>
                              <w:rFonts w:ascii="Sakkal Majalla" w:hAnsi="Sakkal Majalla" w:cs="Sakkal Majalla" w:hint="cs"/>
                              <w:sz w:val="34"/>
                              <w:szCs w:val="34"/>
                              <w:rtl/>
                            </w:rPr>
                            <w:t>التدريبية،</w:t>
                          </w:r>
                          <w:r w:rsidRPr="00571199">
                            <w:rPr>
                              <w:rFonts w:ascii="Sakkal Majalla" w:hAnsi="Sakkal Majalla" w:cs="Sakkal Majalla" w:hint="cs"/>
                              <w:sz w:val="6"/>
                              <w:szCs w:val="6"/>
                              <w:rtl/>
                            </w:rPr>
                            <w:t xml:space="preserve"> </w:t>
                          </w:r>
                          <w:r w:rsidRPr="002C04B9">
                            <w:rPr>
                              <w:rFonts w:ascii="Sakkal Majalla" w:hAnsi="Sakkal Majalla" w:cs="Sakkal Majalla" w:hint="cs"/>
                              <w:sz w:val="34"/>
                              <w:szCs w:val="34"/>
                              <w:rtl/>
                            </w:rPr>
                            <w:t>سيتمكّن المشاركون من:</w:t>
                          </w:r>
                        </w:p>
                        <w:p w:rsidR="005345A8" w:rsidRPr="007C6591" w:rsidRDefault="005345A8"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hint="cs"/>
                              <w:color w:val="000000"/>
                              <w:kern w:val="24"/>
                              <w:sz w:val="36"/>
                              <w:szCs w:val="36"/>
                              <w:rtl/>
                              <w:lang w:bidi="ar-SY"/>
                            </w:rPr>
                            <w:t xml:space="preserve">تحديد </w:t>
                          </w:r>
                          <w:r w:rsidRPr="007C6591">
                            <w:rPr>
                              <w:rFonts w:ascii="Adobe Arabic" w:eastAsia="GE Dinar One" w:hAnsi="Adobe Arabic" w:cs="Adobe Arabic"/>
                              <w:color w:val="000000"/>
                              <w:kern w:val="24"/>
                              <w:sz w:val="36"/>
                              <w:szCs w:val="36"/>
                              <w:rtl/>
                              <w:lang w:bidi="ar-SY"/>
                            </w:rPr>
                            <w:t xml:space="preserve">خصائص بيئة العمل الداعمة للصحة النفسية.  </w:t>
                          </w:r>
                        </w:p>
                        <w:p w:rsidR="005345A8" w:rsidRPr="007C6591" w:rsidRDefault="005345A8"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hint="cs"/>
                              <w:color w:val="000000"/>
                              <w:kern w:val="24"/>
                              <w:sz w:val="36"/>
                              <w:szCs w:val="36"/>
                              <w:rtl/>
                              <w:lang w:bidi="ar-SY"/>
                            </w:rPr>
                            <w:t xml:space="preserve">مناقشة </w:t>
                          </w:r>
                          <w:r w:rsidRPr="007C6591">
                            <w:rPr>
                              <w:rFonts w:ascii="Adobe Arabic" w:eastAsia="GE Dinar One" w:hAnsi="Adobe Arabic" w:cs="Adobe Arabic"/>
                              <w:color w:val="000000"/>
                              <w:kern w:val="24"/>
                              <w:sz w:val="36"/>
                              <w:szCs w:val="36"/>
                              <w:rtl/>
                              <w:lang w:bidi="ar-SY"/>
                            </w:rPr>
                            <w:t xml:space="preserve">دور القيادة في تعزيز الصحة النفسية للموظفين.  </w:t>
                          </w:r>
                        </w:p>
                        <w:p w:rsidR="005345A8" w:rsidRPr="007C6591" w:rsidRDefault="005345A8"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hint="cs"/>
                              <w:color w:val="000000"/>
                              <w:kern w:val="24"/>
                              <w:sz w:val="36"/>
                              <w:szCs w:val="36"/>
                              <w:rtl/>
                              <w:lang w:bidi="ar-SY"/>
                            </w:rPr>
                            <w:t xml:space="preserve">توضيح </w:t>
                          </w:r>
                          <w:r w:rsidRPr="007C6591">
                            <w:rPr>
                              <w:rFonts w:ascii="Adobe Arabic" w:eastAsia="GE Dinar One" w:hAnsi="Adobe Arabic" w:cs="Adobe Arabic"/>
                              <w:color w:val="000000"/>
                              <w:kern w:val="24"/>
                              <w:sz w:val="36"/>
                              <w:szCs w:val="36"/>
                              <w:rtl/>
                              <w:lang w:bidi="ar-SY"/>
                            </w:rPr>
                            <w:t xml:space="preserve">أهمية التواصل الإيجابي داخل الفريق.  </w:t>
                          </w:r>
                        </w:p>
                      </w:txbxContent>
                    </v:textbox>
                  </v:shape>
                  <v:shape id="Text Box 1451488635" o:spid="_x0000_s2991" type="#_x0000_t202" style="position:absolute;left:396;top:8744;width:22164;height:345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HeFskA&#10;AADjAAAADwAAAGRycy9kb3ducmV2LnhtbERPzWrCQBC+C77DMkJvutEaCdFVJCAtxR60Xnobs2MS&#10;zM7G7FbTPn1XEDzO9z+LVWdqcaXWVZYVjEcRCOLc6ooLBYevzTAB4TyyxtoyKfglB6tlv7fAVNsb&#10;7+i694UIIexSVFB636RSurwkg25kG+LAnWxr0IezLaRu8RbCTS0nUTSTBisODSU2lJWUn/c/RsFH&#10;tvnE3XFikr86e9ue1s3l8B0r9TLo1nMQnjr/FD/c7zrMn8bjaZLMXmO4/xQAkMt/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7GHeFskAAADjAAAADwAAAAAAAAAAAAAAAACYAgAA&#10;ZHJzL2Rvd25yZXYueG1sUEsFBgAAAAAEAAQA9QAAAI4DAAAAAA==&#10;" filled="f" stroked="f" strokeweight=".5pt">
                    <v:textbox>
                      <w:txbxContent>
                        <w:p w:rsidR="005345A8" w:rsidRPr="007C6591" w:rsidRDefault="005345A8" w:rsidP="007C6591">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7C6591">
                            <w:rPr>
                              <w:rFonts w:ascii="Adobe Arabic" w:eastAsia="GE Dinar One" w:hAnsi="Adobe Arabic" w:cs="Adobe Arabic" w:hint="cs"/>
                              <w:color w:val="000000"/>
                              <w:kern w:val="24"/>
                              <w:sz w:val="36"/>
                              <w:szCs w:val="36"/>
                              <w:rtl/>
                              <w:lang w:bidi="ar-SY"/>
                            </w:rPr>
                            <w:t>مشاهدة فيديو تدريبي.</w:t>
                          </w:r>
                        </w:p>
                        <w:p w:rsidR="005345A8" w:rsidRPr="007C6591" w:rsidRDefault="005345A8"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color w:val="000000"/>
                              <w:kern w:val="24"/>
                              <w:sz w:val="36"/>
                              <w:szCs w:val="36"/>
                              <w:rtl/>
                              <w:lang w:bidi="ar-SY"/>
                            </w:rPr>
                            <w:t xml:space="preserve">خصائص بيئة العمل الداعمة للصحة النفسية.  </w:t>
                          </w:r>
                        </w:p>
                        <w:p w:rsidR="005345A8" w:rsidRPr="007C6591" w:rsidRDefault="005345A8"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color w:val="000000"/>
                              <w:kern w:val="24"/>
                              <w:sz w:val="36"/>
                              <w:szCs w:val="36"/>
                              <w:rtl/>
                              <w:lang w:bidi="ar-SY"/>
                            </w:rPr>
                            <w:t xml:space="preserve">دور القيادة في تعزيز الصحة النفسية للموظفين.  </w:t>
                          </w:r>
                        </w:p>
                        <w:p w:rsidR="005345A8" w:rsidRPr="007C6591" w:rsidRDefault="005345A8"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color w:val="000000"/>
                              <w:kern w:val="24"/>
                              <w:sz w:val="36"/>
                              <w:szCs w:val="36"/>
                              <w:rtl/>
                              <w:lang w:bidi="ar-SY"/>
                            </w:rPr>
                            <w:t xml:space="preserve">أهمية التواصل الإيجابي داخل الفريق.  </w:t>
                          </w:r>
                        </w:p>
                        <w:p w:rsidR="005345A8" w:rsidRPr="007C6591" w:rsidRDefault="005345A8"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color w:val="000000"/>
                              <w:kern w:val="24"/>
                              <w:sz w:val="36"/>
                              <w:szCs w:val="36"/>
                              <w:rtl/>
                              <w:lang w:bidi="ar-SY"/>
                            </w:rPr>
                            <w:t>تمرين</w:t>
                          </w:r>
                          <w:r w:rsidRPr="007C6591">
                            <w:rPr>
                              <w:rFonts w:ascii="Adobe Arabic" w:eastAsia="GE Dinar One" w:hAnsi="Adobe Arabic" w:cs="Adobe Arabic" w:hint="cs"/>
                              <w:color w:val="000000"/>
                              <w:kern w:val="24"/>
                              <w:sz w:val="36"/>
                              <w:szCs w:val="36"/>
                              <w:rtl/>
                              <w:lang w:bidi="ar-SY"/>
                            </w:rPr>
                            <w:t xml:space="preserve"> "</w:t>
                          </w:r>
                          <w:r w:rsidRPr="007C6591">
                            <w:rPr>
                              <w:rFonts w:ascii="Adobe Arabic" w:eastAsia="GE Dinar One" w:hAnsi="Adobe Arabic" w:cs="Adobe Arabic"/>
                              <w:color w:val="000000"/>
                              <w:kern w:val="24"/>
                              <w:sz w:val="36"/>
                              <w:szCs w:val="36"/>
                              <w:rtl/>
                              <w:lang w:bidi="ar-SY"/>
                            </w:rPr>
                            <w:t>مواصفات بيئة العمل المثالية</w:t>
                          </w:r>
                          <w:r w:rsidRPr="007C6591">
                            <w:rPr>
                              <w:rFonts w:ascii="Adobe Arabic" w:eastAsia="GE Dinar One" w:hAnsi="Adobe Arabic" w:cs="Adobe Arabic" w:hint="cs"/>
                              <w:color w:val="000000"/>
                              <w:kern w:val="24"/>
                              <w:sz w:val="36"/>
                              <w:szCs w:val="36"/>
                              <w:rtl/>
                              <w:lang w:bidi="ar-SY"/>
                            </w:rPr>
                            <w:t>".</w:t>
                          </w:r>
                        </w:p>
                        <w:p w:rsidR="005345A8" w:rsidRPr="007C6591" w:rsidRDefault="005345A8"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color w:val="000000"/>
                              <w:kern w:val="24"/>
                              <w:sz w:val="36"/>
                              <w:szCs w:val="36"/>
                              <w:rtl/>
                              <w:lang w:bidi="ar-SY"/>
                            </w:rPr>
                            <w:t>نشاط</w:t>
                          </w:r>
                          <w:r w:rsidRPr="007C6591">
                            <w:rPr>
                              <w:rFonts w:ascii="Adobe Arabic" w:eastAsia="GE Dinar One" w:hAnsi="Adobe Arabic" w:cs="Adobe Arabic" w:hint="cs"/>
                              <w:color w:val="000000"/>
                              <w:kern w:val="24"/>
                              <w:sz w:val="36"/>
                              <w:szCs w:val="36"/>
                              <w:rtl/>
                              <w:lang w:bidi="ar-SY"/>
                            </w:rPr>
                            <w:t xml:space="preserve"> تدريبي "</w:t>
                          </w:r>
                          <w:r w:rsidRPr="007C6591">
                            <w:rPr>
                              <w:rFonts w:ascii="Adobe Arabic" w:eastAsia="GE Dinar One" w:hAnsi="Adobe Arabic" w:cs="Adobe Arabic"/>
                              <w:color w:val="000000"/>
                              <w:kern w:val="24"/>
                              <w:sz w:val="36"/>
                              <w:szCs w:val="36"/>
                              <w:rtl/>
                              <w:lang w:bidi="ar-SY"/>
                            </w:rPr>
                            <w:t>لعبة التواصل</w:t>
                          </w:r>
                          <w:r w:rsidRPr="007C6591">
                            <w:rPr>
                              <w:rFonts w:ascii="Adobe Arabic" w:eastAsia="GE Dinar One" w:hAnsi="Adobe Arabic" w:cs="Adobe Arabic" w:hint="cs"/>
                              <w:color w:val="000000"/>
                              <w:kern w:val="24"/>
                              <w:sz w:val="36"/>
                              <w:szCs w:val="36"/>
                              <w:rtl/>
                              <w:lang w:bidi="ar-SY"/>
                            </w:rPr>
                            <w:t>".</w:t>
                          </w:r>
                        </w:p>
                      </w:txbxContent>
                    </v:textbox>
                  </v:shape>
                </v:group>
                <v:group id="Group 1451488636" o:spid="_x0000_s2992" style="position:absolute;width:63525;height:20539" coordsize="63525,20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qrhHfIAAAA&#10;4wAAAA8AAAAAAAAAAAAAAAAAqgIAAGRycy9kb3ducmV2LnhtbFBLBQYAAAAABAAEAPoAAACfAwAA&#10;AAA=&#10;">
                  <v:shape id="Picture 1451488637" o:spid="_x0000_s2993" type="#_x0000_t75" alt="Calendar " style="position:absolute;left:55460;width:5264;height:5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QnmtTIAAAA4wAAAA8AAABkcnMvZG93bnJldi54bWxET91LwzAQfxf8H8INfHPpPpylWzakIBOF&#10;waovvh3NLS1rLiXJuvrfG0HY4/2+b7MbbScG8qF1rGA2zUAQ1063bBR8fb4+5iBCRNbYOSYFPxRg&#10;t72/22Ch3ZWPNFTRiBTCoUAFTYx9IWWoG7IYpq4nTtzJeYsxnd5I7fGawm0n51m2khZbTg0N9lQ2&#10;VJ+ri1WweN/Lgxny7737MEdfhbJyh1Kph8n4sgYRaYw38b/7Taf5y6fZMs9Xi2f4+ykBILe/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UJ5rUyAAAAOMAAAAPAAAAAAAAAAAA&#10;AAAAAJ8CAABkcnMvZG93bnJldi54bWxQSwUGAAAAAAQABAD3AAAAlAMAAAAA&#10;">
                    <v:imagedata r:id="rId56" o:title="Calendar " gain="19661f" blacklevel="22938f"/>
                    <v:path arrowok="t"/>
                  </v:shape>
                  <v:shape id="TextBox 34" o:spid="_x0000_s2994" type="#_x0000_t202" style="position:absolute;left:52203;top:10721;width:11322;height:98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uc78kA&#10;AADjAAAADwAAAGRycy9kb3ducmV2LnhtbESPQW/CMAyF75P2HyJP2m2k3QBVhYDQAInDLmPd3WpM&#10;U61Jqsaj5d/jw6Qd7ff83uf1dvKdutKQ2hgM5LMMFIU62jY0Bqqv40sBKjEGi10MZOBGCbabx4c1&#10;ljaO4ZOuZ26UhIRUogHH3Jdap9qRxzSLPQXRLnHwyDIOjbYDjhLuO/2aZUvtsQ3S4LCnd0f1z/nX&#10;G2C2u/xWHXw6fU8f+9Fl9QIrY56fpt0KFNPE/+a/65MV/PkinxfF8k2g5SdZgN7c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9uc78kAAADjAAAADwAAAAAAAAAAAAAAAACYAgAA&#10;ZHJzL2Rvd25yZXYueG1sUEsFBgAAAAAEAAQA9QAAAI4DAAAAAA==&#10;" filled="f" stroked="f">
                    <v:textbox style="mso-fit-shape-to-text:t">
                      <w:txbxContent>
                        <w:p w:rsidR="005345A8" w:rsidRPr="00F01FA2" w:rsidRDefault="005345A8" w:rsidP="00571199">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الثالث</w:t>
                          </w:r>
                        </w:p>
                      </w:txbxContent>
                    </v:textbox>
                  </v:shape>
                  <v:shape id="TextBox 34" o:spid="_x0000_s2995" type="#_x0000_t202" style="position:absolute;left:24946;top:198;width:24301;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c5dMYA&#10;AADjAAAADwAAAGRycy9kb3ducmV2LnhtbERPS0vDQBC+C/6HZQre7Cb2QYzdlmIVevBijfchO2ZD&#10;s7MhOzbpv3cFweN879nsJt+pCw2xDWwgn2egiOtgW24MVB+v9wWoKMgWu8Bk4EoRdtvbmw2WNoz8&#10;TpeTNCqFcCzRgBPpS61j7chjnIeeOHFfYfAo6RwabQccU7jv9EOWrbXHllODw56eHdXn07c3IGL3&#10;+bV68fH4Ob0dRpfVK6yMuZtN+ydQQpP8i//cR5vmL1f5sijWi0f4/SkBoL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Jc5dMYAAADjAAAADwAAAAAAAAAAAAAAAACYAgAAZHJz&#10;L2Rvd25yZXYueG1sUEsFBgAAAAAEAAQA9QAAAIsDAAAAAA==&#10;" filled="f" stroked="f">
                    <v:textbox style="mso-fit-shape-to-text:t">
                      <w:txbxContent>
                        <w:p w:rsidR="005345A8" w:rsidRPr="00F01FA2" w:rsidRDefault="005345A8" w:rsidP="00571199">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2996" type="#_x0000_t202" style="position:absolute;top:12909;width:45675;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10wskA&#10;AADjAAAADwAAAGRycy9kb3ducmV2LnhtbESPQU/DMAyF70j7D5GRuLG0BTpUlk3TAGkHLtvK3WpM&#10;U9E4VRPW7t/jAxJH28/vvW+9nX2vLjTGLrCBfJmBIm6C7bg1UJ/f759BxYRssQ9MBq4UYbtZ3Kyx&#10;smHiI11OqVViwrFCAy6lodI6No48xmUYiOX2FUaPScax1XbEScx9r4ssK7XHjiXB4UB7R8336ccb&#10;SMnu8mv95uPhc/54nVzWPGFtzN3tvHsBlWhO/+K/74OV+o9lUT6s8kIohEkWoD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P10wskAAADjAAAADwAAAAAAAAAAAAAAAACYAgAA&#10;ZHJzL2Rvd25yZXYueG1sUEsFBgAAAAAEAAQA9QAAAI4DAAAAAA==&#10;" filled="f" stroked="f">
                    <v:textbox style="mso-fit-shape-to-text:t">
                      <w:txbxContent>
                        <w:p w:rsidR="005345A8" w:rsidRPr="00F01FA2" w:rsidRDefault="005345A8" w:rsidP="00571199">
                          <w:pPr>
                            <w:jc w:val="center"/>
                            <w:rPr>
                              <w:rFonts w:ascii="Adobe Arabic" w:eastAsia="GE Dinar One" w:hAnsi="Adobe Arabic" w:cs="Adobe Arabic"/>
                              <w:b/>
                              <w:bCs/>
                              <w:kern w:val="24"/>
                              <w:sz w:val="56"/>
                              <w:szCs w:val="56"/>
                              <w:lang w:bidi="ar-SY"/>
                            </w:rPr>
                          </w:pPr>
                          <w:r w:rsidRPr="007C6591">
                            <w:rPr>
                              <w:rFonts w:ascii="Adobe Arabic" w:eastAsia="GE Dinar One" w:hAnsi="Adobe Arabic" w:cs="Adobe Arabic"/>
                              <w:b/>
                              <w:bCs/>
                              <w:kern w:val="24"/>
                              <w:sz w:val="56"/>
                              <w:szCs w:val="56"/>
                              <w:rtl/>
                              <w:lang w:bidi="ar-SY"/>
                            </w:rPr>
                            <w:t>بناء بيئة عمل إيجابية وصحية</w:t>
                          </w:r>
                        </w:p>
                      </w:txbxContent>
                    </v:textbox>
                  </v:shape>
                </v:group>
              </v:group>
            </w:pict>
          </mc:Fallback>
        </mc:AlternateContent>
      </w:r>
    </w:p>
    <w:p w:rsidR="00691535" w:rsidRPr="00184293" w:rsidRDefault="00691535" w:rsidP="000F1708">
      <w:pPr>
        <w:bidi w:val="0"/>
        <w:rPr>
          <w:rFonts w:ascii="Adobe Arabic" w:hAnsi="Adobe Arabic" w:cs="Adobe Arabic"/>
          <w:b/>
          <w:bCs/>
          <w:color w:val="002060"/>
          <w:sz w:val="48"/>
          <w:szCs w:val="36"/>
        </w:rPr>
      </w:pPr>
    </w:p>
    <w:p w:rsidR="00691535" w:rsidRDefault="00691535" w:rsidP="00691535">
      <w:pPr>
        <w:pStyle w:val="ListParagraph"/>
        <w:spacing w:after="0" w:line="276" w:lineRule="auto"/>
        <w:rPr>
          <w:rFonts w:ascii="Adobe Arabic" w:hAnsi="Adobe Arabic" w:cs="Adobe Arabic"/>
          <w:b/>
          <w:bCs/>
          <w:color w:val="002060"/>
          <w:sz w:val="48"/>
          <w:szCs w:val="36"/>
          <w:rtl/>
          <w:lang w:bidi="ar-EG"/>
        </w:rPr>
      </w:pPr>
    </w:p>
    <w:p w:rsidR="00691535" w:rsidRDefault="00691535" w:rsidP="00691535">
      <w:pPr>
        <w:pStyle w:val="ListParagraph"/>
        <w:spacing w:line="360" w:lineRule="auto"/>
        <w:rPr>
          <w:rFonts w:ascii="Adobe Arabic" w:hAnsi="Adobe Arabic" w:cs="Adobe Arabic"/>
          <w:b/>
          <w:bCs/>
          <w:color w:val="002060"/>
          <w:sz w:val="48"/>
          <w:szCs w:val="36"/>
          <w:rtl/>
        </w:rPr>
      </w:pPr>
    </w:p>
    <w:p w:rsidR="00691535" w:rsidRPr="000F1708" w:rsidRDefault="00F9007F" w:rsidP="000F1708">
      <w:pPr>
        <w:bidi w:val="0"/>
        <w:spacing w:after="160" w:line="256" w:lineRule="auto"/>
        <w:jc w:val="left"/>
        <w:rPr>
          <w:rFonts w:cs="PT Bold Heading"/>
          <w:sz w:val="52"/>
          <w:szCs w:val="56"/>
          <w:lang w:bidi="ar-SY"/>
        </w:rPr>
      </w:pPr>
      <w:r>
        <w:rPr>
          <w:rFonts w:cs="PT Bold Heading"/>
          <w:noProof/>
          <w:sz w:val="52"/>
          <w:szCs w:val="56"/>
          <w:rtl/>
        </w:rPr>
        <w:t xml:space="preserve"> </w:t>
      </w:r>
      <w:r w:rsidR="00691535">
        <w:rPr>
          <w:rFonts w:cs="PT Bold Heading" w:hint="cs"/>
          <w:sz w:val="52"/>
          <w:szCs w:val="56"/>
          <w:rtl/>
        </w:rPr>
        <w:br w:type="page"/>
      </w:r>
    </w:p>
    <w:p w:rsidR="00247375" w:rsidRDefault="007C6591" w:rsidP="00247375">
      <w:pPr>
        <w:bidi w:val="0"/>
        <w:rPr>
          <w:rFonts w:ascii="Sakkal Majalla" w:hAnsi="Sakkal Majalla"/>
          <w:color w:val="002060"/>
          <w:sz w:val="34"/>
          <w:lang w:bidi="ar-SY"/>
        </w:rPr>
      </w:pPr>
      <w:r>
        <w:rPr>
          <w:noProof/>
        </w:rPr>
        <w:lastRenderedPageBreak/>
        <w:drawing>
          <wp:anchor distT="0" distB="0" distL="114300" distR="114300" simplePos="0" relativeHeight="252809216" behindDoc="0" locked="0" layoutInCell="1" allowOverlap="1" wp14:anchorId="0D078359" wp14:editId="5530B4D7">
            <wp:simplePos x="0" y="0"/>
            <wp:positionH relativeFrom="column">
              <wp:posOffset>3953815</wp:posOffset>
            </wp:positionH>
            <wp:positionV relativeFrom="paragraph">
              <wp:posOffset>106606</wp:posOffset>
            </wp:positionV>
            <wp:extent cx="1246909" cy="1246909"/>
            <wp:effectExtent l="0" t="0" r="0" b="0"/>
            <wp:wrapNone/>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246909" cy="124690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47375" w:rsidRPr="00F01FA2">
        <w:rPr>
          <w:rFonts w:ascii="Sakkal Majalla" w:hAnsi="Sakkal Majalla"/>
          <w:noProof/>
          <w:color w:val="002060"/>
          <w:sz w:val="34"/>
        </w:rPr>
        <mc:AlternateContent>
          <mc:Choice Requires="wpg">
            <w:drawing>
              <wp:inline distT="0" distB="0" distL="0" distR="0" wp14:anchorId="1A88322F" wp14:editId="75F9EAF2">
                <wp:extent cx="5239055" cy="1388331"/>
                <wp:effectExtent l="19050" t="19050" r="19050" b="21590"/>
                <wp:docPr id="131" name="Group 10"/>
                <wp:cNvGraphicFramePr/>
                <a:graphic xmlns:a="http://schemas.openxmlformats.org/drawingml/2006/main">
                  <a:graphicData uri="http://schemas.microsoft.com/office/word/2010/wordprocessingGroup">
                    <wpg:wgp>
                      <wpg:cNvGrpSpPr/>
                      <wpg:grpSpPr>
                        <a:xfrm>
                          <a:off x="0" y="0"/>
                          <a:ext cx="5239055" cy="1388331"/>
                          <a:chOff x="973794" y="0"/>
                          <a:chExt cx="5647938" cy="1388331"/>
                        </a:xfrm>
                        <a:noFill/>
                      </wpg:grpSpPr>
                      <wps:wsp>
                        <wps:cNvPr id="132" name="Rectangle 132"/>
                        <wps:cNvSpPr/>
                        <wps:spPr>
                          <a:xfrm>
                            <a:off x="973794" y="0"/>
                            <a:ext cx="5647938" cy="1388331"/>
                          </a:xfrm>
                          <a:prstGeom prst="rect">
                            <a:avLst/>
                          </a:prstGeom>
                          <a:grpFill/>
                          <a:ln w="28575">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3" name="TextBox 36"/>
                        <wps:cNvSpPr txBox="1"/>
                        <wps:spPr>
                          <a:xfrm>
                            <a:off x="1305515" y="316344"/>
                            <a:ext cx="4178935" cy="377825"/>
                          </a:xfrm>
                          <a:prstGeom prst="rect">
                            <a:avLst/>
                          </a:prstGeom>
                          <a:grpFill/>
                        </wps:spPr>
                        <wps:txbx>
                          <w:txbxContent>
                            <w:p w:rsidR="005345A8" w:rsidRPr="007C6591" w:rsidRDefault="005345A8" w:rsidP="007C6591">
                              <w:pPr>
                                <w:jc w:val="center"/>
                                <w:rPr>
                                  <w:rFonts w:ascii="Adobe Arabic" w:eastAsia="Calibri" w:hAnsi="Adobe Arabic" w:cs="Adobe Arabic"/>
                                  <w:b/>
                                  <w:bCs/>
                                  <w:color w:val="168489"/>
                                  <w:kern w:val="24"/>
                                  <w:sz w:val="36"/>
                                  <w:szCs w:val="36"/>
                                  <w:rtl/>
                                  <w:lang w:bidi="ar-SY"/>
                                </w:rPr>
                              </w:pPr>
                              <w:r w:rsidRPr="007C6591">
                                <w:rPr>
                                  <w:rFonts w:ascii="Adobe Arabic" w:eastAsia="Calibri" w:hAnsi="Adobe Arabic" w:cs="Adobe Arabic" w:hint="cs"/>
                                  <w:b/>
                                  <w:bCs/>
                                  <w:color w:val="168489"/>
                                  <w:kern w:val="24"/>
                                  <w:sz w:val="36"/>
                                  <w:szCs w:val="36"/>
                                  <w:rtl/>
                                  <w:lang w:bidi="ar-SY"/>
                                </w:rPr>
                                <w:t>أهمية بيئة العمل</w:t>
                              </w:r>
                            </w:p>
                            <w:p w:rsidR="005345A8" w:rsidRDefault="005345A8" w:rsidP="00247375">
                              <w:pPr>
                                <w:jc w:val="center"/>
                                <w:rPr>
                                  <w:rFonts w:ascii="Adobe Arabic" w:eastAsia="Calibri" w:hAnsi="Adobe Arabic" w:cs="Adobe Arabic"/>
                                  <w:b/>
                                  <w:bCs/>
                                  <w:color w:val="168489"/>
                                  <w:kern w:val="24"/>
                                  <w:sz w:val="36"/>
                                  <w:szCs w:val="36"/>
                                  <w:lang w:bidi="ar-SY"/>
                                </w:rPr>
                              </w:pPr>
                            </w:p>
                          </w:txbxContent>
                        </wps:txbx>
                        <wps:bodyPr wrap="square">
                          <a:noAutofit/>
                        </wps:bodyPr>
                      </wps:wsp>
                      <wps:wsp>
                        <wps:cNvPr id="134" name="TextBox 38"/>
                        <wps:cNvSpPr txBox="1"/>
                        <wps:spPr>
                          <a:xfrm>
                            <a:off x="973811" y="817161"/>
                            <a:ext cx="4833288" cy="417195"/>
                          </a:xfrm>
                          <a:prstGeom prst="rect">
                            <a:avLst/>
                          </a:prstGeom>
                          <a:grpFill/>
                        </wps:spPr>
                        <wps:txbx>
                          <w:txbxContent>
                            <w:p w:rsidR="005345A8" w:rsidRPr="00854AF2" w:rsidRDefault="005345A8" w:rsidP="00247375">
                              <w:pPr>
                                <w:jc w:val="center"/>
                                <w:rPr>
                                  <w:rStyle w:val="Hyperlink"/>
                                  <w:rFonts w:eastAsia="Calibri"/>
                                  <w:b/>
                                  <w:bCs/>
                                  <w:color w:val="000000"/>
                                  <w:kern w:val="24"/>
                                  <w:u w:val="none"/>
                                  <w:rtl/>
                                </w:rPr>
                              </w:pPr>
                              <w:r w:rsidRPr="00854AF2">
                                <w:rPr>
                                  <w:rStyle w:val="Hyperlink"/>
                                  <w:rFonts w:eastAsia="Calibri" w:hint="cs"/>
                                  <w:b/>
                                  <w:bCs/>
                                  <w:color w:val="000000"/>
                                  <w:kern w:val="24"/>
                                  <w:u w:val="none"/>
                                  <w:rtl/>
                                </w:rPr>
                                <w:t>مشاهدة فيديو تدريبي.</w:t>
                              </w:r>
                            </w:p>
                            <w:p w:rsidR="005345A8" w:rsidRDefault="005345A8" w:rsidP="00247375">
                              <w:pPr>
                                <w:jc w:val="center"/>
                                <w:rPr>
                                  <w:rFonts w:ascii="Sakkal Majalla" w:eastAsia="Calibri" w:hAnsi="Sakkal Majalla"/>
                                  <w:b/>
                                  <w:bCs/>
                                  <w:color w:val="000000"/>
                                  <w:kern w:val="24"/>
                                  <w:sz w:val="32"/>
                                  <w:szCs w:val="32"/>
                                </w:rPr>
                              </w:pPr>
                            </w:p>
                          </w:txbxContent>
                        </wps:txbx>
                        <wps:bodyPr wrap="square">
                          <a:noAutofit/>
                        </wps:bodyPr>
                      </wps:wsp>
                    </wpg:wgp>
                  </a:graphicData>
                </a:graphic>
              </wp:inline>
            </w:drawing>
          </mc:Choice>
          <mc:Fallback>
            <w:pict>
              <v:group id="_x0000_s2997" style="width:412.5pt;height:109.3pt;mso-position-horizontal-relative:char;mso-position-vertical-relative:line" coordorigin="9737" coordsize="56479,13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">
                <v:rect id="Rectangle 132" o:spid="_x0000_s2998" style="position:absolute;left:9737;width:56480;height:138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3lHsIA&#10;AADcAAAADwAAAGRycy9kb3ducmV2LnhtbERPS2sCMRC+F/wPYQq9lJqtopStUaRQ6EnwgeBtmkw3&#10;i5vJspPq2l/fCIK3+fieM1v0oVEn6qSObOB1WIAittHVXBnYbT9f3kBJQnbYRCYDFxJYzAcPMyxd&#10;PPOaTptUqRzCUqIBn1Jbai3WU0AZxpY4cz+xC5gy7CrtOjzn8NDoUVFMdcCac4PHlj482ePmNxiY&#10;TPa1yMHvrMVV//33LMkfrTFPj/3yHVSiPt3FN/eXy/PHI7g+ky/Q8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beUewgAAANwAAAAPAAAAAAAAAAAAAAAAAJgCAABkcnMvZG93&#10;bnJldi54bWxQSwUGAAAAAAQABAD1AAAAhwMAAAAA&#10;" filled="f" strokecolor="#168489" strokeweight="2.25pt"/>
                <v:shape id="TextBox 36" o:spid="_x0000_s2999" type="#_x0000_t202" style="position:absolute;left:13055;top:3163;width:41789;height:3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5LKsEA&#10;AADcAAAADwAAAGRycy9kb3ducmV2LnhtbERPS4vCMBC+C/sfwix402TXB7vVKMuK4ElRV2FvQzO2&#10;xWZSmmjrvzeC4G0+vudM560txZVqXzjW8NFXIIhTZwrONPztl70vED4gGywdk4YbeZjP3jpTTIxr&#10;eEvXXchEDGGfoIY8hCqR0qc5WfR9VxFH7uRqiyHCOpOmxiaG21J+KjWWFguODTlW9JtTet5drIbD&#10;+vR/HKpNtrCjqnGtkmy/pdbd9/ZnAiJQG17ip3tl4vzBAB7PxAvk7A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LuSyrBAAAA3AAAAA8AAAAAAAAAAAAAAAAAmAIAAGRycy9kb3du&#10;cmV2LnhtbFBLBQYAAAAABAAEAPUAAACGAwAAAAA=&#10;" filled="f" stroked="f">
                  <v:textbox>
                    <w:txbxContent>
                      <w:p w:rsidR="005345A8" w:rsidRPr="007C6591" w:rsidRDefault="005345A8" w:rsidP="007C6591">
                        <w:pPr>
                          <w:jc w:val="center"/>
                          <w:rPr>
                            <w:rFonts w:ascii="Adobe Arabic" w:eastAsia="Calibri" w:hAnsi="Adobe Arabic" w:cs="Adobe Arabic"/>
                            <w:b/>
                            <w:bCs/>
                            <w:color w:val="168489"/>
                            <w:kern w:val="24"/>
                            <w:sz w:val="36"/>
                            <w:szCs w:val="36"/>
                            <w:rtl/>
                            <w:lang w:bidi="ar-SY"/>
                          </w:rPr>
                        </w:pPr>
                        <w:r w:rsidRPr="007C6591">
                          <w:rPr>
                            <w:rFonts w:ascii="Adobe Arabic" w:eastAsia="Calibri" w:hAnsi="Adobe Arabic" w:cs="Adobe Arabic" w:hint="cs"/>
                            <w:b/>
                            <w:bCs/>
                            <w:color w:val="168489"/>
                            <w:kern w:val="24"/>
                            <w:sz w:val="36"/>
                            <w:szCs w:val="36"/>
                            <w:rtl/>
                            <w:lang w:bidi="ar-SY"/>
                          </w:rPr>
                          <w:t>أهمية بيئة العمل</w:t>
                        </w:r>
                      </w:p>
                      <w:p w:rsidR="005345A8" w:rsidRDefault="005345A8" w:rsidP="00247375">
                        <w:pPr>
                          <w:jc w:val="center"/>
                          <w:rPr>
                            <w:rFonts w:ascii="Adobe Arabic" w:eastAsia="Calibri" w:hAnsi="Adobe Arabic" w:cs="Adobe Arabic"/>
                            <w:b/>
                            <w:bCs/>
                            <w:color w:val="168489"/>
                            <w:kern w:val="24"/>
                            <w:sz w:val="36"/>
                            <w:szCs w:val="36"/>
                            <w:lang w:bidi="ar-SY"/>
                          </w:rPr>
                        </w:pPr>
                      </w:p>
                    </w:txbxContent>
                  </v:textbox>
                </v:shape>
                <v:shape id="TextBox 38" o:spid="_x0000_s3000" type="#_x0000_t202" style="position:absolute;left:9738;top:8171;width:48332;height:4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fTXsEA&#10;AADcAAAADwAAAGRycy9kb3ducmV2LnhtbERPTWvCQBC9C/0PyxS86W6rlTa6SqkInizGKvQ2ZMck&#10;mJ0N2dXEf+8Kgrd5vM+ZLTpbiQs1vnSs4W2oQBBnzpSca/jbrQafIHxANlg5Jg1X8rCYv/RmmBjX&#10;8pYuachFDGGfoIYihDqR0mcFWfRDVxNH7ugaiyHCJpemwTaG20q+KzWRFkuODQXW9FNQdkrPVsN+&#10;c/w/jNVvvrQfdes6Jdl+Sa37r933FESgLjzFD/faxPmjMdyfiRfI+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0H017BAAAA3AAAAA8AAAAAAAAAAAAAAAAAmAIAAGRycy9kb3du&#10;cmV2LnhtbFBLBQYAAAAABAAEAPUAAACGAwAAAAA=&#10;" filled="f" stroked="f">
                  <v:textbox>
                    <w:txbxContent>
                      <w:p w:rsidR="005345A8" w:rsidRPr="00854AF2" w:rsidRDefault="005345A8" w:rsidP="00247375">
                        <w:pPr>
                          <w:jc w:val="center"/>
                          <w:rPr>
                            <w:rStyle w:val="Hyperlink"/>
                            <w:rFonts w:eastAsia="Calibri"/>
                            <w:b/>
                            <w:bCs/>
                            <w:color w:val="000000"/>
                            <w:kern w:val="24"/>
                            <w:u w:val="none"/>
                            <w:rtl/>
                          </w:rPr>
                        </w:pPr>
                        <w:r w:rsidRPr="00854AF2">
                          <w:rPr>
                            <w:rStyle w:val="Hyperlink"/>
                            <w:rFonts w:eastAsia="Calibri" w:hint="cs"/>
                            <w:b/>
                            <w:bCs/>
                            <w:color w:val="000000"/>
                            <w:kern w:val="24"/>
                            <w:u w:val="none"/>
                            <w:rtl/>
                          </w:rPr>
                          <w:t>مشاهدة فيديو تدريبي.</w:t>
                        </w:r>
                      </w:p>
                      <w:p w:rsidR="005345A8" w:rsidRDefault="005345A8" w:rsidP="00247375">
                        <w:pPr>
                          <w:jc w:val="center"/>
                          <w:rPr>
                            <w:rFonts w:ascii="Sakkal Majalla" w:eastAsia="Calibri" w:hAnsi="Sakkal Majalla"/>
                            <w:b/>
                            <w:bCs/>
                            <w:color w:val="000000"/>
                            <w:kern w:val="24"/>
                            <w:sz w:val="32"/>
                            <w:szCs w:val="32"/>
                          </w:rPr>
                        </w:pPr>
                      </w:p>
                    </w:txbxContent>
                  </v:textbox>
                </v:shape>
                <w10:wrap anchorx="page"/>
                <w10:anchorlock/>
              </v:group>
            </w:pict>
          </mc:Fallback>
        </mc:AlternateContent>
      </w:r>
    </w:p>
    <w:p w:rsidR="00247375" w:rsidRDefault="00247375" w:rsidP="00247375">
      <w:pPr>
        <w:rPr>
          <w:rFonts w:ascii="Sakkal Majalla" w:hAnsi="Sakkal Majalla"/>
          <w:color w:val="002060"/>
          <w:sz w:val="34"/>
          <w:rtl/>
          <w:lang w:bidi="ar-SY"/>
        </w:rPr>
      </w:pPr>
      <w:r w:rsidRPr="002A078C">
        <w:rPr>
          <w:rFonts w:ascii="Sakkal Majalla" w:hAnsi="Sakkal Majalla"/>
          <w:noProof/>
          <w:color w:val="002060"/>
          <w:sz w:val="34"/>
        </w:rPr>
        <mc:AlternateContent>
          <mc:Choice Requires="wpg">
            <w:drawing>
              <wp:inline distT="0" distB="0" distL="0" distR="0" wp14:anchorId="0FB736C2" wp14:editId="1282D763">
                <wp:extent cx="5731510" cy="895350"/>
                <wp:effectExtent l="0" t="0" r="21590" b="19050"/>
                <wp:docPr id="135"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36"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37" name="مجموعة 39"/>
                        <wpg:cNvGrpSpPr/>
                        <wpg:grpSpPr>
                          <a:xfrm>
                            <a:off x="0" y="0"/>
                            <a:ext cx="5731510" cy="895350"/>
                            <a:chOff x="0" y="0"/>
                            <a:chExt cx="5878196" cy="918845"/>
                          </a:xfrm>
                        </wpg:grpSpPr>
                        <wpg:grpSp>
                          <wpg:cNvPr id="138" name="مجموعة 40"/>
                          <wpg:cNvGrpSpPr/>
                          <wpg:grpSpPr>
                            <a:xfrm>
                              <a:off x="0" y="0"/>
                              <a:ext cx="5878196" cy="918845"/>
                              <a:chOff x="0" y="0"/>
                              <a:chExt cx="6240348" cy="919070"/>
                            </a:xfrm>
                          </wpg:grpSpPr>
                          <wpg:grpSp>
                            <wpg:cNvPr id="139" name="مجموعة 41"/>
                            <wpg:cNvGrpSpPr/>
                            <wpg:grpSpPr>
                              <a:xfrm>
                                <a:off x="0" y="169208"/>
                                <a:ext cx="5433072" cy="580613"/>
                                <a:chOff x="0" y="169208"/>
                                <a:chExt cx="5433072" cy="580613"/>
                              </a:xfrm>
                            </wpg:grpSpPr>
                            <wps:wsp>
                              <wps:cNvPr id="140"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2"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3"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4" name="مربع نص 41"/>
                          <wps:cNvSpPr txBox="1"/>
                          <wps:spPr>
                            <a:xfrm>
                              <a:off x="204484" y="256985"/>
                              <a:ext cx="4616071" cy="387740"/>
                            </a:xfrm>
                            <a:prstGeom prst="rect">
                              <a:avLst/>
                            </a:prstGeom>
                            <a:noFill/>
                          </wps:spPr>
                          <wps:txbx>
                            <w:txbxContent>
                              <w:p w:rsidR="005345A8" w:rsidRPr="006A21FE" w:rsidRDefault="005345A8" w:rsidP="006A21FE">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خصائص بيئة العمل الداعمة للصحة النفسية</w:t>
                                </w:r>
                              </w:p>
                            </w:txbxContent>
                          </wps:txbx>
                          <wps:bodyPr wrap="square" rtlCol="1">
                            <a:spAutoFit/>
                          </wps:bodyPr>
                        </wps:wsp>
                      </wpg:grpSp>
                    </wpg:wgp>
                  </a:graphicData>
                </a:graphic>
              </wp:inline>
            </w:drawing>
          </mc:Choice>
          <mc:Fallback>
            <w:pict>
              <v:group id="_x0000_s3001"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">
                <v:shape id="صورة 38" o:spid="_x0000_s3002"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keVSjCAAAA3AAAAA8AAABkcnMvZG93bnJldi54bWxET01rwzAMvQ/6H4wGvS3OFigjrVtKyKCX&#10;sjUp9CpiLQ6L5TR20+zfz4PBbnq8T212s+3FRKPvHCt4TlIQxI3THbcKzvXb0ysIH5A19o5JwTd5&#10;2G0XDxvMtbvziaYqtCKGsM9RgQlhyKX0jSGLPnEDceQ+3WgxRDi2Uo94j+G2ly9pupIWO44NBgcq&#10;DDVf1c0qyMppLrPi/egvZqivld13/vSh1PJx3q9BBJrDv/jPfdBxfraC32fiBXL7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pHlUowgAAANwAAAAPAAAAAAAAAAAAAAAAAJ8C&#10;AABkcnMvZG93bnJldi54bWxQSwUGAAAAAAQABAD3AAAAjgMAAAAA&#10;">
                  <v:imagedata r:id="rId67" o:title=""/>
                </v:shape>
                <v:group id="مجموعة 39" o:spid="_x0000_s300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kHIlcQAAADcAAAADwAAAGRycy9kb3ducmV2LnhtbERPS2vCQBC+C/0PyxR6&#10;M5s01JY0q4jU0oMU1ELpbciOSTA7G7JrHv/eFQre5uN7Tr4aTSN66lxtWUESxSCIC6trLhX8HLfz&#10;NxDOI2tsLJOCiRyslg+zHDNtB95Tf/ClCCHsMlRQed9mUrqiIoMusi1x4E62M+gD7EqpOxxCuGnk&#10;cxwvpMGaQ0OFLW0qKs6Hi1HwOeCwTpOPfnc+baa/48v37y4hpZ4ex/U7CE+jv4v/3V86zE9f4f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kHIlcQAAADcAAAA&#10;DwAAAAAAAAAAAAAAAACqAgAAZHJzL2Rvd25yZXYueG1sUEsFBgAAAAAEAAQA+gAAAJsDAAAAAA==&#10;">
                  <v:group id="مجموعة 40" o:spid="_x0000_s300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95c58UAAADcAAAADwAAAGRycy9kb3ducmV2LnhtbESPQWvCQBCF74L/YRmh&#10;N92kokjqKiJt6UEEtVB6G7JjEszOhuw2if++cxC8zfDevPfNeju4WnXUhsqzgXSWgCLOva24MPB9&#10;+ZiuQIWIbLH2TAbuFGC7GY/WmFnf84m6cyyUhHDI0EAZY5NpHfKSHIaZb4hFu/rWYZS1LbRtsZdw&#10;V+vXJFlqhxVLQ4kN7UvKb+c/Z+Czx343T9+7w+26v/9eFsefQ0rGvEyG3RuoSEN8mh/XX1bw50Ir&#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veXOfFAAAA3AAA&#10;AA8AAAAAAAAAAAAAAAAAqgIAAGRycy9kb3ducmV2LnhtbFBLBQYAAAAABAAEAPoAAACcAwAAAAA=&#10;">
                    <v:group id="مجموعة 41" o:spid="_x0000_s300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JL5fMQAAADcAAAADwAAAGRycy9kb3ducmV2LnhtbERPS2vCQBC+C/0PyxR6&#10;M5s0VNo0q4jU0oMU1ELpbciOSTA7G7JrHv/eFQre5uN7Tr4aTSN66lxtWUESxSCIC6trLhX8HLfz&#10;VxDOI2tsLJOCiRyslg+zHDNtB95Tf/ClCCHsMlRQed9mUrqiIoMusi1x4E62M+gD7EqpOxxCuGnk&#10;cxwvpMGaQ0OFLW0qKs6Hi1HwOeCwTpOPfnc+baa/48v37y4hpZ4ex/U7CE+jv4v/3V86zE/f4P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JL5fMQAAADcAAAA&#10;DwAAAAAAAAAAAAAAAACqAgAAZHJzL2Rvd25yZXYueG1sUEsFBgAAAAAEAAQA+gAAAJsDAAAAAA==&#10;">
                      <v:shape id="شكل حر 42" o:spid="_x0000_s300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nZTMQA&#10;AADcAAAADwAAAGRycy9kb3ducmV2LnhtbESPQW/CMAyF75P2HyJP4jYSRjWmjoAmBILDLoP9AKvx&#10;mo7G6ZoA5d/jA9Jutt7ze5/nyyG06kx9aiJbmIwNKOIquoZrC9+HzfMbqJSRHbaRycKVEiwXjw9z&#10;LF288Bed97lWEsKpRAs+567UOlWeAqZx7IhF+4l9wCxrX2vX40XCQ6tfjHnVARuWBo8drTxVx/0p&#10;WHCmWIditp3R6u/Tm9+Jy8eps3b0NHy8g8o05H/z/XrnBL8QfHlGJt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Z2UzEAAAA3AAAAA8AAAAAAAAAAAAAAAAAmAIAAGRycy9k&#10;b3ducmV2LnhtbFBLBQYAAAAABAAEAPUAAACJAw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00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sbCcIA&#10;AADcAAAADwAAAGRycy9kb3ducmV2LnhtbERPS2vCQBC+F/wPyxS86aZBrERXUUER24Mv9Dpkp0no&#10;7mzIrib9992C0Nt8fM+ZLTprxIMaXzlW8DZMQBDnTldcKLicN4MJCB+QNRrHpOCHPCzmvZcZZtq1&#10;fKTHKRQihrDPUEEZQp1J6fOSLPqhq4kj9+UaiyHCppC6wTaGWyPTJBlLixXHhhJrWpeUf5/uVsH7&#10;YXNv/XZ83q+u5rNKzG2ZfrBS/dduOQURqAv/4qd7p+P8UQp/z8QL5Pw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GxsJwgAAANwAAAAPAAAAAAAAAAAAAAAAAJgCAABkcnMvZG93&#10;bnJldi54bWxQSwUGAAAAAAQABAD1AAAAhwMAAAAA&#10;" fillcolor="#168489" stroked="f" strokeweight="1pt">
                        <v:stroke joinstyle="miter"/>
                      </v:roundrect>
                    </v:group>
                    <v:oval id="شكل بيضاوي 44" o:spid="_x0000_s300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hAm8EA&#10;AADcAAAADwAAAGRycy9kb3ducmV2LnhtbERP22oCMRB9F/yHMAXfNOsFKVujFKEoghRjP2C6GTfb&#10;bibbTdT1701B8G0O5zqLVedqcaE2VJ4VjEcZCOLCm4pLBV/Hj+EriBCRDdaeScGNAqyW/d4Cc+Ov&#10;fKCLjqVIIRxyVGBjbHIpQ2HJYRj5hjhxJ986jAm2pTQtXlO4q+Uky+bSYcWpwWJDa0vFrz47Bbo7&#10;6s/NqZR+r+3ue/zj/9xhq9TgpXt/AxGpi0/xw701af5sCv/PpAvk8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iYQJvBAAAA3AAAAA8AAAAAAAAAAAAAAAAAmAIAAGRycy9kb3du&#10;cmV2LnhtbFBLBQYAAAAABAAEAPUAAACGAwAAAAA=&#10;" filled="f" strokecolor="#a5a5a5 [2092]" strokeweight="1pt">
                      <v:stroke joinstyle="miter"/>
                    </v:oval>
                  </v:group>
                  <v:shape id="مربع نص 41" o:spid="_x0000_s3009" type="#_x0000_t202" style="position:absolute;left:2044;top:2569;width:46161;height:38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UNOsAA&#10;AADcAAAADwAAAGRycy9kb3ducmV2LnhtbERPTWvCQBC9F/wPyxS81Y1iRVJXEa3goRc13ofsNBua&#10;nQ3ZqYn/vlsQvM3jfc5qM/hG3aiLdWAD00kGirgMtubKQHE5vC1BRUG22AQmA3eKsFmPXlaY29Dz&#10;iW5nqVQK4ZijASfS5lrH0pHHOAktceK+Q+dREuwqbTvsU7hv9CzLFtpjzanBYUs7R+XP+dcbELHb&#10;6b349PF4Hb72vcvKdyyMGb8O2w9QQoM8xQ/30ab58zn8P5Mu0O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4UNOsAAAADcAAAADwAAAAAAAAAAAAAAAACYAgAAZHJzL2Rvd25y&#10;ZXYueG1sUEsFBgAAAAAEAAQA9QAAAIUDAAAAAA==&#10;" filled="f" stroked="f">
                    <v:textbox style="mso-fit-shape-to-text:t">
                      <w:txbxContent>
                        <w:p w:rsidR="005345A8" w:rsidRPr="006A21FE" w:rsidRDefault="005345A8" w:rsidP="006A21FE">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خصائص بيئة العمل الداعمة للصحة النفسية</w:t>
                          </w:r>
                        </w:p>
                      </w:txbxContent>
                    </v:textbox>
                  </v:shape>
                </v:group>
                <w10:wrap anchorx="page"/>
                <w10:anchorlock/>
              </v:group>
            </w:pict>
          </mc:Fallback>
        </mc:AlternateContent>
      </w:r>
    </w:p>
    <w:p w:rsidR="007C6591" w:rsidRPr="00F1502D" w:rsidRDefault="007C6591" w:rsidP="00084372">
      <w:r w:rsidRPr="00F1502D">
        <w:rPr>
          <w:rtl/>
        </w:rPr>
        <w:t>بيئة العمل لها تأثير كبير على الصحة النفسية للموظفين. البيئة الداعمة ت</w:t>
      </w:r>
      <w:r>
        <w:rPr>
          <w:rFonts w:hint="cs"/>
          <w:rtl/>
        </w:rPr>
        <w:t>ُ</w:t>
      </w:r>
      <w:r w:rsidRPr="00F1502D">
        <w:rPr>
          <w:rtl/>
        </w:rPr>
        <w:t>عزز من شعور الموظفين بالراحة والانتماء، وتساعدهم على تحقيق التوازن بين العمل والحياة الشخصية. على العكس، البيئة السلبية يمكن أن تؤدي إلى التوتر والإرهاق المه</w:t>
      </w:r>
      <w:r>
        <w:rPr>
          <w:rFonts w:hint="cs"/>
          <w:rtl/>
        </w:rPr>
        <w:t xml:space="preserve">ني، </w:t>
      </w:r>
      <w:r w:rsidRPr="00F1502D">
        <w:rPr>
          <w:rtl/>
        </w:rPr>
        <w:t>وتؤثر سلبا</w:t>
      </w:r>
      <w:r>
        <w:rPr>
          <w:rFonts w:hint="cs"/>
          <w:rtl/>
        </w:rPr>
        <w:t>ً</w:t>
      </w:r>
      <w:r w:rsidRPr="00F1502D">
        <w:rPr>
          <w:rtl/>
        </w:rPr>
        <w:t xml:space="preserve"> على الأداء والإنتاجية. لذلك، يجب على المؤسسات أن تسعى إلى خلق مكان عمل يراعي احتياجات الصحة النفسية للموظفين.</w:t>
      </w:r>
    </w:p>
    <w:p w:rsidR="007C6591" w:rsidRDefault="007C6591" w:rsidP="00084372">
      <w:pPr>
        <w:rPr>
          <w:b/>
          <w:bCs/>
          <w:color w:val="168489"/>
        </w:rPr>
      </w:pPr>
      <w:r w:rsidRPr="006A21FE">
        <w:rPr>
          <w:b/>
          <w:bCs/>
          <w:color w:val="168489"/>
          <w:rtl/>
        </w:rPr>
        <w:t xml:space="preserve"> </w:t>
      </w:r>
      <w:hyperlink r:id="rId168" w:history="1">
        <w:r w:rsidRPr="00571199">
          <w:rPr>
            <w:rStyle w:val="Hyperlink"/>
            <w:b/>
            <w:bCs/>
            <w:rtl/>
          </w:rPr>
          <w:t>خصائص بيئة العمل الداعمة للصحة النفسية</w:t>
        </w:r>
      </w:hyperlink>
    </w:p>
    <w:p w:rsidR="00294AB0" w:rsidRPr="006A21FE" w:rsidRDefault="0070505C" w:rsidP="0070505C">
      <w:pPr>
        <w:ind w:left="720"/>
        <w:rPr>
          <w:b/>
          <w:bCs/>
          <w:color w:val="168489"/>
          <w:rtl/>
        </w:rPr>
      </w:pPr>
      <w:r>
        <w:rPr>
          <w:b/>
          <w:bCs/>
          <w:color w:val="168489"/>
        </w:rPr>
        <w:t xml:space="preserve">   </w:t>
      </w:r>
      <w:r w:rsidRPr="0070505C">
        <w:rPr>
          <w:b/>
          <w:bCs/>
          <w:noProof/>
          <w:color w:val="168489"/>
        </w:rPr>
        <mc:AlternateContent>
          <mc:Choice Requires="wpg">
            <w:drawing>
              <wp:inline distT="0" distB="0" distL="0" distR="0" wp14:anchorId="52F7BE90" wp14:editId="174DE01D">
                <wp:extent cx="4449477" cy="4499879"/>
                <wp:effectExtent l="0" t="0" r="27305" b="15240"/>
                <wp:docPr id="1462637172" name="Group 22"/>
                <wp:cNvGraphicFramePr/>
                <a:graphic xmlns:a="http://schemas.openxmlformats.org/drawingml/2006/main">
                  <a:graphicData uri="http://schemas.microsoft.com/office/word/2010/wordprocessingGroup">
                    <wpg:wgp>
                      <wpg:cNvGrpSpPr/>
                      <wpg:grpSpPr>
                        <a:xfrm>
                          <a:off x="0" y="0"/>
                          <a:ext cx="4449477" cy="4499879"/>
                          <a:chOff x="0" y="0"/>
                          <a:chExt cx="4449474" cy="4499879"/>
                        </a:xfrm>
                      </wpg:grpSpPr>
                      <wpg:grpSp>
                        <wpg:cNvPr id="1462637173" name="Group 1462637173"/>
                        <wpg:cNvGrpSpPr/>
                        <wpg:grpSpPr>
                          <a:xfrm>
                            <a:off x="0" y="1533440"/>
                            <a:ext cx="4449474" cy="1496294"/>
                            <a:chOff x="0" y="1533440"/>
                            <a:chExt cx="4449474" cy="1496294"/>
                          </a:xfrm>
                        </wpg:grpSpPr>
                        <wpg:grpSp>
                          <wpg:cNvPr id="1462637174" name="Group 1462637174"/>
                          <wpg:cNvGrpSpPr/>
                          <wpg:grpSpPr>
                            <a:xfrm>
                              <a:off x="0" y="1533440"/>
                              <a:ext cx="1432998" cy="1496294"/>
                              <a:chOff x="0" y="1533440"/>
                              <a:chExt cx="1432998" cy="1496294"/>
                            </a:xfrm>
                          </wpg:grpSpPr>
                          <wpg:grpSp>
                            <wpg:cNvPr id="1462637175" name="Group 1462637175"/>
                            <wpg:cNvGrpSpPr/>
                            <wpg:grpSpPr>
                              <a:xfrm>
                                <a:off x="0" y="1533440"/>
                                <a:ext cx="1432998" cy="1432999"/>
                                <a:chOff x="0" y="1533440"/>
                                <a:chExt cx="1714500" cy="1714500"/>
                              </a:xfrm>
                            </wpg:grpSpPr>
                            <wps:wsp>
                              <wps:cNvPr id="1462637176" name="Rectangle: Diagonal Corners Rounded 1462637176"/>
                              <wps:cNvSpPr/>
                              <wps:spPr>
                                <a:xfrm flipV="1">
                                  <a:off x="45971" y="1557058"/>
                                  <a:ext cx="1622560" cy="1667264"/>
                                </a:xfrm>
                                <a:prstGeom prst="round2DiagRect">
                                  <a:avLst>
                                    <a:gd name="adj1" fmla="val 7948"/>
                                    <a:gd name="adj2" fmla="val 45033"/>
                                  </a:avLst>
                                </a:pr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2637177" name="Oval 1462637177"/>
                              <wps:cNvSpPr/>
                              <wps:spPr>
                                <a:xfrm>
                                  <a:off x="0" y="1533440"/>
                                  <a:ext cx="1714500" cy="1714500"/>
                                </a:xfrm>
                                <a:prstGeom prst="ellipse">
                                  <a:avLst/>
                                </a:prstGeom>
                                <a:solidFill>
                                  <a:schemeClr val="bg1"/>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462637178" name="TextBox 58"/>
                            <wps:cNvSpPr txBox="1"/>
                            <wps:spPr>
                              <a:xfrm>
                                <a:off x="38421" y="1665754"/>
                                <a:ext cx="1354454" cy="1363980"/>
                              </a:xfrm>
                              <a:prstGeom prst="rect">
                                <a:avLst/>
                              </a:prstGeom>
                              <a:noFill/>
                            </wps:spPr>
                            <wps:txbx>
                              <w:txbxContent>
                                <w:p w:rsidR="005345A8" w:rsidRDefault="005345A8" w:rsidP="0070505C">
                                  <w:pPr>
                                    <w:bidi w:val="0"/>
                                    <w:jc w:val="center"/>
                                    <w:rPr>
                                      <w:rFonts w:ascii="Adobe Arabic" w:hAnsi="Adobe Arabic" w:cs="Adobe Arabic"/>
                                      <w:b/>
                                      <w:bCs/>
                                      <w:kern w:val="24"/>
                                      <w:sz w:val="40"/>
                                      <w:szCs w:val="40"/>
                                      <w:lang w:bidi="ar-SY"/>
                                    </w:rPr>
                                  </w:pPr>
                                  <w:r w:rsidRPr="0070505C">
                                    <w:rPr>
                                      <w:rFonts w:ascii="Adobe Arabic" w:hAnsi="Adobe Arabic" w:cs="Adobe Arabic"/>
                                      <w:b/>
                                      <w:bCs/>
                                      <w:kern w:val="24"/>
                                      <w:sz w:val="40"/>
                                      <w:szCs w:val="40"/>
                                      <w:rtl/>
                                      <w:lang w:bidi="ar-SY"/>
                                    </w:rPr>
                                    <w:t>الاهتمام بالصحة النفسية والجسدية للموظفين</w:t>
                                  </w:r>
                                </w:p>
                              </w:txbxContent>
                            </wps:txbx>
                            <wps:bodyPr wrap="square" rtlCol="0">
                              <a:spAutoFit/>
                            </wps:bodyPr>
                          </wps:wsp>
                        </wpg:grpSp>
                        <wpg:grpSp>
                          <wpg:cNvPr id="1462637179" name="Group 1462637179"/>
                          <wpg:cNvGrpSpPr/>
                          <wpg:grpSpPr>
                            <a:xfrm>
                              <a:off x="1508238" y="1533440"/>
                              <a:ext cx="1432998" cy="1463018"/>
                              <a:chOff x="1508238" y="1533440"/>
                              <a:chExt cx="1432998" cy="1463018"/>
                            </a:xfrm>
                          </wpg:grpSpPr>
                          <wpg:grpSp>
                            <wpg:cNvPr id="1462637180" name="Group 1462637180"/>
                            <wpg:cNvGrpSpPr/>
                            <wpg:grpSpPr>
                              <a:xfrm>
                                <a:off x="1508238" y="1533440"/>
                                <a:ext cx="1432998" cy="1432999"/>
                                <a:chOff x="1508239" y="1533440"/>
                                <a:chExt cx="1714500" cy="1714500"/>
                              </a:xfrm>
                            </wpg:grpSpPr>
                            <wps:wsp>
                              <wps:cNvPr id="1462637181" name="Rectangle: Diagonal Corners Rounded 1462637181"/>
                              <wps:cNvSpPr/>
                              <wps:spPr>
                                <a:xfrm flipV="1">
                                  <a:off x="1554210" y="1557058"/>
                                  <a:ext cx="1622560" cy="1667264"/>
                                </a:xfrm>
                                <a:prstGeom prst="round2DiagRect">
                                  <a:avLst>
                                    <a:gd name="adj1" fmla="val 7948"/>
                                    <a:gd name="adj2" fmla="val 45033"/>
                                  </a:avLst>
                                </a:pr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2637182" name="Oval 1462637182"/>
                              <wps:cNvSpPr/>
                              <wps:spPr>
                                <a:xfrm>
                                  <a:off x="1508239" y="1533440"/>
                                  <a:ext cx="1714500" cy="1714500"/>
                                </a:xfrm>
                                <a:prstGeom prst="ellipse">
                                  <a:avLst/>
                                </a:prstGeom>
                                <a:solidFill>
                                  <a:schemeClr val="bg1"/>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462637183" name="TextBox 42"/>
                            <wps:cNvSpPr txBox="1"/>
                            <wps:spPr>
                              <a:xfrm>
                                <a:off x="1546605" y="1950613"/>
                                <a:ext cx="1355724" cy="1045845"/>
                              </a:xfrm>
                              <a:prstGeom prst="rect">
                                <a:avLst/>
                              </a:prstGeom>
                              <a:noFill/>
                            </wps:spPr>
                            <wps:txbx>
                              <w:txbxContent>
                                <w:p w:rsidR="005345A8" w:rsidRDefault="005345A8" w:rsidP="0070505C">
                                  <w:pPr>
                                    <w:bidi w:val="0"/>
                                    <w:jc w:val="center"/>
                                    <w:rPr>
                                      <w:rFonts w:ascii="Adobe Arabic" w:hAnsi="Adobe Arabic" w:cs="Adobe Arabic"/>
                                      <w:b/>
                                      <w:bCs/>
                                      <w:kern w:val="24"/>
                                      <w:sz w:val="40"/>
                                      <w:szCs w:val="40"/>
                                      <w:lang w:bidi="ar-SY"/>
                                    </w:rPr>
                                  </w:pPr>
                                  <w:r w:rsidRPr="0070505C">
                                    <w:rPr>
                                      <w:rFonts w:ascii="Adobe Arabic" w:hAnsi="Adobe Arabic" w:cs="Adobe Arabic"/>
                                      <w:b/>
                                      <w:bCs/>
                                      <w:kern w:val="24"/>
                                      <w:sz w:val="40"/>
                                      <w:szCs w:val="40"/>
                                      <w:rtl/>
                                      <w:lang w:bidi="ar-SY"/>
                                    </w:rPr>
                                    <w:t>توفير فرص للتطور المهني والشخصي</w:t>
                                  </w:r>
                                </w:p>
                              </w:txbxContent>
                            </wps:txbx>
                            <wps:bodyPr wrap="square" rtlCol="0">
                              <a:spAutoFit/>
                            </wps:bodyPr>
                          </wps:wsp>
                        </wpg:grpSp>
                        <wpg:grpSp>
                          <wpg:cNvPr id="1608691328" name="Group 1608691328"/>
                          <wpg:cNvGrpSpPr/>
                          <wpg:grpSpPr>
                            <a:xfrm>
                              <a:off x="3016476" y="1533440"/>
                              <a:ext cx="1432998" cy="1432999"/>
                              <a:chOff x="3016476" y="1533440"/>
                              <a:chExt cx="1432998" cy="1432999"/>
                            </a:xfrm>
                          </wpg:grpSpPr>
                          <wpg:grpSp>
                            <wpg:cNvPr id="1608691329" name="Group 1608691329"/>
                            <wpg:cNvGrpSpPr/>
                            <wpg:grpSpPr>
                              <a:xfrm>
                                <a:off x="3016476" y="1533440"/>
                                <a:ext cx="1432998" cy="1432999"/>
                                <a:chOff x="3016478" y="1533440"/>
                                <a:chExt cx="1714500" cy="1714500"/>
                              </a:xfrm>
                            </wpg:grpSpPr>
                            <wps:wsp>
                              <wps:cNvPr id="1608691330" name="Rectangle: Diagonal Corners Rounded 1608691330"/>
                              <wps:cNvSpPr/>
                              <wps:spPr>
                                <a:xfrm flipV="1">
                                  <a:off x="3062449" y="1557058"/>
                                  <a:ext cx="1622560" cy="1667264"/>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31" name="Oval 1608691331"/>
                              <wps:cNvSpPr/>
                              <wps:spPr>
                                <a:xfrm>
                                  <a:off x="3016478" y="1533440"/>
                                  <a:ext cx="1714500" cy="1714500"/>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08691332" name="TextBox 38"/>
                            <wps:cNvSpPr txBox="1"/>
                            <wps:spPr>
                              <a:xfrm>
                                <a:off x="3054811" y="1915105"/>
                                <a:ext cx="1355724" cy="727710"/>
                              </a:xfrm>
                              <a:prstGeom prst="rect">
                                <a:avLst/>
                              </a:prstGeom>
                              <a:noFill/>
                            </wps:spPr>
                            <wps:txbx>
                              <w:txbxContent>
                                <w:p w:rsidR="005345A8" w:rsidRDefault="005345A8" w:rsidP="0070505C">
                                  <w:pPr>
                                    <w:bidi w:val="0"/>
                                    <w:jc w:val="center"/>
                                    <w:rPr>
                                      <w:rFonts w:ascii="Adobe Arabic" w:hAnsi="Adobe Arabic" w:cs="Adobe Arabic"/>
                                      <w:b/>
                                      <w:bCs/>
                                      <w:kern w:val="24"/>
                                      <w:sz w:val="40"/>
                                      <w:szCs w:val="40"/>
                                      <w:lang w:bidi="ar-SY"/>
                                    </w:rPr>
                                  </w:pPr>
                                  <w:r w:rsidRPr="0070505C">
                                    <w:rPr>
                                      <w:rFonts w:ascii="Adobe Arabic" w:hAnsi="Adobe Arabic" w:cs="Adobe Arabic"/>
                                      <w:b/>
                                      <w:bCs/>
                                      <w:kern w:val="24"/>
                                      <w:sz w:val="40"/>
                                      <w:szCs w:val="40"/>
                                      <w:rtl/>
                                      <w:lang w:bidi="ar-SY"/>
                                    </w:rPr>
                                    <w:t>الحد من التوتر والإجهاد المهني</w:t>
                                  </w:r>
                                </w:p>
                              </w:txbxContent>
                            </wps:txbx>
                            <wps:bodyPr wrap="square" rtlCol="0">
                              <a:spAutoFit/>
                            </wps:bodyPr>
                          </wps:wsp>
                        </wpg:grpSp>
                      </wpg:grpSp>
                      <wpg:grpSp>
                        <wpg:cNvPr id="1608691333" name="Group 1608691333"/>
                        <wpg:cNvGrpSpPr/>
                        <wpg:grpSpPr>
                          <a:xfrm>
                            <a:off x="0" y="3066880"/>
                            <a:ext cx="4449474" cy="1432999"/>
                            <a:chOff x="0" y="3066880"/>
                            <a:chExt cx="4449474" cy="1432999"/>
                          </a:xfrm>
                        </wpg:grpSpPr>
                        <wpg:grpSp>
                          <wpg:cNvPr id="1608691334" name="Group 1608691334"/>
                          <wpg:cNvGrpSpPr/>
                          <wpg:grpSpPr>
                            <a:xfrm>
                              <a:off x="0" y="3066880"/>
                              <a:ext cx="1432998" cy="1432999"/>
                              <a:chOff x="0" y="3066880"/>
                              <a:chExt cx="1432998" cy="1432999"/>
                            </a:xfrm>
                          </wpg:grpSpPr>
                          <wpg:grpSp>
                            <wpg:cNvPr id="1608691335" name="Group 1608691335"/>
                            <wpg:cNvGrpSpPr/>
                            <wpg:grpSpPr>
                              <a:xfrm>
                                <a:off x="0" y="3066880"/>
                                <a:ext cx="1432998" cy="1432999"/>
                                <a:chOff x="0" y="3066880"/>
                                <a:chExt cx="1714500" cy="1714500"/>
                              </a:xfrm>
                            </wpg:grpSpPr>
                            <wps:wsp>
                              <wps:cNvPr id="1608691336" name="Rectangle: Diagonal Corners Rounded 1608691336"/>
                              <wps:cNvSpPr/>
                              <wps:spPr>
                                <a:xfrm flipV="1">
                                  <a:off x="45971" y="3090498"/>
                                  <a:ext cx="1622560" cy="1667264"/>
                                </a:xfrm>
                                <a:prstGeom prst="round2DiagRect">
                                  <a:avLst>
                                    <a:gd name="adj1" fmla="val 7948"/>
                                    <a:gd name="adj2" fmla="val 45033"/>
                                  </a:avLst>
                                </a:pr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38" name="Oval 1608691338"/>
                              <wps:cNvSpPr/>
                              <wps:spPr>
                                <a:xfrm>
                                  <a:off x="0" y="3066880"/>
                                  <a:ext cx="1714500" cy="1714500"/>
                                </a:xfrm>
                                <a:prstGeom prst="ellipse">
                                  <a:avLst/>
                                </a:prstGeom>
                                <a:solidFill>
                                  <a:schemeClr val="bg1"/>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465698176" name="TextBox 91"/>
                            <wps:cNvSpPr txBox="1"/>
                            <wps:spPr>
                              <a:xfrm>
                                <a:off x="38421" y="3495625"/>
                                <a:ext cx="1355089" cy="727710"/>
                              </a:xfrm>
                              <a:prstGeom prst="rect">
                                <a:avLst/>
                              </a:prstGeom>
                              <a:noFill/>
                            </wps:spPr>
                            <wps:txbx>
                              <w:txbxContent>
                                <w:p w:rsidR="005345A8" w:rsidRDefault="005345A8" w:rsidP="0070505C">
                                  <w:pPr>
                                    <w:bidi w:val="0"/>
                                    <w:jc w:val="center"/>
                                    <w:rPr>
                                      <w:rFonts w:ascii="Adobe Arabic" w:hAnsi="Adobe Arabic" w:cs="Adobe Arabic"/>
                                      <w:b/>
                                      <w:bCs/>
                                      <w:kern w:val="24"/>
                                      <w:sz w:val="40"/>
                                      <w:szCs w:val="40"/>
                                      <w:lang w:bidi="ar-SY"/>
                                    </w:rPr>
                                  </w:pPr>
                                  <w:r w:rsidRPr="0070505C">
                                    <w:rPr>
                                      <w:rFonts w:ascii="Adobe Arabic" w:hAnsi="Adobe Arabic" w:cs="Adobe Arabic"/>
                                      <w:b/>
                                      <w:bCs/>
                                      <w:kern w:val="24"/>
                                      <w:sz w:val="40"/>
                                      <w:szCs w:val="40"/>
                                      <w:rtl/>
                                      <w:lang w:bidi="ar-SY"/>
                                    </w:rPr>
                                    <w:t>تقديم الدعم عند الحاجة</w:t>
                                  </w:r>
                                </w:p>
                              </w:txbxContent>
                            </wps:txbx>
                            <wps:bodyPr wrap="square" rtlCol="0">
                              <a:spAutoFit/>
                            </wps:bodyPr>
                          </wps:wsp>
                        </wpg:grpSp>
                        <wpg:grpSp>
                          <wpg:cNvPr id="1465698177" name="Group 1465698177"/>
                          <wpg:cNvGrpSpPr/>
                          <wpg:grpSpPr>
                            <a:xfrm>
                              <a:off x="1508238" y="3066880"/>
                              <a:ext cx="1432998" cy="1432999"/>
                              <a:chOff x="1508238" y="3066880"/>
                              <a:chExt cx="1432998" cy="1432999"/>
                            </a:xfrm>
                          </wpg:grpSpPr>
                          <wpg:grpSp>
                            <wpg:cNvPr id="1465698178" name="Group 1465698178"/>
                            <wpg:cNvGrpSpPr/>
                            <wpg:grpSpPr>
                              <a:xfrm>
                                <a:off x="1508238" y="3066880"/>
                                <a:ext cx="1432998" cy="1432999"/>
                                <a:chOff x="1508239" y="3066880"/>
                                <a:chExt cx="1714500" cy="1714500"/>
                              </a:xfrm>
                            </wpg:grpSpPr>
                            <wps:wsp>
                              <wps:cNvPr id="1465698179" name="Rectangle: Diagonal Corners Rounded 1465698179"/>
                              <wps:cNvSpPr/>
                              <wps:spPr>
                                <a:xfrm flipV="1">
                                  <a:off x="1554210" y="3090498"/>
                                  <a:ext cx="1622560" cy="1667264"/>
                                </a:xfrm>
                                <a:prstGeom prst="round2DiagRect">
                                  <a:avLst>
                                    <a:gd name="adj1" fmla="val 7948"/>
                                    <a:gd name="adj2" fmla="val 45033"/>
                                  </a:avLst>
                                </a:pr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5698180" name="Oval 1465698180"/>
                              <wps:cNvSpPr/>
                              <wps:spPr>
                                <a:xfrm>
                                  <a:off x="1508239" y="3066880"/>
                                  <a:ext cx="1714500" cy="1714500"/>
                                </a:xfrm>
                                <a:prstGeom prst="ellipse">
                                  <a:avLst/>
                                </a:prstGeom>
                                <a:solidFill>
                                  <a:schemeClr val="bg1"/>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465698181" name="TextBox 87"/>
                            <wps:cNvSpPr txBox="1"/>
                            <wps:spPr>
                              <a:xfrm>
                                <a:off x="1546616" y="3388759"/>
                                <a:ext cx="1355724" cy="1045845"/>
                              </a:xfrm>
                              <a:prstGeom prst="rect">
                                <a:avLst/>
                              </a:prstGeom>
                              <a:noFill/>
                            </wps:spPr>
                            <wps:txbx>
                              <w:txbxContent>
                                <w:p w:rsidR="005345A8" w:rsidRDefault="005345A8" w:rsidP="0070505C">
                                  <w:pPr>
                                    <w:bidi w:val="0"/>
                                    <w:jc w:val="center"/>
                                    <w:rPr>
                                      <w:rFonts w:ascii="Adobe Arabic" w:hAnsi="Adobe Arabic" w:cs="Adobe Arabic"/>
                                      <w:b/>
                                      <w:bCs/>
                                      <w:kern w:val="24"/>
                                      <w:sz w:val="40"/>
                                      <w:szCs w:val="40"/>
                                      <w:lang w:bidi="ar-SY"/>
                                    </w:rPr>
                                  </w:pPr>
                                  <w:r w:rsidRPr="0070505C">
                                    <w:rPr>
                                      <w:rFonts w:ascii="Adobe Arabic" w:hAnsi="Adobe Arabic" w:cs="Adobe Arabic"/>
                                      <w:b/>
                                      <w:bCs/>
                                      <w:kern w:val="24"/>
                                      <w:sz w:val="40"/>
                                      <w:szCs w:val="40"/>
                                      <w:rtl/>
                                      <w:lang w:bidi="ar-SY"/>
                                    </w:rPr>
                                    <w:t>الحماية من التنمر والتحرش في مكان العمل</w:t>
                                  </w:r>
                                </w:p>
                              </w:txbxContent>
                            </wps:txbx>
                            <wps:bodyPr wrap="square" rtlCol="0">
                              <a:spAutoFit/>
                            </wps:bodyPr>
                          </wps:wsp>
                        </wpg:grpSp>
                        <wpg:grpSp>
                          <wpg:cNvPr id="1465698182" name="Group 1465698182"/>
                          <wpg:cNvGrpSpPr/>
                          <wpg:grpSpPr>
                            <a:xfrm>
                              <a:off x="3016476" y="3066880"/>
                              <a:ext cx="1432998" cy="1432999"/>
                              <a:chOff x="3016476" y="3066880"/>
                              <a:chExt cx="1432998" cy="1432999"/>
                            </a:xfrm>
                          </wpg:grpSpPr>
                          <wpg:grpSp>
                            <wpg:cNvPr id="1465698183" name="Group 1465698183"/>
                            <wpg:cNvGrpSpPr/>
                            <wpg:grpSpPr>
                              <a:xfrm>
                                <a:off x="3016476" y="3066880"/>
                                <a:ext cx="1432998" cy="1432999"/>
                                <a:chOff x="3016478" y="3066880"/>
                                <a:chExt cx="1714500" cy="1714500"/>
                              </a:xfrm>
                            </wpg:grpSpPr>
                            <wps:wsp>
                              <wps:cNvPr id="1465698184" name="Rectangle: Diagonal Corners Rounded 1465698184"/>
                              <wps:cNvSpPr/>
                              <wps:spPr>
                                <a:xfrm flipV="1">
                                  <a:off x="3062449" y="3090498"/>
                                  <a:ext cx="1622560" cy="1667264"/>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5698185" name="Oval 1465698185"/>
                              <wps:cNvSpPr/>
                              <wps:spPr>
                                <a:xfrm>
                                  <a:off x="3016478" y="3066880"/>
                                  <a:ext cx="1714500" cy="1714500"/>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465698186" name="TextBox 82"/>
                            <wps:cNvSpPr txBox="1"/>
                            <wps:spPr>
                              <a:xfrm>
                                <a:off x="3054811" y="3507500"/>
                                <a:ext cx="1355724" cy="727710"/>
                              </a:xfrm>
                              <a:prstGeom prst="rect">
                                <a:avLst/>
                              </a:prstGeom>
                              <a:noFill/>
                            </wps:spPr>
                            <wps:txbx>
                              <w:txbxContent>
                                <w:p w:rsidR="005345A8" w:rsidRDefault="005345A8" w:rsidP="0070505C">
                                  <w:pPr>
                                    <w:bidi w:val="0"/>
                                    <w:jc w:val="center"/>
                                    <w:rPr>
                                      <w:rFonts w:ascii="Adobe Arabic" w:hAnsi="Adobe Arabic" w:cs="Adobe Arabic"/>
                                      <w:b/>
                                      <w:bCs/>
                                      <w:kern w:val="24"/>
                                      <w:sz w:val="40"/>
                                      <w:szCs w:val="40"/>
                                      <w:lang w:bidi="ar-SY"/>
                                    </w:rPr>
                                  </w:pPr>
                                  <w:r w:rsidRPr="0070505C">
                                    <w:rPr>
                                      <w:rFonts w:ascii="Adobe Arabic" w:hAnsi="Adobe Arabic" w:cs="Adobe Arabic"/>
                                      <w:b/>
                                      <w:bCs/>
                                      <w:kern w:val="24"/>
                                      <w:sz w:val="40"/>
                                      <w:szCs w:val="40"/>
                                      <w:rtl/>
                                      <w:lang w:bidi="ar-SY"/>
                                    </w:rPr>
                                    <w:t>تعزيز الشعور بالانتماء</w:t>
                                  </w:r>
                                </w:p>
                              </w:txbxContent>
                            </wps:txbx>
                            <wps:bodyPr wrap="square" rtlCol="0">
                              <a:spAutoFit/>
                            </wps:bodyPr>
                          </wps:wsp>
                        </wpg:grpSp>
                      </wpg:grpSp>
                      <wpg:grpSp>
                        <wpg:cNvPr id="1465698187" name="Group 1465698187"/>
                        <wpg:cNvGrpSpPr/>
                        <wpg:grpSpPr>
                          <a:xfrm>
                            <a:off x="0" y="0"/>
                            <a:ext cx="4449474" cy="1432999"/>
                            <a:chOff x="0" y="0"/>
                            <a:chExt cx="4449474" cy="1432999"/>
                          </a:xfrm>
                        </wpg:grpSpPr>
                        <wpg:grpSp>
                          <wpg:cNvPr id="1465698188" name="Group 1465698188"/>
                          <wpg:cNvGrpSpPr/>
                          <wpg:grpSpPr>
                            <a:xfrm>
                              <a:off x="0" y="0"/>
                              <a:ext cx="1432998" cy="1432999"/>
                              <a:chOff x="0" y="0"/>
                              <a:chExt cx="1432998" cy="1432999"/>
                            </a:xfrm>
                          </wpg:grpSpPr>
                          <wpg:grpSp>
                            <wpg:cNvPr id="1465698189" name="Group 1465698189"/>
                            <wpg:cNvGrpSpPr/>
                            <wpg:grpSpPr>
                              <a:xfrm>
                                <a:off x="0" y="0"/>
                                <a:ext cx="1432998" cy="1432999"/>
                                <a:chOff x="0" y="0"/>
                                <a:chExt cx="1714500" cy="1714500"/>
                              </a:xfrm>
                            </wpg:grpSpPr>
                            <wps:wsp>
                              <wps:cNvPr id="1465698190" name="Rectangle: Diagonal Corners Rounded 1465698190"/>
                              <wps:cNvSpPr/>
                              <wps:spPr>
                                <a:xfrm flipV="1">
                                  <a:off x="45971" y="23618"/>
                                  <a:ext cx="1622560" cy="1667264"/>
                                </a:xfrm>
                                <a:prstGeom prst="round2DiagRect">
                                  <a:avLst>
                                    <a:gd name="adj1" fmla="val 7948"/>
                                    <a:gd name="adj2" fmla="val 45033"/>
                                  </a:avLst>
                                </a:pr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5698191" name="Oval 1465698191"/>
                              <wps:cNvSpPr/>
                              <wps:spPr>
                                <a:xfrm>
                                  <a:off x="0" y="0"/>
                                  <a:ext cx="1714500" cy="1714500"/>
                                </a:xfrm>
                                <a:prstGeom prst="ellipse">
                                  <a:avLst/>
                                </a:prstGeom>
                                <a:solidFill>
                                  <a:schemeClr val="bg1"/>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465698192" name="TextBox 19"/>
                            <wps:cNvSpPr txBox="1"/>
                            <wps:spPr>
                              <a:xfrm>
                                <a:off x="38421" y="298906"/>
                                <a:ext cx="1355089" cy="1045845"/>
                              </a:xfrm>
                              <a:prstGeom prst="rect">
                                <a:avLst/>
                              </a:prstGeom>
                              <a:noFill/>
                            </wps:spPr>
                            <wps:txbx>
                              <w:txbxContent>
                                <w:p w:rsidR="005345A8" w:rsidRDefault="005345A8" w:rsidP="0070505C">
                                  <w:pPr>
                                    <w:bidi w:val="0"/>
                                    <w:jc w:val="center"/>
                                    <w:rPr>
                                      <w:rFonts w:ascii="Adobe Arabic" w:hAnsi="Adobe Arabic" w:cs="Adobe Arabic"/>
                                      <w:b/>
                                      <w:bCs/>
                                      <w:kern w:val="24"/>
                                      <w:sz w:val="40"/>
                                      <w:szCs w:val="40"/>
                                      <w:lang w:bidi="ar-SY"/>
                                    </w:rPr>
                                  </w:pPr>
                                  <w:r w:rsidRPr="0070505C">
                                    <w:rPr>
                                      <w:rFonts w:ascii="Adobe Arabic" w:hAnsi="Adobe Arabic" w:cs="Adobe Arabic"/>
                                      <w:b/>
                                      <w:bCs/>
                                      <w:kern w:val="24"/>
                                      <w:sz w:val="40"/>
                                      <w:szCs w:val="40"/>
                                      <w:rtl/>
                                      <w:lang w:bidi="ar-SY"/>
                                    </w:rPr>
                                    <w:t>تعزيز العلاقات الإيجابية في مكان العمل</w:t>
                                  </w:r>
                                </w:p>
                              </w:txbxContent>
                            </wps:txbx>
                            <wps:bodyPr wrap="square" rtlCol="0">
                              <a:spAutoFit/>
                            </wps:bodyPr>
                          </wps:wsp>
                        </wpg:grpSp>
                        <wpg:grpSp>
                          <wpg:cNvPr id="1465698193" name="Group 1465698193"/>
                          <wpg:cNvGrpSpPr/>
                          <wpg:grpSpPr>
                            <a:xfrm>
                              <a:off x="1508238" y="0"/>
                              <a:ext cx="1432998" cy="1432999"/>
                              <a:chOff x="1508238" y="0"/>
                              <a:chExt cx="1432998" cy="1432999"/>
                            </a:xfrm>
                          </wpg:grpSpPr>
                          <wpg:grpSp>
                            <wpg:cNvPr id="1465698194" name="Group 1465698194"/>
                            <wpg:cNvGrpSpPr/>
                            <wpg:grpSpPr>
                              <a:xfrm>
                                <a:off x="1508238" y="0"/>
                                <a:ext cx="1432998" cy="1432999"/>
                                <a:chOff x="1508239" y="0"/>
                                <a:chExt cx="1714500" cy="1714500"/>
                              </a:xfrm>
                            </wpg:grpSpPr>
                            <wps:wsp>
                              <wps:cNvPr id="1465698195" name="Rectangle: Diagonal Corners Rounded 1465698195"/>
                              <wps:cNvSpPr/>
                              <wps:spPr>
                                <a:xfrm flipV="1">
                                  <a:off x="1554210" y="23618"/>
                                  <a:ext cx="1622560" cy="1667264"/>
                                </a:xfrm>
                                <a:prstGeom prst="round2DiagRect">
                                  <a:avLst>
                                    <a:gd name="adj1" fmla="val 7948"/>
                                    <a:gd name="adj2" fmla="val 45033"/>
                                  </a:avLst>
                                </a:pr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5698196" name="Oval 1465698196"/>
                              <wps:cNvSpPr/>
                              <wps:spPr>
                                <a:xfrm>
                                  <a:off x="1508239" y="0"/>
                                  <a:ext cx="1714500" cy="1714500"/>
                                </a:xfrm>
                                <a:prstGeom prst="ellipse">
                                  <a:avLst/>
                                </a:prstGeom>
                                <a:solidFill>
                                  <a:schemeClr val="bg1"/>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465698197" name="TextBox 15"/>
                            <wps:cNvSpPr txBox="1"/>
                            <wps:spPr>
                              <a:xfrm>
                                <a:off x="1546616" y="429534"/>
                                <a:ext cx="1355724" cy="727710"/>
                              </a:xfrm>
                              <a:prstGeom prst="rect">
                                <a:avLst/>
                              </a:prstGeom>
                              <a:noFill/>
                            </wps:spPr>
                            <wps:txbx>
                              <w:txbxContent>
                                <w:p w:rsidR="005345A8" w:rsidRDefault="005345A8" w:rsidP="0070505C">
                                  <w:pPr>
                                    <w:bidi w:val="0"/>
                                    <w:jc w:val="center"/>
                                    <w:rPr>
                                      <w:rFonts w:ascii="Adobe Arabic" w:hAnsi="Adobe Arabic" w:cs="Adobe Arabic"/>
                                      <w:b/>
                                      <w:bCs/>
                                      <w:kern w:val="24"/>
                                      <w:sz w:val="40"/>
                                      <w:szCs w:val="40"/>
                                      <w:lang w:bidi="ar-SY"/>
                                    </w:rPr>
                                  </w:pPr>
                                  <w:r w:rsidRPr="0070505C">
                                    <w:rPr>
                                      <w:rFonts w:ascii="Adobe Arabic" w:hAnsi="Adobe Arabic" w:cs="Adobe Arabic"/>
                                      <w:b/>
                                      <w:bCs/>
                                      <w:kern w:val="24"/>
                                      <w:sz w:val="40"/>
                                      <w:szCs w:val="40"/>
                                      <w:rtl/>
                                      <w:lang w:bidi="ar-SY"/>
                                    </w:rPr>
                                    <w:t>التواصل المفتوح والشفاف</w:t>
                                  </w:r>
                                </w:p>
                              </w:txbxContent>
                            </wps:txbx>
                            <wps:bodyPr wrap="square" rtlCol="0">
                              <a:spAutoFit/>
                            </wps:bodyPr>
                          </wps:wsp>
                        </wpg:grpSp>
                        <wpg:grpSp>
                          <wpg:cNvPr id="1465698198" name="Group 1465698198"/>
                          <wpg:cNvGrpSpPr/>
                          <wpg:grpSpPr>
                            <a:xfrm>
                              <a:off x="3016476" y="0"/>
                              <a:ext cx="1432998" cy="1432999"/>
                              <a:chOff x="3016476" y="0"/>
                              <a:chExt cx="1432998" cy="1432999"/>
                            </a:xfrm>
                          </wpg:grpSpPr>
                          <wpg:grpSp>
                            <wpg:cNvPr id="1465698199" name="Group 1465698199"/>
                            <wpg:cNvGrpSpPr/>
                            <wpg:grpSpPr>
                              <a:xfrm>
                                <a:off x="3016476" y="0"/>
                                <a:ext cx="1432998" cy="1432999"/>
                                <a:chOff x="3016478" y="0"/>
                                <a:chExt cx="1714500" cy="1714500"/>
                              </a:xfrm>
                            </wpg:grpSpPr>
                            <wps:wsp>
                              <wps:cNvPr id="1465698200" name="Rectangle: Diagonal Corners Rounded 1465698200"/>
                              <wps:cNvSpPr/>
                              <wps:spPr>
                                <a:xfrm flipV="1">
                                  <a:off x="3062449" y="23618"/>
                                  <a:ext cx="1622560" cy="1667264"/>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5698201" name="Oval 1465698201"/>
                              <wps:cNvSpPr/>
                              <wps:spPr>
                                <a:xfrm>
                                  <a:off x="3016478" y="0"/>
                                  <a:ext cx="1714500" cy="1714500"/>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465698202" name="TextBox 11"/>
                            <wps:cNvSpPr txBox="1"/>
                            <wps:spPr>
                              <a:xfrm>
                                <a:off x="3054811" y="263279"/>
                                <a:ext cx="1355724" cy="1045845"/>
                              </a:xfrm>
                              <a:prstGeom prst="rect">
                                <a:avLst/>
                              </a:prstGeom>
                              <a:noFill/>
                            </wps:spPr>
                            <wps:txbx>
                              <w:txbxContent>
                                <w:p w:rsidR="005345A8" w:rsidRDefault="005345A8" w:rsidP="0070505C">
                                  <w:pPr>
                                    <w:bidi w:val="0"/>
                                    <w:jc w:val="center"/>
                                    <w:rPr>
                                      <w:rFonts w:ascii="Adobe Arabic" w:hAnsi="Adobe Arabic" w:cs="Adobe Arabic"/>
                                      <w:b/>
                                      <w:bCs/>
                                      <w:kern w:val="24"/>
                                      <w:sz w:val="40"/>
                                      <w:szCs w:val="40"/>
                                      <w:lang w:bidi="ar-SY"/>
                                    </w:rPr>
                                  </w:pPr>
                                  <w:r w:rsidRPr="0070505C">
                                    <w:rPr>
                                      <w:rFonts w:ascii="Adobe Arabic" w:hAnsi="Adobe Arabic" w:cs="Adobe Arabic"/>
                                      <w:b/>
                                      <w:bCs/>
                                      <w:kern w:val="24"/>
                                      <w:sz w:val="40"/>
                                      <w:szCs w:val="40"/>
                                      <w:rtl/>
                                      <w:lang w:bidi="ar-SY"/>
                                    </w:rPr>
                                    <w:t>دعم التوازن بين العمل والحياة الشخصية</w:t>
                                  </w:r>
                                </w:p>
                              </w:txbxContent>
                            </wps:txbx>
                            <wps:bodyPr wrap="square" rtlCol="0">
                              <a:spAutoFit/>
                            </wps:bodyPr>
                          </wps:wsp>
                        </wpg:grpSp>
                      </wpg:grpSp>
                    </wpg:wgp>
                  </a:graphicData>
                </a:graphic>
              </wp:inline>
            </w:drawing>
          </mc:Choice>
          <mc:Fallback>
            <w:pict>
              <v:group id="Group 22" o:spid="_x0000_s3010" style="width:350.35pt;height:354.3pt;mso-position-horizontal-relative:char;mso-position-vertical-relative:line" coordsize="44494,449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">
                <v:group id="Group 1462637173" o:spid="_x0000_s3011" style="position:absolute;top:15334;width:44494;height:14963" coordorigin=",15334" coordsize="44494,149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QP+zZyQAA&#10;AOMAAAAPAAAAAAAAAAAAAAAAAKoCAABkcnMvZG93bnJldi54bWxQSwUGAAAAAAQABAD6AAAAoAMA&#10;AAAA&#10;">
                  <v:group id="Group 1462637174" o:spid="_x0000_s3012" style="position:absolute;top:15334;width:14329;height:14963" coordorigin=",15334" coordsize="14329,149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f1nStyQAA&#10;AOMAAAAPAAAAAAAAAAAAAAAAAKoCAABkcnMvZG93bnJldi54bWxQSwUGAAAAAAQABAD6AAAAoAMA&#10;AAAA&#10;">
                    <v:group id="Group 1462637175" o:spid="_x0000_s3013" style="position:absolute;top:15334;width:14329;height:14330" coordorigin=",15334" coordsize="17145,17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wmtE2yQAA&#10;AOMAAAAPAAAAAAAAAAAAAAAAAKoCAABkcnMvZG93bnJldi54bWxQSwUGAAAAAAQABAD6AAAAoAMA&#10;AAAA&#10;">
                      <v:shape id="Rectangle: Diagonal Corners Rounded 1462637176" o:spid="_x0000_s3014" style="position:absolute;left:459;top:15570;width:16226;height:16673;flip:y;visibility:visible;mso-wrap-style:square;v-text-anchor:middle" coordsize="1622560,1667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LlBccA&#10;AADjAAAADwAAAGRycy9kb3ducmV2LnhtbERPX0/CMBB/N/E7NGfCm3SAKWZSCJmM+OCLyAe4rMe6&#10;uF7n2sHg01sTEx/v9/9Wm9G14kx9aDxrmE0zEMSVNw3XGo6f5eMziBCRDbaeScOVAmzW93crzI2/&#10;8AedD7EWKYRDjhpsjF0uZagsOQxT3xEn7uR7hzGdfS1Nj5cU7lo5zzIlHTacGix2VFiqvg6D0/D6&#10;vbu507C1Ue1NiUNZvB9DofXkYdy+gIg0xn/xn/vNpPlPaq4Wy9lSwe9PCQC5/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by5QXHAAAA4wAAAA8AAAAAAAAAAAAAAAAAmAIAAGRy&#10;cy9kb3ducmV2LnhtbFBLBQYAAAAABAAEAPUAAACMAwAAAAA=&#10;" path="m128961,l891873,v403547,,730687,327140,730687,730687l1622560,1538303v,71223,-57738,128961,-128961,128961l730687,1667264c327140,1667264,,1340124,,936577l,128961c,57738,57738,,128961,xe" fillcolor="#ffd366" strokecolor="#ffd366" strokeweight="1pt">
                        <v:stroke joinstyle="miter"/>
                        <v:path arrowok="t" o:connecttype="custom" o:connectlocs="128961,0;891873,0;1622560,730687;1622560,1538303;1493599,1667264;730687,1667264;0,936577;0,128961;128961,0" o:connectangles="0,0,0,0,0,0,0,0,0"/>
                      </v:shape>
                      <v:oval id="Oval 1462637177" o:spid="_x0000_s3015" style="position:absolute;top:15334;width:17145;height:171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N4qMYA&#10;AADjAAAADwAAAGRycy9kb3ducmV2LnhtbERPX2vCMBB/H+w7hBvsbaa1s5FqlDEY89VW2OutOdti&#10;c+maTLtvvwiCj/f7f+vtZHtxptF3jjWkswQEce1Mx42GQ/XxsgThA7LB3jFp+CMP283jwxoL4y68&#10;p3MZGhFD2BeooQ1hKKT0dUsW/cwNxJE7utFiiOfYSDPiJYbbXs6TJJcWO44NLQ703lJ9Kn+thu+y&#10;zJIMF1++Sn9c5T/VotsprZ+fprcViEBTuItv7p2J81/zeZ6pVCm4/hQBkJ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6N4qMYAAADjAAAADwAAAAAAAAAAAAAAAACYAgAAZHJz&#10;L2Rvd25yZXYueG1sUEsFBgAAAAAEAAQA9QAAAIsDAAAAAA==&#10;" fillcolor="white [3212]" strokecolor="#ffd366" strokeweight="1pt">
                        <v:stroke joinstyle="miter"/>
                      </v:oval>
                    </v:group>
                    <v:shape id="TextBox 58" o:spid="_x0000_s3016" type="#_x0000_t202" style="position:absolute;left:384;top:16657;width:13544;height:136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hX2ckA&#10;AADjAAAADwAAAGRycy9kb3ducmV2LnhtbESPQU/DMAyF70j8h8iTuLG0AzrULZsmGNIOXBjlbjVe&#10;U61xqsas3b9fDkgc7ff83uf1dvKdutAQ28AG8nkGirgOtuXGQPX98fgKKgqyxS4wGbhShO3m/m6N&#10;pQ0jf9HlKI1KIRxLNOBE+lLrWDvyGOehJ07aKQweJY1Do+2AYwr3nV5kWaE9tpwaHPb05qg+H3+9&#10;ARG7y6/V3sfDz/T5PrqsfsHKmIfZtFuBEprk3/x3fbAJ/7lYFE/LfJmg009pAXpz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ThX2ckAAADjAAAADwAAAAAAAAAAAAAAAACYAgAA&#10;ZHJzL2Rvd25yZXYueG1sUEsFBgAAAAAEAAQA9QAAAI4DAAAAAA==&#10;" filled="f" stroked="f">
                      <v:textbox style="mso-fit-shape-to-text:t">
                        <w:txbxContent>
                          <w:p w:rsidR="005345A8" w:rsidRDefault="005345A8" w:rsidP="0070505C">
                            <w:pPr>
                              <w:bidi w:val="0"/>
                              <w:jc w:val="center"/>
                              <w:rPr>
                                <w:rFonts w:ascii="Adobe Arabic" w:hAnsi="Adobe Arabic" w:cs="Adobe Arabic"/>
                                <w:b/>
                                <w:bCs/>
                                <w:kern w:val="24"/>
                                <w:sz w:val="40"/>
                                <w:szCs w:val="40"/>
                                <w:lang w:bidi="ar-SY"/>
                              </w:rPr>
                            </w:pPr>
                            <w:r w:rsidRPr="0070505C">
                              <w:rPr>
                                <w:rFonts w:ascii="Adobe Arabic" w:hAnsi="Adobe Arabic" w:cs="Adobe Arabic"/>
                                <w:b/>
                                <w:bCs/>
                                <w:kern w:val="24"/>
                                <w:sz w:val="40"/>
                                <w:szCs w:val="40"/>
                                <w:rtl/>
                                <w:lang w:bidi="ar-SY"/>
                              </w:rPr>
                              <w:t>الاهتمام بالصحة النفسية والجسدية للموظفين</w:t>
                            </w:r>
                          </w:p>
                        </w:txbxContent>
                      </v:textbox>
                    </v:shape>
                  </v:group>
                  <v:group id="Group 1462637179" o:spid="_x0000_s3017" style="position:absolute;left:15082;top:15334;width:14330;height:14630" coordorigin="15082,15334" coordsize="14329,146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x19szyQAA&#10;AOMAAAAPAAAAAAAAAAAAAAAAAKoCAABkcnMvZG93bnJldi54bWxQSwUGAAAAAAQABAD6AAAAoAMA&#10;AAAA&#10;">
                    <v:group id="Group 1462637180" o:spid="_x0000_s3018" style="position:absolute;left:15082;top:15334;width:14330;height:14330" coordorigin="15082,15334" coordsize="17145,17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VOAKJ&#10;zAAAAOMAAAAPAAAAAAAAAAAAAAAAAKoCAABkcnMvZG93bnJldi54bWxQSwUGAAAAAAQABAD6AAAA&#10;owMAAAAA&#10;">
                      <v:shape id="Rectangle: Diagonal Corners Rounded 1462637181" o:spid="_x0000_s3019" style="position:absolute;left:15542;top:15570;width:16225;height:16673;flip:y;visibility:visible;mso-wrap-style:square;v-text-anchor:middle" coordsize="1622560,1667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9BrsgA&#10;AADjAAAADwAAAGRycy9kb3ducmV2LnhtbERPX2vCMBB/H+w7hBvsbaZ1UqUaZQycQ1GY7gOczdmU&#10;NZfSZLXbpzeC4OP9/t9s0dtadNT6yrGCdJCAIC6crrhU8H1YvkxA+ICssXZMCv7Iw2L++DDDXLsz&#10;f1G3D6WIIexzVGBCaHIpfWHIoh+4hjhyJ9daDPFsS6lbPMdwW8thkmTSYsWxwWBD74aKn/2vVYC7&#10;8Xqz/v8wx3J1WI12fOLtslPq+al/m4II1Ie7+Ob+1HH+KBtmr+N0ksL1pwiAnF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e/0GuyAAAAOMAAAAPAAAAAAAAAAAAAAAAAJgCAABk&#10;cnMvZG93bnJldi54bWxQSwUGAAAAAAQABAD1AAAAjQMAAAAA&#10;" path="m128961,l891873,v403547,,730687,327140,730687,730687l1622560,1538303v,71223,-57738,128961,-128961,128961l730687,1667264c327140,1667264,,1340124,,936577l,128961c,57738,57738,,128961,xe" fillcolor="#bfbfbf" strokecolor="#bfbfbf" strokeweight="1pt">
                        <v:stroke joinstyle="miter"/>
                        <v:path arrowok="t" o:connecttype="custom" o:connectlocs="128961,0;891873,0;1622560,730687;1622560,1538303;1493599,1667264;730687,1667264;0,936577;0,128961;128961,0" o:connectangles="0,0,0,0,0,0,0,0,0"/>
                      </v:shape>
                      <v:oval id="Oval 1462637182" o:spid="_x0000_s3020" style="position:absolute;left:15082;top:15334;width:17145;height:171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oH0ccA&#10;AADjAAAADwAAAGRycy9kb3ducmV2LnhtbERPzWrCQBC+C32HZQredGOsaYyuEgShFw/a0vOYHZO0&#10;2dmYXTX69N1Cocf5/me57k0jrtS52rKCyTgCQVxYXXOp4ON9O0pBOI+ssbFMCu7kYL16Giwx0/bG&#10;e7oefClCCLsMFVTet5mUrqjIoBvbljhwJ9sZ9OHsSqk7vIVw08g4ihJpsObQUGFLm4qK78PFKEjo&#10;mM/PM7z7z6+5eZy43KVNrtTwuc8XIDz1/l/8537TYf5LEifT10kaw+9PAQC5+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8KB9HHAAAA4wAAAA8AAAAAAAAAAAAAAAAAmAIAAGRy&#10;cy9kb3ducmV2LnhtbFBLBQYAAAAABAAEAPUAAACMAwAAAAA=&#10;" fillcolor="white [3212]" strokecolor="#bfbfbf" strokeweight="1pt">
                        <v:stroke joinstyle="miter"/>
                      </v:oval>
                    </v:group>
                    <v:shape id="TextBox 42" o:spid="_x0000_s3021" type="#_x0000_t202" style="position:absolute;left:15466;top:19506;width:13557;height:10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m1j8YA&#10;AADjAAAADwAAAGRycy9kb3ducmV2LnhtbERPS0vDQBC+C/6HZQre7CatxhK7LcUH9ODFGu9DdsyG&#10;ZmdDdmzSf+8KhR7ne896O/lOnWiIbWAD+TwDRVwH23JjoPp6v1+BioJssQtMBs4UYbu5vVljacPI&#10;n3Q6SKNSCMcSDTiRvtQ61o48xnnoiRP3EwaPks6h0XbAMYX7Ti+yrNAeW04NDnt6cVQfD7/egIjd&#10;5efqzcf99/TxOrqsfsTKmLvZtHsGJTTJVXxx722a/1AsiuVTvlrC/08JAL3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km1j8YAAADjAAAADwAAAAAAAAAAAAAAAACYAgAAZHJz&#10;L2Rvd25yZXYueG1sUEsFBgAAAAAEAAQA9QAAAIsDAAAAAA==&#10;" filled="f" stroked="f">
                      <v:textbox style="mso-fit-shape-to-text:t">
                        <w:txbxContent>
                          <w:p w:rsidR="005345A8" w:rsidRDefault="005345A8" w:rsidP="0070505C">
                            <w:pPr>
                              <w:bidi w:val="0"/>
                              <w:jc w:val="center"/>
                              <w:rPr>
                                <w:rFonts w:ascii="Adobe Arabic" w:hAnsi="Adobe Arabic" w:cs="Adobe Arabic"/>
                                <w:b/>
                                <w:bCs/>
                                <w:kern w:val="24"/>
                                <w:sz w:val="40"/>
                                <w:szCs w:val="40"/>
                                <w:lang w:bidi="ar-SY"/>
                              </w:rPr>
                            </w:pPr>
                            <w:r w:rsidRPr="0070505C">
                              <w:rPr>
                                <w:rFonts w:ascii="Adobe Arabic" w:hAnsi="Adobe Arabic" w:cs="Adobe Arabic"/>
                                <w:b/>
                                <w:bCs/>
                                <w:kern w:val="24"/>
                                <w:sz w:val="40"/>
                                <w:szCs w:val="40"/>
                                <w:rtl/>
                                <w:lang w:bidi="ar-SY"/>
                              </w:rPr>
                              <w:t>توفير فرص للتطور المهني والشخصي</w:t>
                            </w:r>
                          </w:p>
                        </w:txbxContent>
                      </v:textbox>
                    </v:shape>
                  </v:group>
                  <v:group id="Group 1608691328" o:spid="_x0000_s3022" style="position:absolute;left:30164;top:15334;width:14330;height:14330" coordorigin="30164,15334" coordsize="14329,143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uOuHH&#10;zAAAAOMAAAAPAAAAAAAAAAAAAAAAAKoCAABkcnMvZG93bnJldi54bWxQSwUGAAAAAAQABAD6AAAA&#10;owMAAAAA&#10;">
                    <v:group id="Group 1608691329" o:spid="_x0000_s3023" style="position:absolute;left:30164;top:15334;width:14330;height:14330" coordorigin="30164,15334" coordsize="17145,17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F2RFzIAAAA&#10;4wAAAA8AAAAAAAAAAAAAAAAAqgIAAGRycy9kb3ducmV2LnhtbFBLBQYAAAAABAAEAPoAAACfAwAA&#10;AAA=&#10;">
                      <v:shape id="Rectangle: Diagonal Corners Rounded 1608691330" o:spid="_x0000_s3024" style="position:absolute;left:30624;top:15570;width:16226;height:16673;flip:y;visibility:visible;mso-wrap-style:square;v-text-anchor:middle" coordsize="1622560,1667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vWAMgA&#10;AADjAAAADwAAAGRycy9kb3ducmV2LnhtbESPQW/CMAyF75P2HyJP2m2kFKmCjoAQEojjVhBnq/Ha&#10;bo1TJSmUfz8fJu1o+/m99623k+vVjULsPBuYzzJQxLW3HTcGLufD2xJUTMgWe89k4EERtpvnpzWW&#10;1t/5k25VapSYcCzRQJvSUGod65YcxpkfiOX25YPDJGNotA14F3PX6zzLCu2wY0locaB9S/VPNToD&#10;I7rvj8O4v54rl/Oj2Tkbjrkxry/T7h1Uoin9i/++T1bqF9myWM0XC6EQJlmA3vw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Z69YAyAAAAOMAAAAPAAAAAAAAAAAAAAAAAJgCAABk&#10;cnMvZG93bnJldi54bWxQSwUGAAAAAAQABAD1AAAAjQMAAAAA&#10;" path="m128961,l891873,v403547,,730687,327140,730687,730687l1622560,1538303v,71223,-57738,128961,-128961,128961l730687,1667264c327140,1667264,,1340124,,936577l,128961c,57738,57738,,128961,xe" fillcolor="#168489" strokecolor="#168489" strokeweight="1pt">
                        <v:stroke joinstyle="miter"/>
                        <v:path arrowok="t" o:connecttype="custom" o:connectlocs="128961,0;891873,0;1622560,730687;1622560,1538303;1493599,1667264;730687,1667264;0,936577;0,128961;128961,0" o:connectangles="0,0,0,0,0,0,0,0,0"/>
                      </v:shape>
                      <v:oval id="Oval 1608691331" o:spid="_x0000_s3025" style="position:absolute;left:30164;top:15334;width:17145;height:171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PocgA&#10;AADjAAAADwAAAGRycy9kb3ducmV2LnhtbERPS2vCQBC+F/oflin0VjdRGjS6SilN0UOF+riP2TEb&#10;mp0N2a1Gf70rFHqc7z2zRW8bcaLO144VpIMEBHHpdM2Vgt22eBmD8AFZY+OYFFzIw2L++DDDXLsz&#10;f9NpEyoRQ9jnqMCE0OZS+tKQRT9wLXHkjq6zGOLZVVJ3eI7htpHDJMmkxZpjg8GW3g2VP5tfq6Dc&#10;T5ara1EX5nW/PlxoqI+fH19KPT/1b1MQgfrwL/5zL3WcnyXjbJKORincf4oAyPkN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5AU+hyAAAAOMAAAAPAAAAAAAAAAAAAAAAAJgCAABk&#10;cnMvZG93bnJldi54bWxQSwUGAAAAAAQABAD1AAAAjQMAAAAA&#10;" fillcolor="white [3212]" strokecolor="#168489" strokeweight="1pt">
                        <v:stroke joinstyle="miter"/>
                      </v:oval>
                    </v:group>
                    <v:shape id="TextBox 38" o:spid="_x0000_s3026" type="#_x0000_t202" style="position:absolute;left:30548;top:19151;width:13557;height:72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hpgcUA&#10;AADjAAAADwAAAGRycy9kb3ducmV2LnhtbERPS0vDQBC+C/6HZQRvdjcthhq7LcUH9ODFNt6H7JgN&#10;ZmdDdmzSf+8Kgsf53rPZzaFXZxpTF9lCsTCgiJvoOm4t1KfXuzWoJMgO+8hk4UIJdtvrqw1WLk78&#10;TuejtCqHcKrQghcZKq1T4ylgWsSBOHOfcQwo+Rxb7Uaccnjo9dKYUgfsODd4HOjJU/N1/A4WRNy+&#10;uNQvIR0+5rfnyZvmHmtrb2/m/SMooVn+xX/ug8vzS7MuH4rVagm/P2UA9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qGmBxQAAAOMAAAAPAAAAAAAAAAAAAAAAAJgCAABkcnMv&#10;ZG93bnJldi54bWxQSwUGAAAAAAQABAD1AAAAigMAAAAA&#10;" filled="f" stroked="f">
                      <v:textbox style="mso-fit-shape-to-text:t">
                        <w:txbxContent>
                          <w:p w:rsidR="005345A8" w:rsidRDefault="005345A8" w:rsidP="0070505C">
                            <w:pPr>
                              <w:bidi w:val="0"/>
                              <w:jc w:val="center"/>
                              <w:rPr>
                                <w:rFonts w:ascii="Adobe Arabic" w:hAnsi="Adobe Arabic" w:cs="Adobe Arabic"/>
                                <w:b/>
                                <w:bCs/>
                                <w:kern w:val="24"/>
                                <w:sz w:val="40"/>
                                <w:szCs w:val="40"/>
                                <w:lang w:bidi="ar-SY"/>
                              </w:rPr>
                            </w:pPr>
                            <w:r w:rsidRPr="0070505C">
                              <w:rPr>
                                <w:rFonts w:ascii="Adobe Arabic" w:hAnsi="Adobe Arabic" w:cs="Adobe Arabic"/>
                                <w:b/>
                                <w:bCs/>
                                <w:kern w:val="24"/>
                                <w:sz w:val="40"/>
                                <w:szCs w:val="40"/>
                                <w:rtl/>
                                <w:lang w:bidi="ar-SY"/>
                              </w:rPr>
                              <w:t>الحد من التوتر والإجهاد المهني</w:t>
                            </w:r>
                          </w:p>
                        </w:txbxContent>
                      </v:textbox>
                    </v:shape>
                  </v:group>
                </v:group>
                <v:group id="Group 1608691333" o:spid="_x0000_s3027" style="position:absolute;top:30668;width:44494;height:14330" coordorigin=",30668" coordsize="44494,143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VH5WvIAAAA&#10;4wAAAA8AAAAAAAAAAAAAAAAAqgIAAGRycy9kb3ducmV2LnhtbFBLBQYAAAAABAAEAPoAAACfAwAA&#10;AAA=&#10;">
                  <v:group id="Group 1608691334" o:spid="_x0000_s3028" style="position:absolute;top:30668;width:14329;height:14330" coordorigin=",30668" coordsize="14329,143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qufR/IAAAA&#10;4wAAAA8AAAAAAAAAAAAAAAAAqgIAAGRycy9kb3ducmV2LnhtbFBLBQYAAAAABAAEAPoAAACfAwAA&#10;AAA=&#10;">
                    <v:group id="Group 1608691335" o:spid="_x0000_s3029" style="position:absolute;top:30668;width:14329;height:14330" coordorigin=",30668" coordsize="17145,17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Xi2ITIAAAA&#10;4wAAAA8AAAAAAAAAAAAAAAAAqgIAAGRycy9kb3ducmV2LnhtbFBLBQYAAAAABAAEAPoAAACfAwAA&#10;AAA=&#10;">
                      <v:shape id="Rectangle: Diagonal Corners Rounded 1608691336" o:spid="_x0000_s3030" style="position:absolute;left:459;top:30904;width:16226;height:16673;flip:y;visibility:visible;mso-wrap-style:square;v-text-anchor:middle" coordsize="1622560,1667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rst8cA&#10;AADjAAAADwAAAGRycy9kb3ducmV2LnhtbERPX2vCMBB/H/gdwgl7m6kTglajSLeOPexl6gc4mrMp&#10;NpfapNrt0y+DwR7v9/82u9G14kZ9aDxrmM8yEMSVNw3XGk7H8mkJIkRkg61n0vBFAXbbycMGc+Pv&#10;/Em3Q6xFCuGQowYbY5dLGSpLDsPMd8SJO/veYUxnX0vT4z2Fu1Y+Z5mSDhtODRY7KixVl8PgNLxc&#10;X7/dedjbqN5MiUNZfJxCofXjdNyvQUQa47/4z/1u0nyVLdVqvlgo+P0pASC3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OK7LfHAAAA4wAAAA8AAAAAAAAAAAAAAAAAmAIAAGRy&#10;cy9kb3ducmV2LnhtbFBLBQYAAAAABAAEAPUAAACMAwAAAAA=&#10;" path="m128961,l891873,v403547,,730687,327140,730687,730687l1622560,1538303v,71223,-57738,128961,-128961,128961l730687,1667264c327140,1667264,,1340124,,936577l,128961c,57738,57738,,128961,xe" fillcolor="#ffd366" strokecolor="#ffd366" strokeweight="1pt">
                        <v:stroke joinstyle="miter"/>
                        <v:path arrowok="t" o:connecttype="custom" o:connectlocs="128961,0;891873,0;1622560,730687;1622560,1538303;1493599,1667264;730687,1667264;0,936577;0,128961;128961,0" o:connectangles="0,0,0,0,0,0,0,0,0"/>
                      </v:shape>
                      <v:oval id="Oval 1608691338" o:spid="_x0000_s3031" style="position:absolute;top:30668;width:17145;height:171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TlaMkA&#10;AADjAAAADwAAAGRycy9kb3ducmV2LnhtbESPQU/DMAyF70j7D5EncWNJqdaNsmxCSIhdaZG4msa0&#10;1Rqna8JW/j0+IHG03/N7n3eH2Q/qQlPsA1vIVgYUcRNcz62F9/rlbgsqJmSHQ2Cy8EMRDvvFzQ5L&#10;F678RpcqtUpCOJZooUtpLLWOTUce4yqMxKJ9hcljknFqtZvwKuF+0PfGFNpjz9LQ4UjPHTWn6ttb&#10;+Kyq3OS4/oh1dg51fN2s++PG2tvl/PQIKtGc/s1/10cn+IXZFg9Zngu0/CQL0P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0TlaMkAAADjAAAADwAAAAAAAAAAAAAAAACYAgAA&#10;ZHJzL2Rvd25yZXYueG1sUEsFBgAAAAAEAAQA9QAAAI4DAAAAAA==&#10;" fillcolor="white [3212]" strokecolor="#ffd366" strokeweight="1pt">
                        <v:stroke joinstyle="miter"/>
                      </v:oval>
                    </v:group>
                    <v:shape id="TextBox 91" o:spid="_x0000_s3032" type="#_x0000_t202" style="position:absolute;left:384;top:34956;width:13551;height:72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hzccYA&#10;AADjAAAADwAAAGRycy9kb3ducmV2LnhtbERPS0vDQBC+C/6HZQre7CZi0xq7LcUH9OClbbwP2TEb&#10;mp0N2bFJ/70rCB7ne896O/lOXWiIbWAD+TwDRVwH23JjoDq9369ARUG22AUmA1eKsN3c3qyxtGHk&#10;A12O0qgUwrFEA06kL7WOtSOPcR564sR9hcGjpHNotB1wTOG+0w9ZVmiPLacGhz29OKrPx29vQMTu&#10;8mv15uP+c/p4HV1WL7Ay5m427Z5BCU3yL/5z722a/1gsiqdVvizg96cEgN7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phzccYAAADjAAAADwAAAAAAAAAAAAAAAACYAgAAZHJz&#10;L2Rvd25yZXYueG1sUEsFBgAAAAAEAAQA9QAAAIsDAAAAAA==&#10;" filled="f" stroked="f">
                      <v:textbox style="mso-fit-shape-to-text:t">
                        <w:txbxContent>
                          <w:p w:rsidR="005345A8" w:rsidRDefault="005345A8" w:rsidP="0070505C">
                            <w:pPr>
                              <w:bidi w:val="0"/>
                              <w:jc w:val="center"/>
                              <w:rPr>
                                <w:rFonts w:ascii="Adobe Arabic" w:hAnsi="Adobe Arabic" w:cs="Adobe Arabic"/>
                                <w:b/>
                                <w:bCs/>
                                <w:kern w:val="24"/>
                                <w:sz w:val="40"/>
                                <w:szCs w:val="40"/>
                                <w:lang w:bidi="ar-SY"/>
                              </w:rPr>
                            </w:pPr>
                            <w:r w:rsidRPr="0070505C">
                              <w:rPr>
                                <w:rFonts w:ascii="Adobe Arabic" w:hAnsi="Adobe Arabic" w:cs="Adobe Arabic"/>
                                <w:b/>
                                <w:bCs/>
                                <w:kern w:val="24"/>
                                <w:sz w:val="40"/>
                                <w:szCs w:val="40"/>
                                <w:rtl/>
                                <w:lang w:bidi="ar-SY"/>
                              </w:rPr>
                              <w:t>تقديم الدعم عند الحاجة</w:t>
                            </w:r>
                          </w:p>
                        </w:txbxContent>
                      </v:textbox>
                    </v:shape>
                  </v:group>
                  <v:group id="Group 1465698177" o:spid="_x0000_s3033" style="position:absolute;left:15082;top:30668;width:14330;height:14330" coordorigin="15082,30668" coordsize="14329,143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6d/+byQAA&#10;AOMAAAAPAAAAAAAAAAAAAAAAAKoCAABkcnMvZG93bnJldi54bWxQSwUGAAAAAAQABAD6AAAAoAMA&#10;AAAA&#10;">
                    <v:group id="Group 1465698178" o:spid="_x0000_s3034" style="position:absolute;left:15082;top:30668;width:14330;height:14330" coordorigin="15082,30668" coordsize="17145,17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C+hr&#10;6c0AAADjAAAADwAAAAAAAAAAAAAAAACqAgAAZHJzL2Rvd25yZXYueG1sUEsFBgAAAAAEAAQA+gAA&#10;AKQDAAAAAA==&#10;">
                      <v:shape id="Rectangle: Diagonal Corners Rounded 1465698179" o:spid="_x0000_s3035" style="position:absolute;left:15542;top:30904;width:16225;height:16673;flip:y;visibility:visible;mso-wrap-style:square;v-text-anchor:middle" coordsize="1622560,1667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8ozsgA&#10;AADjAAAADwAAAGRycy9kb3ducmV2LnhtbERPX2vCMBB/H/gdwgl7m6lDq3ZGGQN1KArTfYBbczZl&#10;zaU0We389Isw8PF+/2++7GwlWmp86VjBcJCAIM6dLrlQ8HlaPU1B+ICssXJMCn7Jw3LRe5hjpt2F&#10;P6g9hkLEEPYZKjAh1JmUPjdk0Q9cTRy5s2sshng2hdQNXmK4reRzkqTSYsmxwWBNb4by7+OPVYCH&#10;yXa3va7NV7E5bUYHPvN+1Sr12O9eX0AE6sJd/O9+13H+KB2ns+lwMoPbTxEAufg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ALyjOyAAAAOMAAAAPAAAAAAAAAAAAAAAAAJgCAABk&#10;cnMvZG93bnJldi54bWxQSwUGAAAAAAQABAD1AAAAjQMAAAAA&#10;" path="m128961,l891873,v403547,,730687,327140,730687,730687l1622560,1538303v,71223,-57738,128961,-128961,128961l730687,1667264c327140,1667264,,1340124,,936577l,128961c,57738,57738,,128961,xe" fillcolor="#bfbfbf" strokecolor="#bfbfbf" strokeweight="1pt">
                        <v:stroke joinstyle="miter"/>
                        <v:path arrowok="t" o:connecttype="custom" o:connectlocs="128961,0;891873,0;1622560,730687;1622560,1538303;1493599,1667264;730687,1667264;0,936577;0,128961;128961,0" o:connectangles="0,0,0,0,0,0,0,0,0"/>
                      </v:shape>
                      <v:oval id="Oval 1465698180" o:spid="_x0000_s3036" style="position:absolute;left:15082;top:30668;width:17145;height:171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cpfMoA&#10;AADjAAAADwAAAGRycy9kb3ducmV2LnhtbESPQW/CMAyF75P2HyIjcRsp06jaQkDVJKRdOIyhnb3G&#10;tIXG6ZoAZb9+Pkza0fbze+9bbUbXqSsNofVsYD5LQBFX3rZcGzh8bJ8yUCEiW+w8k4E7BdisHx9W&#10;WFh/43e67mOtxIRDgQaaGPtC61A15DDMfE8st6MfHEYZh1rbAW9i7jr9nCSpdtiyJDTY02tD1Xl/&#10;cQZS+irz7wXe4+cpdz9HrndZVxoznYzlElSkMf6L/77frNR/SRdpns0zoRAmWYBe/wI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XnKXzKAAAA4wAAAA8AAAAAAAAAAAAAAAAAmAIA&#10;AGRycy9kb3ducmV2LnhtbFBLBQYAAAAABAAEAPUAAACPAwAAAAA=&#10;" fillcolor="white [3212]" strokecolor="#bfbfbf" strokeweight="1pt">
                        <v:stroke joinstyle="miter"/>
                      </v:oval>
                    </v:group>
                    <v:shape id="TextBox 87" o:spid="_x0000_s3037" type="#_x0000_t202" style="position:absolute;left:15466;top:33887;width:13557;height:104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SbIsUA&#10;AADjAAAADwAAAGRycy9kb3ducmV2LnhtbERPzUrDQBC+C32HZQre7CbFhhi7LaUq9ODFGu9DdswG&#10;s7MhOzbp27uC4HG+/9nuZ9+rC42xC2wgX2WgiJtgO24N1O8vdyWoKMgW+8Bk4EoR9rvFzRYrGyZ+&#10;o8tZWpVCOFZowIkMldaxceQxrsJAnLjPMHqUdI6ttiNOKdz3ep1lhfbYcWpwONDRUfN1/vYGROwh&#10;v9bPPp4+5tenyWXNBmtjbpfz4RGU0Cz/4j/3yab598WmeCjzMoffnx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pJsixQAAAOMAAAAPAAAAAAAAAAAAAAAAAJgCAABkcnMv&#10;ZG93bnJldi54bWxQSwUGAAAAAAQABAD1AAAAigMAAAAA&#10;" filled="f" stroked="f">
                      <v:textbox style="mso-fit-shape-to-text:t">
                        <w:txbxContent>
                          <w:p w:rsidR="005345A8" w:rsidRDefault="005345A8" w:rsidP="0070505C">
                            <w:pPr>
                              <w:bidi w:val="0"/>
                              <w:jc w:val="center"/>
                              <w:rPr>
                                <w:rFonts w:ascii="Adobe Arabic" w:hAnsi="Adobe Arabic" w:cs="Adobe Arabic"/>
                                <w:b/>
                                <w:bCs/>
                                <w:kern w:val="24"/>
                                <w:sz w:val="40"/>
                                <w:szCs w:val="40"/>
                                <w:lang w:bidi="ar-SY"/>
                              </w:rPr>
                            </w:pPr>
                            <w:r w:rsidRPr="0070505C">
                              <w:rPr>
                                <w:rFonts w:ascii="Adobe Arabic" w:hAnsi="Adobe Arabic" w:cs="Adobe Arabic"/>
                                <w:b/>
                                <w:bCs/>
                                <w:kern w:val="24"/>
                                <w:sz w:val="40"/>
                                <w:szCs w:val="40"/>
                                <w:rtl/>
                                <w:lang w:bidi="ar-SY"/>
                              </w:rPr>
                              <w:t>الحماية من التنمر والتحرش في مكان العمل</w:t>
                            </w:r>
                          </w:p>
                        </w:txbxContent>
                      </v:textbox>
                    </v:shape>
                  </v:group>
                  <v:group id="Group 1465698182" o:spid="_x0000_s3038" style="position:absolute;left:30164;top:30668;width:14330;height:14330" coordorigin="30164,30668" coordsize="14329,143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f1SwkyQAA&#10;AOMAAAAPAAAAAAAAAAAAAAAAAKoCAABkcnMvZG93bnJldi54bWxQSwUGAAAAAAQABAD6AAAAoAMA&#10;AAAA&#10;">
                    <v:group id="Group 1465698183" o:spid="_x0000_s3039" style="position:absolute;left:30164;top:30668;width:14330;height:14330" coordorigin="30164,30668" coordsize="17145,17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wmYm/yQAA&#10;AOMAAAAPAAAAAAAAAAAAAAAAAKoCAABkcnMvZG93bnJldi54bWxQSwUGAAAAAAQABAD6AAAAoAMA&#10;AAAA&#10;">
                      <v:shape id="Rectangle: Diagonal Corners Rounded 1465698184" o:spid="_x0000_s3040" style="position:absolute;left:30624;top:30904;width:16226;height:16673;flip:y;visibility:visible;mso-wrap-style:square;v-text-anchor:middle" coordsize="1622560,1667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6818UA&#10;AADjAAAADwAAAGRycy9kb3ducmV2LnhtbERPzUrDQBC+C77DMoI3u2moIcZuSylUPGpaPA/ZMYlm&#10;ZsPupk3f3hUEj/P9z3o786DO5EPvxMBykYEiaZztpTVwOh4eSlAholgcnJCBKwXYbm5v1lhZd5F3&#10;OtexVSlEQoUGuhjHSuvQdMQYFm4kSdyn84wxnb7V1uMlhfOg8ywrNGMvqaHDkfYdNd/1xAYm5K+3&#10;w7T/ONacy7XdsfUvuTH3d/PuGVSkOf6L/9yvNs1fFY/FU7ksV/D7UwJAb3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DrzXxQAAAOMAAAAPAAAAAAAAAAAAAAAAAJgCAABkcnMv&#10;ZG93bnJldi54bWxQSwUGAAAAAAQABAD1AAAAigMAAAAA&#10;" path="m128961,l891873,v403547,,730687,327140,730687,730687l1622560,1538303v,71223,-57738,128961,-128961,128961l730687,1667264c327140,1667264,,1340124,,936577l,128961c,57738,57738,,128961,xe" fillcolor="#168489" strokecolor="#168489" strokeweight="1pt">
                        <v:stroke joinstyle="miter"/>
                        <v:path arrowok="t" o:connecttype="custom" o:connectlocs="128961,0;891873,0;1622560,730687;1622560,1538303;1493599,1667264;730687,1667264;0,936577;0,128961;128961,0" o:connectangles="0,0,0,0,0,0,0,0,0"/>
                      </v:shape>
                      <v:oval id="Oval 1465698185" o:spid="_x0000_s3041" style="position:absolute;left:30164;top:30668;width:17145;height:171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ldsgA&#10;AADjAAAADwAAAGRycy9kb3ducmV2LnhtbERPX2vCMBB/H/gdwg18m6liS61GkbEO9zBhbr6fzdmU&#10;NZfSZFr36ZfBYI/3+3+rzWBbcaHeN44VTCcJCOLK6YZrBR/v5UMOwgdkja1jUnAjD5v16G6FhXZX&#10;fqPLIdQihrAvUIEJoSuk9JUhi37iOuLInV1vMcSzr6Xu8RrDbStnSZJJiw3HBoMdPRqqPg9fVkF1&#10;XOxevsumNOlxf7rRTJ+fn16VGt8P2yWIQEP4F/+5dzrOn2dptsineQq/P0UA5Po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T5CV2yAAAAOMAAAAPAAAAAAAAAAAAAAAAAJgCAABk&#10;cnMvZG93bnJldi54bWxQSwUGAAAAAAQABAD1AAAAjQMAAAAA&#10;" fillcolor="white [3212]" strokecolor="#168489" strokeweight="1pt">
                        <v:stroke joinstyle="miter"/>
                      </v:oval>
                    </v:group>
                    <v:shape id="TextBox 82" o:spid="_x0000_s3042" type="#_x0000_t202" style="position:absolute;left:30548;top:35075;width:13557;height:72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0DVsUA&#10;AADjAAAADwAAAGRycy9kb3ducmV2LnhtbERPzUrDQBC+C32HZQre7CbFhhi7LaUq9ODFGu9DdswG&#10;s7MhOzbp27uC4HG+/9nuZ9+rC42xC2wgX2WgiJtgO24N1O8vdyWoKMgW+8Bk4EoR9rvFzRYrGyZ+&#10;o8tZWpVCOFZowIkMldaxceQxrsJAnLjPMHqUdI6ttiNOKdz3ep1lhfbYcWpwONDRUfN1/vYGROwh&#10;v9bPPp4+5tenyWXNBmtjbpfz4RGU0Cz/4j/3yab598WmeCjzsoDfnx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TQNWxQAAAOMAAAAPAAAAAAAAAAAAAAAAAJgCAABkcnMv&#10;ZG93bnJldi54bWxQSwUGAAAAAAQABAD1AAAAigMAAAAA&#10;" filled="f" stroked="f">
                      <v:textbox style="mso-fit-shape-to-text:t">
                        <w:txbxContent>
                          <w:p w:rsidR="005345A8" w:rsidRDefault="005345A8" w:rsidP="0070505C">
                            <w:pPr>
                              <w:bidi w:val="0"/>
                              <w:jc w:val="center"/>
                              <w:rPr>
                                <w:rFonts w:ascii="Adobe Arabic" w:hAnsi="Adobe Arabic" w:cs="Adobe Arabic"/>
                                <w:b/>
                                <w:bCs/>
                                <w:kern w:val="24"/>
                                <w:sz w:val="40"/>
                                <w:szCs w:val="40"/>
                                <w:lang w:bidi="ar-SY"/>
                              </w:rPr>
                            </w:pPr>
                            <w:r w:rsidRPr="0070505C">
                              <w:rPr>
                                <w:rFonts w:ascii="Adobe Arabic" w:hAnsi="Adobe Arabic" w:cs="Adobe Arabic"/>
                                <w:b/>
                                <w:bCs/>
                                <w:kern w:val="24"/>
                                <w:sz w:val="40"/>
                                <w:szCs w:val="40"/>
                                <w:rtl/>
                                <w:lang w:bidi="ar-SY"/>
                              </w:rPr>
                              <w:t>تعزيز الشعور بالانتماء</w:t>
                            </w:r>
                          </w:p>
                        </w:txbxContent>
                      </v:textbox>
                    </v:shape>
                  </v:group>
                </v:group>
                <v:group id="Group 1465698187" o:spid="_x0000_s3043" style="position:absolute;width:44494;height:14329" coordsize="44494,143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Poo+8yQAA&#10;AOMAAAAPAAAAAAAAAAAAAAAAAKoCAABkcnMvZG93bnJldi54bWxQSwUGAAAAAAQABAD6AAAAoAMA&#10;AAAA&#10;">
                  <v:group id="Group 1465698188" o:spid="_x0000_s3044" style="position:absolute;width:14329;height:14329" coordsize="14329,143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PRvO&#10;zAAAAOMAAAAPAAAAAAAAAAAAAAAAAKoCAABkcnMvZG93bnJldi54bWxQSwUGAAAAAAQABAD6AAAA&#10;owMAAAAA&#10;">
                    <v:group id="Group 1465698189" o:spid="_x0000_s3045" style="position:absolute;width:14329;height:14329" coordsize="17145,17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Rcb5VyQAA&#10;AOMAAAAPAAAAAAAAAAAAAAAAAKoCAABkcnMvZG93bnJldi54bWxQSwUGAAAAAAQABAD6AAAAoAMA&#10;AAAA&#10;">
                      <v:shape id="Rectangle: Diagonal Corners Rounded 1465698190" o:spid="_x0000_s3046" style="position:absolute;left:459;top:236;width:16226;height:16672;flip:y;visibility:visible;mso-wrap-style:square;v-text-anchor:middle" coordsize="1622560,1667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grUcoA&#10;AADjAAAADwAAAGRycy9kb3ducmV2LnhtbESPQU/DMAyF70j8h8iTuLF0CKqtLJumQhEHLhv7AVbj&#10;NdUapzTpVvj1+IDE0fbze+9bbyffqQsNsQ1sYDHPQBHXwbbcGDh+VvdLUDEhW+wCk4FvirDd3N6s&#10;sbDhynu6HFKjxIRjgQZcSn2hdawdeYzz0BPL7RQGj0nGodF2wKuY+04/ZFmuPbYsCQ57Kh3V58Po&#10;Dbx8vf7407hzKX+zFY5V+XGMpTF3s2n3DCrRlP7Ff9/vVuo/5k/5arlYCYUwyQL05h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MoK1HKAAAA4wAAAA8AAAAAAAAAAAAAAAAAmAIA&#10;AGRycy9kb3ducmV2LnhtbFBLBQYAAAAABAAEAPUAAACPAwAAAAA=&#10;" path="m128961,l891873,v403547,,730687,327140,730687,730687l1622560,1538303v,71223,-57738,128961,-128961,128961l730687,1667264c327140,1667264,,1340124,,936577l,128961c,57738,57738,,128961,xe" fillcolor="#ffd366" strokecolor="#ffd366" strokeweight="1pt">
                        <v:stroke joinstyle="miter"/>
                        <v:path arrowok="t" o:connecttype="custom" o:connectlocs="128961,0;891873,0;1622560,730687;1622560,1538303;1493599,1667264;730687,1667264;0,936577;0,128961;128961,0" o:connectangles="0,0,0,0,0,0,0,0,0"/>
                      </v:shape>
                      <v:oval id="Oval 1465698191" o:spid="_x0000_s3047" style="position:absolute;width:17145;height:171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m2/MYA&#10;AADjAAAADwAAAGRycy9kb3ducmV2LnhtbERPzWrCQBC+F3yHZQRvdRNtokZXKUKp1yaC1zE7JsHs&#10;bMxuNX37bqHgcb7/2ewG04o79a6xrCCeRiCIS6sbrhQci4/XJQjnkTW2lknBDznYbUcvG8y0ffAX&#10;3XNfiRDCLkMFtfddJqUrazLoprYjDtzF9gZ9OPtK6h4fIdy0chZFqTTYcGiosaN9TeU1/zYKznk+&#10;j+aYnFwR32zhPhdJc1goNRkP72sQngb/FP+7DzrMf0uTdLWMVzH8/RQAkN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nm2/MYAAADjAAAADwAAAAAAAAAAAAAAAACYAgAAZHJz&#10;L2Rvd25yZXYueG1sUEsFBgAAAAAEAAQA9QAAAIsDAAAAAA==&#10;" fillcolor="white [3212]" strokecolor="#ffd366" strokeweight="1pt">
                        <v:stroke joinstyle="miter"/>
                      </v:oval>
                    </v:group>
                    <v:shape id="TextBox 19" o:spid="_x0000_s3048" type="#_x0000_t202" style="position:absolute;left:384;top:2989;width:13551;height:10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TiMYA&#10;AADjAAAADwAAAGRycy9kb3ducmV2LnhtbERPzUrDQBC+C32HZQRvdpPShjZ2W0qt0IMXa7wP2TEb&#10;zM6G7Nikb+8Kgsf5/me7n3ynrjTENrCBfJ6BIq6DbbkxUL2/PK5BRUG22AUmAzeKsN/N7rZY2jDy&#10;G10v0qgUwrFEA06kL7WOtSOPcR564sR9hsGjpHNotB1wTOG+04ssK7THllODw56Ojuqvy7c3IGIP&#10;+a06+Xj+mF6fR5fVK6yMebifDk+ghCb5F/+5zzbNXxarYrPONwv4/SkBoH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a+TiMYAAADjAAAADwAAAAAAAAAAAAAAAACYAgAAZHJz&#10;L2Rvd25yZXYueG1sUEsFBgAAAAAEAAQA9QAAAIsDAAAAAA==&#10;" filled="f" stroked="f">
                      <v:textbox style="mso-fit-shape-to-text:t">
                        <w:txbxContent>
                          <w:p w:rsidR="005345A8" w:rsidRDefault="005345A8" w:rsidP="0070505C">
                            <w:pPr>
                              <w:bidi w:val="0"/>
                              <w:jc w:val="center"/>
                              <w:rPr>
                                <w:rFonts w:ascii="Adobe Arabic" w:hAnsi="Adobe Arabic" w:cs="Adobe Arabic"/>
                                <w:b/>
                                <w:bCs/>
                                <w:kern w:val="24"/>
                                <w:sz w:val="40"/>
                                <w:szCs w:val="40"/>
                                <w:lang w:bidi="ar-SY"/>
                              </w:rPr>
                            </w:pPr>
                            <w:r w:rsidRPr="0070505C">
                              <w:rPr>
                                <w:rFonts w:ascii="Adobe Arabic" w:hAnsi="Adobe Arabic" w:cs="Adobe Arabic"/>
                                <w:b/>
                                <w:bCs/>
                                <w:kern w:val="24"/>
                                <w:sz w:val="40"/>
                                <w:szCs w:val="40"/>
                                <w:rtl/>
                                <w:lang w:bidi="ar-SY"/>
                              </w:rPr>
                              <w:t>تعزيز العلاقات الإيجابية في مكان العمل</w:t>
                            </w:r>
                          </w:p>
                        </w:txbxContent>
                      </v:textbox>
                    </v:shape>
                  </v:group>
                  <v:group id="Group 1465698193" o:spid="_x0000_s3049" style="position:absolute;left:15082;width:14330;height:14329" coordorigin="15082" coordsize="14329,143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VAH2LIAAAA&#10;4wAAAA8AAAAAAAAAAAAAAAAAqgIAAGRycy9kb3ducmV2LnhtbFBLBQYAAAAABAAEAPoAAACfAwAA&#10;AAA=&#10;">
                    <v:group id="Group 1465698194" o:spid="_x0000_s3050" style="position:absolute;left:15082;width:14330;height:14329" coordorigin="15082" coordsize="17145,17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qphxbIAAAA&#10;4wAAAA8AAAAAAAAAAAAAAAAAqgIAAGRycy9kb3ducmV2LnhtbFBLBQYAAAAABAAEAPoAAACfAwAA&#10;AAA=&#10;">
                      <v:shape id="Rectangle: Diagonal Corners Rounded 1465698195" o:spid="_x0000_s3051" style="position:absolute;left:15542;top:236;width:16225;height:16672;flip:y;visibility:visible;mso-wrap-style:square;v-text-anchor:middle" coordsize="1622560,1667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7EMckA&#10;AADjAAAADwAAAGRycy9kb3ducmV2LnhtbERP3WrCMBS+F/YO4Qx2N1NFO61GGYJzKBP8eYBjc2zK&#10;mpPSZLXb0y+DgZfn+z/zZWcr0VLjS8cKBv0EBHHudMmFgvNp/TwB4QOyxsoxKfgmD8vFQ2+OmXY3&#10;PlB7DIWIIewzVGBCqDMpfW7Iou+7mjhyV9dYDPFsCqkbvMVwW8lhkqTSYsmxwWBNK0P55/HLKsD9&#10;y3a3/Xkzl2Jz2oz2fOWPdavU02P3OgMRqAt38b/7Xcf5o3ScTieD6Rj+fooAyMU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W7EMckAAADjAAAADwAAAAAAAAAAAAAAAACYAgAA&#10;ZHJzL2Rvd25yZXYueG1sUEsFBgAAAAAEAAQA9QAAAI4DAAAAAA==&#10;" path="m128961,l891873,v403547,,730687,327140,730687,730687l1622560,1538303v,71223,-57738,128961,-128961,128961l730687,1667264c327140,1667264,,1340124,,936577l,128961c,57738,57738,,128961,xe" fillcolor="#bfbfbf" strokecolor="#bfbfbf" strokeweight="1pt">
                        <v:stroke joinstyle="miter"/>
                        <v:path arrowok="t" o:connecttype="custom" o:connectlocs="128961,0;891873,0;1622560,730687;1622560,1538303;1493599,1667264;730687,1667264;0,936577;0,128961;128961,0" o:connectangles="0,0,0,0,0,0,0,0,0"/>
                      </v:shape>
                      <v:oval id="Oval 1465698196" o:spid="_x0000_s3052" style="position:absolute;left:15082;width:17145;height:171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uCTsYA&#10;AADjAAAADwAAAGRycy9kb3ducmV2LnhtbERPzWrCQBC+F3yHZYTe6sZSlyR1lSAUvHioFc/T7Jik&#10;zc7G7KrRp+8KQo/z/c98OdhWnKn3jWMN00kCgrh0puFKw+7r4yUF4QOywdYxabiSh+Vi9DTH3LgL&#10;f9J5GyoRQ9jnqKEOocul9GVNFv3EdcSRO7jeYohnX0nT4yWG21a+JomSFhuODTV2tKqp/N2erAZF&#10;30V2nOE17H8yeztwtUnbQuvn8VC8gwg0hH/xw702cf6bmqksnWYK7j9FAOTi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JuCTsYAAADjAAAADwAAAAAAAAAAAAAAAACYAgAAZHJz&#10;L2Rvd25yZXYueG1sUEsFBgAAAAAEAAQA9QAAAIsDAAAAAA==&#10;" fillcolor="white [3212]" strokecolor="#bfbfbf" strokeweight="1pt">
                        <v:stroke joinstyle="miter"/>
                      </v:oval>
                    </v:group>
                    <v:shape id="TextBox 15" o:spid="_x0000_s3053" type="#_x0000_t202" style="position:absolute;left:15466;top:4295;width:13557;height:72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gwEMYA&#10;AADjAAAADwAAAGRycy9kb3ducmV2LnhtbERPzUrDQBC+C77DMgVvdhNpYxu7LcUq9ODFGu9DdsyG&#10;ZmdDdmzSt3cFweN8/7PZTb5TFxpiG9hAPs9AEdfBttwYqD5e71egoiBb7AKTgStF2G1vbzZY2jDy&#10;O11O0qgUwrFEA06kL7WOtSOPcR564sR9hcGjpHNotB1wTOG+0w9ZVmiPLacGhz09O6rPp29vQMTu&#10;82v14uPxc3o7jC6rl1gZczeb9k+ghCb5F/+5jzbNXxTLYr3K14/w+1MCQG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dgwEMYAAADjAAAADwAAAAAAAAAAAAAAAACYAgAAZHJz&#10;L2Rvd25yZXYueG1sUEsFBgAAAAAEAAQA9QAAAIsDAAAAAA==&#10;" filled="f" stroked="f">
                      <v:textbox style="mso-fit-shape-to-text:t">
                        <w:txbxContent>
                          <w:p w:rsidR="005345A8" w:rsidRDefault="005345A8" w:rsidP="0070505C">
                            <w:pPr>
                              <w:bidi w:val="0"/>
                              <w:jc w:val="center"/>
                              <w:rPr>
                                <w:rFonts w:ascii="Adobe Arabic" w:hAnsi="Adobe Arabic" w:cs="Adobe Arabic"/>
                                <w:b/>
                                <w:bCs/>
                                <w:kern w:val="24"/>
                                <w:sz w:val="40"/>
                                <w:szCs w:val="40"/>
                                <w:lang w:bidi="ar-SY"/>
                              </w:rPr>
                            </w:pPr>
                            <w:r w:rsidRPr="0070505C">
                              <w:rPr>
                                <w:rFonts w:ascii="Adobe Arabic" w:hAnsi="Adobe Arabic" w:cs="Adobe Arabic"/>
                                <w:b/>
                                <w:bCs/>
                                <w:kern w:val="24"/>
                                <w:sz w:val="40"/>
                                <w:szCs w:val="40"/>
                                <w:rtl/>
                                <w:lang w:bidi="ar-SY"/>
                              </w:rPr>
                              <w:t>التواصل المفتوح والشفاف</w:t>
                            </w:r>
                          </w:p>
                        </w:txbxContent>
                      </v:textbox>
                    </v:shape>
                  </v:group>
                  <v:group id="Group 1465698198" o:spid="_x0000_s3054" style="position:absolute;left:30164;width:14330;height:14329" coordorigin="30164" coordsize="14329,143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u+SN&#10;E80AAADjAAAADwAAAAAAAAAAAAAAAACqAgAAZHJzL2Rvd25yZXYueG1sUEsFBgAAAAAEAAQA+gAA&#10;AKQDAAAAAA==&#10;">
                    <v:group id="Group 1465698199" o:spid="_x0000_s3055" style="position:absolute;left:30164;width:14330;height:14329" coordorigin="30164" coordsize="17145,17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UqCiIyQAA&#10;AOMAAAAPAAAAAAAAAAAAAAAAAKoCAABkcnMvZG93bnJldi54bWxQSwUGAAAAAAQABAD6AAAAoAMA&#10;AAAA&#10;">
                      <v:shape id="Rectangle: Diagonal Corners Rounded 1465698200" o:spid="_x0000_s3056" style="position:absolute;left:30624;top:236;width:16226;height:16672;flip:y;visibility:visible;mso-wrap-style:square;v-text-anchor:middle" coordsize="1622560,1667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PY8sgA&#10;AADjAAAADwAAAGRycy9kb3ducmV2LnhtbESPQWvDMAyF74P+B6PCbqvTsIUuq1tKoWXHLS07i1hL&#10;skVysJ02/ffzYLCj9N779LTeTtyrC/nQOTGwXGSgSGpnO2kMnE+HhxWoEFEs9k7IwI0CbDezuzWW&#10;1l3lnS5VbFSCSCjRQBvjUGod6pYYw8INJEn7dJ4xptE32nq8Jjj3Os+yQjN2ki60ONC+pfq7GtnA&#10;iPz1dhj3H6eKc7k1O7b+mBtzP592L6AiTfHf/Jd+tan+Y/FUPK8SGH5/SgvQm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6w9jyyAAAAOMAAAAPAAAAAAAAAAAAAAAAAJgCAABk&#10;cnMvZG93bnJldi54bWxQSwUGAAAAAAQABAD1AAAAjQMAAAAA&#10;" path="m128961,l891873,v403547,,730687,327140,730687,730687l1622560,1538303v,71223,-57738,128961,-128961,128961l730687,1667264c327140,1667264,,1340124,,936577l,128961c,57738,57738,,128961,xe" fillcolor="#168489" strokecolor="#168489" strokeweight="1pt">
                        <v:stroke joinstyle="miter"/>
                        <v:path arrowok="t" o:connecttype="custom" o:connectlocs="128961,0;891873,0;1622560,730687;1622560,1538303;1493599,1667264;730687,1667264;0,936577;0,128961;128961,0" o:connectangles="0,0,0,0,0,0,0,0,0"/>
                      </v:shape>
                      <v:oval id="Oval 1465698201" o:spid="_x0000_s3057" style="position:absolute;left:30164;width:17145;height:171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lBU8gA&#10;AADjAAAADwAAAGRycy9kb3ducmV2LnhtbERPX2vCMBB/H+w7hBvsbaaWWbQzyhAr+qAwN99vzdmU&#10;NZfSRK1++mUg7PF+/286720jztT52rGC4SABQVw6XXOl4OuzeBmD8AFZY+OYFFzJw3z2+DDFXLsL&#10;f9B5HyoRQ9jnqMCE0OZS+tKQRT9wLXHkjq6zGOLZVVJ3eInhtpFpkmTSYs2xwWBLC0Plz/5kFZSH&#10;yXpzK+rCjA677yul+rhabpV6furf30AE6sO/+O5e6zj/NRtlk3GaDOHvpwiAnP0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aKUFTyAAAAOMAAAAPAAAAAAAAAAAAAAAAAJgCAABk&#10;cnMvZG93bnJldi54bWxQSwUGAAAAAAQABAD1AAAAjQMAAAAA&#10;" fillcolor="white [3212]" strokecolor="#168489" strokeweight="1pt">
                        <v:stroke joinstyle="miter"/>
                      </v:oval>
                    </v:group>
                    <v:shape id="TextBox 11" o:spid="_x0000_s3058" type="#_x0000_t202" style="position:absolute;left:30548;top:2632;width:13557;height:104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Bnc8UA&#10;AADjAAAADwAAAGRycy9kb3ducmV2LnhtbERPS0vDQBC+C/6HZQRvdrfBhhq7LcUH9ODFNt6H7JgN&#10;ZmdDdmzSf+8Kgsf53rPZzaFXZxpTF9nCcmFAETfRddxaqE+vd2tQSZAd9pHJwoUS7LbXVxusXJz4&#10;nc5HaVUO4VShBS8yVFqnxlPAtIgDceY+4xhQ8jm22o045fDQ68KYUgfsODd4HOjJU/N1/A4WRNx+&#10;ealfQjp8zG/PkzfNCmtrb2/m/SMooVn+xX/ug8vz78tV+bAuTAG/P2UA9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gGdzxQAAAOMAAAAPAAAAAAAAAAAAAAAAAJgCAABkcnMv&#10;ZG93bnJldi54bWxQSwUGAAAAAAQABAD1AAAAigMAAAAA&#10;" filled="f" stroked="f">
                      <v:textbox style="mso-fit-shape-to-text:t">
                        <w:txbxContent>
                          <w:p w:rsidR="005345A8" w:rsidRDefault="005345A8" w:rsidP="0070505C">
                            <w:pPr>
                              <w:bidi w:val="0"/>
                              <w:jc w:val="center"/>
                              <w:rPr>
                                <w:rFonts w:ascii="Adobe Arabic" w:hAnsi="Adobe Arabic" w:cs="Adobe Arabic"/>
                                <w:b/>
                                <w:bCs/>
                                <w:kern w:val="24"/>
                                <w:sz w:val="40"/>
                                <w:szCs w:val="40"/>
                                <w:lang w:bidi="ar-SY"/>
                              </w:rPr>
                            </w:pPr>
                            <w:r w:rsidRPr="0070505C">
                              <w:rPr>
                                <w:rFonts w:ascii="Adobe Arabic" w:hAnsi="Adobe Arabic" w:cs="Adobe Arabic"/>
                                <w:b/>
                                <w:bCs/>
                                <w:kern w:val="24"/>
                                <w:sz w:val="40"/>
                                <w:szCs w:val="40"/>
                                <w:rtl/>
                                <w:lang w:bidi="ar-SY"/>
                              </w:rPr>
                              <w:t>دعم التوازن بين العمل والحياة الشخصية</w:t>
                            </w:r>
                          </w:p>
                        </w:txbxContent>
                      </v:textbox>
                    </v:shape>
                  </v:group>
                </v:group>
                <w10:wrap anchorx="page"/>
                <w10:anchorlock/>
              </v:group>
            </w:pict>
          </mc:Fallback>
        </mc:AlternateContent>
      </w:r>
      <w:r>
        <w:rPr>
          <w:b/>
          <w:bCs/>
          <w:color w:val="168489"/>
        </w:rPr>
        <w:t xml:space="preserve">    </w:t>
      </w:r>
    </w:p>
    <w:p w:rsidR="00084372" w:rsidRPr="008C1728" w:rsidRDefault="00084372" w:rsidP="00084372">
      <w:pPr>
        <w:rPr>
          <w:b/>
          <w:bCs/>
        </w:rPr>
      </w:pPr>
      <w:r w:rsidRPr="002A078C">
        <w:rPr>
          <w:rFonts w:ascii="Sakkal Majalla" w:hAnsi="Sakkal Majalla"/>
          <w:noProof/>
          <w:sz w:val="34"/>
        </w:rPr>
        <w:lastRenderedPageBreak/>
        <mc:AlternateContent>
          <mc:Choice Requires="wpg">
            <w:drawing>
              <wp:inline distT="0" distB="0" distL="0" distR="0" wp14:anchorId="5A529B4E" wp14:editId="598C062D">
                <wp:extent cx="5731510" cy="892088"/>
                <wp:effectExtent l="0" t="0" r="2540" b="22860"/>
                <wp:docPr id="160869210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107" name="مجموعة 47"/>
                        <wpg:cNvGrpSpPr/>
                        <wpg:grpSpPr>
                          <a:xfrm>
                            <a:off x="0" y="0"/>
                            <a:ext cx="5731510" cy="895351"/>
                            <a:chOff x="0" y="0"/>
                            <a:chExt cx="5878196" cy="918845"/>
                          </a:xfrm>
                        </wpg:grpSpPr>
                        <wpg:grpSp>
                          <wpg:cNvPr id="1608692108" name="مجموعة 48"/>
                          <wpg:cNvGrpSpPr/>
                          <wpg:grpSpPr>
                            <a:xfrm>
                              <a:off x="0" y="0"/>
                              <a:ext cx="5878196" cy="918845"/>
                              <a:chOff x="0" y="0"/>
                              <a:chExt cx="6240348" cy="919070"/>
                            </a:xfrm>
                          </wpg:grpSpPr>
                          <wpg:grpSp>
                            <wpg:cNvPr id="1608692109" name="مجموعة 49"/>
                            <wpg:cNvGrpSpPr/>
                            <wpg:grpSpPr>
                              <a:xfrm>
                                <a:off x="0" y="169208"/>
                                <a:ext cx="5433072" cy="580613"/>
                                <a:chOff x="0" y="169208"/>
                                <a:chExt cx="5433072" cy="580613"/>
                              </a:xfrm>
                            </wpg:grpSpPr>
                            <wps:wsp>
                              <wps:cNvPr id="160869211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11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11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113"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دعم التوازن بين العمل والحياة الشخصية</w:t>
                                </w:r>
                              </w:p>
                            </w:txbxContent>
                          </wps:txbx>
                          <wps:bodyPr wrap="square" rtlCol="1">
                            <a:spAutoFit/>
                          </wps:bodyPr>
                        </wps:wsp>
                      </wpg:grpSp>
                      <pic:pic xmlns:pic="http://schemas.openxmlformats.org/drawingml/2006/picture">
                        <pic:nvPicPr>
                          <pic:cNvPr id="1608692114"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05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">
                <v:group id="مجموعة 47" o:spid="_x0000_s306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C+OiXIAAAA&#10;4wAAAA8AAAAAAAAAAAAAAAAAqgIAAGRycy9kb3ducmV2LnhtbFBLBQYAAAAABAAEAPoAAACfAwAA&#10;AAA=&#10;">
                  <v:group id="مجموعة 48" o:spid="_x0000_s306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xIa5X&#10;zAAAAOMAAAAPAAAAAAAAAAAAAAAAAKoCAABkcnMvZG93bnJldi54bWxQSwUGAAAAAAQABAD6AAAA&#10;owMAAAAA&#10;">
                    <v:group id="مجموعة 49" o:spid="_x0000_s306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5tC8zIAAAA&#10;4wAAAA8AAAAAAAAAAAAAAAAAqgIAAGRycy9kb3ducmV2LnhtbFBLBQYAAAAABAAEAPoAAACfAwAA&#10;AAA=&#10;">
                      <v:shape id="شكل حر 50" o:spid="_x0000_s306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hrj8kA&#10;AADjAAAADwAAAGRycy9kb3ducmV2LnhtbESPQWvCQBCF7wX/wzIFb3UTxWCjq0hBkNKDRqXXITsm&#10;odnZkN1q+u87B8HjzLx5732rzeBadaM+NJ4NpJMEFHHpbcOVgfNp97YAFSKyxdYzGfijAJv16GWF&#10;ufV3PtKtiJUSEw45Gqhj7HKtQ1mTwzDxHbHcrr53GGXsK217vIu5a/U0STLtsGFJqLGjj5rKn+LX&#10;Gcg+59+HQ7mbH4v97CuQsxfrozHj12G7BBVpiE/x43tvpX6WLLL3aZoKhTDJAvT6H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7Fhrj8kAAADj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06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umtsYA&#10;AADjAAAADwAAAGRycy9kb3ducmV2LnhtbERPX2vCMBB/F/Ydwg32IppWsHS1qYyNwR6dyp7P5paW&#10;NZeuyWr99kYY+Hi//1duJ9uJkQbfOlaQLhMQxLXTLRsFx8P7IgfhA7LGzjEpuJCHbfUwK7HQ7syf&#10;NO6DETGEfYEKmhD6QkpfN2TRL11PHLlvN1gM8RyM1AOeY7jt5CpJMmmx5djQYE+vDdU/+z+rAH/t&#10;7uvkgvPjyZi3+bqf5nqt1NPj9LIBEWgKd/G/+0PH+VmSZ8+rNE3h9lMEQFZ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4umtsYAAADjAAAADwAAAAAAAAAAAAAAAACYAgAAZHJz&#10;L2Rvd25yZXYueG1sUEsFBgAAAAAEAAQA9QAAAIsDAAAAAA==&#10;" fillcolor="#a5a5a5 [2092]" stroked="f" strokeweight="1pt">
                        <v:stroke joinstyle="miter"/>
                      </v:roundrect>
                    </v:group>
                    <v:oval id="شكل بيضاوي 52" o:spid="_x0000_s306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VgdccA&#10;AADjAAAADwAAAGRycy9kb3ducmV2LnhtbERPX0vDMBB/F/Ydwg18c0nzUGZdNmRDcKCg3fT5aG5t&#10;WXMpTbZ2394Igo/3+3+rzeQ6caUhtJ4NZAsFgrjytuXawPHw8rAEESKyxc4zGbhRgM16drfCwvqR&#10;P+laxlqkEA4FGmhi7AspQ9WQw7DwPXHiTn5wGNM51NIOOKZw10mtVC4dtpwaGuxp21B1Li/OwMf5&#10;9HX73r+p99qPZT66ndb2YMz9fHp+AhFpiv/iP/erTfNztcwfdZZp+P0pASD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jFYHXHAAAA4wAAAA8AAAAAAAAAAAAAAAAAmAIAAGRy&#10;cy9kb3ducmV2LnhtbFBLBQYAAAAABAAEAPUAAACMAwAAAAA=&#10;" filled="f" strokecolor="#168489" strokeweight="1pt">
                      <v:stroke joinstyle="miter"/>
                    </v:oval>
                  </v:group>
                  <v:shape id="مربع نص 41" o:spid="_x0000_s3066"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DisUA&#10;AADjAAAADwAAAGRycy9kb3ducmV2LnhtbERPS0vDQBC+C/6HZQRvdjcVQ5t2W4oP6MGLNd6H7JgN&#10;ZmdDdmzSf+8Kgsf53rPdz6FXZxpTF9lCsTCgiJvoOm4t1O8vdytQSZAd9pHJwoUS7HfXV1usXJz4&#10;jc4naVUO4VShBS8yVFqnxlPAtIgDceY+4xhQ8jm22o045fDQ66UxpQ7YcW7wONCjp+br9B0siLhD&#10;camfQzp+zK9PkzfNA9bW3t7Mhw0ooVn+xX/uo8vzS7Mq18uiuIffnz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4OK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دعم التوازن بين العمل والحياة الشخصية</w:t>
                          </w:r>
                        </w:p>
                      </w:txbxContent>
                    </v:textbox>
                  </v:shape>
                </v:group>
                <v:shape id="صورة 54" o:spid="_x0000_s3067"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nBUl7JAAAA4wAAAA8AAABkcnMvZG93bnJldi54bWxET19LwzAQfxf8DuEE31zaKbWry4bKBGFP&#10;W3Xs8WzOti651CRu9dsbQfDxfv9vvhytEUfyoXesIJ9kIIgbp3tuFbzUT1cliBCRNRrHpOCbAiwX&#10;52dzrLQ78YaO29iKFMKhQgVdjEMlZWg6shgmbiBO3LvzFmM6fSu1x1MKt0ZOs6yQFntODR0O9NhR&#10;c9h+WQVr//D2Mat3pv7c7Felub59PazWSl1ejPd3ICKN8V/8537WaX6RlcVsmuc38PtTAkAufg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ecFSXskAAADjAAAADwAAAAAAAAAA&#10;AAAAAACfAgAAZHJzL2Rvd25yZXYueG1sUEsFBgAAAAAEAAQA9wAAAJUDAAAAAA==&#10;">
                  <v:imagedata r:id="rId74" o:title=""/>
                  <v:path arrowok="t"/>
                </v:shape>
                <w10:wrap anchorx="page"/>
                <w10:anchorlock/>
              </v:group>
            </w:pict>
          </mc:Fallback>
        </mc:AlternateContent>
      </w:r>
    </w:p>
    <w:p w:rsidR="007C6591" w:rsidRPr="008D3A9C" w:rsidRDefault="007C6591" w:rsidP="00084372">
      <w:pPr>
        <w:rPr>
          <w:rtl/>
        </w:rPr>
      </w:pPr>
      <w:r w:rsidRPr="008C1728">
        <w:rPr>
          <w:rtl/>
        </w:rPr>
        <w:t xml:space="preserve">مرونة العمل: </w:t>
      </w:r>
      <w:r w:rsidRPr="008D3A9C">
        <w:rPr>
          <w:rtl/>
        </w:rPr>
        <w:t>توفير خيارات مثل العمل عن بُعد أو ساعات العمل المرنة.</w:t>
      </w:r>
      <w:r>
        <w:rPr>
          <w:rFonts w:hint="cs"/>
          <w:rtl/>
        </w:rPr>
        <w:t xml:space="preserve"> و</w:t>
      </w:r>
      <w:r w:rsidRPr="008D3A9C">
        <w:rPr>
          <w:rtl/>
        </w:rPr>
        <w:t xml:space="preserve">احترام وقت الموظفين خارج ساعات العمل وعدم التواصل معهم إلا في الحالات الطارئة.  </w:t>
      </w:r>
    </w:p>
    <w:p w:rsidR="007C6591" w:rsidRDefault="007C6591" w:rsidP="00084372">
      <w:pPr>
        <w:rPr>
          <w:rtl/>
        </w:rPr>
      </w:pPr>
      <w:r w:rsidRPr="008C1728">
        <w:rPr>
          <w:rtl/>
        </w:rPr>
        <w:t>تشجيع الإجازات:</w:t>
      </w:r>
      <w:r>
        <w:rPr>
          <w:rFonts w:hint="cs"/>
          <w:rtl/>
        </w:rPr>
        <w:t xml:space="preserve"> </w:t>
      </w:r>
      <w:r w:rsidRPr="008D3A9C">
        <w:rPr>
          <w:rtl/>
        </w:rPr>
        <w:t>السماح للموظفين بأخذ إجازات منتظمة دون الشعور بالذنب.</w:t>
      </w:r>
      <w:r>
        <w:rPr>
          <w:rFonts w:hint="cs"/>
          <w:rtl/>
        </w:rPr>
        <w:t xml:space="preserve"> و</w:t>
      </w:r>
      <w:r w:rsidRPr="008D3A9C">
        <w:rPr>
          <w:rtl/>
        </w:rPr>
        <w:t xml:space="preserve">تعزيز ثقافة الاستراحة لتجديد الطاقة.  </w:t>
      </w:r>
    </w:p>
    <w:p w:rsidR="00084372" w:rsidRPr="008D3A9C" w:rsidRDefault="00084372" w:rsidP="00084372">
      <w:r w:rsidRPr="002A078C">
        <w:rPr>
          <w:rFonts w:ascii="Sakkal Majalla" w:hAnsi="Sakkal Majalla"/>
          <w:noProof/>
          <w:sz w:val="34"/>
        </w:rPr>
        <mc:AlternateContent>
          <mc:Choice Requires="wpg">
            <w:drawing>
              <wp:inline distT="0" distB="0" distL="0" distR="0" wp14:anchorId="47A31C7E" wp14:editId="066BD306">
                <wp:extent cx="5731510" cy="892088"/>
                <wp:effectExtent l="0" t="0" r="2540" b="22860"/>
                <wp:docPr id="160869209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098" name="مجموعة 47"/>
                        <wpg:cNvGrpSpPr/>
                        <wpg:grpSpPr>
                          <a:xfrm>
                            <a:off x="0" y="0"/>
                            <a:ext cx="5731510" cy="895351"/>
                            <a:chOff x="0" y="0"/>
                            <a:chExt cx="5878196" cy="918845"/>
                          </a:xfrm>
                        </wpg:grpSpPr>
                        <wpg:grpSp>
                          <wpg:cNvPr id="1608692099" name="مجموعة 48"/>
                          <wpg:cNvGrpSpPr/>
                          <wpg:grpSpPr>
                            <a:xfrm>
                              <a:off x="0" y="0"/>
                              <a:ext cx="5878196" cy="918845"/>
                              <a:chOff x="0" y="0"/>
                              <a:chExt cx="6240348" cy="919070"/>
                            </a:xfrm>
                          </wpg:grpSpPr>
                          <wpg:grpSp>
                            <wpg:cNvPr id="1608692100" name="مجموعة 49"/>
                            <wpg:cNvGrpSpPr/>
                            <wpg:grpSpPr>
                              <a:xfrm>
                                <a:off x="0" y="169208"/>
                                <a:ext cx="5433072" cy="580613"/>
                                <a:chOff x="0" y="169208"/>
                                <a:chExt cx="5433072" cy="580613"/>
                              </a:xfrm>
                            </wpg:grpSpPr>
                            <wps:wsp>
                              <wps:cNvPr id="160869210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10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10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104"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التواصل المفتوح والشفاف</w:t>
                                </w:r>
                              </w:p>
                            </w:txbxContent>
                          </wps:txbx>
                          <wps:bodyPr wrap="square" rtlCol="1">
                            <a:spAutoFit/>
                          </wps:bodyPr>
                        </wps:wsp>
                      </wpg:grpSp>
                      <pic:pic xmlns:pic="http://schemas.openxmlformats.org/drawingml/2006/picture">
                        <pic:nvPicPr>
                          <pic:cNvPr id="1608692105"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06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">
                <v:group id="مجموعة 47" o:spid="_x0000_s306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vyjRN&#10;zAAAAOMAAAAPAAAAAAAAAAAAAAAAAKoCAABkcnMvZG93bnJldi54bWxQSwUGAAAAAAQABAD6AAAA&#10;owMAAAAA&#10;">
                  <v:group id="مجموعة 48" o:spid="_x0000_s307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CGkdbIAAAA&#10;4wAAAA8AAAAAAAAAAAAAAAAAqgIAAGRycy9kb3ducmV2LnhtbFBLBQYAAAAABAAEAPoAAACfAwAA&#10;AAA=&#10;">
                    <v:group id="مجموعة 49" o:spid="_x0000_s307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PV6JR&#10;zAAAAOMAAAAPAAAAAAAAAAAAAAAAAKoCAABkcnMvZG93bnJldi54bWxQSwUGAAAAAAQABAD6AAAA&#10;owMAAAAA&#10;">
                      <v:shape id="شكل حر 50" o:spid="_x0000_s307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1YycYA&#10;AADjAAAADwAAAGRycy9kb3ducmV2LnhtbERPX2vCMBB/H/gdwgl7m0kdFq1GEUGQ4YNWxdejOdti&#10;cylNpt23X4TBHu/3/xar3jbiQZ2vHWtIRgoEceFMzaWG82n7MQXhA7LBxjFp+CEPq+XgbYGZcU8+&#10;0iMPpYgh7DPUUIXQZlL6oiKLfuRa4sjdXGcxxLMrpenwGcNtI8dKpdJizbGhwpY2FRX3/NtqSL8m&#10;18Oh2E6O+e5z78mai3FB6/dhv56DCNSHf/Gfe2fi/FRN09k4UQm8fooAy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s1Yyc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07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CuHMUA&#10;AADjAAAADwAAAGRycy9kb3ducmV2LnhtbERPX2vCMBB/H/gdwgm+yEwsWLQzimwIPm5u+Hw2t7Ss&#10;udQm1vrtzWCwx/v9v/V2cI3oqQu1Zw3zmQJBXHpTs9Xw9bl/XoIIEdlg45k03CnAdjN6WmNh/I0/&#10;qD9GK1IIhwI1VDG2hZShrMhhmPmWOHHfvnMY09lZaTq8pXDXyEypXDqsOTVU2NJrReXP8eo04MW9&#10;n84++tCfrX2bLtphahZaT8bD7gVEpCH+i//cB5Pm52qZr7K5yuD3pwSA3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K4cxQAAAOMAAAAPAAAAAAAAAAAAAAAAAJgCAABkcnMv&#10;ZG93bnJldi54bWxQSwUGAAAAAAQABAD1AAAAigMAAAAA&#10;" fillcolor="#a5a5a5 [2092]" stroked="f" strokeweight="1pt">
                        <v:stroke joinstyle="miter"/>
                      </v:roundrect>
                    </v:group>
                    <v:oval id="شكل بيضاوي 52" o:spid="_x0000_s307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BTM8YA&#10;AADjAAAADwAAAGRycy9kb3ducmV2LnhtbERPX2vCMBB/F/wO4QZ7m4kdFNcZZTgGCg62qns+mrMt&#10;NpfSRFu//SIIPt7v/82Xg23EhTpfO9YwnSgQxIUzNZca9ruvlxkIH5ANNo5Jw5U8LBfj0Rwz43r+&#10;pUseShFD2GeooQqhzaT0RUUW/cS1xJE7us5iiGdXStNhH8NtIxOlUmmx5thQYUuriopTfrYafk7H&#10;w/Vvs1XfpevztLefSWJ2Wj8/DR/vIAIN4SG+u9cmzk/VLH1LpuoVbj9FAOTi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lBTM8YAAADjAAAADwAAAAAAAAAAAAAAAACYAgAAZHJz&#10;L2Rvd25yZXYueG1sUEsFBgAAAAAEAAQA9QAAAIsDAAAAAA==&#10;" filled="f" strokecolor="#168489" strokeweight="1pt">
                      <v:stroke joinstyle="miter"/>
                    </v:oval>
                  </v:group>
                  <v:shape id="مربع نص 41" o:spid="_x0000_s3075"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NI8UA&#10;AADjAAAADwAAAGRycy9kb3ducmV2LnhtbERPS0vDQBC+C/6HZQRvdjdFQ5t2W4oP6MGLNd6H7JgN&#10;ZmdDdmzSf+8Kgsf53rPdz6FXZxpTF9lCsTCgiJvoOm4t1O8vdytQSZAd9pHJwoUS7HfXV1usXJz4&#10;jc4naVUO4VShBS8yVFqnxlPAtIgDceY+4xhQ8jm22o045fDQ66UxpQ7YcW7wONCjp+br9B0siLhD&#10;camfQzp+zK9PkzfNA9bW3t7Mhw0ooVn+xX/uo8vzS7Mq18vC3MPvTxkAv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z40j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التواصل المفتوح والشفاف</w:t>
                          </w:r>
                        </w:p>
                      </w:txbxContent>
                    </v:textbox>
                  </v:shape>
                </v:group>
                <v:shape id="صورة 54" o:spid="_x0000_s3076"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NUYRjJAAAA4wAAAA8AAABkcnMvZG93bnJldi54bWxET19LwzAQfxf8DuEE31yyibWry4bKBGFP&#10;W1V8PJuzrUsuNYlb/fZGEHy83/9brEZnxYFC7D1rmE4UCOLGm55bDU/1w0UJIiZkg9YzafimCKvl&#10;6ckCK+OPvKXDLrUih3CsUEOX0lBJGZuOHMaJH4gz9+6Dw5TP0EoT8JjDnZUzpQrpsOfc0OFA9x01&#10;+92X07AJd28f8/rF1p/b13VpL6+f9+uN1udn4+0NiERj+hf/uR9Nnl+ospjPpuoKfn/KAMjlD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k1RhGMkAAADjAAAADwAAAAAAAAAA&#10;AAAAAACfAgAAZHJzL2Rvd25yZXYueG1sUEsFBgAAAAAEAAQA9wAAAJUDAAAAAA==&#10;">
                  <v:imagedata r:id="rId74" o:title=""/>
                  <v:path arrowok="t"/>
                </v:shape>
                <w10:wrap anchorx="page"/>
                <w10:anchorlock/>
              </v:group>
            </w:pict>
          </mc:Fallback>
        </mc:AlternateContent>
      </w:r>
    </w:p>
    <w:p w:rsidR="007C6591" w:rsidRPr="008D3A9C" w:rsidRDefault="007C6591" w:rsidP="00084372">
      <w:r w:rsidRPr="008C1728">
        <w:rPr>
          <w:rFonts w:hint="cs"/>
          <w:rtl/>
        </w:rPr>
        <w:t>ال</w:t>
      </w:r>
      <w:r w:rsidRPr="008C1728">
        <w:rPr>
          <w:rtl/>
        </w:rPr>
        <w:t xml:space="preserve">إدارة </w:t>
      </w:r>
      <w:r w:rsidRPr="008C1728">
        <w:rPr>
          <w:rFonts w:hint="cs"/>
          <w:rtl/>
        </w:rPr>
        <w:t>ال</w:t>
      </w:r>
      <w:r w:rsidRPr="008C1728">
        <w:rPr>
          <w:rtl/>
        </w:rPr>
        <w:t xml:space="preserve">داعمة: </w:t>
      </w:r>
      <w:r w:rsidRPr="008D3A9C">
        <w:rPr>
          <w:rtl/>
        </w:rPr>
        <w:t xml:space="preserve">تشجيع الموظفين على التعبير عن آرائهم وملاحظاتهم دون خوف من الانتقاد. </w:t>
      </w:r>
      <w:r>
        <w:rPr>
          <w:rFonts w:hint="cs"/>
          <w:rtl/>
        </w:rPr>
        <w:t>و</w:t>
      </w:r>
      <w:r w:rsidRPr="008D3A9C">
        <w:rPr>
          <w:rtl/>
        </w:rPr>
        <w:t>توفير قنوات تواصل فع</w:t>
      </w:r>
      <w:r w:rsidRPr="008D3A9C">
        <w:rPr>
          <w:rFonts w:hint="cs"/>
          <w:rtl/>
        </w:rPr>
        <w:t>ّ</w:t>
      </w:r>
      <w:r w:rsidRPr="008D3A9C">
        <w:rPr>
          <w:rtl/>
        </w:rPr>
        <w:t>الة بين الإدارة والموظفين.</w:t>
      </w:r>
    </w:p>
    <w:p w:rsidR="007C6591" w:rsidRDefault="007C6591" w:rsidP="00084372">
      <w:pPr>
        <w:rPr>
          <w:rtl/>
        </w:rPr>
      </w:pPr>
      <w:r w:rsidRPr="008C1728">
        <w:rPr>
          <w:rtl/>
        </w:rPr>
        <w:t>الوضوح في الأدوار والمسؤوليات:</w:t>
      </w:r>
      <w:r>
        <w:rPr>
          <w:rFonts w:hint="cs"/>
          <w:rtl/>
        </w:rPr>
        <w:t xml:space="preserve"> </w:t>
      </w:r>
      <w:r w:rsidRPr="008D3A9C">
        <w:rPr>
          <w:rtl/>
        </w:rPr>
        <w:t>تقليل الالتباس حول ما هو متوقع من الموظفين لتجن</w:t>
      </w:r>
      <w:r w:rsidRPr="008D3A9C">
        <w:rPr>
          <w:rFonts w:hint="cs"/>
          <w:rtl/>
        </w:rPr>
        <w:t>ّ</w:t>
      </w:r>
      <w:r w:rsidRPr="008D3A9C">
        <w:rPr>
          <w:rtl/>
        </w:rPr>
        <w:t xml:space="preserve">ب التوتر.  </w:t>
      </w:r>
      <w:r>
        <w:rPr>
          <w:rFonts w:hint="cs"/>
          <w:rtl/>
        </w:rPr>
        <w:t xml:space="preserve"> و</w:t>
      </w:r>
      <w:r w:rsidRPr="008D3A9C">
        <w:rPr>
          <w:rtl/>
        </w:rPr>
        <w:t xml:space="preserve">تقديم التوجيه والدعم عند الحاجة.  </w:t>
      </w:r>
    </w:p>
    <w:p w:rsidR="00084372" w:rsidRPr="008D3A9C" w:rsidRDefault="00084372" w:rsidP="00084372">
      <w:r w:rsidRPr="002A078C">
        <w:rPr>
          <w:rFonts w:ascii="Sakkal Majalla" w:hAnsi="Sakkal Majalla"/>
          <w:noProof/>
          <w:sz w:val="34"/>
        </w:rPr>
        <mc:AlternateContent>
          <mc:Choice Requires="wpg">
            <w:drawing>
              <wp:inline distT="0" distB="0" distL="0" distR="0" wp14:anchorId="0364BEF6" wp14:editId="3C34D580">
                <wp:extent cx="5731510" cy="892088"/>
                <wp:effectExtent l="0" t="0" r="2540" b="22860"/>
                <wp:docPr id="160869208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089" name="مجموعة 47"/>
                        <wpg:cNvGrpSpPr/>
                        <wpg:grpSpPr>
                          <a:xfrm>
                            <a:off x="0" y="0"/>
                            <a:ext cx="5731510" cy="895351"/>
                            <a:chOff x="0" y="0"/>
                            <a:chExt cx="5878196" cy="918845"/>
                          </a:xfrm>
                        </wpg:grpSpPr>
                        <wpg:grpSp>
                          <wpg:cNvPr id="1608692090" name="مجموعة 48"/>
                          <wpg:cNvGrpSpPr/>
                          <wpg:grpSpPr>
                            <a:xfrm>
                              <a:off x="0" y="0"/>
                              <a:ext cx="5878196" cy="918845"/>
                              <a:chOff x="0" y="0"/>
                              <a:chExt cx="6240348" cy="919070"/>
                            </a:xfrm>
                          </wpg:grpSpPr>
                          <wpg:grpSp>
                            <wpg:cNvPr id="1608692091" name="مجموعة 49"/>
                            <wpg:cNvGrpSpPr/>
                            <wpg:grpSpPr>
                              <a:xfrm>
                                <a:off x="0" y="169208"/>
                                <a:ext cx="5433072" cy="580613"/>
                                <a:chOff x="0" y="169208"/>
                                <a:chExt cx="5433072" cy="580613"/>
                              </a:xfrm>
                            </wpg:grpSpPr>
                            <wps:wsp>
                              <wps:cNvPr id="160869209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09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09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095"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تعزيز العلاقات الإيجابية في مكان العمل</w:t>
                                </w:r>
                              </w:p>
                            </w:txbxContent>
                          </wps:txbx>
                          <wps:bodyPr wrap="square" rtlCol="1">
                            <a:spAutoFit/>
                          </wps:bodyPr>
                        </wps:wsp>
                      </wpg:grpSp>
                      <pic:pic xmlns:pic="http://schemas.openxmlformats.org/drawingml/2006/picture">
                        <pic:nvPicPr>
                          <pic:cNvPr id="1608692096"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07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BW3Su03QAAAAUBAAAPAAAAZHJzL2Rvd25yZXYu&#10;eG1sTI9BS8NAEIXvgv9hGcGb3U21xcZsSinqqQhtBeltm50modnZkN0m6b939KKXB8N7vPdNthxd&#10;I3rsQu1JQzJRIJAKb2sqNXzu3x6eQYRoyJrGE2q4YoBlfnuTmdT6gbbY72IpuIRCajRUMbaplKGo&#10;0Jkw8S0SeyffORP57EppOzNwuWvkVKm5dKYmXqhMi+sKi/Pu4jS8D2ZYPSav/eZ8Wl8P+9nH1yZB&#10;re/vxtULiIhj/AvDDz6jQ85MR38hG0SjgR+Jv8reQk3nII4celIzkHkm/9Pn3wA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">
                <v:group id="مجموعة 47" o:spid="_x0000_s307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VfBwvIAAAA&#10;4wAAAA8AAAAAAAAAAAAAAAAAqgIAAGRycy9kb3ducmV2LnhtbFBLBQYAAAAABAAEAPoAAACfAwAA&#10;AAA=&#10;">
                  <v:group id="مجموعة 48" o:spid="_x0000_s307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RvDhL&#10;zAAAAOMAAAAPAAAAAAAAAAAAAAAAAKoCAABkcnMvZG93bnJldi54bWxQSwUGAAAAAAQABAD6AAAA&#10;owMAAAAA&#10;">
                    <v:group id="مجموعة 49" o:spid="_x0000_s308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7wndDIAAAA&#10;4wAAAA8AAAAAAAAAAAAAAAAAqgIAAGRycy9kb3ducmV2LnhtbFBLBQYAAAAABAAEAPoAAACfAwAA&#10;AAA=&#10;">
                      <v:shape id="شكل حر 50" o:spid="_x0000_s308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RcpMYA&#10;AADjAAAADwAAAGRycy9kb3ducmV2LnhtbERPX2vCMBB/H/gdwgl7m4kdFq1GGQNBhg9aFV+P5myL&#10;zaU0mXbffhEEH+/3/xar3jbiRp2vHWsYjxQI4sKZmksNx8P6YwrCB2SDjWPS8EceVsvB2wIz4+68&#10;p1seShFD2GeooQqhzaT0RUUW/ci1xJG7uM5iiGdXStPhPYbbRiZKpdJizbGhwpa+Kyqu+a/VkP5M&#10;zrtdsZ7s883n1pM1J+OC1u/D/msOIlAfXuKne2Pi/FRN01miZgk8fooAyO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PRcpM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08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eRncUA&#10;AADjAAAADwAAAGRycy9kb3ducmV2LnhtbERPS2sCMRC+C/6HMIVepCZaXHRrFGkp9OiLnsfNNLt0&#10;M1k36br990YQPM73nuW6d7XoqA2VZw2TsQJBXHhTsdVwPHy+zEGEiGyw9kwa/inAejUcLDE3/sI7&#10;6vbRihTCIUcNZYxNLmUoSnIYxr4hTtyPbx3GdLZWmhYvKdzVcqpUJh1WnBpKbOi9pOJ3/+c04Nlt&#10;v08++tCdrP0YzZp+ZGZaPz/1mzcQkfr4EN/dXybNz9Q8W0zV4hVuPyUA5Oo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J5GdxQAAAOMAAAAPAAAAAAAAAAAAAAAAAJgCAABkcnMv&#10;ZG93bnJldi54bWxQSwUGAAAAAAQABAD1AAAAigMAAAAA&#10;" fillcolor="#a5a5a5 [2092]" stroked="f" strokeweight="1pt">
                        <v:stroke joinstyle="miter"/>
                      </v:roundrect>
                    </v:group>
                    <v:oval id="شكل بيضاوي 52" o:spid="_x0000_s308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JRXcYA&#10;AADjAAAADwAAAGRycy9kb3ducmV2LnhtbERPX2vCMBB/H/gdwgm+zWRlFO2MMjaECQ5m1T0fzdkW&#10;m0tpoq3f3gwGPt7v/y1Wg23ElTpfO9bwMlUgiAtnai41HPbr5xkIH5ANNo5Jw408rJajpwVmxvW8&#10;o2seShFD2GeooQqhzaT0RUUW/dS1xJE7uc5iiGdXStNhH8NtIxOlUmmx5thQYUsfFRXn/GI1/JxP&#10;x9vvZqu+S9fnaW8/k8TstZ6Mh/c3EIGG8BD/u79MnJ+qWTpP1PwV/n6KAMjl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1JRXcYAAADjAAAADwAAAAAAAAAAAAAAAACYAgAAZHJz&#10;L2Rvd25yZXYueG1sUEsFBgAAAAAEAAQA9QAAAIsDAAAAAA==&#10;" filled="f" strokecolor="#168489" strokeweight="1pt">
                      <v:stroke joinstyle="miter"/>
                    </v:oval>
                  </v:group>
                  <v:shape id="مربع نص 41" o:spid="_x0000_s3084"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iyosUA&#10;AADjAAAADwAAAGRycy9kb3ducmV2LnhtbERPS2vDMAy+D/YfjAa7rXYLDW1Wt5Q9oIdd1mZ3EWtx&#10;WCyHWGvSf18XBjvqe2uzm0KnzjSkNrKF+cyAIq6ja7mxUJ3en1agkiA77CKThQsl2G3v7zZYujjy&#10;J52P0qgcwqlEC16kL7VOtaeAaRZ74sx9xyGg5HNotBtwzOGh0wtjCh2w5dzgsacXT/XP8TdYEHH7&#10;+aV6C+nwNX28jt7US6ysfXyY9s+ghCb5F/+5Dy7PL8yqWC/Megm3nzIAen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aLKi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تعزيز العلاقات الإيجابية في مكان العمل</w:t>
                          </w:r>
                        </w:p>
                      </w:txbxContent>
                    </v:textbox>
                  </v:shape>
                </v:group>
                <v:shape id="صورة 54" o:spid="_x0000_s3085"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1tZXXIAAAA4wAAAA8AAABkcnMvZG93bnJldi54bWxET19LwzAQfxf8DuEE31zihNrWZUNlgrCn&#10;rSo+ns3Z1iWXmsStfnsjCD7e7/8tVpOz4kAhDp41XM4UCOLWm4E7DU/Nw0UJIiZkg9YzafimCKvl&#10;6ckCa+OPvKXDLnUih3CsUUOf0lhLGdueHMaZH4kz9+6Dw5TP0EkT8JjDnZVzpQrpcODc0ONI9z21&#10;+92X07AJd28fVfNim8/t67q0V9fP+/VG6/Oz6fYGRKIp/Yv/3I8mzy9UWVRzVRXw+1MGQC5/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9bWV1yAAAAOMAAAAPAAAAAAAAAAAA&#10;AAAAAJ8CAABkcnMvZG93bnJldi54bWxQSwUGAAAAAAQABAD3AAAAlAMAAAAA&#10;">
                  <v:imagedata r:id="rId74" o:title=""/>
                  <v:path arrowok="t"/>
                </v:shape>
                <w10:wrap anchorx="page"/>
                <w10:anchorlock/>
              </v:group>
            </w:pict>
          </mc:Fallback>
        </mc:AlternateContent>
      </w:r>
    </w:p>
    <w:p w:rsidR="007C6591" w:rsidRPr="008D3A9C" w:rsidRDefault="007C6591" w:rsidP="00084372">
      <w:r w:rsidRPr="008C1728">
        <w:rPr>
          <w:rtl/>
        </w:rPr>
        <w:t>ثقافة الاحترام والتقدير:</w:t>
      </w:r>
      <w:r>
        <w:rPr>
          <w:rFonts w:hint="cs"/>
          <w:rtl/>
        </w:rPr>
        <w:t xml:space="preserve"> </w:t>
      </w:r>
      <w:r w:rsidRPr="008D3A9C">
        <w:rPr>
          <w:rtl/>
        </w:rPr>
        <w:t>التعامل مع جميع الموظفين بعدل واحترام.</w:t>
      </w:r>
      <w:r>
        <w:rPr>
          <w:rFonts w:hint="cs"/>
          <w:rtl/>
        </w:rPr>
        <w:t xml:space="preserve"> و</w:t>
      </w:r>
      <w:r w:rsidRPr="008D3A9C">
        <w:rPr>
          <w:rtl/>
        </w:rPr>
        <w:t xml:space="preserve">الاعتراف بجهود الموظفين وتقدير إنجازاتهم.  </w:t>
      </w:r>
    </w:p>
    <w:p w:rsidR="007C6591" w:rsidRDefault="007C6591" w:rsidP="00084372">
      <w:pPr>
        <w:rPr>
          <w:rtl/>
        </w:rPr>
      </w:pPr>
      <w:r w:rsidRPr="008C1728">
        <w:rPr>
          <w:rtl/>
        </w:rPr>
        <w:t>بناء فرق عمل متعاونة:</w:t>
      </w:r>
      <w:r>
        <w:rPr>
          <w:rFonts w:hint="cs"/>
          <w:rtl/>
        </w:rPr>
        <w:t xml:space="preserve"> </w:t>
      </w:r>
      <w:r w:rsidRPr="008D3A9C">
        <w:rPr>
          <w:rtl/>
        </w:rPr>
        <w:t xml:space="preserve">تعزيز التعاون بين الزملاء بدلاً من التنافس السلبي. </w:t>
      </w:r>
      <w:r>
        <w:rPr>
          <w:rFonts w:hint="cs"/>
          <w:rtl/>
        </w:rPr>
        <w:t xml:space="preserve"> و</w:t>
      </w:r>
      <w:r w:rsidRPr="008D3A9C">
        <w:rPr>
          <w:rtl/>
        </w:rPr>
        <w:t xml:space="preserve">تنظيم أنشطة لتعزيز الترابط الاجتماعي بين الموظفين.  </w:t>
      </w:r>
    </w:p>
    <w:p w:rsidR="00084372" w:rsidRPr="008D3A9C" w:rsidRDefault="00084372" w:rsidP="00084372">
      <w:r w:rsidRPr="002A078C">
        <w:rPr>
          <w:rFonts w:ascii="Sakkal Majalla" w:hAnsi="Sakkal Majalla"/>
          <w:noProof/>
          <w:sz w:val="34"/>
        </w:rPr>
        <mc:AlternateContent>
          <mc:Choice Requires="wpg">
            <w:drawing>
              <wp:inline distT="0" distB="0" distL="0" distR="0" wp14:anchorId="0BF61916" wp14:editId="395BC5B2">
                <wp:extent cx="5731510" cy="892088"/>
                <wp:effectExtent l="0" t="0" r="2540" b="22860"/>
                <wp:docPr id="160869207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080" name="مجموعة 47"/>
                        <wpg:cNvGrpSpPr/>
                        <wpg:grpSpPr>
                          <a:xfrm>
                            <a:off x="0" y="0"/>
                            <a:ext cx="5731510" cy="895351"/>
                            <a:chOff x="0" y="0"/>
                            <a:chExt cx="5878196" cy="918845"/>
                          </a:xfrm>
                        </wpg:grpSpPr>
                        <wpg:grpSp>
                          <wpg:cNvPr id="1608692081" name="مجموعة 48"/>
                          <wpg:cNvGrpSpPr/>
                          <wpg:grpSpPr>
                            <a:xfrm>
                              <a:off x="0" y="0"/>
                              <a:ext cx="5878196" cy="918845"/>
                              <a:chOff x="0" y="0"/>
                              <a:chExt cx="6240348" cy="919070"/>
                            </a:xfrm>
                          </wpg:grpSpPr>
                          <wpg:grpSp>
                            <wpg:cNvPr id="1608692082" name="مجموعة 49"/>
                            <wpg:cNvGrpSpPr/>
                            <wpg:grpSpPr>
                              <a:xfrm>
                                <a:off x="0" y="169208"/>
                                <a:ext cx="5433072" cy="580613"/>
                                <a:chOff x="0" y="169208"/>
                                <a:chExt cx="5433072" cy="580613"/>
                              </a:xfrm>
                            </wpg:grpSpPr>
                            <wps:wsp>
                              <wps:cNvPr id="160869208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08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08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086"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الحد من التوتر والإجهاد المهني</w:t>
                                </w:r>
                              </w:p>
                            </w:txbxContent>
                          </wps:txbx>
                          <wps:bodyPr wrap="square" rtlCol="1">
                            <a:spAutoFit/>
                          </wps:bodyPr>
                        </wps:wsp>
                      </wpg:grpSp>
                      <pic:pic xmlns:pic="http://schemas.openxmlformats.org/drawingml/2006/picture">
                        <pic:nvPicPr>
                          <pic:cNvPr id="1608692087"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08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Vt0rtN0AAAAFAQAADwAAAGRycy9kb3ducmV2&#10;LnhtbEyPQUvDQBCF74L/YRnBm91NtcXGbEop6qkIbQXpbZudJqHZ2ZDdJum/d/SilwfDe7z3TbYc&#10;XSN67ELtSUMyUSCQCm9rKjV87t8enkGEaMiaxhNquGKAZX57k5nU+oG22O9iKbiEQmo0VDG2qZSh&#10;qNCZMPEtEnsn3zkT+exKaTszcLlr5FSpuXSmJl6oTIvrCovz7uI0vA9mWD0mr/3mfFpfD/vZx9cm&#10;Qa3v78bVC4iIY/wLww8+o0POTEd/IRtEo4Efib/K3kJN5yCOHHpSM5B5Jv/T598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">
                <v:group id="مجموعة 47" o:spid="_x0000_s308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NRlrpbL&#10;AAAA4wAAAA8AAAAAAAAAAAAAAAAAqgIAAGRycy9kb3ducmV2LnhtbFBLBQYAAAAABAAEAPoAAACi&#10;AwAAAAA=&#10;">
                  <v:group id="مجموعة 48" o:spid="_x0000_s308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7KQsNyQAA&#10;AOMAAAAPAAAAAAAAAAAAAAAAAKoCAABkcnMvZG93bnJldi54bWxQSwUGAAAAAAQABAD6AAAAoAMA&#10;AAAA&#10;">
                    <v:group id="مجموعة 49" o:spid="_x0000_s308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v7lXrIAAAA&#10;4wAAAA8AAAAAAAAAAAAAAAAAqgIAAGRycy9kb3ducmV2LnhtbFBLBQYAAAAABAAEAPoAAACfAwAA&#10;AAA=&#10;">
                      <v:shape id="شكل حر 50" o:spid="_x0000_s309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Fv4sYA&#10;AADjAAAADwAAAGRycy9kb3ducmV2LnhtbERPX2vCMBB/F/Ydwgm+aaJi6apRxkAQ8UGrw9ejubVl&#10;zaU0mdZvb4TBHu/3/1ab3jbiRp2vHWuYThQI4sKZmksNl/N2nILwAdlg45g0PMjDZv02WGFm3J1P&#10;dMtDKWII+ww1VCG0mZS+qMiin7iWOHLfrrMY4tmV0nR4j+G2kTOlEmmx5thQYUufFRU/+a/VkOwX&#10;1+Ox2C5O+W5+8GTNl3FB69Gw/1iCCNSHf/Gfe2fi/ESlyftMpXN4/RQBkOs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mFv4s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09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efNMUA&#10;AADjAAAADwAAAGRycy9kb3ducmV2LnhtbERPX2vCMBB/F/Ydwgl7kZkos3SdUcQx2KO6seezuaXF&#10;5tI1sXbf3gjCHu/3/5brwTWipy7UnjXMpgoEcelNzVbD1+f7Uw4iRGSDjWfS8EcB1quH0RIL4y+8&#10;p/4QrUghHArUUMXYFlKGsiKHYepb4sT9+M5hTGdnpenwksJdI+dKZdJhzamhwpa2FZWnw9lpwF+3&#10;+z766EN/tPZtsmiHiVlo/TgeNq8gIg3xX3x3f5g0P1N59jJX+TPcfkoAyN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F580xQAAAOMAAAAPAAAAAAAAAAAAAAAAAJgCAABkcnMv&#10;ZG93bnJldi54bWxQSwUGAAAAAAQABAD1AAAAigMAAAAA&#10;" fillcolor="#a5a5a5 [2092]" stroked="f" strokeweight="1pt">
                        <v:stroke joinstyle="miter"/>
                      </v:roundrect>
                    </v:group>
                    <v:oval id="شكل بيضاوي 52" o:spid="_x0000_s309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diG8cA&#10;AADjAAAADwAAAGRycy9kb3ducmV2LnhtbERPX2vCMBB/H/gdwg32NpMVVmo1ijgGDjaY1e35aM62&#10;2FxKE2399osg7PF+/2+xGm0rLtT7xrGGl6kCQVw603Cl4bB/f85A+IBssHVMGq7kYbWcPCwwN27g&#10;HV2KUIkYwj5HDXUIXS6lL2uy6KeuI47c0fUWQzz7SpoehxhuW5kolUqLDceGGjva1FSeirPV8H06&#10;/lx/Pz7VV+WGIh3sW5KYvdZPj+N6DiLQGP7Fd/fWxPmpytJZorJXuP0UAZD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nHYhvHAAAA4wAAAA8AAAAAAAAAAAAAAAAAmAIAAGRy&#10;cy9kb3ducmV2LnhtbFBLBQYAAAAABAAEAPUAAACMAwAAAAA=&#10;" filled="f" strokecolor="#168489" strokeweight="1pt">
                      <v:stroke joinstyle="miter"/>
                    </v:oval>
                  </v:group>
                  <v:shape id="مربع نص 41" o:spid="_x0000_s3093"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O6CMgA&#10;AADjAAAADwAAAGRycy9kb3ducmV2LnhtbERPwWrDMAy9D/oPRoPdVruFhS6rW0rXQg+7rM3uItbi&#10;sFgOsdakfz8PBrs8kJ7ee3rr7RQ6daUhtZEtLOYGFHEdXcuNhepyfFyBSoLssItMFm6UYLuZ3a2x&#10;dHHkd7qepVHZhFOJFrxIX2qdak8B0zz2xJn7jENAyePQaDfgmM1Dp5fGFDpgyznBY097T/XX+TtY&#10;EHG7xa06hHT6mN5eR2/qJ6ysfbifdi+ghCb5P/5Tn1x+vzCr4nmZAX475QXoz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Y7oIyAAAAOMAAAAPAAAAAAAAAAAAAAAAAJgCAABk&#10;cnMvZG93bnJldi54bWxQSwUGAAAAAAQABAD1AAAAjQ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الحد من التوتر والإجهاد المهني</w:t>
                          </w:r>
                        </w:p>
                      </w:txbxContent>
                    </v:textbox>
                  </v:shape>
                </v:group>
                <v:shape id="صورة 54" o:spid="_x0000_s3094"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f4VjPIAAAA4wAAAA8AAABkcnMvZG93bnJldi54bWxET19LwzAQfxf8DuEE31zihK6ry4bKBGFP&#10;W1V8PJuzrUsuNYlb/fZmIPh4v/+3WI3OigOF2HvWcD1RIIgbb3puNTzXj1cliJiQDVrPpOGHIqyW&#10;52cLrIw/8pYOu9SKHMKxQg1dSkMlZWw6chgnfiDO3IcPDlM+QytNwGMOd1ZOlSqkw55zQ4cDPXTU&#10;7HffTsMm3L9/zutXW39t39alvZm97NcbrS8vxrtbEInG9C/+cz+ZPL9QZTGfqnIGp58yAHL5C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X+FYzyAAAAOMAAAAPAAAAAAAAAAAA&#10;AAAAAJ8CAABkcnMvZG93bnJldi54bWxQSwUGAAAAAAQABAD3AAAAlAMAAAAA&#10;">
                  <v:imagedata r:id="rId74" o:title=""/>
                  <v:path arrowok="t"/>
                </v:shape>
                <w10:wrap anchorx="page"/>
                <w10:anchorlock/>
              </v:group>
            </w:pict>
          </mc:Fallback>
        </mc:AlternateContent>
      </w:r>
    </w:p>
    <w:p w:rsidR="007C6591" w:rsidRPr="008D3A9C" w:rsidRDefault="007C6591" w:rsidP="00084372">
      <w:r w:rsidRPr="008C1728">
        <w:rPr>
          <w:rtl/>
        </w:rPr>
        <w:t xml:space="preserve">إدارة عبء العمل: </w:t>
      </w:r>
      <w:r w:rsidRPr="008D3A9C">
        <w:rPr>
          <w:rtl/>
        </w:rPr>
        <w:t>توزيع العمل بشكل عادل لتجنب الإرهاق.</w:t>
      </w:r>
      <w:r>
        <w:rPr>
          <w:rFonts w:hint="cs"/>
          <w:rtl/>
        </w:rPr>
        <w:t xml:space="preserve"> و</w:t>
      </w:r>
      <w:r w:rsidRPr="008D3A9C">
        <w:rPr>
          <w:rtl/>
        </w:rPr>
        <w:t xml:space="preserve">وضع أهداف واقعية ومناسبة لقدرات الفريق.  </w:t>
      </w:r>
    </w:p>
    <w:p w:rsidR="007C6591" w:rsidRDefault="007C6591" w:rsidP="00084372">
      <w:pPr>
        <w:rPr>
          <w:rtl/>
        </w:rPr>
      </w:pPr>
      <w:r w:rsidRPr="008C1728">
        <w:rPr>
          <w:rtl/>
        </w:rPr>
        <w:lastRenderedPageBreak/>
        <w:t xml:space="preserve">إتاحة فترات راحة: </w:t>
      </w:r>
      <w:r w:rsidRPr="008D3A9C">
        <w:rPr>
          <w:rtl/>
        </w:rPr>
        <w:t xml:space="preserve">توفير مساحات مخصصة للاستراحة داخل مكان العمل. </w:t>
      </w:r>
      <w:r>
        <w:rPr>
          <w:rFonts w:hint="cs"/>
          <w:rtl/>
        </w:rPr>
        <w:t>و</w:t>
      </w:r>
      <w:r w:rsidRPr="008D3A9C">
        <w:rPr>
          <w:rtl/>
        </w:rPr>
        <w:t xml:space="preserve">تشجيع الموظفين على أخذ فترات قصيرة خلال اليوم.  </w:t>
      </w:r>
    </w:p>
    <w:p w:rsidR="00084372" w:rsidRPr="008D3A9C" w:rsidRDefault="00084372" w:rsidP="00084372">
      <w:r w:rsidRPr="002A078C">
        <w:rPr>
          <w:rFonts w:ascii="Sakkal Majalla" w:hAnsi="Sakkal Majalla"/>
          <w:noProof/>
          <w:sz w:val="34"/>
        </w:rPr>
        <mc:AlternateContent>
          <mc:Choice Requires="wpg">
            <w:drawing>
              <wp:inline distT="0" distB="0" distL="0" distR="0" wp14:anchorId="05A6D854" wp14:editId="1FF77382">
                <wp:extent cx="5731510" cy="892088"/>
                <wp:effectExtent l="0" t="0" r="2540" b="22860"/>
                <wp:docPr id="160869207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071" name="مجموعة 47"/>
                        <wpg:cNvGrpSpPr/>
                        <wpg:grpSpPr>
                          <a:xfrm>
                            <a:off x="0" y="0"/>
                            <a:ext cx="5731510" cy="895351"/>
                            <a:chOff x="0" y="0"/>
                            <a:chExt cx="5878196" cy="918845"/>
                          </a:xfrm>
                        </wpg:grpSpPr>
                        <wpg:grpSp>
                          <wpg:cNvPr id="1608692072" name="مجموعة 48"/>
                          <wpg:cNvGrpSpPr/>
                          <wpg:grpSpPr>
                            <a:xfrm>
                              <a:off x="0" y="0"/>
                              <a:ext cx="5878196" cy="918845"/>
                              <a:chOff x="0" y="0"/>
                              <a:chExt cx="6240348" cy="919070"/>
                            </a:xfrm>
                          </wpg:grpSpPr>
                          <wpg:grpSp>
                            <wpg:cNvPr id="1608692073" name="مجموعة 49"/>
                            <wpg:cNvGrpSpPr/>
                            <wpg:grpSpPr>
                              <a:xfrm>
                                <a:off x="0" y="169208"/>
                                <a:ext cx="5433072" cy="580613"/>
                                <a:chOff x="0" y="169208"/>
                                <a:chExt cx="5433072" cy="580613"/>
                              </a:xfrm>
                            </wpg:grpSpPr>
                            <wps:wsp>
                              <wps:cNvPr id="160869207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07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07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077"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توفير فرص للتطور المهني والشخصي</w:t>
                                </w:r>
                              </w:p>
                            </w:txbxContent>
                          </wps:txbx>
                          <wps:bodyPr wrap="square" rtlCol="1">
                            <a:spAutoFit/>
                          </wps:bodyPr>
                        </wps:wsp>
                      </wpg:grpSp>
                      <pic:pic xmlns:pic="http://schemas.openxmlformats.org/drawingml/2006/picture">
                        <pic:nvPicPr>
                          <pic:cNvPr id="1608692078"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09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FbdK7TdAAAABQEAAA8AAABkcnMvZG93bnJl&#10;di54bWxMj0FLw0AQhe+C/2EZwZvdTbXFxmxKKeqpCG0F6W2bnSah2dmQ3Sbpv3f0opcHw3u89022&#10;HF0jeuxC7UlDMlEgkApvayo1fO7fHp5BhGjImsYTarhigGV+e5OZ1PqBttjvYim4hEJqNFQxtqmU&#10;oajQmTDxLRJ7J985E/nsSmk7M3C5a+RUqbl0piZeqEyL6wqL8+7iNLwPZlg9Jq/95nxaXw/72cfX&#10;JkGt7+/G1QuIiGP8C8MPPqNDzkxHfyEbRKOBH4m/yt5CTecgjhx6UjOQeSb/0+ff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">
                <v:group id="مجموعة 47" o:spid="_x0000_s309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78eyrIAAAA&#10;4wAAAA8AAAAAAAAAAAAAAAAAqgIAAGRycy9kb3ducmV2LnhtbFBLBQYAAAAABAAEAPoAAACfAwAA&#10;AAA=&#10;">
                  <v:group id="مجموعة 48" o:spid="_x0000_s309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LuVdyQAA&#10;AOMAAAAPAAAAAAAAAAAAAAAAAKoCAABkcnMvZG93bnJldi54bWxQSwUGAAAAAAQABAD6AAAAoAMA&#10;AAAA&#10;">
                    <v:group id="مجموعة 49" o:spid="_x0000_s309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RYkDGyQAA&#10;AOMAAAAPAAAAAAAAAAAAAAAAAKoCAABkcnMvZG93bnJldi54bWxQSwUGAAAAAAQABAD6AAAAoAMA&#10;AAAA&#10;">
                      <v:shape id="شكل حر 50" o:spid="_x0000_s309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2HscYA&#10;AADjAAAADwAAAGRycy9kb3ducmV2LnhtbERPX2vCMBB/F/Ydwg1802ROq6tGGQNBxh60Kr4eza0t&#10;NpfSRK3ffhkIPt7v/y1Wna3FlVpfOdbwNlQgiHNnKi40HPbrwQyED8gGa8ek4U4eVsuX3gJT4268&#10;o2sWChFD2KeooQyhSaX0eUkW/dA1xJH7da3FEM+2kKbFWwy3tRwplUiLFceGEhv6Kik/ZxerIfme&#10;nLbbfD3ZZZv3H0/WHI0LWvdfu885iEBdeIof7o2J8xM1Sz5GajqG/58iAHL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F2Hsc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10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45KiMUA&#10;AADjAAAADwAAAGRycy9kb3ducmV2LnhtbERPX2vCMBB/H/gdwgl7EU0mtNPOKLIx2KNzw+ezOdOy&#10;5lKbrHbf3gjCHu/3/1abwTWipy7UnjU8zRQI4tKbmq2G76/36QJEiMgGG8+k4Y8CbNajhxUWxl/4&#10;k/p9tCKFcChQQxVjW0gZyoochplviRN38p3DmM7OStPhJYW7Rs6VyqXDmlNDhS29VlT+7H+dBjy7&#10;3eHoow/90dq3SdYOE5Np/Tgeti8gIg3xX3x3f5g0P1eLfDlXzxncfkoAyP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jkqIxQAAAOMAAAAPAAAAAAAAAAAAAAAAAJgCAABkcnMv&#10;ZG93bnJldi54bWxQSwUGAAAAAAQABAD1AAAAigMAAAAA&#10;" fillcolor="#a5a5a5 [2092]" stroked="f" strokeweight="1pt">
                        <v:stroke joinstyle="miter"/>
                      </v:roundrect>
                    </v:group>
                    <v:oval id="شكل بيضاوي 52" o:spid="_x0000_s310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CMS8cA&#10;AADjAAAADwAAAGRycy9kb3ducmV2LnhtbERPX2vCMBB/H+w7hBv4NpP1IbrOKGMiTHAw67bnoznb&#10;YnMpTWbrt18EYY/3+3+L1ehacaY+NJ4NPE0VCOLS24YrA1+HzeMcRIjIFlvPZOBCAVbL+7sF5tYP&#10;vKdzESuRQjjkaKCOsculDGVNDsPUd8SJO/reYUxnX0nb45DCXSszpbR02HBqqLGjt5rKU/HrDHye&#10;jt+Xn+1OfVR+KPTg1llmD8ZMHsbXFxCRxvgvvrnfbZqv1Vw/Z2qm4fpTAkAu/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zAjEvHAAAA4wAAAA8AAAAAAAAAAAAAAAAAmAIAAGRy&#10;cy9kb3ducmV2LnhtbFBLBQYAAAAABAAEAPUAAACMAwAAAAA=&#10;" filled="f" strokecolor="#168489" strokeweight="1pt">
                      <v:stroke joinstyle="miter"/>
                    </v:oval>
                  </v:group>
                  <v:shape id="مربع نص 41" o:spid="_x0000_s3102"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pvtMYA&#10;AADjAAAADwAAAGRycy9kb3ducmV2LnhtbERPS2vDMAy+D/YfjAq7rXYLS7usbil7QA+7rM3uItbi&#10;0FgOsdak/34eDHbU99ZmN4VOXWhIbWQLi7kBRVxH13JjoTq93a9BJUF22EUmC1dKsNve3mywdHHk&#10;D7ocpVE5hFOJFrxIX2qdak8B0zz2xJn7ikNAyefQaDfgmMNDp5fGFDpgy7nBY0/Pnurz8TtYEHH7&#10;xbV6DenwOb2/jN7UD1hZezeb9k+ghCb5F/+5Dy7PL8y6eFya1Qp+f8oA6O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fpvtMYAAADjAAAADwAAAAAAAAAAAAAAAACYAgAAZHJz&#10;L2Rvd25yZXYueG1sUEsFBgAAAAAEAAQA9QAAAIsDA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توفير فرص للتطور المهني والشخصي</w:t>
                          </w:r>
                        </w:p>
                      </w:txbxContent>
                    </v:textbox>
                  </v:shape>
                </v:group>
                <v:shape id="صورة 54" o:spid="_x0000_s3103"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U7KyZswAAADjAAAADwAAAAAA&#10;AAAAAAAAAACfAgAAZHJzL2Rvd25yZXYueG1sUEsFBgAAAAAEAAQA9wAAAJgDAAAAAA==&#10;">
                  <v:imagedata r:id="rId74" o:title=""/>
                  <v:path arrowok="t"/>
                </v:shape>
                <w10:wrap anchorx="page"/>
                <w10:anchorlock/>
              </v:group>
            </w:pict>
          </mc:Fallback>
        </mc:AlternateContent>
      </w:r>
    </w:p>
    <w:p w:rsidR="007C6591" w:rsidRPr="008D3A9C" w:rsidRDefault="007C6591" w:rsidP="00084372">
      <w:r w:rsidRPr="008C1728">
        <w:rPr>
          <w:rtl/>
        </w:rPr>
        <w:t>التدريب والتطوير:</w:t>
      </w:r>
      <w:r>
        <w:rPr>
          <w:rFonts w:hint="cs"/>
          <w:rtl/>
        </w:rPr>
        <w:t xml:space="preserve"> </w:t>
      </w:r>
      <w:r w:rsidRPr="008D3A9C">
        <w:rPr>
          <w:rtl/>
        </w:rPr>
        <w:t xml:space="preserve">تقديم برامج تدريبية لتحسين مهارات الموظفين وزيادة شعورهم بالكفاءة.  </w:t>
      </w:r>
    </w:p>
    <w:p w:rsidR="007C6591" w:rsidRDefault="007C6591" w:rsidP="00084372">
      <w:pPr>
        <w:rPr>
          <w:rtl/>
        </w:rPr>
      </w:pPr>
      <w:r w:rsidRPr="008C1728">
        <w:rPr>
          <w:rtl/>
        </w:rPr>
        <w:t>خطط مهنية واضحة:</w:t>
      </w:r>
      <w:r>
        <w:rPr>
          <w:rFonts w:hint="cs"/>
          <w:rtl/>
        </w:rPr>
        <w:t xml:space="preserve"> </w:t>
      </w:r>
      <w:r w:rsidRPr="008D3A9C">
        <w:rPr>
          <w:rtl/>
        </w:rPr>
        <w:t xml:space="preserve">مساعدة الموظفين على تحديد مساراتهم المهنية داخل المؤسسة. </w:t>
      </w:r>
      <w:r>
        <w:rPr>
          <w:rFonts w:hint="cs"/>
          <w:rtl/>
        </w:rPr>
        <w:t>و</w:t>
      </w:r>
      <w:r w:rsidRPr="008D3A9C">
        <w:rPr>
          <w:rtl/>
        </w:rPr>
        <w:t xml:space="preserve">تقديم فرص للترقية أو التنقل الداخلي.  </w:t>
      </w:r>
    </w:p>
    <w:p w:rsidR="00084372" w:rsidRPr="008D3A9C" w:rsidRDefault="00084372" w:rsidP="00084372">
      <w:r w:rsidRPr="002A078C">
        <w:rPr>
          <w:rFonts w:ascii="Sakkal Majalla" w:hAnsi="Sakkal Majalla"/>
          <w:noProof/>
          <w:sz w:val="34"/>
        </w:rPr>
        <mc:AlternateContent>
          <mc:Choice Requires="wpg">
            <w:drawing>
              <wp:inline distT="0" distB="0" distL="0" distR="0" wp14:anchorId="639C8637" wp14:editId="00AC51F5">
                <wp:extent cx="5731510" cy="892088"/>
                <wp:effectExtent l="0" t="0" r="2540" b="22860"/>
                <wp:docPr id="160869206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062" name="مجموعة 47"/>
                        <wpg:cNvGrpSpPr/>
                        <wpg:grpSpPr>
                          <a:xfrm>
                            <a:off x="0" y="0"/>
                            <a:ext cx="5731510" cy="895351"/>
                            <a:chOff x="0" y="0"/>
                            <a:chExt cx="5878196" cy="918845"/>
                          </a:xfrm>
                        </wpg:grpSpPr>
                        <wpg:grpSp>
                          <wpg:cNvPr id="1608692063" name="مجموعة 48"/>
                          <wpg:cNvGrpSpPr/>
                          <wpg:grpSpPr>
                            <a:xfrm>
                              <a:off x="0" y="0"/>
                              <a:ext cx="5878196" cy="918845"/>
                              <a:chOff x="0" y="0"/>
                              <a:chExt cx="6240348" cy="919070"/>
                            </a:xfrm>
                          </wpg:grpSpPr>
                          <wpg:grpSp>
                            <wpg:cNvPr id="1608692064" name="مجموعة 49"/>
                            <wpg:cNvGrpSpPr/>
                            <wpg:grpSpPr>
                              <a:xfrm>
                                <a:off x="0" y="169208"/>
                                <a:ext cx="5433072" cy="580613"/>
                                <a:chOff x="0" y="169208"/>
                                <a:chExt cx="5433072" cy="580613"/>
                              </a:xfrm>
                            </wpg:grpSpPr>
                            <wps:wsp>
                              <wps:cNvPr id="160869206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06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06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068"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الاهتمام بالصحة النفسية والجسدية للموظفين</w:t>
                                </w:r>
                              </w:p>
                            </w:txbxContent>
                          </wps:txbx>
                          <wps:bodyPr wrap="square" rtlCol="1">
                            <a:spAutoFit/>
                          </wps:bodyPr>
                        </wps:wsp>
                      </wpg:grpSp>
                      <pic:pic xmlns:pic="http://schemas.openxmlformats.org/drawingml/2006/picture">
                        <pic:nvPicPr>
                          <pic:cNvPr id="1608692069"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10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FbdK7TdAAAABQEAAA8AAABkcnMvZG93bnJl&#10;di54bWxMj0FLw0AQhe+C/2EZwZvdTbXFxmxKKeqpCG0F6W2bnSah2dmQ3Sbpv3f0opcHw3u89022&#10;HF0jeuxC7UlDMlEgkApvayo1fO7fHp5BhGjImsYTarhigGV+e5OZ1PqBttjvYim4hEJqNFQxtqmU&#10;oajQmTDxLRJ7J985E/nsSmk7M3C5a+RUqbl0piZeqEyL6wqL8+7iNLwPZlg9Jq/95nxaXw/72cfX&#10;JkGt7+/G1QuIiGP8C8MPPqNDzkxHfyEbRKOBH4m/yt5CTecgjhx6UjOQeSb/0+ff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">
                <v:group id="مجموعة 47" o:spid="_x0000_s310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793OAyQAA&#10;AOMAAAAPAAAAAAAAAAAAAAAAAKoCAABkcnMvZG93bnJldi54bWxQSwUGAAAAAAQABAD6AAAAoAMA&#10;AAAA&#10;">
                  <v:group id="مجموعة 48" o:spid="_x0000_s310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S71hvIAAAA&#10;4wAAAA8AAAAAAAAAAAAAAAAAqgIAAGRycy9kb3ducmV2LnhtbFBLBQYAAAAABAAEAPoAAACfAwAA&#10;AAA=&#10;">
                    <v:group id="مجموعة 49" o:spid="_x0000_s310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bUk5vyQAA&#10;AOMAAAAPAAAAAAAAAAAAAAAAAKoCAABkcnMvZG93bnJldi54bWxQSwUGAAAAAAQABAD6AAAAoAMA&#10;AAAA&#10;">
                      <v:shape id="شكل حر 50" o:spid="_x0000_s310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i098YA&#10;AADjAAAADwAAAGRycy9kb3ducmV2LnhtbERPX2vCMBB/H+w7hBv4NhOVBq1GGQNBZA9aN3w9mrMt&#10;NpfSRO2+/TIY7PF+/2+1GVwr7tSHxrOByViBIC69bbgy8Hnavs5BhIhssfVMBr4pwGb9/LTC3PoH&#10;H+lexEqkEA45Gqhj7HIpQ1mTwzD2HXHiLr53GNPZV9L2+EjhrpVTpbR02HBqqLGj95rKa3FzBvQ+&#10;Ox8O5TY7FrvZRyBnv6yPxoxehrcliEhD/Bf/uXc2zddqrhdTpTP4/SkBI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si098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10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VCIsUA&#10;AADjAAAADwAAAGRycy9kb3ducmV2LnhtbERPzWoCMRC+F/oOYQQvokkFg65GKS0Fj1ZLz+NmzC5u&#10;JttNum7fvhEKPc73P5vd4BvRUxfrwAaeZgoEcRlszc7Ax+ltugQRE7LFJjAZ+KEIu+3jwwYLG278&#10;Tv0xOZFDOBZooEqpLaSMZUUe4yy0xJm7hM5jymfnpO3wlsN9I+dKaemx5txQYUsvFZXX47c3gF/+&#10;8HkOKcT+7NzrZNEOE7swZjwantcgEg3pX/zn3ts8X6ulXs2V1nD/KQM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hUIixQAAAOMAAAAPAAAAAAAAAAAAAAAAAJgCAABkcnMv&#10;ZG93bnJldi54bWxQSwUGAAAAAAQABAD1AAAAigMAAAAA&#10;" fillcolor="#a5a5a5 [2092]" stroked="f" strokeweight="1pt">
                        <v:stroke joinstyle="miter"/>
                      </v:roundrect>
                    </v:group>
                    <v:oval id="شكل بيضاوي 52" o:spid="_x0000_s311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W/DccA&#10;AADjAAAADwAAAGRycy9kb3ducmV2LnhtbERPX2vCMBB/H+w7hBv4NpP1IbrOKGMiTHAw67bnoznb&#10;YnMpTWbrt18EYY/3+3+L1ehacaY+NJ4NPE0VCOLS24YrA1+HzeMcRIjIFlvPZOBCAVbL+7sF5tYP&#10;vKdzESuRQjjkaKCOsculDGVNDsPUd8SJO/reYUxnX0nb45DCXSszpbR02HBqqLGjt5rKU/HrDHye&#10;jt+Xn+1OfVR+KPTg1llmD8ZMHsbXFxCRxvgvvrnfbZqv1Vw/Z0rP4PpTAkAu/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ZVvw3HAAAA4wAAAA8AAAAAAAAAAAAAAAAAmAIAAGRy&#10;cy9kb3ducmV2LnhtbFBLBQYAAAAABAAEAPUAAACMAwAAAAA=&#10;" filled="f" strokecolor="#168489" strokeweight="1pt">
                      <v:stroke joinstyle="miter"/>
                    </v:oval>
                  </v:group>
                  <v:shape id="مربع نص 41" o:spid="_x0000_s3111"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xtG8gA&#10;AADjAAAADwAAAGRycy9kb3ducmV2LnhtbESPQW/CMAyF75P2HyJP4jYSkFaxjoAQbBKHXca6u9WY&#10;pqJJqsaj5d/jw6Qd7ff83uf1dgqdutKQ2xQtLOYGFMU6uTY2Fqrvj+cVqMwYHXYpkoUbZdhuHh/W&#10;WLo0xi+6nrhREhJziRY8c19qnWtPAfM89RRFO6chIMs4NNoNOEp46PTSmEIHbKM0eOxp76m+nH6D&#10;BWa3W9yq95CPP9PnYfSmfsHK2tnTtHsDxTTxv/nv+ugEvzCr4nVpCoGWn2QBenM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RvG0byAAAAOMAAAAPAAAAAAAAAAAAAAAAAJgCAABk&#10;cnMvZG93bnJldi54bWxQSwUGAAAAAAQABAD1AAAAjQ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الاهتمام بالصحة النفسية والجسدية للموظفين</w:t>
                          </w:r>
                        </w:p>
                      </w:txbxContent>
                    </v:textbox>
                  </v:shape>
                </v:group>
                <v:shape id="صورة 54" o:spid="_x0000_s3112"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kngSDIAAAA4wAAAA8AAABkcnMvZG93bnJldi54bWxET19LwzAQfxf8DuEE31zihNrWZUNlgrCn&#10;rSo+ns3Z1iWXmsStfnsjCD7e7/8tVpOz4kAhDp41XM4UCOLWm4E7DU/Nw0UJIiZkg9YzafimCKvl&#10;6ckCa+OPvKXDLnUih3CsUUOf0lhLGdueHMaZH4kz9+6Dw5TP0EkT8JjDnZVzpQrpcODc0ONI9z21&#10;+92X07AJd28fVfNim8/t67q0V9fP+/VG6/Oz6fYGRKIp/Yv/3I8mzy9UWVRzVVTw+1MGQC5/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5J4EgyAAAAOMAAAAPAAAAAAAAAAAA&#10;AAAAAJ8CAABkcnMvZG93bnJldi54bWxQSwUGAAAAAAQABAD3AAAAlAMAAAAA&#10;">
                  <v:imagedata r:id="rId74" o:title=""/>
                  <v:path arrowok="t"/>
                </v:shape>
                <w10:wrap anchorx="page"/>
                <w10:anchorlock/>
              </v:group>
            </w:pict>
          </mc:Fallback>
        </mc:AlternateContent>
      </w:r>
    </w:p>
    <w:p w:rsidR="007C6591" w:rsidRPr="008D3A9C" w:rsidRDefault="007C6591" w:rsidP="00084372">
      <w:r w:rsidRPr="008C1728">
        <w:rPr>
          <w:rtl/>
        </w:rPr>
        <w:t>برامج دعم الصحة النفسية:</w:t>
      </w:r>
      <w:r>
        <w:rPr>
          <w:rFonts w:hint="cs"/>
          <w:rtl/>
        </w:rPr>
        <w:t xml:space="preserve"> </w:t>
      </w:r>
      <w:r w:rsidRPr="008D3A9C">
        <w:rPr>
          <w:rtl/>
        </w:rPr>
        <w:t>توفير جلسات استشارات نفسية داخل المؤسسة أو بالتعاون مع متخصصين خارجيين.</w:t>
      </w:r>
      <w:r>
        <w:rPr>
          <w:rFonts w:hint="cs"/>
          <w:rtl/>
        </w:rPr>
        <w:t xml:space="preserve"> و</w:t>
      </w:r>
      <w:r w:rsidRPr="008D3A9C">
        <w:rPr>
          <w:rtl/>
        </w:rPr>
        <w:t xml:space="preserve">تنظيم ورش عمل تتعلق بإدارة التوتر، تطوير المهارات النفسية، أو تحقيق التوازن بين الحياة والعمل.  </w:t>
      </w:r>
    </w:p>
    <w:p w:rsidR="007C6591" w:rsidRDefault="007C6591" w:rsidP="00084372">
      <w:pPr>
        <w:rPr>
          <w:rtl/>
        </w:rPr>
      </w:pPr>
      <w:r w:rsidRPr="008C1728">
        <w:rPr>
          <w:rtl/>
        </w:rPr>
        <w:t>تشجيع نمط حياة صحي:</w:t>
      </w:r>
      <w:r>
        <w:rPr>
          <w:rFonts w:hint="cs"/>
          <w:rtl/>
        </w:rPr>
        <w:t xml:space="preserve"> </w:t>
      </w:r>
      <w:r w:rsidRPr="008D3A9C">
        <w:rPr>
          <w:rtl/>
        </w:rPr>
        <w:t xml:space="preserve">توفير خيارات غذائية صحية في مكان العمل. </w:t>
      </w:r>
      <w:r>
        <w:rPr>
          <w:rFonts w:hint="cs"/>
          <w:rtl/>
        </w:rPr>
        <w:t>و</w:t>
      </w:r>
      <w:r w:rsidRPr="008D3A9C">
        <w:rPr>
          <w:rtl/>
        </w:rPr>
        <w:t xml:space="preserve">تشجيع ممارسة الرياضة من خلال الاشتراكات في صالات رياضية أو تنظيم أنشطة رياضية.  </w:t>
      </w:r>
    </w:p>
    <w:p w:rsidR="00084372" w:rsidRPr="008D3A9C" w:rsidRDefault="00084372" w:rsidP="00084372">
      <w:r w:rsidRPr="002A078C">
        <w:rPr>
          <w:rFonts w:ascii="Sakkal Majalla" w:hAnsi="Sakkal Majalla"/>
          <w:noProof/>
          <w:sz w:val="34"/>
        </w:rPr>
        <mc:AlternateContent>
          <mc:Choice Requires="wpg">
            <w:drawing>
              <wp:inline distT="0" distB="0" distL="0" distR="0" wp14:anchorId="00121014" wp14:editId="66017A4D">
                <wp:extent cx="5731510" cy="892088"/>
                <wp:effectExtent l="0" t="0" r="2540" b="22860"/>
                <wp:docPr id="160869205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053" name="مجموعة 47"/>
                        <wpg:cNvGrpSpPr/>
                        <wpg:grpSpPr>
                          <a:xfrm>
                            <a:off x="0" y="0"/>
                            <a:ext cx="5731510" cy="895351"/>
                            <a:chOff x="0" y="0"/>
                            <a:chExt cx="5878196" cy="918845"/>
                          </a:xfrm>
                        </wpg:grpSpPr>
                        <wpg:grpSp>
                          <wpg:cNvPr id="1608692054" name="مجموعة 48"/>
                          <wpg:cNvGrpSpPr/>
                          <wpg:grpSpPr>
                            <a:xfrm>
                              <a:off x="0" y="0"/>
                              <a:ext cx="5878196" cy="918845"/>
                              <a:chOff x="0" y="0"/>
                              <a:chExt cx="6240348" cy="919070"/>
                            </a:xfrm>
                          </wpg:grpSpPr>
                          <wpg:grpSp>
                            <wpg:cNvPr id="1608692055" name="مجموعة 49"/>
                            <wpg:cNvGrpSpPr/>
                            <wpg:grpSpPr>
                              <a:xfrm>
                                <a:off x="0" y="169208"/>
                                <a:ext cx="5433072" cy="580613"/>
                                <a:chOff x="0" y="169208"/>
                                <a:chExt cx="5433072" cy="580613"/>
                              </a:xfrm>
                            </wpg:grpSpPr>
                            <wps:wsp>
                              <wps:cNvPr id="160869205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05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05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059"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تعزيز الشعور بالانتماء</w:t>
                                </w:r>
                              </w:p>
                            </w:txbxContent>
                          </wps:txbx>
                          <wps:bodyPr wrap="square" rtlCol="1">
                            <a:spAutoFit/>
                          </wps:bodyPr>
                        </wps:wsp>
                      </wpg:grpSp>
                      <pic:pic xmlns:pic="http://schemas.openxmlformats.org/drawingml/2006/picture">
                        <pic:nvPicPr>
                          <pic:cNvPr id="1608692060"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11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BW3Su03QAAAAUBAAAPAAAAZHJzL2Rvd25yZXYu&#10;eG1sTI9BS8NAEIXvgv9hGcGb3U21xcZsSinqqQhtBeltm50modnZkN0m6b939KKXB8N7vPdNthxd&#10;I3rsQu1JQzJRIJAKb2sqNXzu3x6eQYRoyJrGE2q4YoBlfnuTmdT6gbbY72IpuIRCajRUMbaplKGo&#10;0Jkw8S0SeyffORP57EppOzNwuWvkVKm5dKYmXqhMi+sKi/Pu4jS8D2ZYPSav/eZ8Wl8P+9nH1yZB&#10;re/vxtULiIhj/AvDDz6jQ85MR38hG0SjgR+Jv8reQk3nII4celIzkHkm/9Pn3wA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">
                <v:group id="مجموعة 47" o:spid="_x0000_s311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rXHKbIAAAA&#10;4wAAAA8AAAAAAAAAAAAAAAAAqgIAAGRycy9kb3ducmV2LnhtbFBLBQYAAAAABAAEAPoAAACfAwAA&#10;AAA=&#10;">
                  <v:group id="مجموعة 48" o:spid="_x0000_s311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VPoTSyQAA&#10;AOMAAAAPAAAAAAAAAAAAAAAAAKoCAABkcnMvZG93bnJldi54bWxQSwUGAAAAAAQABAD6AAAAoAMA&#10;AAAA&#10;">
                    <v:group id="مجموعة 49" o:spid="_x0000_s311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pyIUnIAAAA&#10;4wAAAA8AAAAAAAAAAAAAAAAAqgIAAGRycy9kb3ducmV2LnhtbFBLBQYAAAAABAAEAPoAAACfAwAA&#10;AAA=&#10;">
                      <v:shape id="شكل حر 50" o:spid="_x0000_s311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bgPcYA&#10;AADjAAAADwAAAGRycy9kb3ducmV2LnhtbERPX2vCMBB/H+w7hBv4NhOVBq1GGQNBZA9aN3w9mrMt&#10;NpfSRO2+/TIY7PF+/2+1GVwr7tSHxrOByViBIC69bbgy8Hnavs5BhIhssfVMBr4pwGb9/LTC3PoH&#10;H+lexEqkEA45Gqhj7HIpQ1mTwzD2HXHiLr53GNPZV9L2+EjhrpVTpbR02HBqqLGj95rKa3FzBvQ+&#10;Ox8O5TY7FrvZRyBnv6yPxoxehrcliEhD/Bf/uXc2zddqrhdTlWn4/SkBI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HbgPc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11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UtBMUA&#10;AADjAAAADwAAAGRycy9kb3ducmV2LnhtbERPX2vCMBB/H/gdwgl7EU0mtNPOKLIx2KNzw+ezOdOy&#10;5lKbrHbf3gjCHu/3/1abwTWipy7UnjU8zRQI4tKbmq2G76/36QJEiMgGG8+k4Y8CbNajhxUWxl/4&#10;k/p9tCKFcChQQxVjW0gZyoochplviRN38p3DmM7OStPhJYW7Rs6VyqXDmlNDhS29VlT+7H+dBjy7&#10;3eHoow/90dq3SdYOE5Np/Tgeti8gIg3xX3x3f5g0P1eLfDlX2TPcfkoAyP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pS0ExQAAAOMAAAAPAAAAAAAAAAAAAAAAAJgCAABkcnMv&#10;ZG93bnJldi54bWxQSwUGAAAAAAQABAD1AAAAigMAAAAA&#10;" fillcolor="#a5a5a5 [2092]" stroked="f" strokeweight="1pt">
                        <v:stroke joinstyle="miter"/>
                      </v:roundrect>
                    </v:group>
                    <v:oval id="شكل بيضاوي 52" o:spid="_x0000_s311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hwsoA&#10;AADjAAAADwAAAGRycy9kb3ducmV2LnhtbESPQUvDQBCF70L/wzIFb3bXgKGm3RZpERQUNNWeh+w0&#10;Cc3OhuzapP/eOQgeZ96b975ZbyffqQsNsQ1s4X5hQBFXwbVcW/g6PN8tQcWE7LALTBauFGG7md2s&#10;sXBh5E+6lKlWEsKxQAtNSn2hdawa8hgXoScW7RQGj0nGodZuwFHCfaczY3LtsWVpaLCnXUPVufzx&#10;Fj7Op+/r8fXNvNdhLPPR77PMHay9nU9PK1CJpvRv/rt+cYKfm2X+mJkHgZafZAF68ws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mm4cLKAAAA4wAAAA8AAAAAAAAAAAAAAAAAmAIA&#10;AGRycy9kb3ducmV2LnhtbFBLBQYAAAAABAAEAPUAAACPAwAAAAA=&#10;" filled="f" strokecolor="#168489" strokeweight="1pt">
                      <v:stroke joinstyle="miter"/>
                    </v:oval>
                  </v:group>
                  <v:shape id="مربع نص 41" o:spid="_x0000_s3120"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wCPcUA&#10;AADjAAAADwAAAGRycy9kb3ducmV2LnhtbERPS2vDMAy+D/YfjAa7rXYLDW1Wt5Q9oIdd1mZ3EWtx&#10;WCyHWGvSf18XBjvqe2uzm0KnzjSkNrKF+cyAIq6ja7mxUJ3en1agkiA77CKThQsl2G3v7zZYujjy&#10;J52P0qgcwqlEC16kL7VOtaeAaRZ74sx9xyGg5HNotBtwzOGh0wtjCh2w5dzgsacXT/XP8TdYEHH7&#10;+aV6C+nwNX28jt7US6ysfXyY9s+ghCb5F/+5Dy7PL8yqWC/Mcg23nzIAen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nAI9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تعزيز الشعور بالانتماء</w:t>
                          </w:r>
                        </w:p>
                      </w:txbxContent>
                    </v:textbox>
                  </v:shape>
                </v:group>
                <v:shape id="صورة 54" o:spid="_x0000_s3121"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KB0ovcwAAADjAAAADwAAAAAA&#10;AAAAAAAAAACfAgAAZHJzL2Rvd25yZXYueG1sUEsFBgAAAAAEAAQA9wAAAJgDAAAAAA==&#10;">
                  <v:imagedata r:id="rId74" o:title=""/>
                  <v:path arrowok="t"/>
                </v:shape>
                <w10:wrap anchorx="page"/>
                <w10:anchorlock/>
              </v:group>
            </w:pict>
          </mc:Fallback>
        </mc:AlternateContent>
      </w:r>
    </w:p>
    <w:p w:rsidR="007C6591" w:rsidRPr="008D3A9C" w:rsidRDefault="007C6591" w:rsidP="00084372">
      <w:r w:rsidRPr="008C1728">
        <w:rPr>
          <w:rtl/>
        </w:rPr>
        <w:t>إشراك الموظفين في اتخاذ القرارات:</w:t>
      </w:r>
      <w:r>
        <w:rPr>
          <w:rFonts w:hint="cs"/>
          <w:rtl/>
        </w:rPr>
        <w:t xml:space="preserve"> </w:t>
      </w:r>
      <w:r w:rsidRPr="008D3A9C">
        <w:rPr>
          <w:rtl/>
        </w:rPr>
        <w:t xml:space="preserve">إعطائهم الفرصة للمشاركة في قرارات تؤثر على عملهم أو فريقهم.  </w:t>
      </w:r>
    </w:p>
    <w:p w:rsidR="007C6591" w:rsidRDefault="007C6591" w:rsidP="00084372">
      <w:pPr>
        <w:rPr>
          <w:rtl/>
        </w:rPr>
      </w:pPr>
      <w:r w:rsidRPr="008C1728">
        <w:rPr>
          <w:rtl/>
        </w:rPr>
        <w:t>دعم التنوع والشمول:</w:t>
      </w:r>
      <w:r>
        <w:rPr>
          <w:rFonts w:hint="cs"/>
          <w:rtl/>
        </w:rPr>
        <w:t xml:space="preserve"> </w:t>
      </w:r>
      <w:r w:rsidRPr="008D3A9C">
        <w:rPr>
          <w:rtl/>
        </w:rPr>
        <w:t xml:space="preserve">احترام الخلفيات الثقافية المختلفة وتوفير بيئة عمل خالية من التمييز.  </w:t>
      </w:r>
    </w:p>
    <w:p w:rsidR="00084372" w:rsidRPr="008D3A9C" w:rsidRDefault="00084372" w:rsidP="0070505C">
      <w:pPr>
        <w:keepNext/>
      </w:pPr>
      <w:r w:rsidRPr="002A078C">
        <w:rPr>
          <w:rFonts w:ascii="Sakkal Majalla" w:hAnsi="Sakkal Majalla"/>
          <w:noProof/>
          <w:sz w:val="34"/>
        </w:rPr>
        <w:lastRenderedPageBreak/>
        <mc:AlternateContent>
          <mc:Choice Requires="wpg">
            <w:drawing>
              <wp:inline distT="0" distB="0" distL="0" distR="0" wp14:anchorId="57F1017A" wp14:editId="3D7C84BF">
                <wp:extent cx="5731510" cy="892088"/>
                <wp:effectExtent l="0" t="0" r="2540" b="22860"/>
                <wp:docPr id="160869204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044" name="مجموعة 47"/>
                        <wpg:cNvGrpSpPr/>
                        <wpg:grpSpPr>
                          <a:xfrm>
                            <a:off x="0" y="0"/>
                            <a:ext cx="5731510" cy="895351"/>
                            <a:chOff x="0" y="0"/>
                            <a:chExt cx="5878196" cy="918845"/>
                          </a:xfrm>
                        </wpg:grpSpPr>
                        <wpg:grpSp>
                          <wpg:cNvPr id="1608692045" name="مجموعة 48"/>
                          <wpg:cNvGrpSpPr/>
                          <wpg:grpSpPr>
                            <a:xfrm>
                              <a:off x="0" y="0"/>
                              <a:ext cx="5878196" cy="918845"/>
                              <a:chOff x="0" y="0"/>
                              <a:chExt cx="6240348" cy="919070"/>
                            </a:xfrm>
                          </wpg:grpSpPr>
                          <wpg:grpSp>
                            <wpg:cNvPr id="1608692046" name="مجموعة 49"/>
                            <wpg:cNvGrpSpPr/>
                            <wpg:grpSpPr>
                              <a:xfrm>
                                <a:off x="0" y="169208"/>
                                <a:ext cx="5433072" cy="580613"/>
                                <a:chOff x="0" y="169208"/>
                                <a:chExt cx="5433072" cy="580613"/>
                              </a:xfrm>
                            </wpg:grpSpPr>
                            <wps:wsp>
                              <wps:cNvPr id="160869204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04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04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050"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الحماية من التنمر والتحرش في مكان العمل</w:t>
                                </w:r>
                              </w:p>
                            </w:txbxContent>
                          </wps:txbx>
                          <wps:bodyPr wrap="square" rtlCol="1">
                            <a:spAutoFit/>
                          </wps:bodyPr>
                        </wps:wsp>
                      </wpg:grpSp>
                      <pic:pic xmlns:pic="http://schemas.openxmlformats.org/drawingml/2006/picture">
                        <pic:nvPicPr>
                          <pic:cNvPr id="1608692051"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12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Vt0rtN0AAAAFAQAADwAAAGRy&#10;cy9kb3ducmV2LnhtbEyPQUvDQBCF74L/YRnBm91NtcXGbEop6qkIbQXpbZudJqHZ2ZDdJum/d/Si&#10;lwfDe7z3TbYcXSN67ELtSUMyUSCQCm9rKjV87t8enkGEaMiaxhNquGKAZX57k5nU+oG22O9iKbiE&#10;Qmo0VDG2qZShqNCZMPEtEnsn3zkT+exKaTszcLlr5FSpuXSmJl6oTIvrCovz7uI0vA9mWD0mr/3m&#10;fFpfD/vZx9cmQa3v78bVC4iIY/wLww8+o0POTEd/IRtEo4Efib/K3kJN5yCOHHpSM5B5Jv/T598A&#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">
                <v:group id="مجموعة 47" o:spid="_x0000_s312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Q5xIPyQAA&#10;AOMAAAAPAAAAAAAAAAAAAAAAAKoCAABkcnMvZG93bnJldi54bWxQSwUGAAAAAAQABAD6AAAAoAMA&#10;AAAA&#10;">
                  <v:group id="مجموعة 48" o:spid="_x0000_s312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q7eUyQAA&#10;AOMAAAAPAAAAAAAAAAAAAAAAAKoCAABkcnMvZG93bnJldi54bWxQSwUGAAAAAAQABAD6AAAAoAMA&#10;AAAA&#10;">
                    <v:group id="مجموعة 49" o:spid="_x0000_s312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PeSnjyQAA&#10;AOMAAAAPAAAAAAAAAAAAAAAAAKoCAABkcnMvZG93bnJldi54bWxQSwUGAAAAAAQABAD6AAAAoAMA&#10;AAAA&#10;">
                      <v:shape id="شكل حر 50" o:spid="_x0000_s312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PTe8YA&#10;AADjAAAADwAAAGRycy9kb3ducmV2LnhtbERPX2vCMBB/F/Ydwg1802ROq6tGGQNBxh60Kr4eza0t&#10;NpfSRK3ffhkIPt7v/y1Wna3FlVpfOdbwNlQgiHNnKi40HPbrwQyED8gGa8ek4U4eVsuX3gJT4268&#10;o2sWChFD2KeooQyhSaX0eUkW/dA1xJH7da3FEM+2kKbFWwy3tRwplUiLFceGEhv6Kik/ZxerIfme&#10;nLbbfD3ZZZv3H0/WHI0LWvdfu885iEBdeIof7o2J8xM1Sz5GajyF/58iAHL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uPTe8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12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q8kA&#10;AADjAAAADwAAAGRycy9kb3ducmV2LnhtbESPQU/DMAyF70j8h8iTuEwsYWLV6JZNCITEEbZpZ6/x&#10;0mqNU5rQlX+PD0gc7ff83uf1dgytGqhPTWQLDzMDiriKrmFv4bB/u1+CShnZYRuZLPxQgu3m9maN&#10;pYtX/qRhl72SEE4lWqhz7kqtU1VTwDSLHbFo59gHzDL2XrserxIeWj03ptABG5aGGjt6qam67L6D&#10;BfwKH8dTzDENJ+9fp4tunLqFtXeT8XkFKtOY/81/1+9O8AuzLJ7m5lGg5SdZgN78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vq8kAAADjAAAADwAAAAAAAAAAAAAAAACYAgAA&#10;ZHJzL2Rvd25yZXYueG1sUEsFBgAAAAAEAAQA9QAAAI4DAAAAAA==&#10;" fillcolor="#a5a5a5 [2092]" stroked="f" strokeweight="1pt">
                        <v:stroke joinstyle="miter"/>
                      </v:roundrect>
                    </v:group>
                    <v:oval id="شكل بيضاوي 52" o:spid="_x0000_s312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PShMYA&#10;AADjAAAADwAAAGRycy9kb3ducmV2LnhtbERPX2vCMBB/H/gdwgm+zWRlFO2MMjaECQ5m1T0fzdkW&#10;m0tpoq3f3gwGPt7v/y1Wg23ElTpfO9bwMlUgiAtnai41HPbr5xkIH5ANNo5Jw408rJajpwVmxvW8&#10;o2seShFD2GeooQqhzaT0RUUW/dS1xJE7uc5iiGdXStNhH8NtIxOlUmmx5thQYUsfFRXn/GI1/JxP&#10;x9vvZqu+S9fnaW8/k8TstZ6Mh/c3EIGG8BD/u79MnJ+qWTpP1Osc/n6KAMjl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zPShMYAAADjAAAADwAAAAAAAAAAAAAAAACYAgAAZHJz&#10;L2Rvd25yZXYueG1sUEsFBgAAAAAEAAQA9QAAAIsDAAAAAA==&#10;" filled="f" strokecolor="#168489" strokeweight="1pt">
                      <v:stroke joinstyle="miter"/>
                    </v:oval>
                  </v:group>
                  <v:shape id="مربع نص 41" o:spid="_x0000_s3129"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aroMgA&#10;AADjAAAADwAAAGRycy9kb3ducmV2LnhtbESPQW/CMAyF75P4D5En7TYSkKigIyDENonDLoNytxqv&#10;qdY4VePR8u+Xw6QdbT+/977tfgqdutGQ2sgWFnMDiriOruXGQnV5f16DSoLssItMFu6UYL+bPWyx&#10;dHHkT7qdpVHZhFOJFrxIX2qdak8B0zz2xPn2FYeAkseh0W7AMZuHTi+NKXTAlnOCx56Onurv80+w&#10;IOIOi3v1FtLpOn28jt7UK6ysfXqcDi+ghCb5F/99n1yuX5h1sVmaVabITHkBevc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hpqugyAAAAOMAAAAPAAAAAAAAAAAAAAAAAJgCAABk&#10;cnMvZG93bnJldi54bWxQSwUGAAAAAAQABAD1AAAAjQ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الحماية من التنمر والتحرش في مكان العمل</w:t>
                          </w:r>
                        </w:p>
                      </w:txbxContent>
                    </v:textbox>
                  </v:shape>
                </v:group>
                <v:shape id="صورة 54" o:spid="_x0000_s313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k9R5vJAAAA4wAAAA8AAABkcnMvZG93bnJldi54bWxET19LwzAQfxf8DuEE31yyibWry4bKBGFP&#10;W1V8PJuzrUsuNYlb/fZGEHy83/9brEZnxYFC7D1rmE4UCOLGm55bDU/1w0UJIiZkg9YzafimCKvl&#10;6ckCK+OPvKXDLrUih3CsUEOX0lBJGZuOHMaJH4gz9+6Dw5TP0EoT8JjDnZUzpQrpsOfc0OFA9x01&#10;+92X07AJd28f8/rF1p/b13VpL6+f9+uN1udn4+0NiERj+hf/uR9Nnl+ospjP1NUUfn/KAMjlD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iT1Hm8kAAADjAAAADwAAAAAAAAAA&#10;AAAAAACfAgAAZHJzL2Rvd25yZXYueG1sUEsFBgAAAAAEAAQA9wAAAJUDAAAAAA==&#10;">
                  <v:imagedata r:id="rId74" o:title=""/>
                  <v:path arrowok="t"/>
                </v:shape>
                <w10:wrap anchorx="page"/>
                <w10:anchorlock/>
              </v:group>
            </w:pict>
          </mc:Fallback>
        </mc:AlternateContent>
      </w:r>
    </w:p>
    <w:p w:rsidR="007C6591" w:rsidRPr="008D3A9C" w:rsidRDefault="007C6591" w:rsidP="00084372">
      <w:r>
        <w:rPr>
          <w:rFonts w:hint="cs"/>
          <w:rtl/>
        </w:rPr>
        <w:t xml:space="preserve">وضوح </w:t>
      </w:r>
      <w:r w:rsidRPr="008C1728">
        <w:rPr>
          <w:rFonts w:hint="cs"/>
          <w:rtl/>
        </w:rPr>
        <w:t>السياسات</w:t>
      </w:r>
      <w:r w:rsidRPr="008C1728">
        <w:rPr>
          <w:rtl/>
        </w:rPr>
        <w:t>:</w:t>
      </w:r>
      <w:r>
        <w:rPr>
          <w:rFonts w:hint="cs"/>
          <w:rtl/>
        </w:rPr>
        <w:t xml:space="preserve"> </w:t>
      </w:r>
      <w:r w:rsidRPr="008D3A9C">
        <w:rPr>
          <w:rtl/>
        </w:rPr>
        <w:t xml:space="preserve">وضع قوانين صارمة لمواجهة التنمر والتحرش. </w:t>
      </w:r>
      <w:r>
        <w:rPr>
          <w:rFonts w:hint="cs"/>
          <w:rtl/>
        </w:rPr>
        <w:t>و</w:t>
      </w:r>
      <w:r w:rsidRPr="008D3A9C">
        <w:rPr>
          <w:rtl/>
        </w:rPr>
        <w:t xml:space="preserve">توفير قنوات آمنة للإبلاغ عن أي سلوك غير مقبول.  </w:t>
      </w:r>
    </w:p>
    <w:p w:rsidR="007C6591" w:rsidRDefault="007C6591" w:rsidP="00084372">
      <w:pPr>
        <w:rPr>
          <w:rtl/>
        </w:rPr>
      </w:pPr>
      <w:r w:rsidRPr="008C1728">
        <w:rPr>
          <w:rtl/>
        </w:rPr>
        <w:t>ثقافة الاحترام المتبادل:</w:t>
      </w:r>
      <w:r>
        <w:rPr>
          <w:rFonts w:hint="cs"/>
          <w:rtl/>
        </w:rPr>
        <w:t xml:space="preserve"> </w:t>
      </w:r>
      <w:r w:rsidRPr="008D3A9C">
        <w:rPr>
          <w:rtl/>
        </w:rPr>
        <w:t xml:space="preserve">تعزيز قيم الاحترام والتسامح بين جميع الموظفين.  </w:t>
      </w:r>
    </w:p>
    <w:p w:rsidR="00084372" w:rsidRPr="008D3A9C" w:rsidRDefault="00084372" w:rsidP="00084372">
      <w:r w:rsidRPr="002A078C">
        <w:rPr>
          <w:rFonts w:ascii="Sakkal Majalla" w:hAnsi="Sakkal Majalla"/>
          <w:noProof/>
          <w:sz w:val="34"/>
        </w:rPr>
        <mc:AlternateContent>
          <mc:Choice Requires="wpg">
            <w:drawing>
              <wp:inline distT="0" distB="0" distL="0" distR="0" wp14:anchorId="109DFE4F" wp14:editId="5EDD6094">
                <wp:extent cx="5731510" cy="892088"/>
                <wp:effectExtent l="0" t="0" r="2540" b="22860"/>
                <wp:docPr id="160869203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035" name="مجموعة 47"/>
                        <wpg:cNvGrpSpPr/>
                        <wpg:grpSpPr>
                          <a:xfrm>
                            <a:off x="0" y="0"/>
                            <a:ext cx="5731510" cy="895351"/>
                            <a:chOff x="0" y="0"/>
                            <a:chExt cx="5878196" cy="918845"/>
                          </a:xfrm>
                        </wpg:grpSpPr>
                        <wpg:grpSp>
                          <wpg:cNvPr id="1608692036" name="مجموعة 48"/>
                          <wpg:cNvGrpSpPr/>
                          <wpg:grpSpPr>
                            <a:xfrm>
                              <a:off x="0" y="0"/>
                              <a:ext cx="5878196" cy="918845"/>
                              <a:chOff x="0" y="0"/>
                              <a:chExt cx="6240348" cy="919070"/>
                            </a:xfrm>
                          </wpg:grpSpPr>
                          <wpg:grpSp>
                            <wpg:cNvPr id="1608692037" name="مجموعة 49"/>
                            <wpg:cNvGrpSpPr/>
                            <wpg:grpSpPr>
                              <a:xfrm>
                                <a:off x="0" y="169208"/>
                                <a:ext cx="5433072" cy="580613"/>
                                <a:chOff x="0" y="169208"/>
                                <a:chExt cx="5433072" cy="580613"/>
                              </a:xfrm>
                            </wpg:grpSpPr>
                            <wps:wsp>
                              <wps:cNvPr id="160869203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03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04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041"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تقديم الدعم عند الحاجة</w:t>
                                </w:r>
                              </w:p>
                            </w:txbxContent>
                          </wps:txbx>
                          <wps:bodyPr wrap="square" rtlCol="1">
                            <a:spAutoFit/>
                          </wps:bodyPr>
                        </wps:wsp>
                      </wpg:grpSp>
                      <pic:pic xmlns:pic="http://schemas.openxmlformats.org/drawingml/2006/picture">
                        <pic:nvPicPr>
                          <pic:cNvPr id="1608692042"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13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Vt0rtN0AAAAFAQAADwAAAGRy&#10;cy9kb3ducmV2LnhtbEyPQUvDQBCF74L/YRnBm91NtcXGbEop6qkIbQXpbZudJqHZ2ZDdJum/d/Si&#10;lwfDe7z3TbYcXSN67ELtSUMyUSCQCm9rKjV87t8enkGEaMiaxhNquGKAZX57k5nU+oG22O9iKbiE&#10;Qmo0VDG2qZShqNCZMPEtEnsn3zkT+exKaTszcLlr5FSpuXSmJl6oTIvrCovz7uI0vA9mWD0mr/3m&#10;fFpfD/vZx9cmQa3v78bVC4iIY/wLww8+o0POTEd/IRtEo4Efib/K3kJN5yCOHHpSM5B5Jv/T598A&#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">
                <v:group id="مجموعة 47" o:spid="_x0000_s313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etxOnIAAAA&#10;4wAAAA8AAAAAAAAAAAAAAAAAqgIAAGRycy9kb3ducmV2LnhtbFBLBQYAAAAABAAEAPoAAACfAwAA&#10;AAA=&#10;">
                  <v:group id="مجموعة 48" o:spid="_x0000_s313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d/Wp7IAAAA&#10;4wAAAA8AAAAAAAAAAAAAAAAAqgIAAGRycy9kb3ducmV2LnhtbFBLBQYAAAAABAAEAPoAAACfAwAA&#10;AAA=&#10;">
                    <v:group id="مجموعة 49" o:spid="_x0000_s313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4M/8FyQAA&#10;AOMAAAAPAAAAAAAAAAAAAAAAAKoCAABkcnMvZG93bnJldi54bWxQSwUGAAAAAAQABAD6AAAAoAMA&#10;AAAA&#10;">
                      <v:shape id="شكل حر 50" o:spid="_x0000_s313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o0dMoA&#10;AADjAAAADwAAAGRycy9kb3ducmV2LnhtbESPQWvCQBCF7wX/wzJCb3VXxaCpq4ggSOlBY4vXITtN&#10;gtnZkN1q+u87h0KPM+/Ne9+st4Nv1Z362AS2MJ0YUMRlcA1XFj4uh5clqJiQHbaBycIPRdhuRk9r&#10;zF148JnuRaqUhHDM0UKdUpdrHcuaPMZJ6IhF+wq9xyRjX2nX40PCfatnxmTaY8PSUGNH+5rKW/Ht&#10;LWRvi+vpVB4W5+I4f4/k3acLydrn8bB7BZVoSP/mv+ujE/zMLLPVzMwFWn6SBejNL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96NHT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13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n5TcUA&#10;AADjAAAADwAAAGRycy9kb3ducmV2LnhtbERPS2sCMRC+C/6HMIVepCZaXHRrFGkp9OiLnsfNNLt0&#10;M1k36br990YQPM73nuW6d7XoqA2VZw2TsQJBXHhTsdVwPHy+zEGEiGyw9kwa/inAejUcLDE3/sI7&#10;6vbRihTCIUcNZYxNLmUoSnIYxr4hTtyPbx3GdLZWmhYvKdzVcqpUJh1WnBpKbOi9pOJ3/+c04Nlt&#10;v08++tCdrP0YzZp+ZGZaPz/1mzcQkfr4EN/dXybNz9Q8W0zV6wJuPyUA5Oo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qflNxQAAAOMAAAAPAAAAAAAAAAAAAAAAAJgCAABkcnMv&#10;ZG93bnJldi54bWxQSwUGAAAAAAQABAD1AAAAigMAAAAA&#10;" fillcolor="#a5a5a5 [2092]" stroked="f" strokeweight="1pt">
                        <v:stroke joinstyle="miter"/>
                      </v:roundrect>
                    </v:group>
                    <v:oval id="شكل بيضاوي 52" o:spid="_x0000_s313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l7GcoA&#10;AADjAAAADwAAAGRycy9kb3ducmV2LnhtbESPQUvDQBCF70L/wzIFb3bXIKGm3RZpERQUNNWeh+w0&#10;Cc3OhuzapP/eOQgeZ+bNe+9bbyffqQsNsQ1s4X5hQBFXwbVcW/g6PN8tQcWE7LALTBauFGG7md2s&#10;sXBh5E+6lKlWYsKxQAtNSn2hdawa8hgXoSeW2ykMHpOMQ63dgKOY+05nxuTaY8uS0GBPu4aqc/nj&#10;LXycT9/X4+ubea/DWOaj32eZO1h7O5+eVqASTelf/Pf94qR+bpb5Y2YehEKYZAF68ws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IJexnKAAAA4wAAAA8AAAAAAAAAAAAAAAAAmAIA&#10;AGRycy9kb3ducmV2LnhtbFBLBQYAAAAABAAEAPUAAACPAwAAAAA=&#10;" filled="f" strokecolor="#168489" strokeweight="1pt">
                      <v:stroke joinstyle="miter"/>
                    </v:oval>
                  </v:group>
                  <v:shape id="مربع نص 41" o:spid="_x0000_s3138"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OY5sUA&#10;AADjAAAADwAAAGRycy9kb3ducmV2LnhtbERPS0vDQBC+C/6HZQRvdjdFQ5t2W4oP6MGLNd6H7JgN&#10;ZmdDdmzSf+8Kgsf53rPdz6FXZxpTF9lCsTCgiJvoOm4t1O8vdytQSZAd9pHJwoUS7HfXV1usXJz4&#10;jc4naVUO4VShBS8yVFqnxlPAtIgDceY+4xhQ8jm22o045fDQ66UxpQ7YcW7wONCjp+br9B0siLhD&#10;camfQzp+zK9PkzfNA9bW3t7Mhw0ooVn+xX/uo8vzS7Mq10tzX8DvTxkAv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M5jm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تقديم الدعم عند الحاجة</w:t>
                          </w:r>
                        </w:p>
                      </w:txbxContent>
                    </v:textbox>
                  </v:shape>
                </v:group>
                <v:shape id="صورة 54" o:spid="_x0000_s3139"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w2TzHJAAAA4wAAAA8AAABkcnMvZG93bnJldi54bWxET09PwjAUv5v4HZpn4k1aJ5ljUIgaTEw4&#10;wYR4rOtjm7Svs60wvz0lMfH4fv/fbDFYw47oQ+dIwv1IAEOqne6okfBevd4VwEJUpJVxhBJ+McBi&#10;fn01U6V2J1rjcRMblkIolEpCG2Nfch7qFq0KI9cjJW7vvFUxnb7h2qtTCreGZ0Lk3KqOUkOrenxp&#10;sT5sfqyElX/+/JpUO1N9rz+WhXl43B6WKylvb4anKbCIQ/wX/7nfdJqfiyKfZGKcweWnBACfnwE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DZPMckAAADjAAAADwAAAAAAAAAA&#10;AAAAAACfAgAAZHJzL2Rvd25yZXYueG1sUEsFBgAAAAAEAAQA9wAAAJUDAAAAAA==&#10;">
                  <v:imagedata r:id="rId74" o:title=""/>
                  <v:path arrowok="t"/>
                </v:shape>
                <w10:wrap anchorx="page"/>
                <w10:anchorlock/>
              </v:group>
            </w:pict>
          </mc:Fallback>
        </mc:AlternateContent>
      </w:r>
    </w:p>
    <w:p w:rsidR="007C6591" w:rsidRPr="008D3A9C" w:rsidRDefault="007C6591" w:rsidP="00084372">
      <w:r w:rsidRPr="008C1728">
        <w:rPr>
          <w:rtl/>
        </w:rPr>
        <w:t>التعامل مع الضغوط الشخصية:</w:t>
      </w:r>
      <w:r>
        <w:rPr>
          <w:rFonts w:hint="cs"/>
          <w:rtl/>
        </w:rPr>
        <w:t xml:space="preserve"> </w:t>
      </w:r>
      <w:r w:rsidRPr="008D3A9C">
        <w:rPr>
          <w:rtl/>
        </w:rPr>
        <w:t xml:space="preserve">إظهار التعاطف مع الموظفين الذين يمرون بظروف صعبة.  </w:t>
      </w:r>
      <w:r>
        <w:rPr>
          <w:rFonts w:hint="cs"/>
          <w:rtl/>
        </w:rPr>
        <w:t xml:space="preserve"> و</w:t>
      </w:r>
      <w:r w:rsidRPr="008D3A9C">
        <w:rPr>
          <w:rtl/>
        </w:rPr>
        <w:t xml:space="preserve">توفير مرونة إضافية عند الحاجة (مثل تعديل ساعات العمل أو المهام).  </w:t>
      </w:r>
    </w:p>
    <w:p w:rsidR="007C6591" w:rsidRPr="008D3A9C" w:rsidRDefault="007C6591" w:rsidP="00084372">
      <w:r w:rsidRPr="008C1728">
        <w:rPr>
          <w:rtl/>
        </w:rPr>
        <w:t>الدعم في الأزمات:</w:t>
      </w:r>
      <w:r>
        <w:rPr>
          <w:rFonts w:hint="cs"/>
          <w:rtl/>
        </w:rPr>
        <w:t xml:space="preserve"> </w:t>
      </w:r>
      <w:r w:rsidRPr="008D3A9C">
        <w:rPr>
          <w:rtl/>
        </w:rPr>
        <w:t xml:space="preserve">تقديم المساعدة الفورية عند حدوث أزمات نفسية أو مهنية للموظفين.  </w:t>
      </w:r>
    </w:p>
    <w:p w:rsidR="007C6591" w:rsidRPr="006A21FE" w:rsidRDefault="00394CDA" w:rsidP="00084372">
      <w:pPr>
        <w:rPr>
          <w:b/>
          <w:bCs/>
          <w:color w:val="168489"/>
        </w:rPr>
      </w:pPr>
      <w:r>
        <w:rPr>
          <w:noProof/>
        </w:rPr>
        <w:drawing>
          <wp:anchor distT="0" distB="0" distL="114300" distR="114300" simplePos="0" relativeHeight="252822528" behindDoc="0" locked="0" layoutInCell="1" allowOverlap="1" wp14:anchorId="79558110" wp14:editId="143079E9">
            <wp:simplePos x="0" y="0"/>
            <wp:positionH relativeFrom="margin">
              <wp:align>left</wp:align>
            </wp:positionH>
            <wp:positionV relativeFrom="paragraph">
              <wp:posOffset>182287</wp:posOffset>
            </wp:positionV>
            <wp:extent cx="2006600" cy="2006600"/>
            <wp:effectExtent l="0" t="0" r="0" b="0"/>
            <wp:wrapSquare wrapText="bothSides"/>
            <wp:docPr id="1608692149" name="Picture 1608692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2009066" cy="200906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C6591" w:rsidRPr="006A21FE">
        <w:rPr>
          <w:b/>
          <w:bCs/>
          <w:color w:val="168489"/>
          <w:rtl/>
        </w:rPr>
        <w:t xml:space="preserve"> </w:t>
      </w:r>
      <w:hyperlink r:id="rId170" w:history="1">
        <w:r w:rsidR="007C6591" w:rsidRPr="00571199">
          <w:rPr>
            <w:rStyle w:val="Hyperlink"/>
            <w:b/>
            <w:bCs/>
            <w:rtl/>
          </w:rPr>
          <w:t>فوائد بيئة العمل الداعمة للصحة النفسية</w:t>
        </w:r>
      </w:hyperlink>
    </w:p>
    <w:p w:rsidR="007C6591" w:rsidRPr="00F1502D" w:rsidRDefault="007C6591" w:rsidP="00084372">
      <w:r w:rsidRPr="00F1502D">
        <w:rPr>
          <w:rtl/>
        </w:rPr>
        <w:t xml:space="preserve">1. زيادة الإنتاجية وتحسين الأداء.  </w:t>
      </w:r>
    </w:p>
    <w:p w:rsidR="007C6591" w:rsidRPr="00F1502D" w:rsidRDefault="007C6591" w:rsidP="00084372">
      <w:r w:rsidRPr="00F1502D">
        <w:rPr>
          <w:rtl/>
        </w:rPr>
        <w:t xml:space="preserve">2. تقليل معدلات الغياب عن العمل.  </w:t>
      </w:r>
    </w:p>
    <w:p w:rsidR="007C6591" w:rsidRPr="00F1502D" w:rsidRDefault="007C6591" w:rsidP="00084372">
      <w:r w:rsidRPr="00F1502D">
        <w:rPr>
          <w:rtl/>
        </w:rPr>
        <w:t xml:space="preserve">3. تعزيز ولاء الموظفين للمؤسسة.  </w:t>
      </w:r>
    </w:p>
    <w:p w:rsidR="007C6591" w:rsidRPr="00F1502D" w:rsidRDefault="007C6591" w:rsidP="00084372">
      <w:r w:rsidRPr="00F1502D">
        <w:rPr>
          <w:rtl/>
        </w:rPr>
        <w:t xml:space="preserve">4. تحسين العلاقات بين الزملاء.  </w:t>
      </w:r>
    </w:p>
    <w:p w:rsidR="007C6591" w:rsidRPr="00F1502D" w:rsidRDefault="007C6591" w:rsidP="00084372">
      <w:r w:rsidRPr="00F1502D">
        <w:rPr>
          <w:rtl/>
        </w:rPr>
        <w:t xml:space="preserve">5. تشجيع الإبداع والابتكار في بيئة العمل.  </w:t>
      </w:r>
    </w:p>
    <w:p w:rsidR="007C6591" w:rsidRPr="00F1502D" w:rsidRDefault="007C6591" w:rsidP="00084372">
      <w:r>
        <w:rPr>
          <w:rFonts w:hint="cs"/>
          <w:rtl/>
        </w:rPr>
        <w:t xml:space="preserve">خلاصة القول، </w:t>
      </w:r>
      <w:r w:rsidRPr="00F1502D">
        <w:rPr>
          <w:rtl/>
        </w:rPr>
        <w:t>بيئة العمل الداعمة للصحة النفسية ليست رفاهية، بل هي استثمار في رفاهية الموظفين وإنتاجية المؤسسة. عندما يشعر الموظفون بالدعم والاحترام ويعملون في بيئة خالية من التوتر المفرط، فإنهم يصبحون أكثر التزاما</w:t>
      </w:r>
      <w:r>
        <w:rPr>
          <w:rFonts w:hint="cs"/>
          <w:rtl/>
        </w:rPr>
        <w:t>ً</w:t>
      </w:r>
      <w:r w:rsidRPr="00F1502D">
        <w:rPr>
          <w:rtl/>
        </w:rPr>
        <w:t xml:space="preserve"> ورضا، مما ينعكس إيجابيا</w:t>
      </w:r>
      <w:r>
        <w:rPr>
          <w:rFonts w:hint="cs"/>
          <w:rtl/>
        </w:rPr>
        <w:t>ً</w:t>
      </w:r>
      <w:r w:rsidRPr="00F1502D">
        <w:rPr>
          <w:rtl/>
        </w:rPr>
        <w:t xml:space="preserve"> على نجاح المؤسسة ككل.</w:t>
      </w:r>
    </w:p>
    <w:p w:rsidR="007C6591" w:rsidRDefault="00084372" w:rsidP="0070505C">
      <w:pPr>
        <w:pageBreakBefore/>
        <w:rPr>
          <w:rtl/>
        </w:rPr>
      </w:pPr>
      <w:r w:rsidRPr="002A078C">
        <w:rPr>
          <w:rFonts w:ascii="Sakkal Majalla" w:hAnsi="Sakkal Majalla"/>
          <w:noProof/>
          <w:color w:val="002060"/>
          <w:sz w:val="34"/>
        </w:rPr>
        <w:lastRenderedPageBreak/>
        <mc:AlternateContent>
          <mc:Choice Requires="wpg">
            <w:drawing>
              <wp:inline distT="0" distB="0" distL="0" distR="0" wp14:anchorId="3D329A19" wp14:editId="4EBF0DD7">
                <wp:extent cx="5731510" cy="895350"/>
                <wp:effectExtent l="0" t="0" r="21590" b="19050"/>
                <wp:docPr id="4105"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4106"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4107" name="مجموعة 39"/>
                        <wpg:cNvGrpSpPr/>
                        <wpg:grpSpPr>
                          <a:xfrm>
                            <a:off x="0" y="0"/>
                            <a:ext cx="5731510" cy="895350"/>
                            <a:chOff x="0" y="0"/>
                            <a:chExt cx="5878196" cy="918845"/>
                          </a:xfrm>
                        </wpg:grpSpPr>
                        <wpg:grpSp>
                          <wpg:cNvPr id="4108" name="مجموعة 40"/>
                          <wpg:cNvGrpSpPr/>
                          <wpg:grpSpPr>
                            <a:xfrm>
                              <a:off x="0" y="0"/>
                              <a:ext cx="5878196" cy="918845"/>
                              <a:chOff x="0" y="0"/>
                              <a:chExt cx="6240348" cy="919070"/>
                            </a:xfrm>
                          </wpg:grpSpPr>
                          <wpg:grpSp>
                            <wpg:cNvPr id="4109" name="مجموعة 41"/>
                            <wpg:cNvGrpSpPr/>
                            <wpg:grpSpPr>
                              <a:xfrm>
                                <a:off x="0" y="169208"/>
                                <a:ext cx="5433072" cy="580613"/>
                                <a:chOff x="0" y="169208"/>
                                <a:chExt cx="5433072" cy="580613"/>
                              </a:xfrm>
                            </wpg:grpSpPr>
                            <wps:wsp>
                              <wps:cNvPr id="4110"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111"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12"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13" name="مربع نص 41"/>
                          <wps:cNvSpPr txBox="1"/>
                          <wps:spPr>
                            <a:xfrm>
                              <a:off x="204484" y="256985"/>
                              <a:ext cx="4616071" cy="387740"/>
                            </a:xfrm>
                            <a:prstGeom prst="rect">
                              <a:avLst/>
                            </a:prstGeom>
                            <a:noFill/>
                          </wps:spPr>
                          <wps:txbx>
                            <w:txbxContent>
                              <w:p w:rsidR="005345A8" w:rsidRPr="006A21FE" w:rsidRDefault="005345A8" w:rsidP="006A21FE">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دور القيادة في تعزيز الصحة النفسية للموظفين</w:t>
                                </w:r>
                              </w:p>
                            </w:txbxContent>
                          </wps:txbx>
                          <wps:bodyPr wrap="square" rtlCol="1">
                            <a:spAutoFit/>
                          </wps:bodyPr>
                        </wps:wsp>
                      </wpg:grpSp>
                    </wpg:wgp>
                  </a:graphicData>
                </a:graphic>
              </wp:inline>
            </w:drawing>
          </mc:Choice>
          <mc:Fallback>
            <w:pict>
              <v:group id="_x0000_s314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">
                <v:shape id="صورة 38" o:spid="_x0000_s3141"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qX9MbEAAAA3QAAAA8AAABkcnMvZG93bnJldi54bWxEj0+LwjAUxO/CfofwFrxp6h9EukYRUfAi&#10;al3Y66N525RtXrpNrPXbG0HwOMzMb5jFqrOVaKnxpWMFo2ECgjh3uuRCwfdlN5iD8AFZY+WYFNzJ&#10;w2r50Vtgqt2Nz9RmoRARwj5FBSaEOpXS54Ys+qGriaP36xqLIcqmkLrBW4TbSo6TZCYtlhwXDNa0&#10;MZT/ZVerYLJtu+1kczz4H1Nf/jO7Lv35pFT/s1t/gQjUhXf41d5rBdNRMoPnm/gE5PI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qX9MbEAAAA3QAAAA8AAAAAAAAAAAAAAAAA&#10;nwIAAGRycy9kb3ducmV2LnhtbFBLBQYAAAAABAAEAPcAAACQAwAAAAA=&#10;">
                  <v:imagedata r:id="rId67" o:title=""/>
                </v:shape>
                <v:group id="مجموعة 39" o:spid="_x0000_s314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dLHm5xgAAAN0A&#10;AAAPAAAAAAAAAAAAAAAAAKoCAABkcnMvZG93bnJldi54bWxQSwUGAAAAAAQABAD6AAAAnQMAAAAA&#10;">
                  <v:group id="مجموعة 40" o:spid="_x0000_s314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ss+3LwwAAAN0AAAAP&#10;AAAAAAAAAAAAAAAAAKoCAABkcnMvZG93bnJldi54bWxQSwUGAAAAAAQABAD6AAAAmgMAAAAA&#10;">
                    <v:group id="مجموعة 41" o:spid="_x0000_s314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D/0hQxgAAAN0A&#10;AAAPAAAAAAAAAAAAAAAAAKoCAABkcnMvZG93bnJldi54bWxQSwUGAAAAAAQABAD6AAAAnQMAAAAA&#10;">
                      <v:shape id="شكل حر 42" o:spid="_x0000_s314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p4VcEA&#10;AADdAAAADwAAAGRycy9kb3ducmV2LnhtbERPS27CMBDdI/UO1lRiB3baCKo0BlWoFSzYAD3AKJ7G&#10;aeJxGrsQbo8XSCyf3r9cj64TZxpC41lDNlcgiCtvGq41fJ++Zm8gQkQ22HkmDVcKsF49TUosjL/w&#10;gc7HWIsUwqFADTbGvpAyVJYchrnviRP34weHMcGhlmbASwp3nXxRaiEdNpwaLPa0sVS1x3+nwaj8&#10;0+XL7ZI2f3urfjMT21ej9fR5/HgHEWmMD/HdvTMa8ixL+9Ob9ATk6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W6eFXBAAAA3QAAAA8AAAAAAAAAAAAAAAAAmAIAAGRycy9kb3du&#10;cmV2LnhtbFBLBQYAAAAABAAEAPUAAACGAw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14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WpqcYA&#10;AADdAAAADwAAAGRycy9kb3ducmV2LnhtbESPT2vCQBTE74V+h+UJ3nQTEVuiq1hBEe3BP8VeH9nX&#10;JLj7NmRXk377riD0OMzMb5jZorNG3KnxlWMF6TABQZw7XXGh4Ou8HryD8AFZo3FMCn7Jw2L++jLD&#10;TLuWj3Q/hUJECPsMFZQh1JmUPi/Joh+6mjh6P66xGKJsCqkbbCPcGjlKkom0WHFcKLGmVUn59XSz&#10;Ct4O61vrN5Pz7uNiPqvEfC9He1aq3+uWUxCBuvAffra3WsE4TVN4vIlP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kWpqcYAAADdAAAADwAAAAAAAAAAAAAAAACYAgAAZHJz&#10;L2Rvd25yZXYueG1sUEsFBgAAAAAEAAQA9QAAAIsDAAAAAA==&#10;" fillcolor="#168489" stroked="f" strokeweight="1pt">
                        <v:stroke joinstyle="miter"/>
                      </v:roundrect>
                    </v:group>
                    <v:oval id="شكل بيضاوي 44" o:spid="_x0000_s314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s4t8QA&#10;AADdAAAADwAAAGRycy9kb3ducmV2LnhtbESP0WoCMRRE3wv9h3ALvtXsSpGyGkWEohREjH7AdXPd&#10;rG5utpuo279vBKGPw8ycYabz3jXiRl2oPSvIhxkI4tKbmisFh/3X+yeIEJENNp5JwS8FmM9eX6ZY&#10;GH/nHd10rESCcChQgY2xLaQMpSWHYehb4uSdfOcwJtlV0nR4T3DXyFGWjaXDmtOCxZaWlsqLvjoF&#10;ut/r7epUSb/R9vuYn/2P262VGrz1iwmISH38Dz/ba6PgI89H8HiTnoC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urOLfEAAAA3QAAAA8AAAAAAAAAAAAAAAAAmAIAAGRycy9k&#10;b3ducmV2LnhtbFBLBQYAAAAABAAEAPUAAACJAwAAAAA=&#10;" filled="f" strokecolor="#a5a5a5 [2092]" strokeweight="1pt">
                      <v:stroke joinstyle="miter"/>
                    </v:oval>
                  </v:group>
                  <v:shape id="مربع نص 41" o:spid="_x0000_s3148" type="#_x0000_t202" style="position:absolute;left:2044;top:2569;width:46161;height:38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D1kcQA&#10;AADdAAAADwAAAGRycy9kb3ducmV2LnhtbESPQWvCQBSE7wX/w/KE3uomthWJriK2BQ+9VOP9kX1m&#10;g9m3Iftq4r/vFgo9DjPzDbPejr5VN+pjE9hAPstAEVfBNlwbKE8fT0tQUZAttoHJwJ0ibDeThzUW&#10;Ngz8Rbej1CpBOBZowIl0hdaxcuQxzkJHnLxL6D1Kkn2tbY9DgvtWz7NsoT02nBYcdrR3VF2P396A&#10;iN3l9/Ldx8N5/HwbXFa9YmnM43TcrUAJjfIf/msfrIGXPH+G3zfpCe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A9ZHEAAAA3QAAAA8AAAAAAAAAAAAAAAAAmAIAAGRycy9k&#10;b3ducmV2LnhtbFBLBQYAAAAABAAEAPUAAACJAwAAAAA=&#10;" filled="f" stroked="f">
                    <v:textbox style="mso-fit-shape-to-text:t">
                      <w:txbxContent>
                        <w:p w:rsidR="005345A8" w:rsidRPr="006A21FE" w:rsidRDefault="005345A8" w:rsidP="006A21FE">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دور القيادة في تعزيز الصحة النفسية للموظفين</w:t>
                          </w:r>
                        </w:p>
                      </w:txbxContent>
                    </v:textbox>
                  </v:shape>
                </v:group>
                <w10:wrap anchorx="page"/>
                <w10:anchorlock/>
              </v:group>
            </w:pict>
          </mc:Fallback>
        </mc:AlternateContent>
      </w:r>
    </w:p>
    <w:p w:rsidR="007C6591" w:rsidRPr="00F1502D" w:rsidRDefault="007C6591" w:rsidP="00084372">
      <w:r w:rsidRPr="00F1502D">
        <w:rPr>
          <w:rtl/>
        </w:rPr>
        <w:t>تلعب القيادة دورا</w:t>
      </w:r>
      <w:r>
        <w:rPr>
          <w:rFonts w:hint="cs"/>
          <w:rtl/>
        </w:rPr>
        <w:t>ً</w:t>
      </w:r>
      <w:r w:rsidRPr="00F1502D">
        <w:rPr>
          <w:rtl/>
        </w:rPr>
        <w:t xml:space="preserve"> محوريا</w:t>
      </w:r>
      <w:r>
        <w:rPr>
          <w:rFonts w:hint="cs"/>
          <w:rtl/>
        </w:rPr>
        <w:t>ً</w:t>
      </w:r>
      <w:r w:rsidRPr="00F1502D">
        <w:rPr>
          <w:rtl/>
        </w:rPr>
        <w:t xml:space="preserve"> في خلق بيئة عمل داعمة للصحة النفسية. القادة هم قدوة للفريق، ومن خلال أفعالهم وقراراتهم، يمكنهم التأثير بشكل مباشر على رفاهية الموظفين. القيادة الواعية بالصحة النفسية لا تقتصر على تحقيق أهداف العمل فقط، بل تشمل أيضا</w:t>
      </w:r>
      <w:r>
        <w:rPr>
          <w:rFonts w:hint="cs"/>
          <w:rtl/>
        </w:rPr>
        <w:t>ً</w:t>
      </w:r>
      <w:r w:rsidRPr="00F1502D">
        <w:rPr>
          <w:rtl/>
        </w:rPr>
        <w:t xml:space="preserve"> بناء ثقافة تحترم احتياجات الموظفين النفسية والجسدية، مما يؤدي إلى تعزيز الإنتاجية والانسجام داخل المؤسسة.</w:t>
      </w:r>
    </w:p>
    <w:p w:rsidR="007C6591" w:rsidRDefault="007C6591" w:rsidP="00084372">
      <w:pPr>
        <w:rPr>
          <w:b/>
          <w:bCs/>
          <w:color w:val="168489"/>
          <w:rtl/>
        </w:rPr>
      </w:pPr>
      <w:r w:rsidRPr="006A21FE">
        <w:rPr>
          <w:b/>
          <w:bCs/>
          <w:color w:val="168489"/>
          <w:rtl/>
        </w:rPr>
        <w:t xml:space="preserve"> أهمية دور القيادة في تعزيز الصحة النفسية</w:t>
      </w:r>
    </w:p>
    <w:p w:rsidR="0070505C" w:rsidRPr="006A21FE" w:rsidRDefault="0070505C" w:rsidP="0070505C">
      <w:pPr>
        <w:rPr>
          <w:b/>
          <w:bCs/>
          <w:color w:val="168489"/>
          <w:rtl/>
        </w:rPr>
      </w:pPr>
      <w:r w:rsidRPr="0070505C">
        <w:rPr>
          <w:b/>
          <w:bCs/>
          <w:noProof/>
          <w:color w:val="168489"/>
        </w:rPr>
        <mc:AlternateContent>
          <mc:Choice Requires="wpg">
            <w:drawing>
              <wp:inline distT="0" distB="0" distL="0" distR="0" wp14:anchorId="2C86CC23" wp14:editId="3C3CCE2F">
                <wp:extent cx="5746349" cy="1411217"/>
                <wp:effectExtent l="0" t="0" r="26035" b="17780"/>
                <wp:docPr id="1465698203" name="Group 3"/>
                <wp:cNvGraphicFramePr/>
                <a:graphic xmlns:a="http://schemas.openxmlformats.org/drawingml/2006/main">
                  <a:graphicData uri="http://schemas.microsoft.com/office/word/2010/wordprocessingGroup">
                    <wpg:wgp>
                      <wpg:cNvGrpSpPr/>
                      <wpg:grpSpPr>
                        <a:xfrm>
                          <a:off x="0" y="0"/>
                          <a:ext cx="5746349" cy="1411217"/>
                          <a:chOff x="0" y="0"/>
                          <a:chExt cx="5746349" cy="1411217"/>
                        </a:xfrm>
                      </wpg:grpSpPr>
                      <wpg:grpSp>
                        <wpg:cNvPr id="1465698225" name="Group 1465698225"/>
                        <wpg:cNvGrpSpPr/>
                        <wpg:grpSpPr>
                          <a:xfrm>
                            <a:off x="0" y="0"/>
                            <a:ext cx="1390536" cy="1390535"/>
                            <a:chOff x="0" y="0"/>
                            <a:chExt cx="1722784" cy="1722784"/>
                          </a:xfrm>
                        </wpg:grpSpPr>
                        <wps:wsp>
                          <wps:cNvPr id="1465698226" name="Oval 1465698226"/>
                          <wps:cNvSpPr/>
                          <wps:spPr>
                            <a:xfrm>
                              <a:off x="0" y="0"/>
                              <a:ext cx="1722784" cy="1722784"/>
                            </a:xfrm>
                            <a:prstGeom prst="ellipse">
                              <a:avLst/>
                            </a:prstGeom>
                            <a:noFill/>
                            <a:ln>
                              <a:solidFill>
                                <a:srgbClr val="A0C9CA"/>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5698227" name="Oval 1465698227"/>
                          <wps:cNvSpPr/>
                          <wps:spPr>
                            <a:xfrm>
                              <a:off x="92766" y="92766"/>
                              <a:ext cx="1537252" cy="1537252"/>
                            </a:xfrm>
                            <a:prstGeom prst="ellipse">
                              <a:avLst/>
                            </a:prstGeom>
                            <a:solidFill>
                              <a:srgbClr val="A0C9CA"/>
                            </a:solid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5698228" name="Oval 1465698228"/>
                          <wps:cNvSpPr/>
                          <wps:spPr>
                            <a:xfrm>
                              <a:off x="172553" y="172553"/>
                              <a:ext cx="1377676" cy="1377675"/>
                            </a:xfrm>
                            <a:prstGeom prst="ellipse">
                              <a:avLst/>
                            </a:prstGeom>
                            <a:solidFill>
                              <a:schemeClr val="bg1"/>
                            </a:solid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5698229" name="TextBox 9237"/>
                          <wps:cNvSpPr txBox="1">
                            <a:spLocks noChangeArrowheads="1"/>
                          </wps:cNvSpPr>
                          <wps:spPr bwMode="auto">
                            <a:xfrm flipV="1">
                              <a:off x="92763" y="210951"/>
                              <a:ext cx="1537252" cy="921932"/>
                            </a:xfrm>
                            <a:prstGeom prst="rect">
                              <a:avLst/>
                            </a:prstGeom>
                          </wps:spPr>
                          <wps:txbx>
                            <w:txbxContent>
                              <w:p w:rsidR="005345A8" w:rsidRDefault="005345A8" w:rsidP="0070505C">
                                <w:pPr>
                                  <w:bidi w:val="0"/>
                                  <w:jc w:val="center"/>
                                  <w:rPr>
                                    <w:rFonts w:ascii="Adobe Arabic" w:hAnsi="Adobe Arabic" w:cs="Adobe Arabic"/>
                                    <w:b/>
                                    <w:bCs/>
                                    <w:color w:val="000000"/>
                                    <w:kern w:val="24"/>
                                    <w:sz w:val="32"/>
                                    <w:szCs w:val="32"/>
                                    <w:lang w:bidi="ar-SY"/>
                                  </w:rPr>
                                </w:pPr>
                                <w:r w:rsidRPr="0070505C">
                                  <w:rPr>
                                    <w:rFonts w:ascii="Adobe Arabic" w:hAnsi="Adobe Arabic" w:cs="Adobe Arabic"/>
                                    <w:b/>
                                    <w:bCs/>
                                    <w:color w:val="000000"/>
                                    <w:kern w:val="24"/>
                                    <w:sz w:val="32"/>
                                    <w:szCs w:val="32"/>
                                    <w:rtl/>
                                    <w:lang w:bidi="ar-SY"/>
                                  </w:rPr>
                                  <w:t>زيادة الإنتاجية</w:t>
                                </w:r>
                              </w:p>
                            </w:txbxContent>
                          </wps:txbx>
                          <wps:bodyPr rot="0" vert="horz" wrap="square" lIns="0" tIns="45720" rIns="0" bIns="45720" anchor="b" anchorCtr="0" upright="1">
                            <a:noAutofit/>
                          </wps:bodyPr>
                        </wps:wsp>
                      </wpg:grpSp>
                      <wpg:grpSp>
                        <wpg:cNvPr id="1465698230" name="Group 1465698230"/>
                        <wpg:cNvGrpSpPr/>
                        <wpg:grpSpPr>
                          <a:xfrm>
                            <a:off x="1465411" y="20682"/>
                            <a:ext cx="4280938" cy="1390535"/>
                            <a:chOff x="1465411" y="20682"/>
                            <a:chExt cx="3418467" cy="1110387"/>
                          </a:xfrm>
                        </wpg:grpSpPr>
                        <wpg:grpSp>
                          <wpg:cNvPr id="1465698232" name="Group 1465698232"/>
                          <wpg:cNvGrpSpPr/>
                          <wpg:grpSpPr>
                            <a:xfrm>
                              <a:off x="1465411" y="20682"/>
                              <a:ext cx="1110388" cy="1110387"/>
                              <a:chOff x="1465411" y="20682"/>
                              <a:chExt cx="1722784" cy="1722784"/>
                            </a:xfrm>
                          </wpg:grpSpPr>
                          <wps:wsp>
                            <wps:cNvPr id="1465698233" name="Oval 1465698233"/>
                            <wps:cNvSpPr/>
                            <wps:spPr>
                              <a:xfrm>
                                <a:off x="1465411" y="20682"/>
                                <a:ext cx="1722784" cy="1722784"/>
                              </a:xfrm>
                              <a:prstGeom prst="ellipse">
                                <a:avLst/>
                              </a:prstGeom>
                              <a:noFill/>
                              <a:ln>
                                <a:solidFill>
                                  <a:srgbClr val="FFD366"/>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5698234" name="Oval 1465698234"/>
                            <wps:cNvSpPr/>
                            <wps:spPr>
                              <a:xfrm>
                                <a:off x="1558177" y="113448"/>
                                <a:ext cx="1537252" cy="1537252"/>
                              </a:xfrm>
                              <a:prstGeom prst="ellipse">
                                <a:avLst/>
                              </a:pr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5698235" name="Oval 1465698235"/>
                            <wps:cNvSpPr/>
                            <wps:spPr>
                              <a:xfrm>
                                <a:off x="1637965" y="193236"/>
                                <a:ext cx="1377676" cy="1377676"/>
                              </a:xfrm>
                              <a:prstGeom prst="ellipse">
                                <a:avLst/>
                              </a:prstGeom>
                              <a:solidFill>
                                <a:schemeClr val="bg1"/>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5698236" name="TextBox 9233"/>
                            <wps:cNvSpPr txBox="1">
                              <a:spLocks noChangeArrowheads="1"/>
                            </wps:cNvSpPr>
                            <wps:spPr bwMode="auto">
                              <a:xfrm flipV="1">
                                <a:off x="1716492" y="167424"/>
                                <a:ext cx="1299144" cy="1234444"/>
                              </a:xfrm>
                              <a:prstGeom prst="rect">
                                <a:avLst/>
                              </a:prstGeom>
                            </wps:spPr>
                            <wps:txbx>
                              <w:txbxContent>
                                <w:p w:rsidR="005345A8" w:rsidRDefault="005345A8" w:rsidP="0070505C">
                                  <w:pPr>
                                    <w:bidi w:val="0"/>
                                    <w:jc w:val="center"/>
                                    <w:rPr>
                                      <w:rFonts w:ascii="Adobe Arabic" w:hAnsi="Adobe Arabic" w:cs="Adobe Arabic"/>
                                      <w:b/>
                                      <w:bCs/>
                                      <w:color w:val="000000"/>
                                      <w:kern w:val="24"/>
                                      <w:sz w:val="32"/>
                                      <w:szCs w:val="32"/>
                                      <w:lang w:bidi="ar-SY"/>
                                    </w:rPr>
                                  </w:pPr>
                                  <w:r w:rsidRPr="0070505C">
                                    <w:rPr>
                                      <w:rFonts w:ascii="Adobe Arabic" w:hAnsi="Adobe Arabic" w:cs="Adobe Arabic"/>
                                      <w:b/>
                                      <w:bCs/>
                                      <w:color w:val="000000"/>
                                      <w:kern w:val="24"/>
                                      <w:sz w:val="32"/>
                                      <w:szCs w:val="32"/>
                                      <w:rtl/>
                                      <w:lang w:bidi="ar-SY"/>
                                    </w:rPr>
                                    <w:t>تعزيز الولاء والرضا الوظيفي</w:t>
                                  </w:r>
                                </w:p>
                              </w:txbxContent>
                            </wps:txbx>
                            <wps:bodyPr rot="0" vert="horz" wrap="square" lIns="0" tIns="45720" rIns="0" bIns="45720" anchor="b" anchorCtr="0" upright="1">
                              <a:noAutofit/>
                            </wps:bodyPr>
                          </wps:wsp>
                        </wpg:grpSp>
                        <wpg:grpSp>
                          <wpg:cNvPr id="1465698237" name="Group 1465698237"/>
                          <wpg:cNvGrpSpPr/>
                          <wpg:grpSpPr>
                            <a:xfrm>
                              <a:off x="2616305" y="20682"/>
                              <a:ext cx="1110388" cy="1110387"/>
                              <a:chOff x="2616305" y="20682"/>
                              <a:chExt cx="1722784" cy="1722784"/>
                            </a:xfrm>
                          </wpg:grpSpPr>
                          <wps:wsp>
                            <wps:cNvPr id="1465698238" name="Oval 1465698238"/>
                            <wps:cNvSpPr/>
                            <wps:spPr>
                              <a:xfrm>
                                <a:off x="2616305" y="20682"/>
                                <a:ext cx="1722784" cy="1722784"/>
                              </a:xfrm>
                              <a:prstGeom prst="ellipse">
                                <a:avLst/>
                              </a:prstGeom>
                              <a:noFill/>
                              <a:ln>
                                <a:solidFill>
                                  <a:srgbClr val="BFBFBF"/>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5698239" name="Oval 1465698239"/>
                            <wps:cNvSpPr/>
                            <wps:spPr>
                              <a:xfrm>
                                <a:off x="2709071" y="113448"/>
                                <a:ext cx="1537252" cy="1537252"/>
                              </a:xfrm>
                              <a:prstGeom prst="ellipse">
                                <a:avLst/>
                              </a:pr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142" name="Oval 1608692142"/>
                            <wps:cNvSpPr/>
                            <wps:spPr>
                              <a:xfrm>
                                <a:off x="2788859" y="193236"/>
                                <a:ext cx="1377676" cy="1377676"/>
                              </a:xfrm>
                              <a:prstGeom prst="ellipse">
                                <a:avLst/>
                              </a:prstGeom>
                              <a:solidFill>
                                <a:schemeClr val="bg1"/>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143" name="TextBox 9229"/>
                            <wps:cNvSpPr txBox="1">
                              <a:spLocks noChangeArrowheads="1"/>
                            </wps:cNvSpPr>
                            <wps:spPr bwMode="auto">
                              <a:xfrm flipV="1">
                                <a:off x="2702314" y="128681"/>
                                <a:ext cx="1537252" cy="1234444"/>
                              </a:xfrm>
                              <a:prstGeom prst="rect">
                                <a:avLst/>
                              </a:prstGeom>
                            </wps:spPr>
                            <wps:txbx>
                              <w:txbxContent>
                                <w:p w:rsidR="005345A8" w:rsidRDefault="005345A8" w:rsidP="0070505C">
                                  <w:pPr>
                                    <w:bidi w:val="0"/>
                                    <w:jc w:val="center"/>
                                    <w:rPr>
                                      <w:rFonts w:ascii="Adobe Arabic" w:hAnsi="Adobe Arabic" w:cs="Adobe Arabic"/>
                                      <w:b/>
                                      <w:bCs/>
                                      <w:color w:val="000000"/>
                                      <w:kern w:val="24"/>
                                      <w:sz w:val="32"/>
                                      <w:szCs w:val="32"/>
                                      <w:lang w:bidi="ar-SY"/>
                                    </w:rPr>
                                  </w:pPr>
                                  <w:r w:rsidRPr="0070505C">
                                    <w:rPr>
                                      <w:rFonts w:ascii="Adobe Arabic" w:hAnsi="Adobe Arabic" w:cs="Adobe Arabic"/>
                                      <w:b/>
                                      <w:bCs/>
                                      <w:color w:val="000000"/>
                                      <w:kern w:val="24"/>
                                      <w:sz w:val="32"/>
                                      <w:szCs w:val="32"/>
                                      <w:rtl/>
                                      <w:lang w:bidi="ar-SY"/>
                                    </w:rPr>
                                    <w:t>التقليل من التوتر والإرهاق المهني</w:t>
                                  </w:r>
                                </w:p>
                              </w:txbxContent>
                            </wps:txbx>
                            <wps:bodyPr rot="0" vert="horz" wrap="square" lIns="0" tIns="45720" rIns="0" bIns="45720" anchor="b" anchorCtr="0" upright="1">
                              <a:noAutofit/>
                            </wps:bodyPr>
                          </wps:wsp>
                        </wpg:grpSp>
                        <wpg:grpSp>
                          <wpg:cNvPr id="1608692144" name="Group 1608692144"/>
                          <wpg:cNvGrpSpPr/>
                          <wpg:grpSpPr>
                            <a:xfrm>
                              <a:off x="3773490" y="20682"/>
                              <a:ext cx="1110388" cy="1110387"/>
                              <a:chOff x="3773490" y="20682"/>
                              <a:chExt cx="1722784" cy="1722784"/>
                            </a:xfrm>
                          </wpg:grpSpPr>
                          <wps:wsp>
                            <wps:cNvPr id="1608692145" name="Oval 1608692145"/>
                            <wps:cNvSpPr/>
                            <wps:spPr>
                              <a:xfrm>
                                <a:off x="3773490" y="20682"/>
                                <a:ext cx="1722784" cy="1722784"/>
                              </a:xfrm>
                              <a:prstGeom prst="ellipse">
                                <a:avLst/>
                              </a:prstGeom>
                              <a:noFill/>
                              <a:ln>
                                <a:solidFill>
                                  <a:srgbClr val="168489"/>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146" name="Oval 1608692146"/>
                            <wps:cNvSpPr/>
                            <wps:spPr>
                              <a:xfrm>
                                <a:off x="3866256" y="113448"/>
                                <a:ext cx="1537252" cy="1537252"/>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147" name="Oval 1608692147"/>
                            <wps:cNvSpPr/>
                            <wps:spPr>
                              <a:xfrm>
                                <a:off x="3946044" y="193236"/>
                                <a:ext cx="1377676" cy="1377676"/>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148" name="TextBox 9225"/>
                            <wps:cNvSpPr txBox="1">
                              <a:spLocks noChangeArrowheads="1"/>
                            </wps:cNvSpPr>
                            <wps:spPr bwMode="auto">
                              <a:xfrm flipV="1">
                                <a:off x="3986109" y="193257"/>
                                <a:ext cx="1337606" cy="1154653"/>
                              </a:xfrm>
                              <a:prstGeom prst="rect">
                                <a:avLst/>
                              </a:prstGeom>
                            </wps:spPr>
                            <wps:txbx>
                              <w:txbxContent>
                                <w:p w:rsidR="005345A8" w:rsidRDefault="005345A8" w:rsidP="0070505C">
                                  <w:pPr>
                                    <w:bidi w:val="0"/>
                                    <w:jc w:val="center"/>
                                    <w:rPr>
                                      <w:rFonts w:ascii="Adobe Arabic" w:hAnsi="Adobe Arabic" w:cs="Adobe Arabic"/>
                                      <w:b/>
                                      <w:bCs/>
                                      <w:color w:val="000000"/>
                                      <w:kern w:val="24"/>
                                      <w:sz w:val="32"/>
                                      <w:szCs w:val="32"/>
                                      <w:lang w:bidi="ar-SY"/>
                                    </w:rPr>
                                  </w:pPr>
                                  <w:r w:rsidRPr="0070505C">
                                    <w:rPr>
                                      <w:rFonts w:ascii="Adobe Arabic" w:hAnsi="Adobe Arabic" w:cs="Adobe Arabic"/>
                                      <w:b/>
                                      <w:bCs/>
                                      <w:color w:val="000000"/>
                                      <w:kern w:val="24"/>
                                      <w:sz w:val="32"/>
                                      <w:szCs w:val="32"/>
                                      <w:rtl/>
                                      <w:lang w:bidi="ar-SY"/>
                                    </w:rPr>
                                    <w:t>التأثير المباشر على بيئة العمل</w:t>
                                  </w:r>
                                </w:p>
                              </w:txbxContent>
                            </wps:txbx>
                            <wps:bodyPr rot="0" vert="horz" wrap="square" lIns="0" tIns="45720" rIns="0" bIns="45720" anchor="b" anchorCtr="0" upright="1">
                              <a:noAutofit/>
                            </wps:bodyPr>
                          </wps:wsp>
                        </wpg:grpSp>
                      </wpg:grpSp>
                    </wpg:wgp>
                  </a:graphicData>
                </a:graphic>
              </wp:inline>
            </w:drawing>
          </mc:Choice>
          <mc:Fallback>
            <w:pict>
              <v:group id="_x0000_s3149" style="width:452.45pt;height:111.1pt;mso-position-horizontal-relative:char;mso-position-vertical-relative:line" coordsize="57463,141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">
                <v:group id="Group 1465698225" o:spid="_x0000_s3150" style="position:absolute;width:13905;height:13905" coordsize="17227,172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tf4oWyQAA&#10;AOMAAAAPAAAAAAAAAAAAAAAAAKoCAABkcnMvZG93bnJldi54bWxQSwUGAAAAAAQABAD6AAAAoAMA&#10;AAAA&#10;">
                  <v:oval id="Oval 1465698226" o:spid="_x0000_s3151" style="position:absolute;width:17227;height:172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M80McA&#10;AADjAAAADwAAAGRycy9kb3ducmV2LnhtbERPX2vCMBB/H/gdwgm+zdQwi3ZGcYOhL4PpNvDxaG5t&#10;Z3MpSdT67ZeB4OP9/t9i1dtWnMmHxrGGyTgDQVw603Cl4evz7XEGIkRkg61j0nClAKvl4GGBhXEX&#10;3tF5HyuRQjgUqKGOsSukDGVNFsPYdcSJ+3HeYkynr6TxeEnhtpUqy3JpseHUUGNHrzWVx/3Janih&#10;3YHm7XvmlSo/qsm32zS/B61Hw379DCJSH+/im3tr0vynfJrPZ0rl8P9TAkAu/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FDPNDHAAAA4wAAAA8AAAAAAAAAAAAAAAAAmAIAAGRy&#10;cy9kb3ducmV2LnhtbFBLBQYAAAAABAAEAPUAAACMAwAAAAA=&#10;" filled="f" strokecolor="#a0c9ca" strokeweight="1pt">
                    <v:stroke dashstyle="1 1" joinstyle="miter"/>
                  </v:oval>
                  <v:oval id="Oval 1465698227" o:spid="_x0000_s3152" style="position:absolute;left:927;top:927;width:15373;height:153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MPvcgA&#10;AADjAAAADwAAAGRycy9kb3ducmV2LnhtbERPX0vDMBB/F/wO4QRfZEtXNOvqsuEUQRgozvl+S862&#10;2FxKErf67Y0g+Hi//7dcj64XRwqx86xhNi1AEBtvO2407N8eJxWImJAt9p5JwzdFWK/Oz5ZYW3/i&#10;VzruUiNyCMcaNbQpDbWU0bTkME79QJy5Dx8cpnyGRtqApxzuelkWhZIOO84NLQ5035L53H05DYvx&#10;Ybup9uZZXhneBDU7vL+og9aXF+PdLYhEY/oX/7mfbJ5/rW7UoirLOfz+lAGQq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E8w+9yAAAAOMAAAAPAAAAAAAAAAAAAAAAAJgCAABk&#10;cnMvZG93bnJldi54bWxQSwUGAAAAAAQABAD1AAAAjQMAAAAA&#10;" fillcolor="#a0c9ca" strokecolor="#a0c9ca" strokeweight="1pt">
                    <v:stroke joinstyle="miter"/>
                  </v:oval>
                  <v:oval id="Oval 1465698228" o:spid="_x0000_s3153" style="position:absolute;left:1725;top:1725;width:13777;height:137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" fillcolor="white [3212]" strokecolor="#a0c9ca" strokeweight="1pt">
                    <v:stroke joinstyle="miter"/>
                  </v:oval>
                  <v:shape id="TextBox 9237" o:spid="_x0000_s3154" type="#_x0000_t202" style="position:absolute;left:927;top:2109;width:15373;height:9219;flip:y;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mxeM0A&#10;AADjAAAADwAAAGRycy9kb3ducmV2LnhtbESPQWvCQBCF7wX/wzJCb3VjsKlGV7GBQpG2UPWgtyE7&#10;ZoPZ2ZDdauqv7xYKPc68N+97s1j1thEX6nztWMF4lIAgLp2uuVKw3708TEH4gKyxcUwKvsnDajm4&#10;W2Cu3ZU/6bINlYgh7HNUYEJocyl9aciiH7mWOGon11kMcewqqTu8xnDbyDRJMmmx5kgw2FJhqDxv&#10;v2zk2ttmcjyZ4ulmD5viQ4a35/pdqfthv56DCNSHf/Pf9auO9SfZYzabpukMfn+KC5DLH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JWJsXjNAAAA4wAAAA8AAAAAAAAAAAAAAAAA&#10;mAIAAGRycy9kb3ducmV2LnhtbFBLBQYAAAAABAAEAPUAAACSAwAAAAA=&#10;" filled="f" stroked="f">
                    <v:textbox inset="0,,0">
                      <w:txbxContent>
                        <w:p w:rsidR="005345A8" w:rsidRDefault="005345A8" w:rsidP="0070505C">
                          <w:pPr>
                            <w:bidi w:val="0"/>
                            <w:jc w:val="center"/>
                            <w:rPr>
                              <w:rFonts w:ascii="Adobe Arabic" w:hAnsi="Adobe Arabic" w:cs="Adobe Arabic"/>
                              <w:b/>
                              <w:bCs/>
                              <w:color w:val="000000"/>
                              <w:kern w:val="24"/>
                              <w:sz w:val="32"/>
                              <w:szCs w:val="32"/>
                              <w:lang w:bidi="ar-SY"/>
                            </w:rPr>
                          </w:pPr>
                          <w:r w:rsidRPr="0070505C">
                            <w:rPr>
                              <w:rFonts w:ascii="Adobe Arabic" w:hAnsi="Adobe Arabic" w:cs="Adobe Arabic"/>
                              <w:b/>
                              <w:bCs/>
                              <w:color w:val="000000"/>
                              <w:kern w:val="24"/>
                              <w:sz w:val="32"/>
                              <w:szCs w:val="32"/>
                              <w:rtl/>
                              <w:lang w:bidi="ar-SY"/>
                            </w:rPr>
                            <w:t>زيادة الإنتاجية</w:t>
                          </w:r>
                        </w:p>
                      </w:txbxContent>
                    </v:textbox>
                  </v:shape>
                </v:group>
                <v:group id="Group 1465698230" o:spid="_x0000_s3155" style="position:absolute;left:14654;top:206;width:42809;height:13906" coordorigin="14654,206" coordsize="34184,111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uNG/&#10;U80AAADjAAAADwAAAAAAAAAAAAAAAACqAgAAZHJzL2Rvd25yZXYueG1sUEsFBgAAAAAEAAQA+gAA&#10;AKQDAAAAAA==&#10;">
                  <v:group id="Group 1465698232" o:spid="_x0000_s3156" style="position:absolute;left:14654;top:206;width:11103;height:11104" coordorigin="14654,206" coordsize="17227,172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nT4S/yQAA&#10;AOMAAAAPAAAAAAAAAAAAAAAAAKoCAABkcnMvZG93bnJldi54bWxQSwUGAAAAAAQABAD6AAAAoAMA&#10;AAAA&#10;">
                    <v:oval id="Oval 1465698233" o:spid="_x0000_s3157" style="position:absolute;left:14654;top:206;width:17227;height:172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wJS8oA&#10;AADjAAAADwAAAGRycy9kb3ducmV2LnhtbERPX2vCMBB/F/wO4QZ7EU2tW3GdUWQw8EEGuil7PJpb&#10;W9ZcapK1nZ9+GQz2eL//t9oMphEdOV9bVjCfJSCIC6trLhW8vT5PlyB8QNbYWCYF3+Rhsx6PVphr&#10;2/OBumMoRQxhn6OCKoQ2l9IXFRn0M9sSR+7DOoMhnq6U2mEfw00j0yTJpMGaY0OFLT1VVHwev4yC&#10;7eR9f93T5fSC6a7z8/O5d1ej1O3NsH0EEWgI/+I/907H+XfZffawTBcL+P0pAiDX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wcCUvKAAAA4wAAAA8AAAAAAAAAAAAAAAAAmAIA&#10;AGRycy9kb3ducmV2LnhtbFBLBQYAAAAABAAEAPUAAACPAwAAAAA=&#10;" filled="f" strokecolor="#ffd366" strokeweight="1pt">
                      <v:stroke dashstyle="1 1" joinstyle="miter"/>
                    </v:oval>
                    <v:oval id="Oval 1465698234" o:spid="_x0000_s3158" style="position:absolute;left:15581;top:1134;width:15373;height:153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po0ssA&#10;AADjAAAADwAAAGRycy9kb3ducmV2LnhtbESPQWvCQBCF74X+h2UKvTWbappq6iqlKBQPgqbeh+yY&#10;hGZnQ3ZNor++KxQ8zrw373uzWI2mET11rras4DWKQRAXVtdcKvjJNy8zEM4ja2wsk4ILOVgtHx8W&#10;mGk78J76gy9FCGGXoYLK+zaT0hUVGXSRbYmDdrKdQR/GrpS6wyGEm0ZO4jiVBmsOhApb+qqo+D2c&#10;TYDYnT/mbmiQjuf1fnp17/W2UOr5afz8AOFp9Hfz//W3DvWT9C2dzybTBG4/hQXI5R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LqmjSywAAAOMAAAAPAAAAAAAAAAAAAAAAAJgC&#10;AABkcnMvZG93bnJldi54bWxQSwUGAAAAAAQABAD1AAAAkAMAAAAA&#10;" fillcolor="#ffd366" strokecolor="#ffd366" strokeweight="1pt">
                      <v:stroke joinstyle="miter"/>
                    </v:oval>
                    <v:oval id="Oval 1465698235" o:spid="_x0000_s3159" style="position:absolute;left:16379;top:1932;width:13777;height:137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GOucYA&#10;AADjAAAADwAAAGRycy9kb3ducmV2LnhtbERPzWrCQBC+F3yHZQRvdaNpok1dpQhSr00Er9PsNAlm&#10;Z2N2q/HtXaHgcb7/WW0G04oL9a6xrGA2jUAQl1Y3XCk4FLvXJQjnkTW2lknBjRxs1qOXFWbaXvmb&#10;LrmvRAhhl6GC2vsuk9KVNRl0U9sRB+7X9gZ9OPtK6h6vIdy0ch5FqTTYcGiosaNtTeUp/zMKfvI8&#10;jmJMjq6YnW3hvhZJs18oNRkPnx8gPA3+Kf5373WY/5Ym6ftyHifw+CkAIN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AGOucYAAADjAAAADwAAAAAAAAAAAAAAAACYAgAAZHJz&#10;L2Rvd25yZXYueG1sUEsFBgAAAAAEAAQA9QAAAIsDAAAAAA==&#10;" fillcolor="white [3212]" strokecolor="#ffd366" strokeweight="1pt">
                      <v:stroke joinstyle="miter"/>
                    </v:oval>
                    <v:shape id="TextBox 9233" o:spid="_x0000_s3160" type="#_x0000_t202" style="position:absolute;left:17164;top:1674;width:12992;height:12344;flip:y;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" filled="f" stroked="f">
                      <v:textbox inset="0,,0">
                        <w:txbxContent>
                          <w:p w:rsidR="005345A8" w:rsidRDefault="005345A8" w:rsidP="0070505C">
                            <w:pPr>
                              <w:bidi w:val="0"/>
                              <w:jc w:val="center"/>
                              <w:rPr>
                                <w:rFonts w:ascii="Adobe Arabic" w:hAnsi="Adobe Arabic" w:cs="Adobe Arabic"/>
                                <w:b/>
                                <w:bCs/>
                                <w:color w:val="000000"/>
                                <w:kern w:val="24"/>
                                <w:sz w:val="32"/>
                                <w:szCs w:val="32"/>
                                <w:lang w:bidi="ar-SY"/>
                              </w:rPr>
                            </w:pPr>
                            <w:r w:rsidRPr="0070505C">
                              <w:rPr>
                                <w:rFonts w:ascii="Adobe Arabic" w:hAnsi="Adobe Arabic" w:cs="Adobe Arabic"/>
                                <w:b/>
                                <w:bCs/>
                                <w:color w:val="000000"/>
                                <w:kern w:val="24"/>
                                <w:sz w:val="32"/>
                                <w:szCs w:val="32"/>
                                <w:rtl/>
                                <w:lang w:bidi="ar-SY"/>
                              </w:rPr>
                              <w:t>تعزيز الولاء والرضا الوظيفي</w:t>
                            </w:r>
                          </w:p>
                        </w:txbxContent>
                      </v:textbox>
                    </v:shape>
                  </v:group>
                  <v:group id="Group 1465698237" o:spid="_x0000_s3161" style="position:absolute;left:26163;top:206;width:11103;height:11104" coordorigin="26163,206" coordsize="17227,172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3OCcnyQAA&#10;AOMAAAAPAAAAAAAAAAAAAAAAAKoCAABkcnMvZG93bnJldi54bWxQSwUGAAAAAAQABAD6AAAAoAMA&#10;AAAA&#10;">
                    <v:oval id="Oval 1465698238" o:spid="_x0000_s3162" style="position:absolute;left:26163;top:206;width:17227;height:172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" filled="f" strokecolor="#bfbfbf" strokeweight="1pt">
                      <v:stroke dashstyle="1 1" joinstyle="miter"/>
                    </v:oval>
                    <v:oval id="Oval 1465698239" o:spid="_x0000_s3163" style="position:absolute;left:27090;top:1134;width:15373;height:153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rr2sUA&#10;AADjAAAADwAAAGRycy9kb3ducmV2LnhtbERPX2vCMBB/H+w7hBP2NlOdFq1GGYLDN9EN93okt7bY&#10;XEoSbf32iyD4eL//t1z3thFX8qF2rGA0zEAQa2dqLhX8fG/fZyBCRDbYOCYFNwqwXr2+LLEwruMD&#10;XY+xFCmEQ4EKqhjbQsqgK7IYhq4lTtyf8xZjOn0pjccuhdtGjrMslxZrTg0VtrSpSJ+PF6tgc0at&#10;TfZr97ubn5quPpmv0Umpt0H/uQARqY9P8cO9M2n+JJ/m89n4Yw73nxIAcvU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auvaxQAAAOMAAAAPAAAAAAAAAAAAAAAAAJgCAABkcnMv&#10;ZG93bnJldi54bWxQSwUGAAAAAAQABAD1AAAAigMAAAAA&#10;" fillcolor="#bfbfbf" strokecolor="#bfbfbf" strokeweight="1pt">
                      <v:stroke joinstyle="miter"/>
                    </v:oval>
                    <v:oval id="Oval 1608692142" o:spid="_x0000_s3164" style="position:absolute;left:27888;top:1932;width:13777;height:137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8eycYA&#10;AADjAAAADwAAAGRycy9kb3ducmV2LnhtbERPzWrCQBC+F/oOyxS81Y1BQ5K6SigIXjxoxfM0OyZp&#10;s7NpdtXo07uC0ON8/zNfDqYVZ+pdY1nBZByBIC6tbrhSsP9avacgnEfW2FomBVdysFy8vswx1/bC&#10;WzrvfCVCCLscFdTed7mUrqzJoBvbjjhwR9sb9OHsK6l7vIRw08o4ihJpsOHQUGNHnzWVv7uTUZDQ&#10;d5H9zfDqDz+ZuR252qRtodTobSg+QHga/L/46V7rMD+J0iSLJ9MYHj8FAOTi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w8eycYAAADjAAAADwAAAAAAAAAAAAAAAACYAgAAZHJz&#10;L2Rvd25yZXYueG1sUEsFBgAAAAAEAAQA9QAAAIsDAAAAAA==&#10;" fillcolor="white [3212]" strokecolor="#bfbfbf" strokeweight="1pt">
                      <v:stroke joinstyle="miter"/>
                    </v:oval>
                    <v:shape id="TextBox 9229" o:spid="_x0000_s3165" type="#_x0000_t202" style="position:absolute;left:27023;top:1286;width:15372;height:12345;flip:y;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S0jc0A&#10;AADjAAAADwAAAGRycy9kb3ducmV2LnhtbESPT2vCQBDF74V+h2UKvdWNVqKmrmIDhSIq+Odgb0N2&#10;zAazsyG71dRP3xUKPc68N+/3ZjrvbC0u1PrKsYJ+LwFBXDhdcangsP94GYPwAVlj7ZgU/JCH+ezx&#10;YYqZdlfe0mUXShFD2GeowITQZFL6wpBF33MNcdROrrUY4tiWUrd4jeG2loMkSaXFiiPBYEO5oeK8&#10;+7aRa2/L4dfJ5KObPS7zjQyr92qt1PNTt3gDEagL/+a/608d66fJOJ0M+sNXuP8UFyBnv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JBUtI3NAAAA4wAAAA8AAAAAAAAAAAAAAAAA&#10;mAIAAGRycy9kb3ducmV2LnhtbFBLBQYAAAAABAAEAPUAAACSAwAAAAA=&#10;" filled="f" stroked="f">
                      <v:textbox inset="0,,0">
                        <w:txbxContent>
                          <w:p w:rsidR="005345A8" w:rsidRDefault="005345A8" w:rsidP="0070505C">
                            <w:pPr>
                              <w:bidi w:val="0"/>
                              <w:jc w:val="center"/>
                              <w:rPr>
                                <w:rFonts w:ascii="Adobe Arabic" w:hAnsi="Adobe Arabic" w:cs="Adobe Arabic"/>
                                <w:b/>
                                <w:bCs/>
                                <w:color w:val="000000"/>
                                <w:kern w:val="24"/>
                                <w:sz w:val="32"/>
                                <w:szCs w:val="32"/>
                                <w:lang w:bidi="ar-SY"/>
                              </w:rPr>
                            </w:pPr>
                            <w:r w:rsidRPr="0070505C">
                              <w:rPr>
                                <w:rFonts w:ascii="Adobe Arabic" w:hAnsi="Adobe Arabic" w:cs="Adobe Arabic"/>
                                <w:b/>
                                <w:bCs/>
                                <w:color w:val="000000"/>
                                <w:kern w:val="24"/>
                                <w:sz w:val="32"/>
                                <w:szCs w:val="32"/>
                                <w:rtl/>
                                <w:lang w:bidi="ar-SY"/>
                              </w:rPr>
                              <w:t>التقليل من التوتر والإرهاق المهني</w:t>
                            </w:r>
                          </w:p>
                        </w:txbxContent>
                      </v:textbox>
                    </v:shape>
                  </v:group>
                  <v:group id="Group 1608692144" o:spid="_x0000_s3166" style="position:absolute;left:37734;top:206;width:11104;height:11104" coordorigin="37734,206" coordsize="17227,172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YGHZLIAAAA&#10;4wAAAA8AAAAAAAAAAAAAAAAAqgIAAGRycy9kb3ducmV2LnhtbFBLBQYAAAAABAAEAPoAAACfAwAA&#10;AAA=&#10;">
                    <v:oval id="Oval 1608692145" o:spid="_x0000_s3167" style="position:absolute;left:37734;top:206;width:17228;height:172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RyVscA&#10;AADjAAAADwAAAGRycy9kb3ducmV2LnhtbERPX2vCMBB/H+w7hBv4NpPK7LQapRsIHROG1Q9wNGdb&#10;bC6lybR++2Uw2OP9/t96O9pOXGnwrWMNyVSBIK6cabnWcDrunhcgfEA22DkmDXfysN08PqwxM+7G&#10;B7qWoRYxhH2GGpoQ+kxKXzVk0U9dTxy5sxsshngOtTQD3mK47eRMqVRabDk2NNjTe0PVpfy2Gsxn&#10;kSdYfiRVkauLev0a8z2+aT15GvMViEBj+Bf/uQsT56dqkS5nycscfn+KAMj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sEclbHAAAA4wAAAA8AAAAAAAAAAAAAAAAAmAIAAGRy&#10;cy9kb3ducmV2LnhtbFBLBQYAAAAABAAEAPUAAACMAwAAAAA=&#10;" filled="f" strokecolor="#168489" strokeweight="1pt">
                      <v:stroke dashstyle="1 1" joinstyle="miter"/>
                    </v:oval>
                    <v:oval id="Oval 1608692146" o:spid="_x0000_s3168" style="position:absolute;left:38662;top:1134;width:15373;height:153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lP0scA&#10;AADjAAAADwAAAGRycy9kb3ducmV2LnhtbERPS2sCMRC+F/wPYQRvNetSg90aRYSCBw8+euhxupnu&#10;BjeTdRN1/fdGKPQ433vmy9414kpdsJ41TMYZCOLSG8uVhq/j5+sMRIjIBhvPpOFOAZaLwcscC+Nv&#10;vKfrIVYihXAoUEMdY1tIGcqaHIaxb4kT9+s7hzGdXSVNh7cU7hqZZ5mSDi2nhhpbWtdUng4Xp6E5&#10;7rZ98KuzNZv1t53+5Mpecq1Hw371ASJSH//Ff+6NSfNVNlPv+eRNwfOnBIBcP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EpT9LHAAAA4wAAAA8AAAAAAAAAAAAAAAAAmAIAAGRy&#10;cy9kb3ducmV2LnhtbFBLBQYAAAAABAAEAPUAAACMAwAAAAA=&#10;" fillcolor="#168489" strokecolor="#168489" strokeweight="1pt">
                      <v:stroke joinstyle="miter"/>
                    </v:oval>
                    <v:oval id="Oval 1608692147" o:spid="_x0000_s3169" style="position:absolute;left:39460;top:1932;width:13777;height:137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wSw8kA&#10;AADjAAAADwAAAGRycy9kb3ducmV2LnhtbERPS2vCQBC+C/0PyxR6042hTTV1lVKaYg8WfN3H7JgN&#10;zc6G7FZjf323IHic7z2zRW8bcaLO144VjEcJCOLS6ZorBbttMZyA8AFZY+OYFFzIw2J+N5hhrt2Z&#10;13TahErEEPY5KjAhtLmUvjRk0Y9cSxy5o+sshnh2ldQdnmO4bWSaJJm0WHNsMNjSm6Hye/NjFZT7&#10;6fLzt6gL87T/Olwo1ceP95VSD/f96wuIQH24ia/upY7zs2SSTdPx4zP8/xQBkPM/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QwSw8kAAADjAAAADwAAAAAAAAAAAAAAAACYAgAA&#10;ZHJzL2Rvd25yZXYueG1sUEsFBgAAAAAEAAQA9QAAAI4DAAAAAA==&#10;" fillcolor="white [3212]" strokecolor="#168489" strokeweight="1pt">
                      <v:stroke joinstyle="miter"/>
                    </v:oval>
                    <v:shape id="TextBox 9225" o:spid="_x0000_s3170" type="#_x0000_t202" style="position:absolute;left:39861;top:1932;width:13376;height:11547;flip:y;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Am/MwA&#10;AADjAAAADwAAAGRycy9kb3ducmV2LnhtbESPTWvCQBCG74X+h2WE3upGkdSmrtIGCkVsodaDvQ3Z&#10;MRvMzobsVlN/vXMo9Dgz78czi9XgW3WiPjaBDUzGGSjiKtiGawO7r9f7OaiYkC22gcnAL0VYLW9v&#10;FljYcOZPOm1TrSSEY4EGXEpdoXWsHHmM49ARy+0Qeo9Jxr7WtsezhPtWT7Ms1x4blgaHHZWOquP2&#10;x0uvv6xn3wdXPlz8fl1+6LR5ad6NuRsNz0+gEg3pX/znfrOCn2fz/HE6mQm0/CQL0Msr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nvAm/MwAAADjAAAADwAAAAAAAAAAAAAAAACY&#10;AgAAZHJzL2Rvd25yZXYueG1sUEsFBgAAAAAEAAQA9QAAAJEDAAAAAA==&#10;" filled="f" stroked="f">
                      <v:textbox inset="0,,0">
                        <w:txbxContent>
                          <w:p w:rsidR="005345A8" w:rsidRDefault="005345A8" w:rsidP="0070505C">
                            <w:pPr>
                              <w:bidi w:val="0"/>
                              <w:jc w:val="center"/>
                              <w:rPr>
                                <w:rFonts w:ascii="Adobe Arabic" w:hAnsi="Adobe Arabic" w:cs="Adobe Arabic"/>
                                <w:b/>
                                <w:bCs/>
                                <w:color w:val="000000"/>
                                <w:kern w:val="24"/>
                                <w:sz w:val="32"/>
                                <w:szCs w:val="32"/>
                                <w:lang w:bidi="ar-SY"/>
                              </w:rPr>
                            </w:pPr>
                            <w:r w:rsidRPr="0070505C">
                              <w:rPr>
                                <w:rFonts w:ascii="Adobe Arabic" w:hAnsi="Adobe Arabic" w:cs="Adobe Arabic"/>
                                <w:b/>
                                <w:bCs/>
                                <w:color w:val="000000"/>
                                <w:kern w:val="24"/>
                                <w:sz w:val="32"/>
                                <w:szCs w:val="32"/>
                                <w:rtl/>
                                <w:lang w:bidi="ar-SY"/>
                              </w:rPr>
                              <w:t>التأثير المباشر على بيئة العمل</w:t>
                            </w:r>
                          </w:p>
                        </w:txbxContent>
                      </v:textbox>
                    </v:shape>
                  </v:group>
                </v:group>
                <w10:wrap anchorx="page"/>
                <w10:anchorlock/>
              </v:group>
            </w:pict>
          </mc:Fallback>
        </mc:AlternateContent>
      </w:r>
    </w:p>
    <w:p w:rsidR="00084372" w:rsidRPr="00306105" w:rsidRDefault="00084372" w:rsidP="00084372">
      <w:pPr>
        <w:rPr>
          <w:b/>
          <w:bCs/>
        </w:rPr>
      </w:pPr>
      <w:r w:rsidRPr="002A078C">
        <w:rPr>
          <w:rFonts w:ascii="Sakkal Majalla" w:hAnsi="Sakkal Majalla"/>
          <w:noProof/>
          <w:sz w:val="34"/>
        </w:rPr>
        <mc:AlternateContent>
          <mc:Choice Requires="wpg">
            <w:drawing>
              <wp:inline distT="0" distB="0" distL="0" distR="0" wp14:anchorId="4BEB5783" wp14:editId="72180136">
                <wp:extent cx="5731510" cy="892088"/>
                <wp:effectExtent l="0" t="0" r="2540" b="22860"/>
                <wp:docPr id="160869211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116" name="مجموعة 47"/>
                        <wpg:cNvGrpSpPr/>
                        <wpg:grpSpPr>
                          <a:xfrm>
                            <a:off x="0" y="0"/>
                            <a:ext cx="5731510" cy="895351"/>
                            <a:chOff x="0" y="0"/>
                            <a:chExt cx="5878196" cy="918845"/>
                          </a:xfrm>
                        </wpg:grpSpPr>
                        <wpg:grpSp>
                          <wpg:cNvPr id="1608692117" name="مجموعة 48"/>
                          <wpg:cNvGrpSpPr/>
                          <wpg:grpSpPr>
                            <a:xfrm>
                              <a:off x="0" y="0"/>
                              <a:ext cx="5878196" cy="918845"/>
                              <a:chOff x="0" y="0"/>
                              <a:chExt cx="6240348" cy="919070"/>
                            </a:xfrm>
                          </wpg:grpSpPr>
                          <wpg:grpSp>
                            <wpg:cNvPr id="1608692118" name="مجموعة 49"/>
                            <wpg:cNvGrpSpPr/>
                            <wpg:grpSpPr>
                              <a:xfrm>
                                <a:off x="0" y="169208"/>
                                <a:ext cx="5433072" cy="580613"/>
                                <a:chOff x="0" y="169208"/>
                                <a:chExt cx="5433072" cy="580613"/>
                              </a:xfrm>
                            </wpg:grpSpPr>
                            <wps:wsp>
                              <wps:cNvPr id="160869211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12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12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122"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التأثير المباشر على بيئة العمل:</w:t>
                                </w:r>
                              </w:p>
                            </w:txbxContent>
                          </wps:txbx>
                          <wps:bodyPr wrap="square" rtlCol="1">
                            <a:spAutoFit/>
                          </wps:bodyPr>
                        </wps:wsp>
                      </wpg:grpSp>
                      <pic:pic xmlns:pic="http://schemas.openxmlformats.org/drawingml/2006/picture">
                        <pic:nvPicPr>
                          <pic:cNvPr id="1608692123"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17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">
                <v:group id="مجموعة 47" o:spid="_x0000_s317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orCWPIAAAA&#10;4wAAAA8AAAAAAAAAAAAAAAAAqgIAAGRycy9kb3ducmV2LnhtbFBLBQYAAAAABAAEAPoAAACfAwAA&#10;AAA=&#10;">
                  <v:group id="مجموعة 48" o:spid="_x0000_s317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VnrPjIAAAA&#10;4wAAAA8AAAAAAAAAAAAAAAAAqgIAAGRycy9kb3ducmV2LnhtbFBLBQYAAAAABAAEAPoAAACfAwAA&#10;AAA=&#10;">
                    <v:group id="مجموعة 49" o:spid="_x0000_s317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0+DiK&#10;zAAAAOMAAAAPAAAAAAAAAAAAAAAAAKoCAABkcnMvZG93bnJldi54bWxQSwUGAAAAAAQABAD6AAAA&#10;owMAAAAA&#10;">
                      <v:shape id="شكل حر 50" o:spid="_x0000_s317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LCEscA&#10;AADjAAAADwAAAGRycy9kb3ducmV2LnhtbERPzWqDQBC+B/oOyxR6S1YTFGOzCaUQCCUHY1p6Hdyp&#10;St1ZcTdq374bKPQ43//sDrPpxEiDay0riFcRCOLK6pZrBe/X4zID4Tyyxs4yKfghB4f9w2KHubYT&#10;X2gsfS1CCLscFTTe97mUrmrIoFvZnjhwX3Yw6MM51FIPOIVw08l1FKXSYMuhocGeXhuqvsubUZC+&#10;JZ9FUR2TS3nanB0Z/aGtV+rpcX55BuFp9v/iP/dJh/lplKXbdRxv4f5TAED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1iwhLHAAAA4w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17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vJkMkA&#10;AADjAAAADwAAAGRycy9kb3ducmV2LnhtbESPQW/CMAyF70j7D5EncUGQUokKCgFNm5B23GDa2TQm&#10;rdY4XZOV7t/Ph0kcbT+/977dYfStGqiPTWADy0UGirgKtmFn4ON8nK9BxYRssQ1MBn4pwmH/MNlh&#10;acON32k4JafEhGOJBuqUulLrWNXkMS5CRyy3a+g9Jhl7p22PNzH3rc6zrNAeG5aEGjt6rqn6Ov14&#10;A/jt3z4vIYU4XJx7ma26cWZXxkwfx6ctqERjuov/v1+t1C+ydbHJl7lQCJMsQO//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qvJkMkAAADjAAAADwAAAAAAAAAAAAAAAACYAgAA&#10;ZHJzL2Rvd25yZXYueG1sUEsFBgAAAAAEAAQA9QAAAI4DAAAAAA==&#10;" fillcolor="#a5a5a5 [2092]" stroked="f" strokeweight="1pt">
                        <v:stroke joinstyle="miter"/>
                      </v:roundrect>
                    </v:group>
                    <v:oval id="شكل بيضاوي 52" o:spid="_x0000_s317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s0v8cA&#10;AADjAAAADwAAAGRycy9kb3ducmV2LnhtbERPX0vDMBB/F/Ydwg18c0nzUGZdNmRDcKCg3fT5aG5t&#10;WXMpTbZ2394Igo/3+3+rzeQ6caUhtJ4NZAsFgrjytuXawPHw8rAEESKyxc4zGbhRgM16drfCwvqR&#10;P+laxlqkEA4FGmhi7AspQ9WQw7DwPXHiTn5wGNM51NIOOKZw10mtVC4dtpwaGuxp21B1Li/OwMf5&#10;9HX73r+p99qPZT66ndb2YMz9fHp+AhFpiv/iP/erTfNztcwfdaYz+P0pASD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Z7NL/HAAAA4wAAAA8AAAAAAAAAAAAAAAAAmAIAAGRy&#10;cy9kb3ducmV2LnhtbFBLBQYAAAAABAAEAPUAAACMAwAAAAA=&#10;" filled="f" strokecolor="#168489" strokeweight="1pt">
                      <v:stroke joinstyle="miter"/>
                    </v:oval>
                  </v:group>
                  <v:shape id="مربع نص 41" o:spid="_x0000_s3178"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srMUA&#10;AADjAAAADwAAAGRycy9kb3ducmV2LnhtbERPS0vDQBC+C/6HZQRvdjcBQ43dluIDevBiG+9DdswG&#10;s7MhOzbpv3cFweN879nsljCoM02pj2yhWBlQxG10PXcWmtPr3RpUEmSHQ2SycKEEu+311QZrF2d+&#10;p/NROpVDONVowYuMtdap9RQwreJInLnPOAWUfE6ddhPOOTwMujSm0gF7zg0eR3ry1H4dv4MFEbcv&#10;Ls1LSIeP5e159qa9x8ba25tl/whKaJF/8Z/74PL8yqyrh7IoS/j9KQOgt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3+ys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التأثير المباشر على بيئة العمل:</w:t>
                          </w:r>
                        </w:p>
                      </w:txbxContent>
                    </v:textbox>
                  </v:shape>
                </v:group>
                <v:shape id="صورة 54" o:spid="_x0000_s3179"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hEAJfJAAAA4wAAAA8AAABkcnMvZG93bnJldi54bWxET19LwzAQfxf8DuEE31y6DmpXlw2VCcKe&#10;tqrs8dacbV1yqUnc6rc3guDj/f7fYjVaI07kQ+9YwXSSgSBunO65VfBSP92UIEJE1mgck4JvCrBa&#10;Xl4ssNLuzFs67WIrUgiHChV0MQ6VlKHpyGKYuIE4ce/OW4zp9K3UHs8p3BqZZ1khLfacGjoc6LGj&#10;5rj7sgo2/uHwMa/fTP253a9LM7t9Pa43Sl1fjfd3ICKN8V/8537WaX6RlcU8n+Yz+P0pASCXP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OEQAl8kAAADjAAAADwAAAAAAAAAA&#10;AAAAAACfAgAAZHJzL2Rvd25yZXYueG1sUEsFBgAAAAAEAAQA9wAAAJUDAAAAAA==&#10;">
                  <v:imagedata r:id="rId74" o:title=""/>
                  <v:path arrowok="t"/>
                </v:shape>
                <w10:wrap anchorx="page"/>
                <w10:anchorlock/>
              </v:group>
            </w:pict>
          </mc:Fallback>
        </mc:AlternateContent>
      </w:r>
    </w:p>
    <w:p w:rsidR="007C6591" w:rsidRDefault="007C6591" w:rsidP="006A21FE">
      <w:pPr>
        <w:rPr>
          <w:rtl/>
        </w:rPr>
      </w:pPr>
      <w:r w:rsidRPr="00F1502D">
        <w:rPr>
          <w:rtl/>
        </w:rPr>
        <w:t>القادة يحددون نبرة وثقافة العمل، سوا</w:t>
      </w:r>
      <w:r>
        <w:rPr>
          <w:rFonts w:hint="cs"/>
          <w:rtl/>
        </w:rPr>
        <w:t>ءً</w:t>
      </w:r>
      <w:r w:rsidRPr="00F1502D">
        <w:rPr>
          <w:rtl/>
        </w:rPr>
        <w:t xml:space="preserve"> كانت داعمة أو مرهقة.  </w:t>
      </w:r>
      <w:r>
        <w:rPr>
          <w:rFonts w:hint="cs"/>
          <w:rtl/>
        </w:rPr>
        <w:t>ف</w:t>
      </w:r>
      <w:r w:rsidRPr="00F1502D">
        <w:rPr>
          <w:rtl/>
        </w:rPr>
        <w:t>قراراتهم تؤثر على توازن الموظفين بين العمل والحياة الشخصية.</w:t>
      </w:r>
    </w:p>
    <w:p w:rsidR="00084372" w:rsidRPr="00F1502D" w:rsidRDefault="00084372" w:rsidP="00084372">
      <w:r w:rsidRPr="002A078C">
        <w:rPr>
          <w:rFonts w:ascii="Sakkal Majalla" w:hAnsi="Sakkal Majalla"/>
          <w:noProof/>
          <w:sz w:val="34"/>
        </w:rPr>
        <mc:AlternateContent>
          <mc:Choice Requires="wpg">
            <w:drawing>
              <wp:inline distT="0" distB="0" distL="0" distR="0" wp14:anchorId="55B48444" wp14:editId="66DCFFDF">
                <wp:extent cx="5731510" cy="892088"/>
                <wp:effectExtent l="0" t="0" r="2540" b="22860"/>
                <wp:docPr id="160869212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125" name="مجموعة 47"/>
                        <wpg:cNvGrpSpPr/>
                        <wpg:grpSpPr>
                          <a:xfrm>
                            <a:off x="0" y="0"/>
                            <a:ext cx="5731510" cy="895351"/>
                            <a:chOff x="0" y="0"/>
                            <a:chExt cx="5878196" cy="918845"/>
                          </a:xfrm>
                        </wpg:grpSpPr>
                        <wpg:grpSp>
                          <wpg:cNvPr id="1608692126" name="مجموعة 48"/>
                          <wpg:cNvGrpSpPr/>
                          <wpg:grpSpPr>
                            <a:xfrm>
                              <a:off x="0" y="0"/>
                              <a:ext cx="5878196" cy="918845"/>
                              <a:chOff x="0" y="0"/>
                              <a:chExt cx="6240348" cy="919070"/>
                            </a:xfrm>
                          </wpg:grpSpPr>
                          <wpg:grpSp>
                            <wpg:cNvPr id="1608692127" name="مجموعة 49"/>
                            <wpg:cNvGrpSpPr/>
                            <wpg:grpSpPr>
                              <a:xfrm>
                                <a:off x="0" y="169208"/>
                                <a:ext cx="5433072" cy="580613"/>
                                <a:chOff x="0" y="169208"/>
                                <a:chExt cx="5433072" cy="580613"/>
                              </a:xfrm>
                            </wpg:grpSpPr>
                            <wps:wsp>
                              <wps:cNvPr id="160869212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12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13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131"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التقليل من التوتر والإرهاق المهني:</w:t>
                                </w:r>
                              </w:p>
                            </w:txbxContent>
                          </wps:txbx>
                          <wps:bodyPr wrap="square" rtlCol="1">
                            <a:spAutoFit/>
                          </wps:bodyPr>
                        </wps:wsp>
                      </wpg:grpSp>
                      <pic:pic xmlns:pic="http://schemas.openxmlformats.org/drawingml/2006/picture">
                        <pic:nvPicPr>
                          <pic:cNvPr id="1608692132"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18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&#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">
                <v:group id="مجموعة 47" o:spid="_x0000_s318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SVXanIAAAA&#10;4wAAAA8AAAAAAAAAAAAAAAAAqgIAAGRycy9kb3ducmV2LnhtbFBLBQYAAAAABAAEAPoAAACfAwAA&#10;AAA=&#10;">
                  <v:group id="مجموعة 48" o:spid="_x0000_s318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RHw97IAAAA&#10;4wAAAA8AAAAAAAAAAAAAAAAAqgIAAGRycy9kb3ducmV2LnhtbFBLBQYAAAAABAAEAPoAAACfAwAA&#10;AAA=&#10;">
                    <v:group id="مجموعة 49" o:spid="_x0000_s318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sLZkXIAAAA&#10;4wAAAA8AAAAAAAAAAAAAAAAAqgIAAGRycy9kb3ducmV2LnhtbFBLBQYAAAAABAAEAPoAAACfAwAA&#10;AAA=&#10;">
                      <v:shape id="شكل حر 50" o:spid="_x0000_s318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KtNMkA&#10;AADjAAAADwAAAGRycy9kb3ducmV2LnhtbESPQWvCQBCF7wX/wzIFb3VjxGCjq0hBkNKDRqXXITsm&#10;odnZkN1q+u87B8HjzHvz3jerzeBadaM+NJ4NTCcJKOLS24YrA+fT7m0BKkRki61nMvBHATbr0csK&#10;c+vvfKRbESslIRxyNFDH2OVah7Imh2HiO2LRrr53GGXsK217vEu4a3WaJJl22LA01NjRR03lT/Hr&#10;DGSf8+/DodzNj8V+9hXI2Yv10Zjx67Bdgoo0xKf5cb23gp8li+w9naYCLT/JAvT6H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3EKtNMkAAADj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18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FgDcYA&#10;AADjAAAADwAAAGRycy9kb3ducmV2LnhtbERPX2vCMBB/F/Ydwg32ImtqwVK7RpGNwR43FZ/P5kyL&#10;zaU2We2+/TIY+Hi//1dtJtuJkQbfOlawSFIQxLXTLRsFh/37cwHCB2SNnWNS8EMeNuuHWYWldjf+&#10;onEXjIgh7EtU0ITQl1L6uiGLPnE9ceTObrAY4jkYqQe8xXDbySxNc2mx5djQYE+vDdWX3bdVgFf7&#10;eTy54Px4MuZtvuynuV4q9fQ4bV9ABJrCXfzv/tBxfp4W+SpbZCv4+ykC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5FgDcYAAADjAAAADwAAAAAAAAAAAAAAAACYAgAAZHJz&#10;L2Rvd25yZXYueG1sUEsFBgAAAAAEAAQA9QAAAIsDAAAAAA==&#10;" fillcolor="#a5a5a5 [2092]" stroked="f" strokeweight="1pt">
                        <v:stroke joinstyle="miter"/>
                      </v:roundrect>
                    </v:group>
                    <v:oval id="شكل بيضاوي 52" o:spid="_x0000_s318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4H+csA&#10;AADjAAAADwAAAGRycy9kb3ducmV2LnhtbESPQUvDQBCF74L/YRnBm91tCqHGbou0CBUUbKqeh+w0&#10;Cc3OhuzapP/eOQgeZ+bNe+9bbSbfqQsNsQ1sYT4zoIir4FquLXweXx6WoGJCdtgFJgtXirBZ396s&#10;sHBh5ANdylQrMeFYoIUmpb7QOlYNeYyz0BPL7RQGj0nGodZuwFHMfaczY3LtsWVJaLCnbUPVufzx&#10;Fj7Op6/r9+ubea/DWOaj32WZO1p7fzc9P4FKNKV/8d/33kn93Czzx2y+EAphkgXo9S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s7gf5ywAAAOMAAAAPAAAAAAAAAAAAAAAAAJgC&#10;AABkcnMvZG93bnJldi54bWxQSwUGAAAAAAQABAD1AAAAkAMAAAAA&#10;" filled="f" strokecolor="#168489" strokeweight="1pt">
                      <v:stroke joinstyle="miter"/>
                    </v:oval>
                  </v:group>
                  <v:shape id="مربع نص 41" o:spid="_x0000_s3187"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TkBsUA&#10;AADjAAAADwAAAGRycy9kb3ducmV2LnhtbERPS0vDQBC+C/6HZQRvdjcVQ5t2W4oP6MGLNd6H7JgN&#10;ZmdDdmzSf+8Kgsf53rPdz6FXZxpTF9lCsTCgiJvoOm4t1O8vdytQSZAd9pHJwoUS7HfXV1usXJz4&#10;jc4naVUO4VShBS8yVFqnxlPAtIgDceY+4xhQ8jm22o045fDQ66UxpQ7YcW7wONCjp+br9B0siLhD&#10;camfQzp+zK9PkzfNA9bW3t7Mhw0ooVn+xX/uo8vzS7Mq18vivoDfnz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1OQG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التقليل من التوتر والإرهاق المهني:</w:t>
                          </w:r>
                        </w:p>
                      </w:txbxContent>
                    </v:textbox>
                  </v:shape>
                </v:group>
                <v:shape id="صورة 54" o:spid="_x0000_s3188"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LRM9HJAAAA4wAAAA8AAABkcnMvZG93bnJldi54bWxET19LwzAQfxf8DuEE31y6DmpXlw2VCcKe&#10;tqrs8dacbV1yqUnc6rc3guDj/f7fYjVaI07kQ+9YwXSSgSBunO65VfBSP92UIEJE1mgck4JvCrBa&#10;Xl4ssNLuzFs67WIrUgiHChV0MQ6VlKHpyGKYuIE4ce/OW4zp9K3UHs8p3BqZZ1khLfacGjoc6LGj&#10;5rj7sgo2/uHwMa/fTP253a9LM7t9Pa43Sl1fjfd3ICKN8V/8537WaX6RlcU8n85y+P0pASCXP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0tEz0ckAAADjAAAADwAAAAAAAAAA&#10;AAAAAACfAgAAZHJzL2Rvd25yZXYueG1sUEsFBgAAAAAEAAQA9wAAAJUDAAAAAA==&#10;">
                  <v:imagedata r:id="rId74" o:title=""/>
                  <v:path arrowok="t"/>
                </v:shape>
                <w10:wrap anchorx="page"/>
                <w10:anchorlock/>
              </v:group>
            </w:pict>
          </mc:Fallback>
        </mc:AlternateContent>
      </w:r>
    </w:p>
    <w:p w:rsidR="007C6591" w:rsidRDefault="007C6591" w:rsidP="006A21FE">
      <w:pPr>
        <w:rPr>
          <w:rtl/>
        </w:rPr>
      </w:pPr>
      <w:r w:rsidRPr="00F1502D">
        <w:rPr>
          <w:rtl/>
        </w:rPr>
        <w:t xml:space="preserve">من خلال توزيع المهام بشكل عادل ووضع أهداف واقعية، يمكن للقادة تقليل مستويات الإجهاد.  </w:t>
      </w:r>
    </w:p>
    <w:p w:rsidR="00084372" w:rsidRPr="00F1502D" w:rsidRDefault="00084372" w:rsidP="00084372">
      <w:r w:rsidRPr="002A078C">
        <w:rPr>
          <w:rFonts w:ascii="Sakkal Majalla" w:hAnsi="Sakkal Majalla"/>
          <w:noProof/>
          <w:sz w:val="34"/>
        </w:rPr>
        <mc:AlternateContent>
          <mc:Choice Requires="wpg">
            <w:drawing>
              <wp:inline distT="0" distB="0" distL="0" distR="0" wp14:anchorId="0C09C995" wp14:editId="6D9B6EBB">
                <wp:extent cx="5731510" cy="892088"/>
                <wp:effectExtent l="0" t="0" r="2540" b="22860"/>
                <wp:docPr id="160869215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152" name="مجموعة 47"/>
                        <wpg:cNvGrpSpPr/>
                        <wpg:grpSpPr>
                          <a:xfrm>
                            <a:off x="0" y="0"/>
                            <a:ext cx="5731510" cy="895351"/>
                            <a:chOff x="0" y="0"/>
                            <a:chExt cx="5878196" cy="918845"/>
                          </a:xfrm>
                        </wpg:grpSpPr>
                        <wpg:grpSp>
                          <wpg:cNvPr id="1608692153" name="مجموعة 48"/>
                          <wpg:cNvGrpSpPr/>
                          <wpg:grpSpPr>
                            <a:xfrm>
                              <a:off x="0" y="0"/>
                              <a:ext cx="5878196" cy="918845"/>
                              <a:chOff x="0" y="0"/>
                              <a:chExt cx="6240348" cy="919070"/>
                            </a:xfrm>
                          </wpg:grpSpPr>
                          <wpg:grpSp>
                            <wpg:cNvPr id="1608692154" name="مجموعة 49"/>
                            <wpg:cNvGrpSpPr/>
                            <wpg:grpSpPr>
                              <a:xfrm>
                                <a:off x="0" y="169208"/>
                                <a:ext cx="5433072" cy="580613"/>
                                <a:chOff x="0" y="169208"/>
                                <a:chExt cx="5433072" cy="580613"/>
                              </a:xfrm>
                            </wpg:grpSpPr>
                            <wps:wsp>
                              <wps:cNvPr id="160869215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15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15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158"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تعزيز الولاء والرضا الوظيفي:</w:t>
                                </w:r>
                              </w:p>
                            </w:txbxContent>
                          </wps:txbx>
                          <wps:bodyPr wrap="square" rtlCol="1">
                            <a:spAutoFit/>
                          </wps:bodyPr>
                        </wps:wsp>
                      </wpg:grpSp>
                      <pic:pic xmlns:pic="http://schemas.openxmlformats.org/drawingml/2006/picture">
                        <pic:nvPicPr>
                          <pic:cNvPr id="1608692159"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18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">
                <v:group id="مجموعة 47" o:spid="_x0000_s319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N6tqDIAAAA&#10;4wAAAA8AAAAAAAAAAAAAAAAAqgIAAGRycy9kb3ducmV2LnhtbFBLBQYAAAAABAAEAPoAAACfAwAA&#10;AAA=&#10;">
                  <v:group id="مجموعة 48" o:spid="_x0000_s319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w2EzvIAAAA&#10;4wAAAA8AAAAAAAAAAAAAAAAAqgIAAGRycy9kb3ducmV2LnhtbFBLBQYAAAAABAAEAPoAAACfAwAA&#10;AAA=&#10;">
                    <v:group id="مجموعة 49" o:spid="_x0000_s319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Pfi0/IAAAA&#10;4wAAAA8AAAAAAAAAAAAAAAAAqgIAAGRycy9kb3ducmV2LnhtbFBLBQYAAAAABAAEAPoAAACfAwAA&#10;AAA=&#10;">
                      <v:shape id="شكل حر 50" o:spid="_x0000_s319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Vx18UA&#10;AADjAAAADwAAAGRycy9kb3ducmV2LnhtbERPzYrCMBC+C/sOYRb2pqlKS61GWRYEWTxoVbwOzdgW&#10;m0lponbffiMIHuf7n8WqN424U+dqywrGowgEcWF1zaWC42E9TEE4j6yxsUwK/sjBavkxWGCm7YP3&#10;dM99KUIIuwwVVN63mZSuqMigG9mWOHAX2xn04exKqTt8hHDTyEkUJdJgzaGhwpZ+Kiqu+c0oSH7j&#10;825XrON9vpluHRl90tYr9fXZf89BeOr9W/xyb3SYn0RpMpuM4xiePwUA5P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RXHXxQAAAOMAAAAPAAAAAAAAAAAAAAAAAJgCAABkcnMv&#10;ZG93bnJldi54bWxQSwUGAAAAAAQABAD1AAAAig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19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iHAsUA&#10;AADjAAAADwAAAGRycy9kb3ducmV2LnhtbERPX2vCMBB/F/wO4YS9yEwVWmpnFFEGe3Ru+Hw2Z1ps&#10;LrXJavftF2Hg4/3+32oz2Eb01PnasYL5LAFBXDpds1Hw/fX+moPwAVlj45gU/JKHzXo8WmGh3Z0/&#10;qT8GI2II+wIVVCG0hZS+rMiin7mWOHIX11kM8eyM1B3eY7ht5CJJMmmx5thQYUu7isrr8ccqwJs9&#10;nM4uON+fjdlP03aY6lSpl8mwfQMRaAhP8b/7Q8f5WZJny8U8zeDxUwR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cCxQAAAOMAAAAPAAAAAAAAAAAAAAAAAJgCAABkcnMv&#10;ZG93bnJldi54bWxQSwUGAAAAAAQABAD1AAAAigMAAAAA&#10;" fillcolor="#a5a5a5 [2092]" stroked="f" strokeweight="1pt">
                        <v:stroke joinstyle="miter"/>
                      </v:roundrect>
                    </v:group>
                    <v:oval id="شكل بيضاوي 52" o:spid="_x0000_s319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6LccA&#10;AADjAAAADwAAAGRycy9kb3ducmV2LnhtbERPX2vCMBB/H+w7hBv4NhMLVleNMjYGDhRc3Xw+mrMt&#10;NpfSRFu//SIM9ni//7dcD7YRV+p87VjDZKxAEBfO1Fxq+D58PM9B+IBssHFMGm7kYb16fFhiZlzP&#10;X3TNQyliCPsMNVQhtJmUvqjIoh+7ljhyJ9dZDPHsSmk67GO4bWSiVCot1hwbKmzpraLinF+shv35&#10;9HM7fm7VrnR9nvb2PUnMQevR0/C6ABFoCP/iP/fGxPmpmqcvyWQ6g/tPEQC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7Yei3HAAAA4wAAAA8AAAAAAAAAAAAAAAAAmAIAAGRy&#10;cy9kb3ducmV2LnhtbFBLBQYAAAAABAAEAPUAAACMAwAAAAA=&#10;" filled="f" strokecolor="#168489" strokeweight="1pt">
                      <v:stroke joinstyle="miter"/>
                    </v:oval>
                  </v:group>
                  <v:shape id="مربع نص 41" o:spid="_x0000_s3196"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GoO8kA&#10;AADjAAAADwAAAGRycy9kb3ducmV2LnhtbESPT2vDMAzF74N9B6PCbqudQkOX1S1lf6CHXdZmdxFr&#10;cWgsh1hr0m8/HwY7Su/pvZ+2+zn06kpj6iJbKJYGFHETXcethfr8/rgBlQTZYR+ZLNwowX53f7fF&#10;ysWJP+l6klblEE4VWvAiQ6V1ajwFTMs4EGftO44BJY9jq92IUw4PvV4ZU+qAHecGjwO9eGoup59g&#10;QcQdilv9FtLxa/54nbxp1lhb+7CYD8+ghGb5N/9dH13GL82mfFoV6wydf8oL0L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TGoO8kAAADjAAAADwAAAAAAAAAAAAAAAACYAgAA&#10;ZHJzL2Rvd25yZXYueG1sUEsFBgAAAAAEAAQA9QAAAI4DA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تعزيز الولاء والرضا الوظيفي:</w:t>
                          </w:r>
                        </w:p>
                      </w:txbxContent>
                    </v:textbox>
                  </v:shape>
                </v:group>
                <v:shape id="صورة 54" o:spid="_x0000_s3197"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GqRADJAAAA4wAAAA8AAABkcnMvZG93bnJldi54bWxET19LwzAQfxf8DuEE31y6ibWty4bKBGFP&#10;W3Xs8WzOti651CRu9dsbQfDxfv9vvhytEUfyoXesYDrJQBA3TvfcKnipn64KECEiazSOScE3BVgu&#10;zs/mWGl34g0dt7EVKYRDhQq6GIdKytB0ZDFM3ECcuHfnLcZ0+lZqj6cUbo2cZVkuLfacGjoc6LGj&#10;5rD9sgrW/uHto6x3pv7c7FeFub59PazWSl1ejPd3ICKN8V/8537WaX6eFXk5m96U8PtTAkAufg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AapEAMkAAADjAAAADwAAAAAAAAAA&#10;AAAAAACfAgAAZHJzL2Rvd25yZXYueG1sUEsFBgAAAAAEAAQA9wAAAJUDAAAAAA==&#10;">
                  <v:imagedata r:id="rId74" o:title=""/>
                  <v:path arrowok="t"/>
                </v:shape>
                <w10:wrap anchorx="page"/>
                <w10:anchorlock/>
              </v:group>
            </w:pict>
          </mc:Fallback>
        </mc:AlternateContent>
      </w:r>
    </w:p>
    <w:p w:rsidR="007C6591" w:rsidRDefault="007C6591" w:rsidP="00084372">
      <w:pPr>
        <w:rPr>
          <w:rtl/>
        </w:rPr>
      </w:pPr>
      <w:r w:rsidRPr="00F1502D">
        <w:rPr>
          <w:rtl/>
        </w:rPr>
        <w:t>الموظفون الذين يشعرون بالدعم من قادتهم يكونون أكثر ولاءً وانخراط</w:t>
      </w:r>
      <w:r>
        <w:rPr>
          <w:rFonts w:hint="cs"/>
          <w:rtl/>
        </w:rPr>
        <w:t>اً</w:t>
      </w:r>
      <w:r w:rsidRPr="00F1502D">
        <w:rPr>
          <w:rtl/>
        </w:rPr>
        <w:t xml:space="preserve"> في العمل.  </w:t>
      </w:r>
    </w:p>
    <w:p w:rsidR="00084372" w:rsidRPr="00F1502D" w:rsidRDefault="00084372" w:rsidP="00084372">
      <w:r w:rsidRPr="002A078C">
        <w:rPr>
          <w:rFonts w:ascii="Sakkal Majalla" w:hAnsi="Sakkal Majalla"/>
          <w:noProof/>
          <w:sz w:val="34"/>
        </w:rPr>
        <w:lastRenderedPageBreak/>
        <mc:AlternateContent>
          <mc:Choice Requires="wpg">
            <w:drawing>
              <wp:inline distT="0" distB="0" distL="0" distR="0" wp14:anchorId="445EA2A7" wp14:editId="6CEEA202">
                <wp:extent cx="5731510" cy="892088"/>
                <wp:effectExtent l="0" t="0" r="2540" b="22860"/>
                <wp:docPr id="160869213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134" name="مجموعة 47"/>
                        <wpg:cNvGrpSpPr/>
                        <wpg:grpSpPr>
                          <a:xfrm>
                            <a:off x="0" y="0"/>
                            <a:ext cx="5731510" cy="895351"/>
                            <a:chOff x="0" y="0"/>
                            <a:chExt cx="5878196" cy="918845"/>
                          </a:xfrm>
                        </wpg:grpSpPr>
                        <wpg:grpSp>
                          <wpg:cNvPr id="1608692135" name="مجموعة 48"/>
                          <wpg:cNvGrpSpPr/>
                          <wpg:grpSpPr>
                            <a:xfrm>
                              <a:off x="0" y="0"/>
                              <a:ext cx="5878196" cy="918845"/>
                              <a:chOff x="0" y="0"/>
                              <a:chExt cx="6240348" cy="919070"/>
                            </a:xfrm>
                          </wpg:grpSpPr>
                          <wpg:grpSp>
                            <wpg:cNvPr id="1608692136" name="مجموعة 49"/>
                            <wpg:cNvGrpSpPr/>
                            <wpg:grpSpPr>
                              <a:xfrm>
                                <a:off x="0" y="169208"/>
                                <a:ext cx="5433072" cy="580613"/>
                                <a:chOff x="0" y="169208"/>
                                <a:chExt cx="5433072" cy="580613"/>
                              </a:xfrm>
                            </wpg:grpSpPr>
                            <wps:wsp>
                              <wps:cNvPr id="160869213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13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13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140"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زيادة الإنتاجية:</w:t>
                                </w:r>
                              </w:p>
                            </w:txbxContent>
                          </wps:txbx>
                          <wps:bodyPr wrap="square" rtlCol="1">
                            <a:spAutoFit/>
                          </wps:bodyPr>
                        </wps:wsp>
                      </wpg:grpSp>
                      <pic:pic xmlns:pic="http://schemas.openxmlformats.org/drawingml/2006/picture">
                        <pic:nvPicPr>
                          <pic:cNvPr id="1608692141"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19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">
                <v:group id="مجموعة 47" o:spid="_x0000_s319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4Abu/IAAAA&#10;4wAAAA8AAAAAAAAAAAAAAAAAqgIAAGRycy9kb3ducmV2LnhtbFBLBQYAAAAABAAEAPoAAACfAwAA&#10;AAA=&#10;">
                  <v:group id="مجموعة 48" o:spid="_x0000_s320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FMy3TIAAAA&#10;4wAAAA8AAAAAAAAAAAAAAAAAqgIAAGRycy9kb3ducmV2LnhtbFBLBQYAAAAABAAEAPoAAACfAwAA&#10;AAA=&#10;">
                    <v:group id="مجموعة 49" o:spid="_x0000_s320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GeVQPIAAAA&#10;4wAAAA8AAAAAAAAAAAAAAAAAqgIAAGRycy9kb3ducmV2LnhtbFBLBQYAAAAABAAEAPoAAACfAwAA&#10;AAA=&#10;">
                      <v:shape id="شكل حر 50" o:spid="_x0000_s320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Svm8UA&#10;AADjAAAADwAAAGRycy9kb3ducmV2LnhtbERPzYrCMBC+C/sOYRa8aapi1WqUZUEQ2YNWxevQjG2x&#10;mZQman37jSB4nO9/FqvWVOJOjSstKxj0IxDEmdUl5wqOh3VvCsJ5ZI2VZVLwJAer5VdngYm2D97T&#10;PfW5CCHsElRQeF8nUrqsIIOub2viwF1sY9CHs8mlbvARwk0lh1EUS4Mlh4YCa/otKLumN6Mg3o7P&#10;u122Hu/TzejPkdEnbb1S3e/2Zw7CU+s/4rd7o8P8OJrGs+FgNIHXTwEAuf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BK+bxQAAAOMAAAAPAAAAAAAAAAAAAAAAAJgCAABkcnMv&#10;ZG93bnJldi54bWxQSwUGAAAAAAQABAD1AAAAig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20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RTS8kA&#10;AADjAAAADwAAAGRycy9kb3ducmV2LnhtbESPQW/CMAyF75P2HyJP2gVBChMVFAKamCbtyNjE2TQm&#10;rWicrgml+/f4MGlH+z2/93m9HXyjeupiHdjAdJKBIi6DrdkZ+P56Hy9AxYRssQlMBn4pwnbz+LDG&#10;woYbf1J/SE5JCMcCDVQptYXWsazIY5yElli0c+g8Jhk7p22HNwn3jZ5lWa491iwNFba0q6i8HK7e&#10;AP74/fEUUoj9ybm30bwdRnZuzPPT8LoClWhI/+a/6w8r+Hm2yJez6YtAy0+yAL25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0QRTS8kAAADjAAAADwAAAAAAAAAAAAAAAACYAgAA&#10;ZHJzL2Rvd25yZXYueG1sUEsFBgAAAAAEAAQA9QAAAI4DAAAAAA==&#10;" fillcolor="#a5a5a5 [2092]" stroked="f" strokeweight="1pt">
                        <v:stroke joinstyle="miter"/>
                      </v:roundrect>
                    </v:group>
                    <v:oval id="شكل بيضاوي 52" o:spid="_x0000_s320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SuZMcA&#10;AADjAAAADwAAAGRycy9kb3ducmV2LnhtbERPX2vCMBB/H/gdwgl7m4kdFK1GkQ1hAwdbnT4fzdkW&#10;m0tpoq3f3gwGPt7v/y3Xg23ElTpfO9YwnSgQxIUzNZcafvfblxkIH5ANNo5Jw408rFejpyVmxvX8&#10;Q9c8lCKGsM9QQxVCm0npi4os+olriSN3cp3FEM+ulKbDPobbRiZKpdJizbGhwpbeKirO+cVq+D6f&#10;Drfj5059la7P096+J4nZa/08HjYLEIGG8BD/uz9MnJ+qWTpPpq9z+PspAiB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3UrmTHAAAA4wAAAA8AAAAAAAAAAAAAAAAAmAIAAGRy&#10;cy9kb3ducmV2LnhtbFBLBQYAAAAABAAEAPUAAACMAwAAAAA=&#10;" filled="f" strokecolor="#168489" strokeweight="1pt">
                      <v:stroke joinstyle="miter"/>
                    </v:oval>
                  </v:group>
                  <v:shape id="مربع نص 41" o:spid="_x0000_s3205"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4y4MkA&#10;AADjAAAADwAAAGRycy9kb3ducmV2LnhtbESPT0/DMAzF70h8h8iTuLGkE1SjLJsm/kg7cGErd6sx&#10;TbXGqZqwdt8eH5A42n5+7/02uzn06kJj6iJbKJYGFHETXcethfr0fr8GlTKywz4yWbhSgt329maD&#10;lYsTf9LlmFslJpwqtOBzHiqtU+MpYFrGgVhu33EMmGUcW+1GnMQ89HplTKkDdiwJHgd68dScjz/B&#10;Qs5uX1zrt5AOX/PH6+RN84i1tXeLef8MKtOc/8V/3wcn9UuzLp9WxYNQCJMsQG9/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0p4y4MkAAADjAAAADwAAAAAAAAAAAAAAAACYAgAA&#10;ZHJzL2Rvd25yZXYueG1sUEsFBgAAAAAEAAQA9QAAAI4DA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زيادة الإنتاجية:</w:t>
                          </w:r>
                        </w:p>
                      </w:txbxContent>
                    </v:textbox>
                  </v:shape>
                </v:group>
                <v:shape id="صورة 54" o:spid="_x0000_s3206"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oF3tvJAAAA4wAAAA8AAABkcnMvZG93bnJldi54bWxET19LwzAQfxf8DuEE31zaKbWry4bKBGFP&#10;W3Xs8WzOti651CRu9dsbQfDxfv9vvhytEUfyoXesIJ9kIIgbp3tuFbzUT1cliBCRNRrHpOCbAiwX&#10;52dzrLQ78YaO29iKFMKhQgVdjEMlZWg6shgmbiBO3LvzFmM6fSu1x1MKt0ZOs6yQFntODR0O9NhR&#10;c9h+WQVr//D2Mat3pv7c7Felub59PazWSl1ejPd3ICKN8V/8537WaX6RlcVsmt/k8PtTAkAufg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egXe28kAAADjAAAADwAAAAAAAAAA&#10;AAAAAACfAgAAZHJzL2Rvd25yZXYueG1sUEsFBgAAAAAEAAQA9wAAAJUDAAAAAA==&#10;">
                  <v:imagedata r:id="rId74" o:title=""/>
                  <v:path arrowok="t"/>
                </v:shape>
                <w10:wrap anchorx="page"/>
                <w10:anchorlock/>
              </v:group>
            </w:pict>
          </mc:Fallback>
        </mc:AlternateContent>
      </w:r>
    </w:p>
    <w:p w:rsidR="007C6591" w:rsidRPr="00F1502D" w:rsidRDefault="007C6591" w:rsidP="006A21FE">
      <w:r w:rsidRPr="00F1502D">
        <w:rPr>
          <w:rtl/>
        </w:rPr>
        <w:t xml:space="preserve">الصحة النفسية الجيدة تؤدي إلى تحسين الأداء والإبداع في العمل.  </w:t>
      </w:r>
    </w:p>
    <w:p w:rsidR="007C6591" w:rsidRDefault="007C6591" w:rsidP="00084372">
      <w:pPr>
        <w:rPr>
          <w:b/>
          <w:bCs/>
          <w:color w:val="168489"/>
          <w:rtl/>
        </w:rPr>
      </w:pPr>
      <w:r w:rsidRPr="006A21FE">
        <w:rPr>
          <w:b/>
          <w:bCs/>
          <w:color w:val="168489"/>
          <w:rtl/>
        </w:rPr>
        <w:t xml:space="preserve"> أدوار القادة في تعزيز الصحة النفسية للموظفين</w:t>
      </w:r>
    </w:p>
    <w:p w:rsidR="00394CDA" w:rsidRPr="006A21FE" w:rsidRDefault="00394CDA" w:rsidP="00394CDA">
      <w:pPr>
        <w:rPr>
          <w:b/>
          <w:bCs/>
          <w:color w:val="168489"/>
          <w:rtl/>
        </w:rPr>
      </w:pPr>
      <w:r w:rsidRPr="00394CDA">
        <w:rPr>
          <w:b/>
          <w:bCs/>
          <w:noProof/>
          <w:color w:val="168489"/>
        </w:rPr>
        <mc:AlternateContent>
          <mc:Choice Requires="wpg">
            <w:drawing>
              <wp:inline distT="0" distB="0" distL="0" distR="0" wp14:anchorId="333FC160" wp14:editId="2CEFBF03">
                <wp:extent cx="5873751" cy="3167380"/>
                <wp:effectExtent l="19050" t="0" r="0" b="0"/>
                <wp:docPr id="1608692150" name="Group 20"/>
                <wp:cNvGraphicFramePr/>
                <a:graphic xmlns:a="http://schemas.openxmlformats.org/drawingml/2006/main">
                  <a:graphicData uri="http://schemas.microsoft.com/office/word/2010/wordprocessingGroup">
                    <wpg:wgp>
                      <wpg:cNvGrpSpPr/>
                      <wpg:grpSpPr>
                        <a:xfrm>
                          <a:off x="0" y="0"/>
                          <a:ext cx="5873751" cy="3167380"/>
                          <a:chOff x="0" y="0"/>
                          <a:chExt cx="5873751" cy="3167380"/>
                        </a:xfrm>
                      </wpg:grpSpPr>
                      <wpg:grpSp>
                        <wpg:cNvPr id="388507711" name="Group 388507711"/>
                        <wpg:cNvGrpSpPr/>
                        <wpg:grpSpPr>
                          <a:xfrm>
                            <a:off x="0" y="0"/>
                            <a:ext cx="5873751" cy="3167380"/>
                            <a:chOff x="0" y="0"/>
                            <a:chExt cx="5873751" cy="3167380"/>
                          </a:xfrm>
                        </wpg:grpSpPr>
                        <wpg:grpSp>
                          <wpg:cNvPr id="1608692358" name="Group 1608692358"/>
                          <wpg:cNvGrpSpPr/>
                          <wpg:grpSpPr>
                            <a:xfrm>
                              <a:off x="0" y="0"/>
                              <a:ext cx="5873751" cy="1808966"/>
                              <a:chOff x="0" y="0"/>
                              <a:chExt cx="5873751" cy="1808966"/>
                            </a:xfrm>
                          </wpg:grpSpPr>
                          <wps:wsp>
                            <wps:cNvPr id="1608692359" name="Shape"/>
                            <wps:cNvSpPr/>
                            <wps:spPr>
                              <a:xfrm>
                                <a:off x="569142" y="0"/>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A0C9CA"/>
                              </a:solidFill>
                              <a:ln w="12700">
                                <a:miter lim="400000"/>
                              </a:ln>
                            </wps:spPr>
                            <wps:bodyPr lIns="38100" tIns="38100" rIns="38100" bIns="38100" anchor="ctr"/>
                          </wps:wsp>
                          <wps:wsp>
                            <wps:cNvPr id="1608692360" name="Shape"/>
                            <wps:cNvSpPr/>
                            <wps:spPr>
                              <a:xfrm>
                                <a:off x="3371253" y="0"/>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BFBFBF"/>
                              </a:solidFill>
                              <a:ln w="12700">
                                <a:miter lim="400000"/>
                              </a:ln>
                            </wps:spPr>
                            <wps:bodyPr lIns="38100" tIns="38100" rIns="38100" bIns="38100" anchor="ctr"/>
                          </wps:wsp>
                          <wps:wsp>
                            <wps:cNvPr id="1608692361" name="Shape"/>
                            <wps:cNvSpPr/>
                            <wps:spPr>
                              <a:xfrm>
                                <a:off x="4769981" y="0"/>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miter lim="400000"/>
                              </a:ln>
                            </wps:spPr>
                            <wps:bodyPr lIns="38100" tIns="38100" rIns="38100" bIns="38100" anchor="ctr"/>
                          </wps:wsp>
                          <wps:wsp>
                            <wps:cNvPr id="1608692362" name="Shape"/>
                            <wps:cNvSpPr/>
                            <wps:spPr>
                              <a:xfrm>
                                <a:off x="1967983" y="0"/>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FFD366"/>
                              </a:solidFill>
                              <a:ln w="12700">
                                <a:miter lim="400000"/>
                              </a:ln>
                            </wps:spPr>
                            <wps:bodyPr lIns="38100" tIns="38100" rIns="38100" bIns="38100" anchor="ctr"/>
                          </wps:wsp>
                          <wps:wsp>
                            <wps:cNvPr id="1608692363" name="Shape"/>
                            <wps:cNvSpPr/>
                            <wps:spPr>
                              <a:xfrm>
                                <a:off x="0" y="411660"/>
                                <a:ext cx="1672798" cy="1383636"/>
                              </a:xfrm>
                              <a:custGeom>
                                <a:avLst/>
                                <a:gdLst/>
                                <a:ahLst/>
                                <a:cxnLst>
                                  <a:cxn ang="0">
                                    <a:pos x="wd2" y="hd2"/>
                                  </a:cxn>
                                  <a:cxn ang="5400000">
                                    <a:pos x="wd2" y="hd2"/>
                                  </a:cxn>
                                  <a:cxn ang="10800000">
                                    <a:pos x="wd2" y="hd2"/>
                                  </a:cxn>
                                  <a:cxn ang="16200000">
                                    <a:pos x="wd2" y="hd2"/>
                                  </a:cxn>
                                </a:cxnLst>
                                <a:rect l="0" t="0" r="r" b="b"/>
                                <a:pathLst>
                                  <a:path w="21262" h="21600" extrusionOk="0">
                                    <a:moveTo>
                                      <a:pt x="10625" y="21600"/>
                                    </a:moveTo>
                                    <a:cubicBezTo>
                                      <a:pt x="10181" y="21600"/>
                                      <a:pt x="9736" y="21393"/>
                                      <a:pt x="9396" y="20972"/>
                                    </a:cubicBezTo>
                                    <a:lnTo>
                                      <a:pt x="506" y="9968"/>
                                    </a:lnTo>
                                    <a:cubicBezTo>
                                      <a:pt x="-169" y="9133"/>
                                      <a:pt x="-169" y="7769"/>
                                      <a:pt x="506" y="6933"/>
                                    </a:cubicBezTo>
                                    <a:lnTo>
                                      <a:pt x="5673" y="543"/>
                                    </a:lnTo>
                                    <a:cubicBezTo>
                                      <a:pt x="5955" y="193"/>
                                      <a:pt x="6331" y="0"/>
                                      <a:pt x="6729" y="0"/>
                                    </a:cubicBezTo>
                                    <a:cubicBezTo>
                                      <a:pt x="7127" y="0"/>
                                      <a:pt x="7502" y="193"/>
                                      <a:pt x="7785" y="543"/>
                                    </a:cubicBezTo>
                                    <a:lnTo>
                                      <a:pt x="9569" y="2749"/>
                                    </a:lnTo>
                                    <a:cubicBezTo>
                                      <a:pt x="9852" y="3099"/>
                                      <a:pt x="10233" y="3292"/>
                                      <a:pt x="10631" y="3292"/>
                                    </a:cubicBezTo>
                                    <a:cubicBezTo>
                                      <a:pt x="11029" y="3292"/>
                                      <a:pt x="11410" y="3099"/>
                                      <a:pt x="11693" y="2749"/>
                                    </a:cubicBezTo>
                                    <a:lnTo>
                                      <a:pt x="13477" y="543"/>
                                    </a:lnTo>
                                    <a:cubicBezTo>
                                      <a:pt x="13760" y="193"/>
                                      <a:pt x="14135" y="0"/>
                                      <a:pt x="14533" y="0"/>
                                    </a:cubicBezTo>
                                    <a:cubicBezTo>
                                      <a:pt x="14931" y="0"/>
                                      <a:pt x="15307" y="193"/>
                                      <a:pt x="15589" y="543"/>
                                    </a:cubicBezTo>
                                    <a:lnTo>
                                      <a:pt x="20756" y="6933"/>
                                    </a:lnTo>
                                    <a:cubicBezTo>
                                      <a:pt x="21431" y="7769"/>
                                      <a:pt x="21431" y="9133"/>
                                      <a:pt x="20756" y="9968"/>
                                    </a:cubicBezTo>
                                    <a:lnTo>
                                      <a:pt x="11861" y="20972"/>
                                    </a:lnTo>
                                    <a:cubicBezTo>
                                      <a:pt x="11520" y="21386"/>
                                      <a:pt x="11075" y="21600"/>
                                      <a:pt x="10625" y="21600"/>
                                    </a:cubicBezTo>
                                    <a:close/>
                                    <a:moveTo>
                                      <a:pt x="6723" y="286"/>
                                    </a:moveTo>
                                    <a:cubicBezTo>
                                      <a:pt x="6388" y="286"/>
                                      <a:pt x="6071" y="450"/>
                                      <a:pt x="5834" y="743"/>
                                    </a:cubicBezTo>
                                    <a:lnTo>
                                      <a:pt x="668" y="7133"/>
                                    </a:lnTo>
                                    <a:cubicBezTo>
                                      <a:pt x="79" y="7862"/>
                                      <a:pt x="79" y="9040"/>
                                      <a:pt x="668" y="9768"/>
                                    </a:cubicBezTo>
                                    <a:lnTo>
                                      <a:pt x="9563" y="20772"/>
                                    </a:lnTo>
                                    <a:cubicBezTo>
                                      <a:pt x="10152" y="21500"/>
                                      <a:pt x="11104" y="21500"/>
                                      <a:pt x="11693" y="20772"/>
                                    </a:cubicBezTo>
                                    <a:lnTo>
                                      <a:pt x="20588" y="9768"/>
                                    </a:lnTo>
                                    <a:cubicBezTo>
                                      <a:pt x="21177" y="9040"/>
                                      <a:pt x="21177" y="7862"/>
                                      <a:pt x="20588" y="7133"/>
                                    </a:cubicBezTo>
                                    <a:lnTo>
                                      <a:pt x="15422" y="743"/>
                                    </a:lnTo>
                                    <a:cubicBezTo>
                                      <a:pt x="15185" y="450"/>
                                      <a:pt x="14868" y="286"/>
                                      <a:pt x="14533" y="286"/>
                                    </a:cubicBezTo>
                                    <a:cubicBezTo>
                                      <a:pt x="14198" y="286"/>
                                      <a:pt x="13881" y="450"/>
                                      <a:pt x="13644" y="743"/>
                                    </a:cubicBezTo>
                                    <a:lnTo>
                                      <a:pt x="11860" y="2949"/>
                                    </a:lnTo>
                                    <a:cubicBezTo>
                                      <a:pt x="11531" y="3356"/>
                                      <a:pt x="11099" y="3577"/>
                                      <a:pt x="10631" y="3577"/>
                                    </a:cubicBezTo>
                                    <a:cubicBezTo>
                                      <a:pt x="10163" y="3577"/>
                                      <a:pt x="9731" y="3356"/>
                                      <a:pt x="9401" y="2949"/>
                                    </a:cubicBezTo>
                                    <a:lnTo>
                                      <a:pt x="7618" y="743"/>
                                    </a:lnTo>
                                    <a:cubicBezTo>
                                      <a:pt x="7375" y="443"/>
                                      <a:pt x="7064" y="286"/>
                                      <a:pt x="6723" y="286"/>
                                    </a:cubicBezTo>
                                    <a:close/>
                                  </a:path>
                                </a:pathLst>
                              </a:custGeom>
                              <a:solidFill>
                                <a:schemeClr val="tx2"/>
                              </a:solidFill>
                              <a:ln w="12700">
                                <a:miter lim="400000"/>
                              </a:ln>
                            </wps:spPr>
                            <wps:bodyPr lIns="38100" tIns="38100" rIns="38100" bIns="38100" anchor="ctr"/>
                          </wps:wsp>
                          <wps:wsp>
                            <wps:cNvPr id="1608692364" name="Shape"/>
                            <wps:cNvSpPr/>
                            <wps:spPr>
                              <a:xfrm>
                                <a:off x="1398727" y="411660"/>
                                <a:ext cx="1673025"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608692365" name="Shape"/>
                            <wps:cNvSpPr/>
                            <wps:spPr>
                              <a:xfrm>
                                <a:off x="2759353" y="424874"/>
                                <a:ext cx="1673027"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1608692366" name="Shape"/>
                            <wps:cNvSpPr/>
                            <wps:spPr>
                              <a:xfrm>
                                <a:off x="4200724" y="411660"/>
                                <a:ext cx="1673027"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10"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7"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608692412" name="TextBox 13"/>
                            <wps:cNvSpPr txBox="1"/>
                            <wps:spPr>
                              <a:xfrm>
                                <a:off x="165194" y="695627"/>
                                <a:ext cx="1210582" cy="762293"/>
                              </a:xfrm>
                              <a:prstGeom prst="rect">
                                <a:avLst/>
                              </a:prstGeom>
                              <a:noFill/>
                            </wps:spPr>
                            <wps:txbx>
                              <w:txbxContent>
                                <w:p w:rsidR="005345A8" w:rsidRDefault="005345A8" w:rsidP="00394CDA">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إدارة عبء العمل بشكل فعّال</w:t>
                                  </w:r>
                                </w:p>
                              </w:txbxContent>
                            </wps:txbx>
                            <wps:bodyPr wrap="square" lIns="0" rIns="0" rtlCol="0" anchor="t">
                              <a:noAutofit/>
                            </wps:bodyPr>
                          </wps:wsp>
                          <wps:wsp>
                            <wps:cNvPr id="1608692413" name="TextBox 69"/>
                            <wps:cNvSpPr txBox="1"/>
                            <wps:spPr>
                              <a:xfrm>
                                <a:off x="1664181" y="590111"/>
                                <a:ext cx="1141722" cy="1136004"/>
                              </a:xfrm>
                              <a:prstGeom prst="rect">
                                <a:avLst/>
                              </a:prstGeom>
                              <a:noFill/>
                            </wps:spPr>
                            <wps:txbx>
                              <w:txbxContent>
                                <w:p w:rsidR="005345A8" w:rsidRDefault="005345A8" w:rsidP="00394CDA">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تشجيع التوازن بين العمل والحياة الشخصية</w:t>
                                  </w:r>
                                </w:p>
                              </w:txbxContent>
                            </wps:txbx>
                            <wps:bodyPr wrap="square" lIns="0" rIns="0" rtlCol="0" anchor="t">
                              <a:noAutofit/>
                            </wps:bodyPr>
                          </wps:wsp>
                          <wps:wsp>
                            <wps:cNvPr id="1608692414" name="TextBox 19"/>
                            <wps:cNvSpPr txBox="1"/>
                            <wps:spPr>
                              <a:xfrm>
                                <a:off x="3136342" y="702603"/>
                                <a:ext cx="945088" cy="839648"/>
                              </a:xfrm>
                              <a:prstGeom prst="rect">
                                <a:avLst/>
                              </a:prstGeom>
                              <a:noFill/>
                            </wps:spPr>
                            <wps:txbx>
                              <w:txbxContent>
                                <w:p w:rsidR="005345A8" w:rsidRDefault="005345A8" w:rsidP="00394CDA">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بناء ثقافة الاحترام والدعم</w:t>
                                  </w:r>
                                </w:p>
                              </w:txbxContent>
                            </wps:txbx>
                            <wps:bodyPr wrap="square" lIns="0" rIns="0" rtlCol="0" anchor="t">
                              <a:noAutofit/>
                            </wps:bodyPr>
                          </wps:wsp>
                          <wps:wsp>
                            <wps:cNvPr id="1608692415" name="TextBox 22"/>
                            <wps:cNvSpPr txBox="1"/>
                            <wps:spPr>
                              <a:xfrm>
                                <a:off x="4549345" y="729256"/>
                                <a:ext cx="1039107" cy="704709"/>
                              </a:xfrm>
                              <a:prstGeom prst="rect">
                                <a:avLst/>
                              </a:prstGeom>
                              <a:noFill/>
                            </wps:spPr>
                            <wps:txbx>
                              <w:txbxContent>
                                <w:p w:rsidR="005345A8" w:rsidRDefault="005345A8" w:rsidP="00394CDA">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التواصل الفعّال والداعم</w:t>
                                  </w:r>
                                </w:p>
                              </w:txbxContent>
                            </wps:txbx>
                            <wps:bodyPr wrap="square" lIns="0" rIns="0" rtlCol="0" anchor="t">
                              <a:noAutofit/>
                            </wps:bodyPr>
                          </wps:wsp>
                        </wpg:grpSp>
                        <wpg:grpSp>
                          <wpg:cNvPr id="1452062388" name="Group 1452062388"/>
                          <wpg:cNvGrpSpPr/>
                          <wpg:grpSpPr>
                            <a:xfrm>
                              <a:off x="710341" y="1371628"/>
                              <a:ext cx="4475024" cy="1795752"/>
                              <a:chOff x="710341" y="1371628"/>
                              <a:chExt cx="4475024" cy="1795752"/>
                            </a:xfrm>
                          </wpg:grpSpPr>
                          <wpg:grpSp>
                            <wpg:cNvPr id="1452062389" name="Group 1452062389"/>
                            <wpg:cNvGrpSpPr/>
                            <wpg:grpSpPr>
                              <a:xfrm>
                                <a:off x="710341" y="1371628"/>
                                <a:ext cx="3071752" cy="1795752"/>
                                <a:chOff x="710341" y="1371628"/>
                                <a:chExt cx="3071752" cy="1795752"/>
                              </a:xfrm>
                            </wpg:grpSpPr>
                            <wps:wsp>
                              <wps:cNvPr id="1452062390" name="Shape"/>
                              <wps:cNvSpPr/>
                              <wps:spPr>
                                <a:xfrm>
                                  <a:off x="1279483" y="1371628"/>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FFD366"/>
                                </a:solidFill>
                                <a:ln w="12700">
                                  <a:miter lim="400000"/>
                                </a:ln>
                              </wps:spPr>
                              <wps:bodyPr lIns="38100" tIns="38100" rIns="38100" bIns="38100" anchor="ctr"/>
                            </wps:wsp>
                            <wps:wsp>
                              <wps:cNvPr id="1452062391" name="Shape"/>
                              <wps:cNvSpPr/>
                              <wps:spPr>
                                <a:xfrm>
                                  <a:off x="710341" y="1783288"/>
                                  <a:ext cx="1672798" cy="1383636"/>
                                </a:xfrm>
                                <a:custGeom>
                                  <a:avLst/>
                                  <a:gdLst/>
                                  <a:ahLst/>
                                  <a:cxnLst>
                                    <a:cxn ang="0">
                                      <a:pos x="wd2" y="hd2"/>
                                    </a:cxn>
                                    <a:cxn ang="5400000">
                                      <a:pos x="wd2" y="hd2"/>
                                    </a:cxn>
                                    <a:cxn ang="10800000">
                                      <a:pos x="wd2" y="hd2"/>
                                    </a:cxn>
                                    <a:cxn ang="16200000">
                                      <a:pos x="wd2" y="hd2"/>
                                    </a:cxn>
                                  </a:cxnLst>
                                  <a:rect l="0" t="0" r="r" b="b"/>
                                  <a:pathLst>
                                    <a:path w="21262" h="21600" extrusionOk="0">
                                      <a:moveTo>
                                        <a:pt x="10625" y="21600"/>
                                      </a:moveTo>
                                      <a:cubicBezTo>
                                        <a:pt x="10181" y="21600"/>
                                        <a:pt x="9736" y="21393"/>
                                        <a:pt x="9396" y="20972"/>
                                      </a:cubicBezTo>
                                      <a:lnTo>
                                        <a:pt x="506" y="9968"/>
                                      </a:lnTo>
                                      <a:cubicBezTo>
                                        <a:pt x="-169" y="9133"/>
                                        <a:pt x="-169" y="7769"/>
                                        <a:pt x="506" y="6933"/>
                                      </a:cubicBezTo>
                                      <a:lnTo>
                                        <a:pt x="5673" y="543"/>
                                      </a:lnTo>
                                      <a:cubicBezTo>
                                        <a:pt x="5955" y="193"/>
                                        <a:pt x="6331" y="0"/>
                                        <a:pt x="6729" y="0"/>
                                      </a:cubicBezTo>
                                      <a:cubicBezTo>
                                        <a:pt x="7127" y="0"/>
                                        <a:pt x="7502" y="193"/>
                                        <a:pt x="7785" y="543"/>
                                      </a:cubicBezTo>
                                      <a:lnTo>
                                        <a:pt x="9569" y="2749"/>
                                      </a:lnTo>
                                      <a:cubicBezTo>
                                        <a:pt x="9852" y="3099"/>
                                        <a:pt x="10233" y="3292"/>
                                        <a:pt x="10631" y="3292"/>
                                      </a:cubicBezTo>
                                      <a:cubicBezTo>
                                        <a:pt x="11029" y="3292"/>
                                        <a:pt x="11410" y="3099"/>
                                        <a:pt x="11693" y="2749"/>
                                      </a:cubicBezTo>
                                      <a:lnTo>
                                        <a:pt x="13477" y="543"/>
                                      </a:lnTo>
                                      <a:cubicBezTo>
                                        <a:pt x="13760" y="193"/>
                                        <a:pt x="14135" y="0"/>
                                        <a:pt x="14533" y="0"/>
                                      </a:cubicBezTo>
                                      <a:cubicBezTo>
                                        <a:pt x="14931" y="0"/>
                                        <a:pt x="15307" y="193"/>
                                        <a:pt x="15589" y="543"/>
                                      </a:cubicBezTo>
                                      <a:lnTo>
                                        <a:pt x="20756" y="6933"/>
                                      </a:lnTo>
                                      <a:cubicBezTo>
                                        <a:pt x="21431" y="7769"/>
                                        <a:pt x="21431" y="9133"/>
                                        <a:pt x="20756" y="9968"/>
                                      </a:cubicBezTo>
                                      <a:lnTo>
                                        <a:pt x="11861" y="20972"/>
                                      </a:lnTo>
                                      <a:cubicBezTo>
                                        <a:pt x="11520" y="21386"/>
                                        <a:pt x="11075" y="21600"/>
                                        <a:pt x="10625" y="21600"/>
                                      </a:cubicBezTo>
                                      <a:close/>
                                      <a:moveTo>
                                        <a:pt x="6723" y="286"/>
                                      </a:moveTo>
                                      <a:cubicBezTo>
                                        <a:pt x="6388" y="286"/>
                                        <a:pt x="6071" y="450"/>
                                        <a:pt x="5834" y="743"/>
                                      </a:cubicBezTo>
                                      <a:lnTo>
                                        <a:pt x="668" y="7133"/>
                                      </a:lnTo>
                                      <a:cubicBezTo>
                                        <a:pt x="79" y="7862"/>
                                        <a:pt x="79" y="9040"/>
                                        <a:pt x="668" y="9768"/>
                                      </a:cubicBezTo>
                                      <a:lnTo>
                                        <a:pt x="9563" y="20772"/>
                                      </a:lnTo>
                                      <a:cubicBezTo>
                                        <a:pt x="10152" y="21500"/>
                                        <a:pt x="11104" y="21500"/>
                                        <a:pt x="11693" y="20772"/>
                                      </a:cubicBezTo>
                                      <a:lnTo>
                                        <a:pt x="20588" y="9768"/>
                                      </a:lnTo>
                                      <a:cubicBezTo>
                                        <a:pt x="21177" y="9040"/>
                                        <a:pt x="21177" y="7862"/>
                                        <a:pt x="20588" y="7133"/>
                                      </a:cubicBezTo>
                                      <a:lnTo>
                                        <a:pt x="15422" y="743"/>
                                      </a:lnTo>
                                      <a:cubicBezTo>
                                        <a:pt x="15185" y="450"/>
                                        <a:pt x="14868" y="286"/>
                                        <a:pt x="14533" y="286"/>
                                      </a:cubicBezTo>
                                      <a:cubicBezTo>
                                        <a:pt x="14198" y="286"/>
                                        <a:pt x="13881" y="450"/>
                                        <a:pt x="13644" y="743"/>
                                      </a:cubicBezTo>
                                      <a:lnTo>
                                        <a:pt x="11860" y="2949"/>
                                      </a:lnTo>
                                      <a:cubicBezTo>
                                        <a:pt x="11531" y="3356"/>
                                        <a:pt x="11099" y="3577"/>
                                        <a:pt x="10631" y="3577"/>
                                      </a:cubicBezTo>
                                      <a:cubicBezTo>
                                        <a:pt x="10163" y="3577"/>
                                        <a:pt x="9731" y="3356"/>
                                        <a:pt x="9401" y="2949"/>
                                      </a:cubicBezTo>
                                      <a:lnTo>
                                        <a:pt x="7618" y="743"/>
                                      </a:lnTo>
                                      <a:cubicBezTo>
                                        <a:pt x="7375" y="443"/>
                                        <a:pt x="7064" y="286"/>
                                        <a:pt x="6723" y="286"/>
                                      </a:cubicBezTo>
                                      <a:close/>
                                    </a:path>
                                  </a:pathLst>
                                </a:custGeom>
                                <a:solidFill>
                                  <a:schemeClr val="tx2"/>
                                </a:solidFill>
                                <a:ln w="12700">
                                  <a:miter lim="400000"/>
                                </a:ln>
                              </wps:spPr>
                              <wps:bodyPr lIns="38100" tIns="38100" rIns="38100" bIns="38100" anchor="ctr"/>
                            </wps:wsp>
                            <wps:wsp>
                              <wps:cNvPr id="1452062392" name="TextBox 13"/>
                              <wps:cNvSpPr txBox="1"/>
                              <wps:spPr>
                                <a:xfrm>
                                  <a:off x="1055911" y="2073768"/>
                                  <a:ext cx="917972" cy="797888"/>
                                </a:xfrm>
                                <a:prstGeom prst="rect">
                                  <a:avLst/>
                                </a:prstGeom>
                              </wps:spPr>
                              <wps:txbx>
                                <w:txbxContent>
                                  <w:p w:rsidR="005345A8" w:rsidRDefault="005345A8" w:rsidP="00394CDA">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إظهار التعاطف والإنسانية</w:t>
                                    </w:r>
                                  </w:p>
                                </w:txbxContent>
                              </wps:txbx>
                              <wps:bodyPr wrap="square" lIns="0" rIns="0" rtlCol="0" anchor="t">
                                <a:noAutofit/>
                              </wps:bodyPr>
                            </wps:wsp>
                            <wps:wsp>
                              <wps:cNvPr id="1452062393" name="Shape"/>
                              <wps:cNvSpPr/>
                              <wps:spPr>
                                <a:xfrm>
                                  <a:off x="2678324" y="1371628"/>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BFBFBF"/>
                                </a:solidFill>
                                <a:ln w="12700">
                                  <a:miter lim="400000"/>
                                </a:ln>
                              </wps:spPr>
                              <wps:bodyPr lIns="38100" tIns="38100" rIns="38100" bIns="38100" anchor="ctr"/>
                            </wps:wsp>
                            <wps:wsp>
                              <wps:cNvPr id="1452062394" name="Shape"/>
                              <wps:cNvSpPr/>
                              <wps:spPr>
                                <a:xfrm>
                                  <a:off x="2109068" y="1783288"/>
                                  <a:ext cx="1673025"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452062395" name="TextBox 77"/>
                              <wps:cNvSpPr txBox="1"/>
                              <wps:spPr>
                                <a:xfrm>
                                  <a:off x="2396206" y="1945198"/>
                                  <a:ext cx="1107488" cy="1028542"/>
                                </a:xfrm>
                                <a:prstGeom prst="rect">
                                  <a:avLst/>
                                </a:prstGeom>
                              </wps:spPr>
                              <wps:txbx>
                                <w:txbxContent>
                                  <w:p w:rsidR="005345A8" w:rsidRDefault="005345A8" w:rsidP="00394CDA">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تعزيز مهارات الموظفين وتطويرهم</w:t>
                                    </w:r>
                                  </w:p>
                                </w:txbxContent>
                              </wps:txbx>
                              <wps:bodyPr wrap="square" lIns="0" rIns="0" rtlCol="0" anchor="t">
                                <a:noAutofit/>
                              </wps:bodyPr>
                            </wps:wsp>
                          </wpg:grpSp>
                          <wps:wsp>
                            <wps:cNvPr id="1452062396" name="Shape"/>
                            <wps:cNvSpPr/>
                            <wps:spPr>
                              <a:xfrm>
                                <a:off x="4081594" y="1371628"/>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miter lim="400000"/>
                              </a:ln>
                            </wps:spPr>
                            <wps:bodyPr lIns="38100" tIns="38100" rIns="38100" bIns="38100" anchor="ctr"/>
                          </wps:wsp>
                          <wps:wsp>
                            <wps:cNvPr id="1452062397" name="Shape"/>
                            <wps:cNvSpPr/>
                            <wps:spPr>
                              <a:xfrm>
                                <a:off x="3512338" y="1783288"/>
                                <a:ext cx="1673027"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1452062398" name="TextBox 19"/>
                            <wps:cNvSpPr txBox="1"/>
                            <wps:spPr>
                              <a:xfrm>
                                <a:off x="3719760" y="1941281"/>
                                <a:ext cx="1271586" cy="1180809"/>
                              </a:xfrm>
                              <a:prstGeom prst="rect">
                                <a:avLst/>
                              </a:prstGeom>
                            </wps:spPr>
                            <wps:txbx>
                              <w:txbxContent>
                                <w:p w:rsidR="005345A8" w:rsidRDefault="005345A8" w:rsidP="00394CDA">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الاهتمام بالصحة النفسية والجسدية للموظفين</w:t>
                                  </w:r>
                                </w:p>
                              </w:txbxContent>
                            </wps:txbx>
                            <wps:bodyPr wrap="square" lIns="0" rIns="0" rtlCol="0" anchor="t">
                              <a:noAutofit/>
                            </wps:bodyPr>
                          </wps:wsp>
                        </wpg:grpSp>
                      </wpg:grpSp>
                      <pic:pic xmlns:pic="http://schemas.openxmlformats.org/drawingml/2006/picture">
                        <pic:nvPicPr>
                          <pic:cNvPr id="1452062399" name="Graphic 186" descr="Brain in head with solid fill"/>
                          <pic:cNvPicPr>
                            <a:picLocks noChangeAspect="1"/>
                          </pic:cNvPicPr>
                        </pic:nvPicPr>
                        <pic:blipFill>
                          <a:blip r:embed="rId171"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84"/>
                              </a:ext>
                            </a:extLst>
                          </a:blip>
                          <a:stretch>
                            <a:fillRect/>
                          </a:stretch>
                        </pic:blipFill>
                        <pic:spPr>
                          <a:xfrm>
                            <a:off x="4160130" y="1442032"/>
                            <a:ext cx="399085" cy="399085"/>
                          </a:xfrm>
                          <a:prstGeom prst="rect">
                            <a:avLst/>
                          </a:prstGeom>
                        </pic:spPr>
                      </pic:pic>
                      <pic:pic xmlns:pic="http://schemas.openxmlformats.org/drawingml/2006/picture">
                        <pic:nvPicPr>
                          <pic:cNvPr id="1608692416" name="Graphic 81" descr="Boardroom with solid fill"/>
                          <pic:cNvPicPr>
                            <a:picLocks noChangeAspect="1"/>
                          </pic:cNvPicPr>
                        </pic:nvPicPr>
                        <pic:blipFill>
                          <a:blip r:embed="rId172"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86"/>
                              </a:ext>
                            </a:extLst>
                          </a:blip>
                          <a:stretch>
                            <a:fillRect/>
                          </a:stretch>
                        </pic:blipFill>
                        <pic:spPr>
                          <a:xfrm>
                            <a:off x="2035018" y="81105"/>
                            <a:ext cx="387974" cy="387974"/>
                          </a:xfrm>
                          <a:prstGeom prst="roundRect">
                            <a:avLst/>
                          </a:prstGeom>
                        </pic:spPr>
                      </pic:pic>
                      <pic:pic xmlns:pic="http://schemas.openxmlformats.org/drawingml/2006/picture">
                        <pic:nvPicPr>
                          <pic:cNvPr id="1608692417" name="Graphic 48" descr="Handshake with solid fill"/>
                          <pic:cNvPicPr>
                            <a:picLocks noChangeAspect="1"/>
                          </pic:cNvPicPr>
                        </pic:nvPicPr>
                        <pic:blipFill>
                          <a:blip r:embed="rId173"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74"/>
                              </a:ext>
                            </a:extLst>
                          </a:blip>
                          <a:stretch>
                            <a:fillRect/>
                          </a:stretch>
                        </pic:blipFill>
                        <pic:spPr>
                          <a:xfrm>
                            <a:off x="3427190" y="118477"/>
                            <a:ext cx="369743" cy="369777"/>
                          </a:xfrm>
                          <a:prstGeom prst="rect">
                            <a:avLst/>
                          </a:prstGeom>
                        </pic:spPr>
                      </pic:pic>
                      <pic:pic xmlns:pic="http://schemas.openxmlformats.org/drawingml/2006/picture">
                        <pic:nvPicPr>
                          <pic:cNvPr id="1608692418" name="Graphic 18" descr="Heart with solid fill"/>
                          <pic:cNvPicPr>
                            <a:picLocks noChangeAspect="1"/>
                          </pic:cNvPicPr>
                        </pic:nvPicPr>
                        <pic:blipFill>
                          <a:blip r:embed="rId175">
                            <a:extLs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76"/>
                              </a:ext>
                            </a:extLst>
                          </a:blip>
                          <a:stretch>
                            <a:fillRect/>
                          </a:stretch>
                        </pic:blipFill>
                        <pic:spPr>
                          <a:xfrm>
                            <a:off x="1334137" y="1460299"/>
                            <a:ext cx="444267" cy="444267"/>
                          </a:xfrm>
                          <a:prstGeom prst="rect">
                            <a:avLst/>
                          </a:prstGeom>
                        </pic:spPr>
                      </pic:pic>
                      <pic:pic xmlns:pic="http://schemas.openxmlformats.org/drawingml/2006/picture">
                        <pic:nvPicPr>
                          <pic:cNvPr id="1608692419" name="Graphic 44" descr="Customer review with solid fill"/>
                          <pic:cNvPicPr>
                            <a:picLocks noChangeAspect="1"/>
                          </pic:cNvPicPr>
                        </pic:nvPicPr>
                        <pic:blipFill>
                          <a:blip r:embed="rId177"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78"/>
                              </a:ext>
                            </a:extLst>
                          </a:blip>
                          <a:stretch>
                            <a:fillRect/>
                          </a:stretch>
                        </pic:blipFill>
                        <pic:spPr>
                          <a:xfrm>
                            <a:off x="2754318" y="1467527"/>
                            <a:ext cx="357502" cy="357501"/>
                          </a:xfrm>
                          <a:prstGeom prst="rect">
                            <a:avLst/>
                          </a:prstGeom>
                        </pic:spPr>
                      </pic:pic>
                      <pic:pic xmlns:pic="http://schemas.openxmlformats.org/drawingml/2006/picture">
                        <pic:nvPicPr>
                          <pic:cNvPr id="1608692420" name="Graphic 21" descr="Group brainstorm with solid fill"/>
                          <pic:cNvPicPr>
                            <a:picLocks noChangeAspect="1"/>
                          </pic:cNvPicPr>
                        </pic:nvPicPr>
                        <pic:blipFill>
                          <a:blip r:embed="rId179"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96"/>
                              </a:ext>
                            </a:extLst>
                          </a:blip>
                          <a:stretch>
                            <a:fillRect/>
                          </a:stretch>
                        </pic:blipFill>
                        <pic:spPr>
                          <a:xfrm>
                            <a:off x="644368" y="47250"/>
                            <a:ext cx="403257" cy="403007"/>
                          </a:xfrm>
                          <a:prstGeom prst="rect">
                            <a:avLst/>
                          </a:prstGeom>
                        </pic:spPr>
                      </pic:pic>
                      <pic:pic xmlns:pic="http://schemas.openxmlformats.org/drawingml/2006/picture">
                        <pic:nvPicPr>
                          <pic:cNvPr id="1608692421" name="Graphic 48" descr="Handshake with solid fill"/>
                          <pic:cNvPicPr>
                            <a:picLocks noChangeAspect="1"/>
                          </pic:cNvPicPr>
                        </pic:nvPicPr>
                        <pic:blipFill>
                          <a:blip r:embed="rId173"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74"/>
                              </a:ext>
                            </a:extLst>
                          </a:blip>
                          <a:stretch>
                            <a:fillRect/>
                          </a:stretch>
                        </pic:blipFill>
                        <pic:spPr>
                          <a:xfrm>
                            <a:off x="4842571" y="131942"/>
                            <a:ext cx="369743" cy="369777"/>
                          </a:xfrm>
                          <a:prstGeom prst="rect">
                            <a:avLst/>
                          </a:prstGeom>
                        </pic:spPr>
                      </pic:pic>
                    </wpg:wgp>
                  </a:graphicData>
                </a:graphic>
              </wp:inline>
            </w:drawing>
          </mc:Choice>
          <mc:Fallback>
            <w:pict>
              <v:group id="Group 20" o:spid="_x0000_s3207" style="width:462.5pt;height:249.4pt;mso-position-horizontal-relative:char;mso-position-vertical-relative:line" coordsize="58737,316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">
                <v:group id="Group 388507711" o:spid="_x0000_s3208" style="position:absolute;width:58737;height:31673" coordsize="58737,316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8LmDtcoA&#10;AADiAAAADwAAAAAAAAAAAAAAAACqAgAAZHJzL2Rvd25yZXYueG1sUEsFBgAAAAAEAAQA+gAAAKED&#10;AAAAAA==&#10;">
                  <v:group id="Group 1608692358" o:spid="_x0000_s3209" style="position:absolute;width:58737;height:18089" coordsize="58737,180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PVu+r&#10;zAAAAOMAAAAPAAAAAAAAAAAAAAAAAKoCAABkcnMvZG93bnJldi54bWxQSwUGAAAAAAQABAD6AAAA&#10;owMAAAAA&#10;">
                    <v:shape id="Shape" o:spid="_x0000_s3210" style="position:absolute;left:5691;width:5345;height:5383;visibility:visible;mso-wrap-style:square;v-text-anchor:middle" coordsize="20856,208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lzD8kA&#10;AADjAAAADwAAAGRycy9kb3ducmV2LnhtbERPX2vCMBB/H+w7hBvsZcxkDot2RhlzE/Fpc2Ps8WjO&#10;ptpcSpPV+u2NIPh4v/83nfeuFh21ofKs4WmgQBAX3lRcavj5/ngcgwgR2WDtmTQcKcB8dnszxdz4&#10;A39Rt4mlSCEcctRgY2xyKUNhyWEY+IY4cVvfOozpbEtpWjykcFfLoVKZdFhxarDY0JulYr/5dxrW&#10;nXpwZt8s/z7tbrF+/13IsN1pfX/Xv76AiNTHq/jiXpk0P1PjbDJ8Hk3g/FMCQM5O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7tlzD8kAAADjAAAADwAAAAAAAAAAAAAAAACYAgAA&#10;ZHJzL2Rvd25yZXYueG1sUEsFBgAAAAAEAAQA9QAAAI4DAAAAAA==&#10;" path="m7744,19739l1116,13112c-372,11624,-372,9232,1116,7743l7744,1116v1488,-1488,3880,-1488,5368,l19740,7743v1488,1489,1488,3881,,5369l13112,19739v-1488,1489,-3880,1489,-5368,xe" fillcolor="#a0c9ca" stroked="f" strokeweight="1pt">
                      <v:stroke miterlimit="4" joinstyle="miter"/>
                      <v:path arrowok="t" o:extrusionok="f" o:connecttype="custom" o:connectlocs="267257,269180;267257,269180;267257,269180;267257,269180" o:connectangles="0,90,180,270"/>
                    </v:shape>
                    <v:shape id="Shape" o:spid="_x0000_s3211" style="position:absolute;left:33712;width:5345;height:5383;visibility:visible;mso-wrap-style:square;v-text-anchor:middle" coordsize="20856,208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v8MsA&#10;AADjAAAADwAAAGRycy9kb3ducmV2LnhtbESPQWvCQBCF70L/wzIFL1I3SSHY1FVKpVhPWmvvQ3aa&#10;hGZnQ3ar0V/vHASPM/PmvffNl4Nr1ZH60Hg2kE4TUMSltw1XBg7fH08zUCEiW2w9k4EzBVguHkZz&#10;LKw/8Rcd97FSYsKhQAN1jF2hdShrchimviOW26/vHUYZ+0rbHk9i7lqdJUmuHTYsCTV29F5T+bf/&#10;dwa6bHVp2h1vJulk+3PYDOn6vEqNGT8Ob6+gIg3xLr59f1qpnyez/CV7zoVCmGQBenEF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VD+/wywAAAOMAAAAPAAAAAAAAAAAAAAAAAJgC&#10;AABkcnMvZG93bnJldi54bWxQSwUGAAAAAAQABAD1AAAAkAMAAAAA&#10;" path="m7744,19739l1116,13112c-372,11624,-372,9232,1116,7743l7744,1116v1488,-1488,3880,-1488,5368,l19740,7743v1488,1489,1488,3881,,5369l13112,19739v-1488,1489,-3880,1489,-5368,xe" fillcolor="#bfbfbf" stroked="f" strokeweight="1pt">
                      <v:stroke miterlimit="4" joinstyle="miter"/>
                      <v:path arrowok="t" o:extrusionok="f" o:connecttype="custom" o:connectlocs="267257,269180;267257,269180;267257,269180;267257,269180" o:connectangles="0,90,180,270"/>
                    </v:shape>
                    <v:shape id="Shape" o:spid="_x0000_s3212" style="position:absolute;left:47699;width:5345;height:5383;visibility:visible;mso-wrap-style:square;v-text-anchor:middle" coordsize="20856,208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HxKckA&#10;AADjAAAADwAAAGRycy9kb3ducmV2LnhtbERPzU7CQBC+m/AOmzHhJltqLFhZiDRgDHgRvXibdMe2&#10;oTtbdhdafXrXxMTjfP+zWA2mFRdyvrGsYDpJQBCXVjdcKXh/297MQfiArLG1TAq+yMNqObpaYK5t&#10;z690OYRKxBD2OSqoQ+hyKX1Zk0E/sR1x5D6tMxji6SqpHfYx3LQyTZJMGmw4NtTYUVFTeTycjQJ5&#10;Oq2Lfp/ONi/fRXD4NNx97NZKja+HxwcQgYbwL/5zP+s4P0vm2X16m03h96cIgFz+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7pHxKckAAADjAAAADwAAAAAAAAAAAAAAAACYAgAA&#10;ZHJzL2Rvd25yZXYueG1sUEsFBgAAAAAEAAQA9QAAAI4DAAAAAA==&#10;" path="m7744,19739l1116,13112c-372,11624,-372,9232,1116,7743l7744,1116v1488,-1488,3880,-1488,5368,l19740,7743v1488,1489,1488,3881,,5369l13112,19739v-1470,1489,-3880,1489,-5368,xe" fillcolor="#168489" stroked="f" strokeweight="1pt">
                      <v:stroke miterlimit="4" joinstyle="miter"/>
                      <v:path arrowok="t" o:extrusionok="f" o:connecttype="custom" o:connectlocs="267257,269180;267257,269180;267257,269180;267257,269180" o:connectangles="0,90,180,270"/>
                    </v:shape>
                    <v:shape id="Shape" o:spid="_x0000_s3213" style="position:absolute;left:19679;width:5345;height:5383;visibility:visible;mso-wrap-style:square;v-text-anchor:middle" coordsize="20856,208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9iuMgA&#10;AADjAAAADwAAAGRycy9kb3ducmV2LnhtbERPX0vDMBB/F/wO4QRfxKXWrWzdsiGi1NdVh/h2JLem&#10;s7mUJq712xtB8PF+/2+zm1wnzjSE1rOCu1kGglh703Kj4O31+XYJIkRkg51nUvBNAXbby4sNlsaP&#10;vKdzHRuRQjiUqMDG2JdSBm3JYZj5njhxRz84jOkcGmkGHFO462SeZYV02HJqsNjToyX9WX85BYun&#10;qE+6fu+7j5tKV4vD/GDbuVLXV9PDGkSkKf6L/9wvJs0vsmWxyu+LHH5/SgDI7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Er2K4yAAAAOMAAAAPAAAAAAAAAAAAAAAAAJgCAABk&#10;cnMvZG93bnJldi54bWxQSwUGAAAAAAQABAD1AAAAjQMAAAAA&#10;" path="m7744,19739l1116,13112c-372,11624,-372,9232,1116,7743l7744,1116v1488,-1488,3880,-1488,5368,l19740,7743v1488,1489,1488,3881,,5369l13112,19739v-1470,1489,-3880,1489,-5368,xe" fillcolor="#ffd366" stroked="f" strokeweight="1pt">
                      <v:stroke miterlimit="4" joinstyle="miter"/>
                      <v:path arrowok="t" o:extrusionok="f" o:connecttype="custom" o:connectlocs="267257,269180;267257,269180;267257,269180;267257,269180" o:connectangles="0,90,180,270"/>
                    </v:shape>
                    <v:shape id="Shape" o:spid="_x0000_s3214" style="position:absolute;top:4116;width:16727;height:13836;visibility:visible;mso-wrap-style:square;v-text-anchor:middle" coordsize="21262,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mRhcUA&#10;AADjAAAADwAAAGRycy9kb3ducmV2LnhtbERPzWoCMRC+F/oOYQq91USFoKtRiiDtrWh9gLgZd2M3&#10;kzVJ3ezbN4VCj/P9z3qbXcfuGKL1pGA6EcCQam8sNQpOn/uXBbCYNBndeUIFI0bYbh4f1royfqAD&#10;3o+pYSWEYqUVtCn1FeexbtHpOPE9UuEuPjidyhkaboIeSrjr+EwIyZ22VBpa3eOuxfrr+O0UCHfL&#10;+UMO45s77N11OgZrT2elnp/y6wpYwpz+xX/ud1PmS7GQy9lczuH3pwIA3/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aZGFxQAAAOMAAAAPAAAAAAAAAAAAAAAAAJgCAABkcnMv&#10;ZG93bnJldi54bWxQSwUGAAAAAAQABAD1AAAAigMAAAAA&#10;" path="m10625,21600v-444,,-889,-207,-1229,-628l506,9968v-675,-835,-675,-2199,,-3035l5673,543c5955,193,6331,,6729,v398,,773,193,1056,543l9569,2749v283,350,664,543,1062,543c11029,3292,11410,3099,11693,2749l13477,543c13760,193,14135,,14533,v398,,774,193,1056,543l20756,6933v675,836,675,2200,,3035l11861,20972v-341,414,-786,628,-1236,628xm6723,286v-335,,-652,164,-889,457l668,7133c79,7862,79,9040,668,9768l9563,20772v589,728,1541,728,2130,l20588,9768v589,-728,589,-1906,,-2635l15422,743c15185,450,14868,286,14533,286v-335,,-652,164,-889,457l11860,2949v-329,407,-761,628,-1229,628c10163,3577,9731,3356,9401,2949l7618,743c7375,443,7064,286,6723,286xe" fillcolor="#44546a [3215]" stroked="f" strokeweight="1pt">
                      <v:stroke miterlimit="4" joinstyle="miter"/>
                      <v:path arrowok="t" o:extrusionok="f" o:connecttype="custom" o:connectlocs="836399,691818;836399,691818;836399,691818;836399,691818" o:connectangles="0,90,180,270"/>
                    </v:shape>
                    <v:shape id="Shape" o:spid="_x0000_s3215" style="position:absolute;left:13987;top:4116;width:16730;height:13841;visibility:visible;mso-wrap-style:square;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bJAsgA&#10;AADjAAAADwAAAGRycy9kb3ducmV2LnhtbERPT2vCMBS/D/YdwhvsMjTVjVKrUcZAJniZnRdvz+at&#10;KWteShJr9+3NYLDj+/1/q81oOzGQD61jBbNpBoK4drrlRsHxczspQISIrLFzTAp+KMBmfX+3wlK7&#10;Kx9oqGIjUgiHEhWYGPtSylAbshimridO3JfzFmM6fSO1x2sKt52cZ1kuLbacGgz29Gao/q4uVkH1&#10;bppzfRqOvOeP9skdfDHbnZV6fBhflyAijfFf/Ofe6TQ/z4p8MX/OX+D3pwSAX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oNskCyAAAAOMAAAAPAAAAAAAAAAAAAAAAAJgCAABk&#10;cnMvZG93bnJldi54bWxQSwUGAAAAAAQABAD1AAAAjQMAAA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836513,692046;836513,692046;836513,692046;836513,692046" o:connectangles="0,90,180,270"/>
                    </v:shape>
                    <v:shape id="Shape" o:spid="_x0000_s3216" style="position:absolute;left:27593;top:4248;width:16730;height:13841;visibility:visible;mso-wrap-style:square;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psmcgA&#10;AADjAAAADwAAAGRycy9kb3ducmV2LnhtbERPT2vCMBS/D/YdwhvsMjTVsVKrUcZAJniZnRdvz+at&#10;KWteShJr9+3NYLDj+/1/q81oOzGQD61jBbNpBoK4drrlRsHxczspQISIrLFzTAp+KMBmfX+3wlK7&#10;Kx9oqGIjUgiHEhWYGPtSylAbshimridO3JfzFmM6fSO1x2sKt52cZ1kuLbacGgz29Gao/q4uVkH1&#10;bppzfRqOvOeP9skdfDHbnZV6fBhflyAijfFf/Ofe6TQ/z4p8MX/OX+D3pwSAX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HemyZyAAAAOMAAAAPAAAAAAAAAAAAAAAAAJgCAABk&#10;cnMvZG93bnJldi54bWxQSwUGAAAAAAQABAD1AAAAjQMAA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514,692046;836514,692046;836514,692046;836514,692046" o:connectangles="0,90,180,270"/>
                    </v:shape>
                    <v:shape id="Shape" o:spid="_x0000_s3217" style="position:absolute;left:42007;top:4116;width:16730;height:13841;visibility:visible;mso-wrap-style:square;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jy7scA&#10;AADjAAAADwAAAGRycy9kb3ducmV2LnhtbERPT0vDMBS/C/sO4Q28iEs3IdS6bIyBOPDiul28vTXP&#10;pti8lCR29dsbQfD4fv/feju5XowUYudZw3JRgCBuvOm41XA+Pd+XIGJCNth7Jg3fFGG7md2ssTL+&#10;ykca69SKHMKxQg02paGSMjaWHMaFH4gz9+GDw5TP0EoT8JrDXS9XRaGkw45zg8WB9paaz/rLaahf&#10;bHtp3sczv/Jbd+ePoVweLlrfzqfdE4hEU/oX/7kPJs9XRakeVw9Kwe9PGQC5+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eo8u7HAAAA4wAAAA8AAAAAAAAAAAAAAAAAmAIAAGRy&#10;cy9kb3ducmV2LnhtbFBLBQYAAAAABAAEAPUAAACMAwAAAAA=&#10;" path="m10800,21600v-451,,-903,-207,-1249,-628l516,9972c182,9565,,9030,,8452,,7873,182,7338,516,6931l5764,543c6051,193,6432,,6836,v405,,786,193,1073,543l9721,2748v287,350,674,543,1079,543c11210,3291,11592,3098,11879,2748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7,3583,9891,3362,9557,2955l7745,749c7499,450,7177,293,6836,293xe" fillcolor="#44546a [3215]" stroked="f" strokeweight="1pt">
                      <v:stroke miterlimit="4" joinstyle="miter"/>
                      <v:path arrowok="t" o:extrusionok="f" o:connecttype="custom" o:connectlocs="836514,692046;836514,692046;836514,692046;836514,692046" o:connectangles="0,90,180,270"/>
                    </v:shape>
                    <v:shape id="TextBox 13" o:spid="_x0000_s3218" type="#_x0000_t202" style="position:absolute;left:1651;top:6956;width:12106;height:76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RkAMgA&#10;AADjAAAADwAAAGRycy9kb3ducmV2LnhtbERPX2vCMBB/H+w7hBvsbaaWUVw1ipQKCmPQusEej+Zs&#10;i82lNFHjt18Ggz3e7/+tNsEM4kqT6y0rmM8SEMSN1T23Cj6Pu5cFCOeRNQ6WScGdHGzWjw8rzLW9&#10;cUXX2rcihrDLUUHn/ZhL6ZqODLqZHYkjd7KTQR/PqZV6wlsMN4NMkySTBnuODR2OVHTUnOuLUfCd&#10;lm0ZPqrtFx/eq3Aui2NxqZV6fgrbJQhPwf+L/9x7HednySJ7S1/nKfz+FAGQ6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FGQAyAAAAOMAAAAPAAAAAAAAAAAAAAAAAJgCAABk&#10;cnMvZG93bnJldi54bWxQSwUGAAAAAAQABAD1AAAAjQMAAAAA&#10;" filled="f" stroked="f">
                      <v:textbox inset="0,,0">
                        <w:txbxContent>
                          <w:p w:rsidR="005345A8" w:rsidRDefault="005345A8" w:rsidP="00394CDA">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إدارة عبء العمل بشكل فعّال</w:t>
                            </w:r>
                          </w:p>
                        </w:txbxContent>
                      </v:textbox>
                    </v:shape>
                    <v:shape id="TextBox 69" o:spid="_x0000_s3219" type="#_x0000_t202" style="position:absolute;left:16641;top:5901;width:11418;height:11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jBm8gA&#10;AADjAAAADwAAAGRycy9kb3ducmV2LnhtbERPX0vDMBB/F/wO4QTfXLoqZavLxigVHIjQboKPR3O2&#10;Zc2lNNmWfXsjCHu83/9bbYIZxJkm11tWMJ8lIIgbq3tuFRz2b08LEM4jaxwsk4IrOdis7+9WmGt7&#10;4YrOtW9FDGGXo4LO+zGX0jUdGXQzOxJH7sdOBn08p1bqCS8x3AwyTZJMGuw5NnQ4UtFRc6xPRsF3&#10;WrZl+Ky2X7z7qMKxLPbFqVbq8SFsX0F4Cv4m/ne/6zg/SxbZMn2ZP8PfTxEAuf4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QWMGbyAAAAOMAAAAPAAAAAAAAAAAAAAAAAJgCAABk&#10;cnMvZG93bnJldi54bWxQSwUGAAAAAAQABAD1AAAAjQMAAAAA&#10;" filled="f" stroked="f">
                      <v:textbox inset="0,,0">
                        <w:txbxContent>
                          <w:p w:rsidR="005345A8" w:rsidRDefault="005345A8" w:rsidP="00394CDA">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تشجيع التوازن بين العمل والحياة الشخصية</w:t>
                            </w:r>
                          </w:p>
                        </w:txbxContent>
                      </v:textbox>
                    </v:shape>
                    <v:shape id="TextBox 19" o:spid="_x0000_s3220" type="#_x0000_t202" style="position:absolute;left:31363;top:7026;width:9451;height:83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7FZ78gA&#10;AADjAAAADwAAAGRycy9kb3ducmV2LnhtbERPX2vCMBB/H/gdwg32NlOLFO2MIqXCBkNo3WCPR3Nr&#10;i82lNFGzb78Igz3e7/9tdsEM4kqT6y0rWMwTEMSN1T23Cj5Oh+cVCOeRNQ6WScEPOdhtZw8bzLW9&#10;cUXX2rcihrDLUUHn/ZhL6ZqODLq5HYkj920ngz6eUyv1hLcYbgaZJkkmDfYcGzocqeioOdcXo+Ar&#10;LdsyHKv9J7+9V+FcFqfiUiv19Bj2LyA8Bf8v/nO/6jg/S1bZOl0ulnD/KQIgt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fsVnvyAAAAOMAAAAPAAAAAAAAAAAAAAAAAJgCAABk&#10;cnMvZG93bnJldi54bWxQSwUGAAAAAAQABAD1AAAAjQMAAAAA&#10;" filled="f" stroked="f">
                      <v:textbox inset="0,,0">
                        <w:txbxContent>
                          <w:p w:rsidR="005345A8" w:rsidRDefault="005345A8" w:rsidP="00394CDA">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بناء ثقافة الاحترام والدعم</w:t>
                            </w:r>
                          </w:p>
                        </w:txbxContent>
                      </v:textbox>
                    </v:shape>
                    <v:shape id="TextBox 22" o:spid="_x0000_s3221" type="#_x0000_t202" style="position:absolute;left:45493;top:7292;width:10391;height:70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38dMgA&#10;AADjAAAADwAAAGRycy9kb3ducmV2LnhtbERPX0vDMBB/F/wO4QTfXLqiZavLxigVHIjQboKPR3O2&#10;Zc2lNNmWfXsjCHu83/9bbYIZxJkm11tWMJ8lIIgbq3tuFRz2b08LEM4jaxwsk4IrOdis7+9WmGt7&#10;4YrOtW9FDGGXo4LO+zGX0jUdGXQzOxJH7sdOBn08p1bqCS8x3AwyTZJMGuw5NnQ4UtFRc6xPRsF3&#10;WrZl+Ky2X7z7qMKxLPbFqVbq8SFsX0F4Cv4m/ne/6zg/SxbZMn2ev8DfTxEAuf4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w/fx0yAAAAOMAAAAPAAAAAAAAAAAAAAAAAJgCAABk&#10;cnMvZG93bnJldi54bWxQSwUGAAAAAAQABAD1AAAAjQMAAAAA&#10;" filled="f" stroked="f">
                      <v:textbox inset="0,,0">
                        <w:txbxContent>
                          <w:p w:rsidR="005345A8" w:rsidRDefault="005345A8" w:rsidP="00394CDA">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التواصل الفعّال والداعم</w:t>
                            </w:r>
                          </w:p>
                        </w:txbxContent>
                      </v:textbox>
                    </v:shape>
                  </v:group>
                  <v:group id="Group 1452062388" o:spid="_x0000_s3222" style="position:absolute;left:7103;top:13716;width:44750;height:17957" coordorigin="7103,13716" coordsize="44750,179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62Nwj&#10;zAAAAOMAAAAPAAAAAAAAAAAAAAAAAKoCAABkcnMvZG93bnJldi54bWxQSwUGAAAAAAQABAD6AAAA&#10;owMAAAAA&#10;">
                    <v:group id="Group 1452062389" o:spid="_x0000_s3223" style="position:absolute;left:7103;top:13716;width:30717;height:17957" coordorigin="7103,13716" coordsize="30717,179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VlHm4yQAA&#10;AOMAAAAPAAAAAAAAAAAAAAAAAKoCAABkcnMvZG93bnJldi54bWxQSwUGAAAAAAQABAD6AAAAoAMA&#10;AAAA&#10;">
                      <v:shape id="Shape" o:spid="_x0000_s3224" style="position:absolute;left:12794;top:13716;width:5345;height:5383;visibility:visible;mso-wrap-style:square;v-text-anchor:middle" coordsize="20856,208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o2vMoA&#10;AADjAAAADwAAAGRycy9kb3ducmV2LnhtbESPQU/DMAyF70j8h8hIXBBLKe0EZdmEEGhcKUyIm5WY&#10;ptA4VRO28u/xAWlH28/vvW+1mcOg9jSlPrKBq0UBithG13Nn4O316fIGVMrIDofIZOCXEmzWpycr&#10;bFw88Avt29wpMeHUoAGf89honayngGkRR2K5fcYpYJZx6rSb8CDmYdBlUSx1wJ4lweNID57sd/sT&#10;DNSP2X7Z9n0cPi62dlvvqp3vK2POz+b7O1CZ5nwU/38/O6lf1WWxLK9vhUKYZAF6/Q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UKNrzKAAAA4wAAAA8AAAAAAAAAAAAAAAAAmAIA&#10;AGRycy9kb3ducmV2LnhtbFBLBQYAAAAABAAEAPUAAACPAwAAAAA=&#10;" path="m7744,19739l1116,13112c-372,11624,-372,9232,1116,7743l7744,1116v1488,-1488,3880,-1488,5368,l19740,7743v1488,1489,1488,3881,,5369l13112,19739v-1488,1489,-3880,1489,-5368,xe" fillcolor="#ffd366" stroked="f" strokeweight="1pt">
                        <v:stroke miterlimit="4" joinstyle="miter"/>
                        <v:path arrowok="t" o:extrusionok="f" o:connecttype="custom" o:connectlocs="267257,269180;267257,269180;267257,269180;267257,269180" o:connectangles="0,90,180,270"/>
                      </v:shape>
                      <v:shape id="Shape" o:spid="_x0000_s3225" style="position:absolute;left:7103;top:17832;width:16728;height:13837;visibility:visible;mso-wrap-style:square;v-text-anchor:middle" coordsize="21262,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zFgcYA&#10;AADjAAAADwAAAGRycy9kb3ducmV2LnhtbERP3UrDMBS+F3yHcATvXNKqZXbLxhCG3sl+HiA2Z220&#10;J+mSuKZvbwRhl+f7P8t1op5d0AfjrIRiJoChbZw2tpVwPGwf5sBCVFar3lmUMGGA9er2Zqlq7Ua7&#10;w8s+tiyH2FArCV2MQ815aDokFWZuQJu5k/OkYj59y7VXYw6nnpdCVJyUsbmhUwO+dth8739IgqBz&#10;Sh/VOL3RbktfxeSNOX5KeX+XNgtgEVO8iv/d7zrPf3ouRVU+vhTw91MGgK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szFgcYAAADjAAAADwAAAAAAAAAAAAAAAACYAgAAZHJz&#10;L2Rvd25yZXYueG1sUEsFBgAAAAAEAAQA9QAAAIsDAAAAAA==&#10;" path="m10625,21600v-444,,-889,-207,-1229,-628l506,9968v-675,-835,-675,-2199,,-3035l5673,543c5955,193,6331,,6729,v398,,773,193,1056,543l9569,2749v283,350,664,543,1062,543c11029,3292,11410,3099,11693,2749l13477,543c13760,193,14135,,14533,v398,,774,193,1056,543l20756,6933v675,836,675,2200,,3035l11861,20972v-341,414,-786,628,-1236,628xm6723,286v-335,,-652,164,-889,457l668,7133c79,7862,79,9040,668,9768l9563,20772v589,728,1541,728,2130,l20588,9768v589,-728,589,-1906,,-2635l15422,743c15185,450,14868,286,14533,286v-335,,-652,164,-889,457l11860,2949v-329,407,-761,628,-1229,628c10163,3577,9731,3356,9401,2949l7618,743c7375,443,7064,286,6723,286xe" fillcolor="#44546a [3215]" stroked="f" strokeweight="1pt">
                        <v:stroke miterlimit="4" joinstyle="miter"/>
                        <v:path arrowok="t" o:extrusionok="f" o:connecttype="custom" o:connectlocs="836399,691818;836399,691818;836399,691818;836399,691818" o:connectangles="0,90,180,270"/>
                      </v:shape>
                      <v:shape id="TextBox 13" o:spid="_x0000_s3226" type="#_x0000_t202" style="position:absolute;left:10559;top:20737;width:9179;height:79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O18MgA&#10;AADjAAAADwAAAGRycy9kb3ducmV2LnhtbERPX0vDMBB/F/Ydwg325lIzHVqXjVEqKIjQTsHHoznb&#10;suZSmmyL394Igo/3+3+bXbSDONPke8cabpYZCOLGmZ5bDe+Hp+t7ED4gGxwck4Zv8rDbzq42mBt3&#10;4YrOdWhFCmGfo4YuhDGX0jcdWfRLNxIn7stNFkM6p1aaCS8p3A5SZdlaWuw5NXQ4UtFRc6xPVsOn&#10;KtsyvlX7D355reKxLA7FqdZ6MY/7RxCBYvgX/7mfTZp/e6eytVo9KPj9KQEgt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Zg7XwyAAAAOMAAAAPAAAAAAAAAAAAAAAAAJgCAABk&#10;cnMvZG93bnJldi54bWxQSwUGAAAAAAQABAD1AAAAjQMAAAAA&#10;" filled="f" stroked="f">
                        <v:textbox inset="0,,0">
                          <w:txbxContent>
                            <w:p w:rsidR="005345A8" w:rsidRDefault="005345A8" w:rsidP="00394CDA">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إظهار التعاطف والإنسانية</w:t>
                              </w:r>
                            </w:p>
                          </w:txbxContent>
                        </v:textbox>
                      </v:shape>
                      <v:shape id="Shape" o:spid="_x0000_s3227" style="position:absolute;left:26783;top:13716;width:5345;height:5383;visibility:visible;mso-wrap-style:square;v-text-anchor:middle" coordsize="20856,208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eb8gA&#10;AADjAAAADwAAAGRycy9kb3ducmV2LnhtbERPS2vCQBC+C/0PyxS8iG4SrWjqKkWR6qn1dR+y0yQ0&#10;Oxuyq8b+ercgeJzvPbNFaypxocaVlhXEgwgEcWZ1ybmC42Hdn4BwHlljZZkU3MjBYv7SmWGq7ZV3&#10;dNn7XIQQdikqKLyvUyldVpBBN7A1ceB+bGPQh7PJpW7wGsJNJZMoGkuDJYeGAmtaFpT97s9GQZ2s&#10;/srqm7e9uPd1Om7b+PO2ipXqvrYf7yA8tf4pfrg3OswfvSXROBlOh/D/UwBAzu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b5h5vyAAAAOMAAAAPAAAAAAAAAAAAAAAAAJgCAABk&#10;cnMvZG93bnJldi54bWxQSwUGAAAAAAQABAD1AAAAjQMAAAAA&#10;" path="m7744,19739l1116,13112c-372,11624,-372,9232,1116,7743l7744,1116v1488,-1488,3880,-1488,5368,l19740,7743v1488,1489,1488,3881,,5369l13112,19739v-1470,1489,-3880,1489,-5368,xe" fillcolor="#bfbfbf" stroked="f" strokeweight="1pt">
                        <v:stroke miterlimit="4" joinstyle="miter"/>
                        <v:path arrowok="t" o:extrusionok="f" o:connecttype="custom" o:connectlocs="267257,269180;267257,269180;267257,269180;267257,269180" o:connectangles="0,90,180,270"/>
                      </v:shape>
                      <v:shape id="Shape" o:spid="_x0000_s3228" style="position:absolute;left:21090;top:17832;width:16730;height:13841;visibility:visible;mso-wrap-style:square;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2m6sgA&#10;AADjAAAADwAAAGRycy9kb3ducmV2LnhtbERPT0vDMBS/C36H8AQv4tJ13Zh12RBBVvCy1V28vTXP&#10;pti8lCR29dsbQfD4fv/fZjfZXozkQ+dYwXyWgSBunO64VXB6e7lfgwgRWWPvmBR8U4Dd9vpqg6V2&#10;Fz7SWMdWpBAOJSowMQ6llKExZDHM3ECcuA/nLcZ0+lZqj5cUbnuZZ9lKWuw4NRgc6NlQ81l/WQX1&#10;3rTn5n088Ssfujt39Ot5dVbq9mZ6egQRaYr/4j93pdP8Yplnq3zxUMDvTwkAuf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WDabqyAAAAOMAAAAPAAAAAAAAAAAAAAAAAJgCAABk&#10;cnMvZG93bnJldi54bWxQSwUGAAAAAAQABAD1AAAAjQMAAA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836513,692046;836513,692046;836513,692046;836513,692046" o:connectangles="0,90,180,270"/>
                      </v:shape>
                      <v:shape id="TextBox 77" o:spid="_x0000_s3229" type="#_x0000_t202" style="position:absolute;left:23962;top:19451;width:11074;height:10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othMgA&#10;AADjAAAADwAAAGRycy9kb3ducmV2LnhtbERPX2vCMBB/H/gdwg32NtPVKbMzipQOJoxB6wY+Hs2t&#10;LTaX0kTNvv0iDHy83/9bbYLpxZlG11lW8DRNQBDXVnfcKPjavz2+gHAeWWNvmRT8koPNenK3wkzb&#10;C5d0rnwjYgi7DBW03g+ZlK5uyaCb2oE4cj92NOjjOTZSj3iJ4aaXaZIspMGOY0OLA+Ut1cfqZBQc&#10;0qIpwme5/ebdRxmORb7PT5VSD/dh+wrCU/A38b/7Xcf5z/M0WaSz5RyuP0UA5Po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Wai2EyAAAAOMAAAAPAAAAAAAAAAAAAAAAAJgCAABk&#10;cnMvZG93bnJldi54bWxQSwUGAAAAAAQABAD1AAAAjQMAAAAA&#10;" filled="f" stroked="f">
                        <v:textbox inset="0,,0">
                          <w:txbxContent>
                            <w:p w:rsidR="005345A8" w:rsidRDefault="005345A8" w:rsidP="00394CDA">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تعزيز مهارات الموظفين وتطويرهم</w:t>
                              </w:r>
                            </w:p>
                          </w:txbxContent>
                        </v:textbox>
                      </v:shape>
                    </v:group>
                    <v:shape id="Shape" o:spid="_x0000_s3230" style="position:absolute;left:40815;top:13716;width:5346;height:5383;visibility:visible;mso-wrap-style:square;v-text-anchor:middle" coordsize="20856,208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MGtckA&#10;AADjAAAADwAAAGRycy9kb3ducmV2LnhtbERPzU7CQBC+m/gOmzHxBlsrVK0sRBowBL2IXrxNumPb&#10;2J0tuyutPj1LQuJxvv+ZLQbTigM531hWcDNOQBCXVjdcKfh4X4/uQfiArLG1TAp+ycNifnkxw1zb&#10;nt/osAuViCHsc1RQh9DlUvqyJoN+bDviyH1ZZzDE01VSO+xjuGllmiSZNNhwbKixo6Km8nv3YxTI&#10;/X5Z9C/p3er1rwgOn4fp53ap1PXV8PQIItAQ/sVn90bH+ZNpmmTp7UMGp58iAHJ+B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30MGtckAAADjAAAADwAAAAAAAAAAAAAAAACYAgAA&#10;ZHJzL2Rvd25yZXYueG1sUEsFBgAAAAAEAAQA9QAAAI4DAAAA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57,269180;267257,269180;267257,269180;267257,269180" o:connectangles="0,90,180,270"/>
                    </v:shape>
                    <v:shape id="Shape" o:spid="_x0000_s3231" style="position:absolute;left:35123;top:17832;width:16730;height:13841;visibility:visible;mso-wrap-style:square;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84nckA&#10;AADjAAAADwAAAGRycy9kb3ducmV2LnhtbERPT0/CMBS/k/gdmmfixUjHUMRJIcbEQMIFJhdvj/W5&#10;Lq6vS1vH+PbUxITj+/1/i9VgW9GTD41jBZNxBoK4crrhWsHh8+NhDiJEZI2tY1JwpgCr5c1ogYV2&#10;J95TX8ZapBAOBSowMXaFlKEyZDGMXUecuG/nLcZ0+lpqj6cUbluZZ9lMWmw4NRjs6N1Q9VP+WgXl&#10;2tTH6qs/8JZ3zb3b+/lkc1Tq7nZ4ewURaYhX8b97o9P8x6c8m+XTl2f4+ykBIJcX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t84nckAAADjAAAADwAAAAAAAAAAAAAAAACYAgAA&#10;ZHJzL2Rvd25yZXYueG1sUEsFBgAAAAAEAAQA9QAAAI4DAAA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514,692046;836514,692046;836514,692046;836514,692046" o:connectangles="0,90,180,270"/>
                    </v:shape>
                    <v:shape id="TextBox 19" o:spid="_x0000_s3232" type="#_x0000_t202" style="position:absolute;left:37197;top:19412;width:12716;height:118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uCGssA&#10;AADjAAAADwAAAGRycy9kb3ducmV2LnhtbESPQUvDQBCF74L/YRnBm90YtWjstpQQQUGEpAoeh+yY&#10;hGZnQ3bbrv/eOQg9zrw3732z2iQ3qiPNYfBs4HaRgSJuvR24M/C5e7l5BBUissXRMxn4pQCb9eXF&#10;CgvrT1zTsYmdkhAOBRroY5wKrUPbk8Ow8BOxaD9+dhhlnDttZzxJuBt1nmVL7XBgaehxorKndt8c&#10;nIHvvOqq9FFvv/jtvU77qtyVh8aY66u0fQYVKcWz+f/61Qr+/UOeLfO7J4GWn2QBev0H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4a4IaywAAAOMAAAAPAAAAAAAAAAAAAAAAAJgC&#10;AABkcnMvZG93bnJldi54bWxQSwUGAAAAAAQABAD1AAAAkAMAAAAA&#10;" filled="f" stroked="f">
                      <v:textbox inset="0,,0">
                        <w:txbxContent>
                          <w:p w:rsidR="005345A8" w:rsidRDefault="005345A8" w:rsidP="00394CDA">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الاهتمام بالصحة النفسية والجسدية للموظفين</w:t>
                            </w:r>
                          </w:p>
                        </w:txbxContent>
                      </v:textbox>
                    </v:shape>
                  </v:group>
                </v:group>
                <v:shape id="Graphic 186" o:spid="_x0000_s3233" type="#_x0000_t75" alt="Brain in head with solid fill" style="position:absolute;left:41601;top:14420;width:3991;height:39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PhTWfJAAAA4wAAAA8AAABkcnMvZG93bnJldi54bWxET0trwkAQvhf6H5YpeKsbY32lriItFT21&#10;NYFeh+w0WczOhuxWo7++WxB6nO89y3VvG3GizhvHCkbDBARx6bThSkGRvz3OQfiArLFxTAou5GG9&#10;ur9bYqbdmT/pdAiViCHsM1RQh9BmUvqyJot+6FriyH27zmKIZ1dJ3eE5httGpkkylRYNx4YaW3qp&#10;qTwefqwC87XPt7vL7LV43+QjPBr5UVylUoOHfvMMIlAf/sU3907H+U+TNJmm48UC/n6KAMjVL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I+FNZ8kAAADjAAAADwAAAAAAAAAA&#10;AAAAAACfAgAAZHJzL2Rvd25yZXYueG1sUEsFBgAAAAAEAAQA9wAAAJUDAAAAAA==&#10;">
                  <v:imagedata r:id="rId180" o:title="Brain in head with solid fill"/>
                  <v:path arrowok="t"/>
                </v:shape>
                <v:shape id="Graphic 81" o:spid="_x0000_s3234" type="#_x0000_t75" alt="Boardroom with solid fill" style="position:absolute;left:20350;top:811;width:3879;height:38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uEHmPIAAAA4wAAAA8AAABkcnMvZG93bnJldi54bWxET19LwzAQfxf8DuEEX8Qlmxq2btkYiiDI&#10;YG4DfTyaW1PWJKU5u+7bG0Hw8X7/b7EafCN66lIdg4HxSIGgUEZbh8rAYf96PwWRGIPFJgYycKEE&#10;q+X11QILG8/hg/odVyKHhFSgAcfcFlKm0pHHNIothcwdY+eR89lV0nZ4zuG+kROltPRYh9zgsKVn&#10;R+Vp9+0NbL5eSnep+e79SW8//QNv1ayvjLm9GdZzEEwD/4v/3G82z9dqqmeTx7GG358yAHL5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LhB5jyAAAAOMAAAAPAAAAAAAAAAAA&#10;AAAAAJ8CAABkcnMvZG93bnJldi54bWxQSwUGAAAAAAQABAD3AAAAlAMAAAAA&#10;" adj="3600">
                  <v:imagedata r:id="rId181" o:title="Boardroom with solid fill"/>
                  <v:path arrowok="t"/>
                </v:shape>
                <v:shape id="Graphic 48" o:spid="_x0000_s3235" type="#_x0000_t75" alt="Handshake with solid fill" style="position:absolute;left:34271;top:1184;width:3698;height:36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pcW3KAAAA4wAAAA8AAABkcnMvZG93bnJldi54bWxET19LwzAQfxf2HcINfBku2Ri11mVDxcGQ&#10;gTp1ez2as602l5pkW/32RhB8vN//my9724oj+dA41jAZKxDEpTMNVxpeX1YXOYgQkQ22jknDNwVY&#10;LgZncyyMO/EzHbexEimEQ4Ea6hi7QspQ1mQxjF1HnLh35y3GdPpKGo+nFG5bOVUqkxYbTg01dnRX&#10;U/m5PVgNH4/xa797Gt2vc/Xw5m/DYbbajLQ+H/Y31yAi9fFf/OdemzQ/U3l2NZ1NLuH3pwSAXPw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CWpcW3KAAAA4wAAAA8AAAAAAAAA&#10;AAAAAAAAnwIAAGRycy9kb3ducmV2LnhtbFBLBQYAAAAABAAEAPcAAACWAwAAAAA=&#10;">
                  <v:imagedata r:id="rId182" o:title="Handshake with solid fill"/>
                  <v:path arrowok="t"/>
                </v:shape>
                <v:shape id="Graphic 18" o:spid="_x0000_s3236" type="#_x0000_t75" alt="Heart with solid fill" style="position:absolute;left:13341;top:14602;width:4443;height:44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4abb7ywAAAOMAAAAPAAAAAAAA&#10;AAAAAAAAAJ8CAABkcnMvZG93bnJldi54bWxQSwUGAAAAAAQABAD3AAAAlwMAAAAA&#10;">
                  <v:imagedata r:id="rId183" o:title="Heart with solid fill"/>
                  <v:path arrowok="t"/>
                </v:shape>
                <v:shape id="Graphic 44" o:spid="_x0000_s3237" type="#_x0000_t75" alt="Customer review with solid fill" style="position:absolute;left:27543;top:14675;width:3575;height:35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VPs3KAAAA4wAAAA8AAABkcnMvZG93bnJldi54bWxET19rwjAQfx/sO4Qb+DI0tZPSVqOIIAgD&#10;UTcF387m1pY1l9Jk2vnpl8Fgj/f7f7NFbxpxpc7VlhWMRxEI4sLqmksF72/rYQrCeWSNjWVS8E0O&#10;FvPHhxnm2t54T9eDL0UIYZejgsr7NpfSFRUZdCPbEgfuw3YGfTi7UuoObyHcNDKOokQarDk0VNjS&#10;qqLi8/BlFCzvK787ns7mEh9f0822eD6/ZKTU4KlfTkF46v2/+M+90WF+EqVJFk/GGfz+FACQ8x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IpVPs3KAAAA4wAAAA8AAAAAAAAA&#10;AAAAAAAAnwIAAGRycy9kb3ducmV2LnhtbFBLBQYAAAAABAAEAPcAAACWAwAAAAA=&#10;">
                  <v:imagedata r:id="rId184" o:title="Customer review with solid fill"/>
                  <v:path arrowok="t"/>
                </v:shape>
                <v:shape id="Graphic 21" o:spid="_x0000_s3238" type="#_x0000_t75" alt="Group brainstorm with solid fill" style="position:absolute;left:6443;top:472;width:4033;height:40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FmMhlHNAAAA4wAAAA8AAAAA&#10;AAAAAAAAAAAAnwIAAGRycy9kb3ducmV2LnhtbFBLBQYAAAAABAAEAPcAAACZAwAAAAA=&#10;">
                  <v:imagedata r:id="rId185" o:title="Group brainstorm with solid fill"/>
                  <v:path arrowok="t"/>
                </v:shape>
                <v:shape id="Graphic 48" o:spid="_x0000_s3239" type="#_x0000_t75" alt="Handshake with solid fill" style="position:absolute;left:48425;top:1319;width:3698;height:36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tghj/KAAAA4wAAAA8AAABkcnMvZG93bnJldi54bWxET91LwzAQfxf8H8INfBkuWRmldsuGioMh&#10;gjo/9no0t7baXGqSbfW/N4Lg4/2+b7EabCeO5EPrWMN0okAQV860XGt4fVlfFiBCRDbYOSYN3xRg&#10;tTw/W2Bp3Imf6biNtUghHErU0MTYl1KGqiGLYeJ64sTtnbcY0+lraTyeUrjtZKZULi22nBoa7Om2&#10;oepze7AaPh7j1+79aXy3KdT9m78Jh9n6Yaz1xWi4noOINMR/8Z97Y9L8XBX5VTbLpvD7UwJALn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Atghj/KAAAA4wAAAA8AAAAAAAAA&#10;AAAAAAAAnwIAAGRycy9kb3ducmV2LnhtbFBLBQYAAAAABAAEAPcAAACWAwAAAAA=&#10;">
                  <v:imagedata r:id="rId182" o:title="Handshake with solid fill"/>
                  <v:path arrowok="t"/>
                </v:shape>
                <w10:wrap anchorx="page"/>
                <w10:anchorlock/>
              </v:group>
            </w:pict>
          </mc:Fallback>
        </mc:AlternateContent>
      </w:r>
    </w:p>
    <w:p w:rsidR="00084372" w:rsidRPr="00F44CF0" w:rsidRDefault="00084372" w:rsidP="00084372">
      <w:pPr>
        <w:rPr>
          <w:b/>
          <w:bCs/>
        </w:rPr>
      </w:pPr>
      <w:r w:rsidRPr="002A078C">
        <w:rPr>
          <w:rFonts w:ascii="Sakkal Majalla" w:hAnsi="Sakkal Majalla"/>
          <w:noProof/>
          <w:sz w:val="34"/>
        </w:rPr>
        <mc:AlternateContent>
          <mc:Choice Requires="wpg">
            <w:drawing>
              <wp:inline distT="0" distB="0" distL="0" distR="0" wp14:anchorId="12F5C3D3" wp14:editId="2518AA32">
                <wp:extent cx="5731510" cy="892088"/>
                <wp:effectExtent l="0" t="0" r="2540" b="22860"/>
                <wp:docPr id="160869216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161" name="مجموعة 47"/>
                        <wpg:cNvGrpSpPr/>
                        <wpg:grpSpPr>
                          <a:xfrm>
                            <a:off x="0" y="0"/>
                            <a:ext cx="5731510" cy="895351"/>
                            <a:chOff x="0" y="0"/>
                            <a:chExt cx="5878196" cy="918845"/>
                          </a:xfrm>
                        </wpg:grpSpPr>
                        <wpg:grpSp>
                          <wpg:cNvPr id="1608692162" name="مجموعة 48"/>
                          <wpg:cNvGrpSpPr/>
                          <wpg:grpSpPr>
                            <a:xfrm>
                              <a:off x="0" y="0"/>
                              <a:ext cx="5878196" cy="918845"/>
                              <a:chOff x="0" y="0"/>
                              <a:chExt cx="6240348" cy="919070"/>
                            </a:xfrm>
                          </wpg:grpSpPr>
                          <wpg:grpSp>
                            <wpg:cNvPr id="1608692163" name="مجموعة 49"/>
                            <wpg:cNvGrpSpPr/>
                            <wpg:grpSpPr>
                              <a:xfrm>
                                <a:off x="0" y="169208"/>
                                <a:ext cx="5433072" cy="580613"/>
                                <a:chOff x="0" y="169208"/>
                                <a:chExt cx="5433072" cy="580613"/>
                              </a:xfrm>
                            </wpg:grpSpPr>
                            <wps:wsp>
                              <wps:cNvPr id="160869216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16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16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167"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التواصل الفعّال والداعم</w:t>
                                </w:r>
                              </w:p>
                            </w:txbxContent>
                          </wps:txbx>
                          <wps:bodyPr wrap="square" rtlCol="1">
                            <a:spAutoFit/>
                          </wps:bodyPr>
                        </wps:wsp>
                      </wpg:grpSp>
                      <pic:pic xmlns:pic="http://schemas.openxmlformats.org/drawingml/2006/picture">
                        <pic:nvPicPr>
                          <pic:cNvPr id="1608692168"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24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">
                <v:group id="مجموعة 47" o:spid="_x0000_s324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3E4mrIAAAA&#10;4wAAAA8AAAAAAAAAAAAAAAAAqgIAAGRycy9kb3ducmV2LnhtbFBLBQYAAAAABAAEAPoAAACfAwAA&#10;AAA=&#10;">
                  <v:group id="مجموعة 48" o:spid="_x0000_s324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0WfB3IAAAA&#10;4wAAAA8AAAAAAAAAAAAAAAAAqgIAAGRycy9kb3ducmV2LnhtbFBLBQYAAAAABAAEAPoAAACfAwAA&#10;AAA=&#10;">
                    <v:group id="مجموعة 49" o:spid="_x0000_s324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Ja2YbIAAAA&#10;4wAAAA8AAAAAAAAAAAAAAAAAqgIAAGRycy9kb3ducmV2LnhtbFBLBQYAAAAABAAEAPoAAACfAwAA&#10;AAA=&#10;">
                      <v:shape id="شكل حر 50" o:spid="_x0000_s324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Ue8cYA&#10;AADjAAAADwAAAGRycy9kb3ducmV2LnhtbERPX2vCMBB/H/gdwgm+zVQ3g1ajiCDI2INWxdejOdti&#10;cylNpvXbL4OBj/f7f4tVZ2txp9ZXjjWMhgkI4tyZigsNp+P2fQrCB2SDtWPS8CQPq2XvbYGpcQ8+&#10;0D0LhYgh7FPUUIbQpFL6vCSLfuga4shdXWsxxLMtpGnxEcNtLcdJoqTFimNDiQ1tSspv2Y/VoL4m&#10;l/0+304O2e7j25M1Z+OC1oN+t56DCNSFl/jfvTNxvkqmajYeqU/4+ykC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2Ue8c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24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bTyMUA&#10;AADjAAAADwAAAGRycy9kb3ducmV2LnhtbERPX2vCMBB/F/wO4YS9yEwVWmpnFFEGe3Ru+Hw2Z1ps&#10;LrXJavftF2Hg4/3+32oz2Eb01PnasYL5LAFBXDpds1Hw/fX+moPwAVlj45gU/JKHzXo8WmGh3Z0/&#10;qT8GI2II+wIVVCG0hZS+rMiin7mWOHIX11kM8eyM1B3eY7ht5CJJMmmx5thQYUu7isrr8ccqwJs9&#10;nM4uON+fjdlP03aY6lSpl8mwfQMRaAhP8b/7Q8f5WZJny8U8S+HxUwR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ttPIxQAAAOMAAAAPAAAAAAAAAAAAAAAAAJgCAABkcnMv&#10;ZG93bnJldi54bWxQSwUGAAAAAAQABAD1AAAAigMAAAAA&#10;" fillcolor="#a5a5a5 [2092]" stroked="f" strokeweight="1pt">
                        <v:stroke joinstyle="miter"/>
                      </v:roundrect>
                    </v:group>
                    <v:oval id="شكل بيضاوي 52" o:spid="_x0000_s324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VC8YA&#10;AADjAAAADwAAAGRycy9kb3ducmV2LnhtbERPX2vCMBB/H+w7hBv4NhP7EFxnlLEhOFDYqtvz0Zxt&#10;sbmUJrP125uB4OP9/t9iNbpWnKkPjWcDs6kCQVx623Bl4LBfP89BhIhssfVMBi4UYLV8fFhgbv3A&#10;33QuYiVSCIccDdQxdrmUoazJYZj6jjhxR987jOnsK2l7HFK4a2WmlJYOG04NNXb0XlN5Kv6cga/T&#10;8efy+7lVu8oPhR7cR5bZvTGTp/HtFUSkMd7FN/fGpvlazfVLNtMa/n9KAMjl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gVC8YAAADjAAAADwAAAAAAAAAAAAAAAACYAgAAZHJz&#10;L2Rvd25yZXYueG1sUEsFBgAAAAAEAAQA9QAAAIsDAAAAAA==&#10;" filled="f" strokecolor="#168489" strokeweight="1pt">
                      <v:stroke joinstyle="miter"/>
                    </v:oval>
                  </v:group>
                  <v:shape id="مربع نص 41" o:spid="_x0000_s3247"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L29MUA&#10;AADjAAAADwAAAGRycy9kb3ducmV2LnhtbERPS0vDQBC+C/6HZQRvdjcFY5t2W4oP6MGLNd6H7JgN&#10;ZmdDdmzSf+8Kgsf53rPdz6FXZxpTF9lCsTCgiJvoOm4t1O8vdytQSZAd9pHJwoUS7HfXV1usXJz4&#10;jc4naVUO4VShBS8yVFqnxlPAtIgDceY+4xhQ8jm22o045fDQ66UxpQ7YcW7wONCjp+br9B0siLhD&#10;camfQzp+zK9PkzfNPdbW3t7Mhw0ooVn+xX/uo8vzS7Mq18uifIDfnz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wvb0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التواصل الفعّال والداعم</w:t>
                          </w:r>
                        </w:p>
                      </w:txbxContent>
                    </v:textbox>
                  </v:shape>
                </v:group>
                <v:shape id="صورة 54" o:spid="_x0000_s3248"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oIorJswAAADjAAAADwAAAAAA&#10;AAAAAAAAAACfAgAAZHJzL2Rvd25yZXYueG1sUEsFBgAAAAAEAAQA9wAAAJgDAAAAAA==&#10;">
                  <v:imagedata r:id="rId74" o:title=""/>
                  <v:path arrowok="t"/>
                </v:shape>
                <w10:wrap anchorx="page"/>
                <w10:anchorlock/>
              </v:group>
            </w:pict>
          </mc:Fallback>
        </mc:AlternateContent>
      </w:r>
    </w:p>
    <w:p w:rsidR="007C6591" w:rsidRPr="00F44CF0" w:rsidRDefault="007C6591" w:rsidP="00084372">
      <w:r w:rsidRPr="00F44CF0">
        <w:rPr>
          <w:rtl/>
        </w:rPr>
        <w:t>الاستماع الفعّال:</w:t>
      </w:r>
      <w:r>
        <w:rPr>
          <w:rFonts w:hint="cs"/>
          <w:rtl/>
        </w:rPr>
        <w:t xml:space="preserve"> </w:t>
      </w:r>
      <w:r w:rsidRPr="00F44CF0">
        <w:rPr>
          <w:rtl/>
        </w:rPr>
        <w:t>يُظهر القائد اهتماما</w:t>
      </w:r>
      <w:r w:rsidRPr="00F44CF0">
        <w:rPr>
          <w:rFonts w:hint="cs"/>
          <w:rtl/>
        </w:rPr>
        <w:t>ً</w:t>
      </w:r>
      <w:r w:rsidRPr="00F44CF0">
        <w:rPr>
          <w:rtl/>
        </w:rPr>
        <w:t xml:space="preserve"> صادقا</w:t>
      </w:r>
      <w:r w:rsidRPr="00F44CF0">
        <w:rPr>
          <w:rFonts w:hint="cs"/>
          <w:rtl/>
        </w:rPr>
        <w:t>ً</w:t>
      </w:r>
      <w:r w:rsidRPr="00F44CF0">
        <w:rPr>
          <w:rtl/>
        </w:rPr>
        <w:t xml:space="preserve"> بمخاوف الموظفين من خلال الاستماع إلى مشكلاتهم دون إصدار أحكام.  </w:t>
      </w:r>
    </w:p>
    <w:p w:rsidR="007C6591" w:rsidRDefault="007C6591" w:rsidP="00084372">
      <w:pPr>
        <w:rPr>
          <w:rtl/>
        </w:rPr>
      </w:pPr>
      <w:r w:rsidRPr="00F44CF0">
        <w:rPr>
          <w:rtl/>
        </w:rPr>
        <w:t>الشفافية في التواصل:</w:t>
      </w:r>
      <w:r>
        <w:rPr>
          <w:rFonts w:hint="cs"/>
          <w:rtl/>
        </w:rPr>
        <w:t xml:space="preserve"> </w:t>
      </w:r>
      <w:r w:rsidRPr="00F44CF0">
        <w:rPr>
          <w:rtl/>
        </w:rPr>
        <w:t xml:space="preserve">تقديم توجيهات واضحة حول الأهداف والتوقعات، مما يقلل من القلق الناتج عن الغموض. </w:t>
      </w:r>
      <w:r>
        <w:rPr>
          <w:rFonts w:hint="cs"/>
          <w:rtl/>
        </w:rPr>
        <w:t>و</w:t>
      </w:r>
      <w:r w:rsidRPr="00F44CF0">
        <w:rPr>
          <w:rtl/>
        </w:rPr>
        <w:t xml:space="preserve">مشاركة التحديات التي تواجه المؤسسة بطريقة إيجابية تُحفّز الفريق بدلاً من إحباطه.  </w:t>
      </w:r>
    </w:p>
    <w:p w:rsidR="00084372" w:rsidRPr="00F44CF0" w:rsidRDefault="00084372" w:rsidP="00394CDA">
      <w:pPr>
        <w:keepNext/>
      </w:pPr>
      <w:r w:rsidRPr="002A078C">
        <w:rPr>
          <w:rFonts w:ascii="Sakkal Majalla" w:hAnsi="Sakkal Majalla"/>
          <w:noProof/>
          <w:sz w:val="34"/>
        </w:rPr>
        <w:lastRenderedPageBreak/>
        <mc:AlternateContent>
          <mc:Choice Requires="wpg">
            <w:drawing>
              <wp:inline distT="0" distB="0" distL="0" distR="0" wp14:anchorId="3E5F9920" wp14:editId="20390BF8">
                <wp:extent cx="5731510" cy="892088"/>
                <wp:effectExtent l="0" t="0" r="2540" b="22860"/>
                <wp:docPr id="160869216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170" name="مجموعة 47"/>
                        <wpg:cNvGrpSpPr/>
                        <wpg:grpSpPr>
                          <a:xfrm>
                            <a:off x="0" y="0"/>
                            <a:ext cx="5731510" cy="895351"/>
                            <a:chOff x="0" y="0"/>
                            <a:chExt cx="5878196" cy="918845"/>
                          </a:xfrm>
                        </wpg:grpSpPr>
                        <wpg:grpSp>
                          <wpg:cNvPr id="1608692171" name="مجموعة 48"/>
                          <wpg:cNvGrpSpPr/>
                          <wpg:grpSpPr>
                            <a:xfrm>
                              <a:off x="0" y="0"/>
                              <a:ext cx="5878196" cy="918845"/>
                              <a:chOff x="0" y="0"/>
                              <a:chExt cx="6240348" cy="919070"/>
                            </a:xfrm>
                          </wpg:grpSpPr>
                          <wpg:grpSp>
                            <wpg:cNvPr id="1608692172" name="مجموعة 49"/>
                            <wpg:cNvGrpSpPr/>
                            <wpg:grpSpPr>
                              <a:xfrm>
                                <a:off x="0" y="169208"/>
                                <a:ext cx="5433072" cy="580613"/>
                                <a:chOff x="0" y="169208"/>
                                <a:chExt cx="5433072" cy="580613"/>
                              </a:xfrm>
                            </wpg:grpSpPr>
                            <wps:wsp>
                              <wps:cNvPr id="160869217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17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17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176"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بناء ثقافة الاحترام والدعم</w:t>
                                </w:r>
                              </w:p>
                            </w:txbxContent>
                          </wps:txbx>
                          <wps:bodyPr wrap="square" rtlCol="1">
                            <a:spAutoFit/>
                          </wps:bodyPr>
                        </wps:wsp>
                      </wpg:grpSp>
                      <pic:pic xmlns:pic="http://schemas.openxmlformats.org/drawingml/2006/picture">
                        <pic:nvPicPr>
                          <pic:cNvPr id="1608692177"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24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">
                <v:group id="مجموعة 47" o:spid="_x0000_s325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XUdEs&#10;zAAAAOMAAAAPAAAAAAAAAAAAAAAAAKoCAABkcnMvZG93bnJldi54bWxQSwUGAAAAAAQABAD6AAAA&#10;owMAAAAA&#10;">
                  <v:group id="مجموعة 48" o:spid="_x0000_s325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gddLfIAAAA&#10;4wAAAA8AAAAAAAAAAAAAAAAAqgIAAGRycy9kb3ducmV2LnhtbFBLBQYAAAAABAAEAPoAAACfAwAA&#10;AAA=&#10;">
                    <v:group id="مجموعة 49" o:spid="_x0000_s325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jP6sDIAAAA&#10;4wAAAA8AAAAAAAAAAAAAAAAAqgIAAGRycy9kb3ducmV2LnhtbFBLBQYAAAAABAAEAPoAAACfAwAA&#10;AAA=&#10;">
                      <v:shape id="شكل حر 50" o:spid="_x0000_s325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UQWMUA&#10;AADjAAAADwAAAGRycy9kb3ducmV2LnhtbERPzYrCMBC+C/sOYRa8aapi1WqUZUEQ2YNWxevQjG2x&#10;mZQman37jSB4nO9/FqvWVOJOjSstKxj0IxDEmdUl5wqOh3VvCsJ5ZI2VZVLwJAer5VdngYm2D97T&#10;PfW5CCHsElRQeF8nUrqsIIOub2viwF1sY9CHs8mlbvARwk0lh1EUS4Mlh4YCa/otKLumN6Mg3o7P&#10;u122Hu/TzejPkdEnbb1S3e/2Zw7CU+s/4rd7o8P8OJrGs+FgMoLXTwEAuf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VRBYxQAAAOMAAAAPAAAAAAAAAAAAAAAAAJgCAABkcnMv&#10;ZG93bnJldi54bWxQSwUGAAAAAAQABAD1AAAAig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25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PgjsYA&#10;AADjAAAADwAAAGRycy9kb3ducmV2LnhtbERPX2vCMBB/H/gdwgm+yEyV2bmuqYyJ4OPmxp7P5pYW&#10;m0ttYu2+vRGEPd7v/+XrwTaip87XjhXMZwkI4tLpmo2C76/t4wqED8gaG8ek4I88rIvRQ46Zdhf+&#10;pH4fjIgh7DNUUIXQZlL6siKLfuZa4sj9us5iiGdnpO7wEsNtIxdJkkqLNceGClt6r6g87s9WAZ7s&#10;x8/BBef7gzGb6bIdpnqp1GQ8vL2CCDSEf/HdvdNxfpqs0pfF/PkJbj9FAGRx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iPgjsYAAADjAAAADwAAAAAAAAAAAAAAAACYAgAAZHJz&#10;L2Rvd25yZXYueG1sUEsFBgAAAAAEAAQA9QAAAIsDAAAAAA==&#10;" fillcolor="#a5a5a5 [2092]" stroked="f" strokeweight="1pt">
                        <v:stroke joinstyle="miter"/>
                      </v:roundrect>
                    </v:group>
                    <v:oval id="شكل بيضاوي 52" o:spid="_x0000_s325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MdoccA&#10;AADjAAAADwAAAGRycy9kb3ducmV2LnhtbERPX2vCMBB/H+w7hBv4NhMLVleNMjYGDhRc3Xw+mrMt&#10;NpfSRFu//SIM9ni//7dcD7YRV+p87VjDZKxAEBfO1Fxq+D58PM9B+IBssHFMGm7kYb16fFhiZlzP&#10;X3TNQyliCPsMNVQhtJmUvqjIoh+7ljhyJ9dZDPHsSmk67GO4bWSiVCot1hwbKmzpraLinF+shv35&#10;9HM7fm7VrnR9nvb2PUnMQevR0/C6ABFoCP/iP/fGxPmpmqcvyWQ2hftPEQC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rzHaHHAAAA4wAAAA8AAAAAAAAAAAAAAAAAmAIAAGRy&#10;cy9kb3ducmV2LnhtbFBLBQYAAAAABAAEAPUAAACMAwAAAAA=&#10;" filled="f" strokecolor="#168489" strokeweight="1pt">
                      <v:stroke joinstyle="miter"/>
                    </v:oval>
                  </v:group>
                  <v:shape id="مربع نص 41" o:spid="_x0000_s3256"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FssUA&#10;AADjAAAADwAAAGRycy9kb3ducmV2LnhtbERPS0vDQBC+C/6HZQRvdjcFY5t2W4oP6MGLNd6H7JgN&#10;ZmdDdmzSf+8Kgsf53rPdz6FXZxpTF9lCsTCgiJvoOm4t1O8vdytQSZAd9pHJwoUS7HfXV1usXJz4&#10;jc4naVUO4VShBS8yVFqnxlPAtIgDceY+4xhQ8jm22o045fDQ66UxpQ7YcW7wONCjp+br9B0siLhD&#10;camfQzp+zK9PkzfNPdbW3t7Mhw0ooVn+xX/uo8vzS7Mq18vioYTfnz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V8Wy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بناء ثقافة الاحترام والدعم</w:t>
                          </w:r>
                        </w:p>
                      </w:txbxContent>
                    </v:textbox>
                  </v:shape>
                </v:group>
                <v:shape id="صورة 54" o:spid="_x0000_s3257"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TMKYnJAAAA4wAAAA8AAABkcnMvZG93bnJldi54bWxET19LwzAQfxf8DuEE31y6CW1Xlw2VCcKe&#10;tqrs8dacbV1yqUnc6rc3guDj/f7fYjVaI07kQ+9YwXSSgSBunO65VfBSP92UIEJE1mgck4JvCrBa&#10;Xl4ssNLuzFs67WIrUgiHChV0MQ6VlKHpyGKYuIE4ce/OW4zp9K3UHs8p3Bo5y7JcWuw5NXQ40GNH&#10;zXH3ZRVs/MPhY16/mfpzu1+X5rZ4Pa43Sl1fjfd3ICKN8V/8537WaX6elfl8Ni0K+P0pASCXP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VMwpickAAADjAAAADwAAAAAAAAAA&#10;AAAAAACfAgAAZHJzL2Rvd25yZXYueG1sUEsFBgAAAAAEAAQA9wAAAJUDAAAAAA==&#10;">
                  <v:imagedata r:id="rId74" o:title=""/>
                  <v:path arrowok="t"/>
                </v:shape>
                <w10:wrap anchorx="page"/>
                <w10:anchorlock/>
              </v:group>
            </w:pict>
          </mc:Fallback>
        </mc:AlternateContent>
      </w:r>
    </w:p>
    <w:p w:rsidR="007C6591" w:rsidRPr="00F44CF0" w:rsidRDefault="007C6591" w:rsidP="00084372">
      <w:r w:rsidRPr="00F44CF0">
        <w:rPr>
          <w:rtl/>
        </w:rPr>
        <w:t>احترام التنوع:</w:t>
      </w:r>
      <w:r>
        <w:rPr>
          <w:rFonts w:hint="cs"/>
          <w:rtl/>
        </w:rPr>
        <w:t xml:space="preserve"> </w:t>
      </w:r>
      <w:r w:rsidRPr="00F44CF0">
        <w:rPr>
          <w:rtl/>
        </w:rPr>
        <w:t xml:space="preserve">تعزيز ثقافة الشمول والتنوع داخل الفريق، مما يساعد الموظفين على الشعور بالتقدير والانتماء.  </w:t>
      </w:r>
    </w:p>
    <w:p w:rsidR="007C6591" w:rsidRPr="00F44CF0" w:rsidRDefault="007C6591" w:rsidP="00084372">
      <w:r w:rsidRPr="00F44CF0">
        <w:rPr>
          <w:rtl/>
        </w:rPr>
        <w:t>خلق بيئة خالية من التمييز والتنمر:</w:t>
      </w:r>
      <w:r>
        <w:rPr>
          <w:rFonts w:hint="cs"/>
          <w:rtl/>
        </w:rPr>
        <w:t xml:space="preserve"> </w:t>
      </w:r>
      <w:r w:rsidRPr="00F44CF0">
        <w:rPr>
          <w:rtl/>
        </w:rPr>
        <w:t xml:space="preserve">وضع سياسات واضحة لمكافحة التنمر والتحرش، وضمان تطبيقها بحزم.  </w:t>
      </w:r>
    </w:p>
    <w:p w:rsidR="007C6591" w:rsidRDefault="007C6591" w:rsidP="00084372">
      <w:pPr>
        <w:rPr>
          <w:rtl/>
        </w:rPr>
      </w:pPr>
      <w:r w:rsidRPr="00F44CF0">
        <w:rPr>
          <w:rtl/>
        </w:rPr>
        <w:t>الاعتراف بالجهود:</w:t>
      </w:r>
      <w:r>
        <w:rPr>
          <w:rFonts w:hint="cs"/>
          <w:rtl/>
        </w:rPr>
        <w:t xml:space="preserve"> </w:t>
      </w:r>
      <w:r w:rsidRPr="00F44CF0">
        <w:rPr>
          <w:rtl/>
        </w:rPr>
        <w:t xml:space="preserve">تقدير إنجازات الموظفين بانتظام، سواء من خلال كلمات الشكر أو المكافآت، لتعزيز معنوياتهم.  </w:t>
      </w:r>
    </w:p>
    <w:p w:rsidR="00084372" w:rsidRPr="00F44CF0" w:rsidRDefault="00084372" w:rsidP="00084372">
      <w:r w:rsidRPr="002A078C">
        <w:rPr>
          <w:rFonts w:ascii="Sakkal Majalla" w:hAnsi="Sakkal Majalla"/>
          <w:noProof/>
          <w:sz w:val="34"/>
        </w:rPr>
        <mc:AlternateContent>
          <mc:Choice Requires="wpg">
            <w:drawing>
              <wp:inline distT="0" distB="0" distL="0" distR="0" wp14:anchorId="43C8C505" wp14:editId="1428C4C9">
                <wp:extent cx="5731510" cy="892088"/>
                <wp:effectExtent l="0" t="0" r="2540" b="22860"/>
                <wp:docPr id="160869217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179" name="مجموعة 47"/>
                        <wpg:cNvGrpSpPr/>
                        <wpg:grpSpPr>
                          <a:xfrm>
                            <a:off x="0" y="0"/>
                            <a:ext cx="5731510" cy="895351"/>
                            <a:chOff x="0" y="0"/>
                            <a:chExt cx="5878196" cy="918845"/>
                          </a:xfrm>
                        </wpg:grpSpPr>
                        <wpg:grpSp>
                          <wpg:cNvPr id="1608692180" name="مجموعة 48"/>
                          <wpg:cNvGrpSpPr/>
                          <wpg:grpSpPr>
                            <a:xfrm>
                              <a:off x="0" y="0"/>
                              <a:ext cx="5878196" cy="918845"/>
                              <a:chOff x="0" y="0"/>
                              <a:chExt cx="6240348" cy="919070"/>
                            </a:xfrm>
                          </wpg:grpSpPr>
                          <wpg:grpSp>
                            <wpg:cNvPr id="1608692181" name="مجموعة 49"/>
                            <wpg:cNvGrpSpPr/>
                            <wpg:grpSpPr>
                              <a:xfrm>
                                <a:off x="0" y="169208"/>
                                <a:ext cx="5433072" cy="580613"/>
                                <a:chOff x="0" y="169208"/>
                                <a:chExt cx="5433072" cy="580613"/>
                              </a:xfrm>
                            </wpg:grpSpPr>
                            <wps:wsp>
                              <wps:cNvPr id="160869218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18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18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185"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تشجيع التوازن بين العمل والحياة الشخصية</w:t>
                                </w:r>
                              </w:p>
                            </w:txbxContent>
                          </wps:txbx>
                          <wps:bodyPr wrap="square" rtlCol="1">
                            <a:spAutoFit/>
                          </wps:bodyPr>
                        </wps:wsp>
                      </wpg:grpSp>
                      <pic:pic xmlns:pic="http://schemas.openxmlformats.org/drawingml/2006/picture">
                        <pic:nvPicPr>
                          <pic:cNvPr id="1608692186"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25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BW3Su03QAAAAUBAAAPAAAAZHJzL2Rvd25yZXYu&#10;eG1sTI9BS8NAEIXvgv9hGcGb3U21xcZsSinqqQhtBeltm50modnZkN0m6b939KKXB8N7vPdNthxd&#10;I3rsQu1JQzJRIJAKb2sqNXzu3x6eQYRoyJrGE2q4YoBlfnuTmdT6gbbY72IpuIRCajRUMbaplKGo&#10;0Jkw8S0SeyffORP57EppOzNwuWvkVKm5dKYmXqhMi+sKi/Pu4jS8D2ZYPSav/eZ8Wl8P+9nH1yZB&#10;re/vxtULiIhj/AvDDz6jQ85MR38hG0SjgR+Jv8reQk3nII4celIzkHkm/9Pn3wA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">
                <v:group id="مجموعة 47" o:spid="_x0000_s325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ZreLHIAAAA&#10;4wAAAA8AAAAAAAAAAAAAAAAAqgIAAGRycy9kb3ducmV2LnhtbFBLBQYAAAAABAAEAPoAAACfAwAA&#10;AAA=&#10;">
                  <v:group id="مجموعة 48" o:spid="_x0000_s326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ihKEL&#10;zAAAAOMAAAAPAAAAAAAAAAAAAAAAAKoCAABkcnMvZG93bnJldi54bWxQSwUGAAAAAAQABAD6AAAA&#10;owMAAAAA&#10;">
                    <v:group id="مجموعة 49" o:spid="_x0000_s326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NyASQyQAA&#10;AOMAAAAPAAAAAAAAAAAAAAAAAKoCAABkcnMvZG93bnJldi54bWxQSwUGAAAAAAQABAD6AAAAoAMA&#10;AAAA&#10;">
                      <v:shape id="شكل حر 50" o:spid="_x0000_s326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zF5MUA&#10;AADjAAAADwAAAGRycy9kb3ducmV2LnhtbERPzYrCMBC+L/gOYQRva2oXS61GEUEQ2YN2V7wOzdgW&#10;m0lpslrf3iwIHuf7n8WqN424Uedqywom4wgEcWF1zaWC35/tZwrCeWSNjWVS8CAHq+XgY4GZtnc+&#10;0i33pQgh7DJUUHnfZlK6oiKDbmxb4sBdbGfQh7Mrpe7wHsJNI+MoSqTBmkNDhS1tKiqu+Z9RkOyn&#10;58Oh2E6P+e7r25HRJ229UqNhv56D8NT7t/jl3ukwP4nSZBZP0hj+fwoAyO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zMXkxQAAAOMAAAAPAAAAAAAAAAAAAAAAAJgCAABkcnMv&#10;ZG93bnJldi54bWxQSwUGAAAAAAQABAD1AAAAig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26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8I3cUA&#10;AADjAAAADwAAAGRycy9kb3ducmV2LnhtbERPX2vCMBB/H/gdwgl7kZmqWGpnlOEY+OhU9nw2Z1rW&#10;XLom1u7bG0Hw8X7/b7nubS06an3lWMFknIAgLpyu2Cg4Hr7eMhA+IGusHZOCf/KwXg1elphrd+Vv&#10;6vbBiBjCPkcFZQhNLqUvSrLox64hjtzZtRZDPFsjdYvXGG5rOU2SVFqsODaU2NCmpOJ3f7EK8M/u&#10;fk4uON+djPkczZt+pOdKvQ77j3cQgfrwFD/cWx3np0mWLqaTbAb3nyIAc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HwjdxQAAAOMAAAAPAAAAAAAAAAAAAAAAAJgCAABkcnMv&#10;ZG93bnJldi54bWxQSwUGAAAAAAQABAD1AAAAigMAAAAA&#10;" fillcolor="#a5a5a5 [2092]" stroked="f" strokeweight="1pt">
                        <v:stroke joinstyle="miter"/>
                      </v:roundrect>
                    </v:group>
                    <v:oval id="شكل بيضاوي 52" o:spid="_x0000_s326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rIHccA&#10;AADjAAAADwAAAGRycy9kb3ducmV2LnhtbERP3WvCMBB/H+x/CCf4NhOLlK4aRTYGG0zY6sfz0Zxt&#10;sbmUJrP1vzeDwR7v932rzWhbcaXeN441zGcKBHHpTMOVhsP+7SkD4QOywdYxabiRh8368WGFuXED&#10;f9O1CJWIIexz1FCH0OVS+rImi37mOuLInV1vMcSzr6TpcYjhtpWJUqm02HBsqLGjl5rKS/FjNXxd&#10;zsfb6eNT7So3FOlgX5PE7LWeTsbtEkSgMfyL/9zvJs5PVZY+J/NsAb8/RQDk+g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BqyB3HAAAA4wAAAA8AAAAAAAAAAAAAAAAAmAIAAGRy&#10;cy9kb3ducmV2LnhtbFBLBQYAAAAABAAEAPUAAACMAwAAAAA=&#10;" filled="f" strokecolor="#168489" strokeweight="1pt">
                      <v:stroke joinstyle="miter"/>
                    </v:oval>
                  </v:group>
                  <v:shape id="مربع نص 41" o:spid="_x0000_s3265"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Ar4sUA&#10;AADjAAAADwAAAGRycy9kb3ducmV2LnhtbERPS0vDQBC+C/6HZQRvdjeFhhi7LcUH9ODFGu9DdswG&#10;s7MhOzbpv3cFweN879nulzCoM02pj2yhWBlQxG10PXcWmveXuwpUEmSHQ2SycKEE+9311RZrF2d+&#10;o/NJOpVDONVowYuMtdap9RQwreJInLnPOAWUfE6ddhPOOTwMem1MqQP2nBs8jvToqf06fQcLIu5Q&#10;XJrnkI4fy+vT7E27wcba25vl8ABKaJF/8Z/76PL80lTl/bqoNvD7UwZA73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UCvi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تشجيع التوازن بين العمل والحياة الشخصية</w:t>
                          </w:r>
                        </w:p>
                      </w:txbxContent>
                    </v:textbox>
                  </v:shape>
                </v:group>
                <v:shape id="صورة 54" o:spid="_x0000_s3266"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5V/DXJAAAA4wAAAA8AAABkcnMvZG93bnJldi54bWxET19PwjAQfzfxOzRn4pt0YDLHpBAwmJjw&#10;BFPj47me26S9zrbC/PaWhITH+/2/2WKwRhzIh86xgvEoA0FcO91xo+C1er4rQISIrNE4JgV/FGAx&#10;v76aYandkbd02MVGpBAOJSpoY+xLKUPdksUwcj1x4r6ctxjT6RupPR5TuDVykmW5tNhxamixp6eW&#10;6v3u1yrY+NXn97R6N9XP9mNdmPuHt/16o9TtzbB8BBFpiBfx2f2i0/w8K/LpZFzkcPopASDn/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DlX8NckAAADjAAAADwAAAAAAAAAA&#10;AAAAAACfAgAAZHJzL2Rvd25yZXYueG1sUEsFBgAAAAAEAAQA9wAAAJUDAAAAAA==&#10;">
                  <v:imagedata r:id="rId74" o:title=""/>
                  <v:path arrowok="t"/>
                </v:shape>
                <w10:wrap anchorx="page"/>
                <w10:anchorlock/>
              </v:group>
            </w:pict>
          </mc:Fallback>
        </mc:AlternateContent>
      </w:r>
    </w:p>
    <w:p w:rsidR="007C6591" w:rsidRPr="00F44CF0" w:rsidRDefault="007C6591" w:rsidP="00084372">
      <w:r w:rsidRPr="00F44CF0">
        <w:rPr>
          <w:rtl/>
        </w:rPr>
        <w:t>المرونة في العمل:</w:t>
      </w:r>
      <w:r>
        <w:rPr>
          <w:rFonts w:hint="cs"/>
          <w:rtl/>
        </w:rPr>
        <w:t xml:space="preserve"> </w:t>
      </w:r>
      <w:r w:rsidRPr="00F44CF0">
        <w:rPr>
          <w:rtl/>
        </w:rPr>
        <w:t xml:space="preserve">توفير خيارات مثل ساعات العمل المرنة أو العمل عن بُعد عند الحاجة.  </w:t>
      </w:r>
    </w:p>
    <w:p w:rsidR="007C6591" w:rsidRDefault="007C6591" w:rsidP="00084372">
      <w:pPr>
        <w:rPr>
          <w:rtl/>
        </w:rPr>
      </w:pPr>
      <w:r w:rsidRPr="00F44CF0">
        <w:rPr>
          <w:rtl/>
        </w:rPr>
        <w:t>احترام أوقات الراحة:</w:t>
      </w:r>
      <w:r>
        <w:rPr>
          <w:rFonts w:hint="cs"/>
          <w:rtl/>
        </w:rPr>
        <w:t xml:space="preserve"> </w:t>
      </w:r>
      <w:r w:rsidRPr="00F44CF0">
        <w:rPr>
          <w:rtl/>
        </w:rPr>
        <w:t>الامتناع عن التواصل مع الموظفين خارج ساعات العمل إلا في الحالات الطارئة.</w:t>
      </w:r>
      <w:r>
        <w:rPr>
          <w:rFonts w:hint="cs"/>
          <w:rtl/>
        </w:rPr>
        <w:t xml:space="preserve"> و</w:t>
      </w:r>
      <w:r w:rsidRPr="00F44CF0">
        <w:rPr>
          <w:rtl/>
        </w:rPr>
        <w:t xml:space="preserve">تشجيع الموظفين على أخذ إجازاتهم السنوية دون الشعور بالذنب.  </w:t>
      </w:r>
    </w:p>
    <w:p w:rsidR="00084372" w:rsidRPr="00F44CF0" w:rsidRDefault="00084372" w:rsidP="00084372">
      <w:r w:rsidRPr="002A078C">
        <w:rPr>
          <w:rFonts w:ascii="Sakkal Majalla" w:hAnsi="Sakkal Majalla"/>
          <w:noProof/>
          <w:sz w:val="34"/>
        </w:rPr>
        <mc:AlternateContent>
          <mc:Choice Requires="wpg">
            <w:drawing>
              <wp:inline distT="0" distB="0" distL="0" distR="0" wp14:anchorId="6773EDA9" wp14:editId="0B65E16A">
                <wp:extent cx="5731510" cy="892088"/>
                <wp:effectExtent l="0" t="0" r="2540" b="22860"/>
                <wp:docPr id="160869218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188" name="مجموعة 47"/>
                        <wpg:cNvGrpSpPr/>
                        <wpg:grpSpPr>
                          <a:xfrm>
                            <a:off x="0" y="0"/>
                            <a:ext cx="5731510" cy="895351"/>
                            <a:chOff x="0" y="0"/>
                            <a:chExt cx="5878196" cy="918845"/>
                          </a:xfrm>
                        </wpg:grpSpPr>
                        <wpg:grpSp>
                          <wpg:cNvPr id="1608692189" name="مجموعة 48"/>
                          <wpg:cNvGrpSpPr/>
                          <wpg:grpSpPr>
                            <a:xfrm>
                              <a:off x="0" y="0"/>
                              <a:ext cx="5878196" cy="918845"/>
                              <a:chOff x="0" y="0"/>
                              <a:chExt cx="6240348" cy="919070"/>
                            </a:xfrm>
                          </wpg:grpSpPr>
                          <wpg:grpSp>
                            <wpg:cNvPr id="1608692190" name="مجموعة 49"/>
                            <wpg:cNvGrpSpPr/>
                            <wpg:grpSpPr>
                              <a:xfrm>
                                <a:off x="0" y="169208"/>
                                <a:ext cx="5433072" cy="580613"/>
                                <a:chOff x="0" y="169208"/>
                                <a:chExt cx="5433072" cy="580613"/>
                              </a:xfrm>
                            </wpg:grpSpPr>
                            <wps:wsp>
                              <wps:cNvPr id="160869219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19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19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194"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إدارة عبء العمل بشكل فعّال</w:t>
                                </w:r>
                              </w:p>
                            </w:txbxContent>
                          </wps:txbx>
                          <wps:bodyPr wrap="square" rtlCol="1">
                            <a:spAutoFit/>
                          </wps:bodyPr>
                        </wps:wsp>
                      </wpg:grpSp>
                      <pic:pic xmlns:pic="http://schemas.openxmlformats.org/drawingml/2006/picture">
                        <pic:nvPicPr>
                          <pic:cNvPr id="1608692195"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26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">
                <v:group id="مجموعة 47" o:spid="_x0000_s326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c8q0N&#10;zAAAAOMAAAAPAAAAAAAAAAAAAAAAAKoCAABkcnMvZG93bnJldi54bWxQSwUGAAAAAAQABAD6AAAA&#10;owMAAAAA&#10;">
                  <v:group id="مجموعة 48" o:spid="_x0000_s326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O+CJbIAAAA&#10;4wAAAA8AAAAAAAAAAAAAAAAAqgIAAGRycy9kb3ducmV2LnhtbFBLBQYAAAAABAAEAPoAAACfAwAA&#10;AAA=&#10;">
                    <v:group id="مجموعة 49" o:spid="_x0000_s327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nXTfW&#10;zAAAAOMAAAAPAAAAAAAAAAAAAAAAAKoCAABkcnMvZG93bnJldi54bWxQSwUGAAAAAAQABAD6AAAA&#10;owMAAAAA&#10;">
                      <v:shape id="شكل حر 50" o:spid="_x0000_s327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fNTscA&#10;AADjAAAADwAAAGRycy9kb3ducmV2LnhtbERPzWqDQBC+B/oOyxR6S1YTFGOzCaUQCCUHY1p6Hdyp&#10;St1ZcTdq374bKPQ43//sDrPpxEiDay0riFcRCOLK6pZrBe/X4zID4Tyyxs4yKfghB4f9w2KHubYT&#10;X2gsfS1CCLscFTTe97mUrmrIoFvZnjhwX3Yw6MM51FIPOIVw08l1FKXSYMuhocGeXhuqvsubUZC+&#10;JZ9FUR2TS3nanB0Z/aGtV+rpcX55BuFp9v/iP/dJh/lplKXbdbyN4f5TAED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7HzU7HAAAA4w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27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o7m8YA&#10;AADjAAAADwAAAGRycy9kb3ducmV2LnhtbERPX2vCMBB/F/Ydwg32ImtqwVK7RpGNwR43FZ/P5kyL&#10;zaU2We2+/TIY+Hi//1dtJtuJkQbfOlawSFIQxLXTLRsFh/37cwHCB2SNnWNS8EMeNuuHWYWldjf+&#10;onEXjIgh7EtU0ITQl1L6uiGLPnE9ceTObrAY4jkYqQe8xXDbySxNc2mx5djQYE+vDdWX3bdVgFf7&#10;eTy54Px4MuZtvuynuV4q9fQ4bV9ABJrCXfzv/tBxfp4W+SpbrDL4+ykC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oo7m8YAAADjAAAADwAAAAAAAAAAAAAAAACYAgAAZHJz&#10;L2Rvd25yZXYueG1sUEsFBgAAAAAEAAQA9QAAAIsDAAAAAA==&#10;" fillcolor="#a5a5a5 [2092]" stroked="f" strokeweight="1pt">
                        <v:stroke joinstyle="miter"/>
                      </v:roundrect>
                    </v:group>
                    <v:oval id="شكل بيضاوي 52" o:spid="_x0000_s327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rGtMcA&#10;AADjAAAADwAAAGRycy9kb3ducmV2LnhtbERPX2vCMBB/H/gdwgl7m4kdFK1GkQ1hAwdbnT4fzdkW&#10;m0tpoq3f3gwGPt7v/y3Xg23ElTpfO9YwnSgQxIUzNZcafvfblxkIH5ANNo5Jw408rFejpyVmxvX8&#10;Q9c8lCKGsM9QQxVCm0npi4os+olriSN3cp3FEM+ulKbDPobbRiZKpdJizbGhwpbeKirO+cVq+D6f&#10;Drfj5059la7P096+J4nZa/08HjYLEIGG8BD/uz9MnJ+qWTpPpvNX+PspAiB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paxrTHAAAA4wAAAA8AAAAAAAAAAAAAAAAAmAIAAGRy&#10;cy9kb3ducmV2LnhtbFBLBQYAAAAABAAEAPUAAACMAwAAAAA=&#10;" filled="f" strokecolor="#168489" strokeweight="1pt">
                      <v:stroke joinstyle="miter"/>
                    </v:oval>
                  </v:group>
                  <v:shape id="مربع نص 41" o:spid="_x0000_s3274"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UYpMUA&#10;AADjAAAADwAAAGRycy9kb3ducmV2LnhtbERPS0vDQBC+C/6HZQRvdjdFQxu7LcUH9ODFNt6H7JgN&#10;ZmdDdmzSf+8Kgsf53rPZzaFXZxpTF9lCsTCgiJvoOm4t1KfXuxWoJMgO+8hk4UIJdtvrqw1WLk78&#10;TuejtCqHcKrQghcZKq1T4ylgWsSBOHOfcQwo+Rxb7Uaccnjo9dKYUgfsODd4HOjJU/N1/A4WRNy+&#10;uNQvIR0+5rfnyZvmAWtrb2/m/SMooVn+xX/ug8vzS7Mq18tifQ+/P2UA9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xRik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إدارة عبء العمل بشكل فعّال</w:t>
                          </w:r>
                        </w:p>
                      </w:txbxContent>
                    </v:textbox>
                  </v:shape>
                </v:group>
                <v:shape id="صورة 54" o:spid="_x0000_s3275"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te9J/JAAAA4wAAAA8AAABkcnMvZG93bnJldi54bWxET19LwzAQfxf8DuEE31y6ibWty4bKBGFP&#10;W3Xs8WzOti651CRu9dsbQfDxfv9vvhytEUfyoXesYDrJQBA3TvfcKnipn64KECEiazSOScE3BVgu&#10;zs/mWGl34g0dt7EVKYRDhQq6GIdKytB0ZDFM3ECcuHfnLcZ0+lZqj6cUbo2cZVkuLfacGjoc6LGj&#10;5rD9sgrW/uHto6x3pv7c7FeFub59PazWSl1ejPd3ICKN8V/8537WaX6eFXk5m5Y38PtTAkAufg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e170n8kAAADjAAAADwAAAAAAAAAA&#10;AAAAAACfAgAAZHJzL2Rvd25yZXYueG1sUEsFBgAAAAAEAAQA9wAAAJUDAAAAAA==&#10;">
                  <v:imagedata r:id="rId74" o:title=""/>
                  <v:path arrowok="t"/>
                </v:shape>
                <w10:wrap anchorx="page"/>
                <w10:anchorlock/>
              </v:group>
            </w:pict>
          </mc:Fallback>
        </mc:AlternateContent>
      </w:r>
    </w:p>
    <w:p w:rsidR="007C6591" w:rsidRPr="00F44CF0" w:rsidRDefault="007C6591" w:rsidP="00084372">
      <w:r w:rsidRPr="00F44CF0">
        <w:rPr>
          <w:rtl/>
        </w:rPr>
        <w:t>توزيع المهام بعدالة:</w:t>
      </w:r>
      <w:r>
        <w:rPr>
          <w:rFonts w:hint="cs"/>
          <w:rtl/>
        </w:rPr>
        <w:t xml:space="preserve"> </w:t>
      </w:r>
      <w:r w:rsidRPr="00F44CF0">
        <w:rPr>
          <w:rtl/>
        </w:rPr>
        <w:t xml:space="preserve">التأكد من أن عبء العمل موزع بإنصاف بين أعضاء الفريق لتجنب إرهاق بعض الموظفين.  </w:t>
      </w:r>
    </w:p>
    <w:p w:rsidR="007C6591" w:rsidRPr="00F44CF0" w:rsidRDefault="007C6591" w:rsidP="00084372">
      <w:r w:rsidRPr="00F44CF0">
        <w:rPr>
          <w:rtl/>
        </w:rPr>
        <w:t>وضع أهداف واقعية:</w:t>
      </w:r>
      <w:r>
        <w:rPr>
          <w:rFonts w:hint="cs"/>
          <w:rtl/>
        </w:rPr>
        <w:t xml:space="preserve"> </w:t>
      </w:r>
      <w:r w:rsidRPr="00F44CF0">
        <w:rPr>
          <w:rtl/>
        </w:rPr>
        <w:t xml:space="preserve">تحديد أهداف يمكن تحقيقها ضمن الإطار الزمني والموارد المتاحة.  </w:t>
      </w:r>
    </w:p>
    <w:p w:rsidR="007C6591" w:rsidRDefault="007C6591" w:rsidP="00084372">
      <w:pPr>
        <w:rPr>
          <w:rtl/>
        </w:rPr>
      </w:pPr>
      <w:r w:rsidRPr="00F44CF0">
        <w:rPr>
          <w:rtl/>
        </w:rPr>
        <w:t>التعامل مع الأزمات:</w:t>
      </w:r>
      <w:r>
        <w:rPr>
          <w:rFonts w:hint="cs"/>
          <w:rtl/>
        </w:rPr>
        <w:t xml:space="preserve"> </w:t>
      </w:r>
      <w:r w:rsidRPr="00F44CF0">
        <w:rPr>
          <w:rtl/>
        </w:rPr>
        <w:t xml:space="preserve">عند وجود ضغوط أو أزمات مهنية، يُظهر القائد دعمًا من خلال مساعدتهم في تنظيم الأولويات أو تقديم المساعدة.  </w:t>
      </w:r>
    </w:p>
    <w:p w:rsidR="00084372" w:rsidRPr="00F44CF0" w:rsidRDefault="00084372" w:rsidP="00394CDA">
      <w:pPr>
        <w:keepNext/>
      </w:pPr>
      <w:r w:rsidRPr="002A078C">
        <w:rPr>
          <w:rFonts w:ascii="Sakkal Majalla" w:hAnsi="Sakkal Majalla"/>
          <w:noProof/>
          <w:sz w:val="34"/>
        </w:rPr>
        <w:lastRenderedPageBreak/>
        <mc:AlternateContent>
          <mc:Choice Requires="wpg">
            <w:drawing>
              <wp:inline distT="0" distB="0" distL="0" distR="0" wp14:anchorId="505D2A6B" wp14:editId="2202E757">
                <wp:extent cx="5731510" cy="892088"/>
                <wp:effectExtent l="0" t="0" r="2540" b="22860"/>
                <wp:docPr id="160869219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197" name="مجموعة 47"/>
                        <wpg:cNvGrpSpPr/>
                        <wpg:grpSpPr>
                          <a:xfrm>
                            <a:off x="0" y="0"/>
                            <a:ext cx="5731510" cy="895351"/>
                            <a:chOff x="0" y="0"/>
                            <a:chExt cx="5878196" cy="918845"/>
                          </a:xfrm>
                        </wpg:grpSpPr>
                        <wpg:grpSp>
                          <wpg:cNvPr id="1608692198" name="مجموعة 48"/>
                          <wpg:cNvGrpSpPr/>
                          <wpg:grpSpPr>
                            <a:xfrm>
                              <a:off x="0" y="0"/>
                              <a:ext cx="5878196" cy="918845"/>
                              <a:chOff x="0" y="0"/>
                              <a:chExt cx="6240348" cy="919070"/>
                            </a:xfrm>
                          </wpg:grpSpPr>
                          <wpg:grpSp>
                            <wpg:cNvPr id="1608692199" name="مجموعة 49"/>
                            <wpg:cNvGrpSpPr/>
                            <wpg:grpSpPr>
                              <a:xfrm>
                                <a:off x="0" y="169208"/>
                                <a:ext cx="5433072" cy="580613"/>
                                <a:chOff x="0" y="169208"/>
                                <a:chExt cx="5433072" cy="580613"/>
                              </a:xfrm>
                            </wpg:grpSpPr>
                            <wps:wsp>
                              <wps:cNvPr id="160869220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20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20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203"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الاهتمام بالصحة النفسية والجسدية للموظفين</w:t>
                                </w:r>
                              </w:p>
                            </w:txbxContent>
                          </wps:txbx>
                          <wps:bodyPr wrap="square" rtlCol="1">
                            <a:spAutoFit/>
                          </wps:bodyPr>
                        </wps:wsp>
                      </wpg:grpSp>
                      <pic:pic xmlns:pic="http://schemas.openxmlformats.org/drawingml/2006/picture">
                        <pic:nvPicPr>
                          <pic:cNvPr id="1608692204"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27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">
                <v:group id="مجموعة 47" o:spid="_x0000_s327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i0r6LIAAAA&#10;4wAAAA8AAAAAAAAAAAAAAAAAqgIAAGRycy9kb3ducmV2LnhtbFBLBQYAAAAABAAEAPoAAACfAwAA&#10;AAA=&#10;">
                  <v:group id="مجموعة 48" o:spid="_x0000_s327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ZKzvQ&#10;zAAAAOMAAAAPAAAAAAAAAAAAAAAAAKoCAABkcnMvZG93bnJldi54bWxQSwUGAAAAAAQABAD6AAAA&#10;owMAAAAA&#10;">
                    <v:group id="مجموعة 49" o:spid="_x0000_s327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ZnnkvIAAAA&#10;4wAAAA8AAAAAAAAAAAAAAAAAqgIAAGRycy9kb3ducmV2LnhtbFBLBQYAAAAABAAEAPoAAACfAwAA&#10;AAA=&#10;">
                      <v:shape id="شكل حر 50" o:spid="_x0000_s328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ScLscA&#10;AADjAAAADwAAAGRycy9kb3ducmV2LnhtbESPQYvCMBCF74L/IYzgTVMVi3aNIoIg4kGr4nVoZtti&#10;MylN1PrvjbCwx5n33jdvFqvWVOJJjSstKxgNIxDEmdUl5wou5+1gBsJ5ZI2VZVLwJgerZbezwETb&#10;F5/omfpcBAi7BBUU3teJlC4ryKAb2po4aL+2MejD2ORSN/gKcFPJcRTF0mDJ4UKBNW0Kyu7pwyiI&#10;99Pb8Zhtp6d0Nzk4MvqqrVeq32vXPyA8tf7f/Jfe6VA/jmbxfBzA8P0pLEAu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KknC7HAAAA4w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28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dRF8UA&#10;AADjAAAADwAAAGRycy9kb3ducmV2LnhtbERPX2vCMBB/H/gdwgm+yEwsWLQzimwIPm5u+Hw2t7Ss&#10;udQm1vrtzWCwx/v9v/V2cI3oqQu1Zw3zmQJBXHpTs9Xw9bl/XoIIEdlg45k03CnAdjN6WmNh/I0/&#10;qD9GK1IIhwI1VDG2hZShrMhhmPmWOHHfvnMY09lZaTq8pXDXyEypXDqsOTVU2NJrReXP8eo04MW9&#10;n84++tCfrX2bLtphahZaT8bD7gVEpCH+i//cB5Pm52qZr7JMzeH3pwSA3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d1EXxQAAAOMAAAAPAAAAAAAAAAAAAAAAAJgCAABkcnMv&#10;ZG93bnJldi54bWxQSwUGAAAAAAQABAD1AAAAigMAAAAA&#10;" fillcolor="#a5a5a5 [2092]" stroked="f" strokeweight="1pt">
                        <v:stroke joinstyle="miter"/>
                      </v:roundrect>
                    </v:group>
                    <v:oval id="شكل بيضاوي 52" o:spid="_x0000_s328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mX1MYA&#10;AADjAAAADwAAAGRycy9kb3ducmV2LnhtbERPX2vCMBB/H+w7hBv4NpPloWhnFHEIDhzMuu35aM62&#10;2FxKk9n67ZeB4OP9/t9iNbpWXKgPjWcDL1MFgrj0tuHKwNdx+zwDESKyxdYzGbhSgNXy8WGBufUD&#10;H+hSxEqkEA45Gqhj7HIpQ1mTwzD1HXHiTr53GNPZV9L2OKRw10qtVCYdNpwaauxoU1N5Ln6dgc/z&#10;6fv6875XH5Ufimxwb1rbozGTp3H9CiLSGO/im3tn0/xMzbK51krD/08JAL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jmX1MYAAADjAAAADwAAAAAAAAAAAAAAAACYAgAAZHJz&#10;L2Rvd25yZXYueG1sUEsFBgAAAAAEAAQA9QAAAIsDAAAAAA==&#10;" filled="f" strokecolor="#168489" strokeweight="1pt">
                      <v:stroke joinstyle="miter"/>
                    </v:oval>
                  </v:group>
                  <v:shape id="مربع نص 41" o:spid="_x0000_s3283"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N0K8UA&#10;AADjAAAADwAAAGRycy9kb3ducmV2LnhtbERPS0vDQBC+C/6HZQRvdrcRQ5t2W4oP6MGLNd6H7JgN&#10;ZmdDdmzSf+8Kgsf53rPdz6FXZxpTF9nCcmFAETfRddxaqN9f7lagkiA77COThQsl2O+ur7ZYuTjx&#10;G51P0qocwqlCC15kqLROjaeAaREH4sx9xjGg5HNstRtxyuGh14UxpQ7YcW7wONCjp+br9B0siLjD&#10;8lI/h3T8mF+fJm+aB6ytvb2ZDxtQQrP8i//cR5fnl2ZVrovC3MPvTxkAv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A3Qr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الاهتمام بالصحة النفسية والجسدية للموظفين</w:t>
                          </w:r>
                        </w:p>
                      </w:txbxContent>
                    </v:textbox>
                  </v:shape>
                </v:group>
                <v:shape id="صورة 54" o:spid="_x0000_s3284"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9pf/JAAAA4wAAAA8AAABkcnMvZG93bnJldi54bWxET09PwjAUv5v4HZpn4k1aJ5ljUIgaTEw4&#10;wYR4rOtjm7Svs60wvz0lMfH4fv/fbDFYw47oQ+dIwv1IAEOqne6okfBevd4VwEJUpJVxhBJ+McBi&#10;fn01U6V2J1rjcRMblkIolEpCG2Nfch7qFq0KI9cjJW7vvFUxnb7h2qtTCreGZ0Lk3KqOUkOrenxp&#10;sT5sfqyElX/+/JpUO1N9rz+WhXl43B6WKylvb4anKbCIQ/wX/7nfdJqfiyKfZJkYw+WnBACfnwE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Jz2l/8kAAADjAAAADwAAAAAAAAAA&#10;AAAAAACfAgAAZHJzL2Rvd25yZXYueG1sUEsFBgAAAAAEAAQA9wAAAJUDAAAAAA==&#10;">
                  <v:imagedata r:id="rId74" o:title=""/>
                  <v:path arrowok="t"/>
                </v:shape>
                <w10:wrap anchorx="page"/>
                <w10:anchorlock/>
              </v:group>
            </w:pict>
          </mc:Fallback>
        </mc:AlternateContent>
      </w:r>
    </w:p>
    <w:p w:rsidR="007C6591" w:rsidRPr="00F44CF0" w:rsidRDefault="007C6591" w:rsidP="00084372">
      <w:r w:rsidRPr="00F44CF0">
        <w:rPr>
          <w:rtl/>
        </w:rPr>
        <w:t>توفير برامج دعم نفسي:</w:t>
      </w:r>
      <w:r>
        <w:rPr>
          <w:rFonts w:hint="cs"/>
          <w:rtl/>
        </w:rPr>
        <w:t xml:space="preserve"> </w:t>
      </w:r>
      <w:r w:rsidRPr="00F44CF0">
        <w:rPr>
          <w:rtl/>
        </w:rPr>
        <w:t>إتاحة خدمات استشارية لموظفي المؤسسة.</w:t>
      </w:r>
      <w:r>
        <w:rPr>
          <w:rFonts w:hint="cs"/>
          <w:rtl/>
        </w:rPr>
        <w:t xml:space="preserve"> و</w:t>
      </w:r>
      <w:r w:rsidRPr="00F44CF0">
        <w:rPr>
          <w:rtl/>
        </w:rPr>
        <w:t xml:space="preserve">تنظيم ورش عمل لتعزيز الصحة النفسية، مثل إدارة التوتر أو تعزيز الرفاهية.  </w:t>
      </w:r>
    </w:p>
    <w:p w:rsidR="007C6591" w:rsidRDefault="007C6591" w:rsidP="00084372">
      <w:pPr>
        <w:rPr>
          <w:rtl/>
        </w:rPr>
      </w:pPr>
      <w:r w:rsidRPr="00F44CF0">
        <w:rPr>
          <w:rtl/>
        </w:rPr>
        <w:t>تشجيع نمط حياة صحي:</w:t>
      </w:r>
      <w:r>
        <w:rPr>
          <w:rFonts w:hint="cs"/>
          <w:rtl/>
        </w:rPr>
        <w:t xml:space="preserve"> </w:t>
      </w:r>
      <w:r w:rsidRPr="00F44CF0">
        <w:rPr>
          <w:rtl/>
        </w:rPr>
        <w:t>توفير خيارات غذائية صحية في مكان العمل.</w:t>
      </w:r>
      <w:r>
        <w:rPr>
          <w:rFonts w:hint="cs"/>
          <w:rtl/>
        </w:rPr>
        <w:t xml:space="preserve"> و</w:t>
      </w:r>
      <w:r w:rsidRPr="00F44CF0">
        <w:rPr>
          <w:rtl/>
        </w:rPr>
        <w:t xml:space="preserve">دعم الأنشطة الرياضية من خلال الاشتراكات في صالات رياضية أو تنظيم فعاليات رياضية.  </w:t>
      </w:r>
    </w:p>
    <w:p w:rsidR="00084372" w:rsidRPr="00F44CF0" w:rsidRDefault="00084372" w:rsidP="00084372">
      <w:r w:rsidRPr="002A078C">
        <w:rPr>
          <w:rFonts w:ascii="Sakkal Majalla" w:hAnsi="Sakkal Majalla"/>
          <w:noProof/>
          <w:sz w:val="34"/>
        </w:rPr>
        <mc:AlternateContent>
          <mc:Choice Requires="wpg">
            <w:drawing>
              <wp:inline distT="0" distB="0" distL="0" distR="0" wp14:anchorId="241A5F3E" wp14:editId="285A72D6">
                <wp:extent cx="5731510" cy="892088"/>
                <wp:effectExtent l="0" t="0" r="2540" b="22860"/>
                <wp:docPr id="160869220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206" name="مجموعة 47"/>
                        <wpg:cNvGrpSpPr/>
                        <wpg:grpSpPr>
                          <a:xfrm>
                            <a:off x="0" y="0"/>
                            <a:ext cx="5731510" cy="895351"/>
                            <a:chOff x="0" y="0"/>
                            <a:chExt cx="5878196" cy="918845"/>
                          </a:xfrm>
                        </wpg:grpSpPr>
                        <wpg:grpSp>
                          <wpg:cNvPr id="1608692207" name="مجموعة 48"/>
                          <wpg:cNvGrpSpPr/>
                          <wpg:grpSpPr>
                            <a:xfrm>
                              <a:off x="0" y="0"/>
                              <a:ext cx="5878196" cy="918845"/>
                              <a:chOff x="0" y="0"/>
                              <a:chExt cx="6240348" cy="919070"/>
                            </a:xfrm>
                          </wpg:grpSpPr>
                          <wpg:grpSp>
                            <wpg:cNvPr id="1608692208" name="مجموعة 49"/>
                            <wpg:cNvGrpSpPr/>
                            <wpg:grpSpPr>
                              <a:xfrm>
                                <a:off x="0" y="169208"/>
                                <a:ext cx="5433072" cy="580613"/>
                                <a:chOff x="0" y="169208"/>
                                <a:chExt cx="5433072" cy="580613"/>
                              </a:xfrm>
                            </wpg:grpSpPr>
                            <wps:wsp>
                              <wps:cNvPr id="160869220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21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21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212"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تعزيز مهارات الموظفين وتطويرهم</w:t>
                                </w:r>
                              </w:p>
                            </w:txbxContent>
                          </wps:txbx>
                          <wps:bodyPr wrap="square" rtlCol="1">
                            <a:spAutoFit/>
                          </wps:bodyPr>
                        </wps:wsp>
                      </wpg:grpSp>
                      <pic:pic xmlns:pic="http://schemas.openxmlformats.org/drawingml/2006/picture">
                        <pic:nvPicPr>
                          <pic:cNvPr id="1608692213"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28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">
                <v:group id="مجموعة 47" o:spid="_x0000_s328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01/7CyQAA&#10;AOMAAAAPAAAAAAAAAAAAAAAAAKoCAABkcnMvZG93bnJldi54bWxQSwUGAAAAAAQABAD6AAAAoAMA&#10;AAAA&#10;">
                  <v:group id="مجموعة 48" o:spid="_x0000_s328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bm1tZyQAA&#10;AOMAAAAPAAAAAAAAAAAAAAAAAKoCAABkcnMvZG93bnJldi54bWxQSwUGAAAAAAQABAD6AAAAoAMA&#10;AAAA&#10;">
                    <v:group id="مجموعة 49" o:spid="_x0000_s328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OoEzyvL&#10;AAAA4wAAAA8AAAAAAAAAAAAAAAAAqgIAAGRycy9kb3ducmV2LnhtbFBLBQYAAAAABAAEAPoAAACi&#10;AwAAAAA=&#10;">
                      <v:shape id="شكل حر 50" o:spid="_x0000_s328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41s8YA&#10;AADjAAAADwAAAGRycy9kb3ducmV2LnhtbERPX2vCMBB/H/gdwgl7m4kdFq1GGQNBhg9aFV+P5myL&#10;zaU0mXbffhEEH+/3/xar3jbiRp2vHWsYjxQI4sKZmksNx8P6YwrCB2SDjWPS8EceVsvB2wIz4+68&#10;p1seShFD2GeooQqhzaT0RUUW/ci1xJG7uM5iiGdXStPhPYbbRiZKpdJizbGhwpa+Kyqu+a/VkP5M&#10;zrtdsZ7s883n1pM1J+OC1u/D/msOIlAfXuKne2Pi/FRN01mSqBk8fooAyO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541s8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29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iUckA&#10;AADjAAAADwAAAGRycy9kb3ducmV2LnhtbESPQW/CMAyF70j7D5EncUGQUokKCgFNm5B23GDa2TQm&#10;rdY4XZOV7t/Ph0kcbT+/977dYfStGqiPTWADy0UGirgKtmFn4ON8nK9BxYRssQ1MBn4pwmH/MNlh&#10;acON32k4JafEhGOJBuqUulLrWNXkMS5CRyy3a+g9Jhl7p22PNzH3rc6zrNAeG5aEGjt6rqn6Ov14&#10;A/jt3z4vIYU4XJx7ma26cWZXxkwfx6ctqERjuov/v1+t1C+ydbHJ86VQCJMsQO//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JiUckAAADjAAAADwAAAAAAAAAAAAAAAACYAgAA&#10;ZHJzL2Rvd25yZXYueG1sUEsFBgAAAAAEAAQA9QAAAI4DAAAAAA==&#10;" fillcolor="#a5a5a5 [2092]" stroked="f" strokeweight="1pt">
                        <v:stroke joinstyle="miter"/>
                      </v:roundrect>
                    </v:group>
                    <v:oval id="شكل بيضاوي 52" o:spid="_x0000_s329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KffscA&#10;AADjAAAADwAAAGRycy9kb3ducmV2LnhtbERPX0vDMBB/F/Ydwg18c0nzUGZdNmRDcKCg3fT5aG5t&#10;WXMpTbZ2394Igo/3+3+rzeQ6caUhtJ4NZAsFgrjytuXawPHw8rAEESKyxc4zGbhRgM16drfCwvqR&#10;P+laxlqkEA4FGmhi7AspQ9WQw7DwPXHiTn5wGNM51NIOOKZw10mtVC4dtpwaGuxp21B1Li/OwMf5&#10;9HX73r+p99qPZT66ndb2YMz9fHp+AhFpiv/iP/erTfNztcwftc4y+P0pASD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Myn37HAAAA4wAAAA8AAAAAAAAAAAAAAAAAmAIAAGRy&#10;cy9kb3ducmV2LnhtbFBLBQYAAAAABAAEAPUAAACMAwAAAAA=&#10;" filled="f" strokecolor="#168489" strokeweight="1pt">
                      <v:stroke joinstyle="miter"/>
                    </v:oval>
                  </v:group>
                  <v:shape id="مربع نص 41" o:spid="_x0000_s3292"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ZHbcUA&#10;AADjAAAADwAAAGRycy9kb3ducmV2LnhtbERPS0vDQBC+C/6HZQRvdjcBQ43dluIDevBiG+9DdswG&#10;s7MhOzbpv3cFweN879nsljCoM02pj2yhWBlQxG10PXcWmtPr3RpUEmSHQ2SycKEEu+311QZrF2d+&#10;p/NROpVDONVowYuMtdap9RQwreJInLnPOAWUfE6ddhPOOTwMujSm0gF7zg0eR3ry1H4dv4MFEbcv&#10;Ls1LSIeP5e159qa9x8ba25tl/whKaJF/8Z/74PL8yqyrh7IsSvj9KQOgt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lkdt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تعزيز مهارات الموظفين وتطويرهم</w:t>
                          </w:r>
                        </w:p>
                      </w:txbxContent>
                    </v:textbox>
                  </v:shape>
                </v:group>
                <v:shape id="صورة 54" o:spid="_x0000_s3293"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0Nq1bJAAAA4wAAAA8AAABkcnMvZG93bnJldi54bWxET19LwzAQfxf8DuEE31y6DmpXlw2VCcKe&#10;tqrs8dacbV1yqUnc6rc3guDj/f7fYjVaI07kQ+9YwXSSgSBunO65VfBSP92UIEJE1mgck4JvCrBa&#10;Xl4ssNLuzFs67WIrUgiHChV0MQ6VlKHpyGKYuIE4ce/OW4zp9K3UHs8p3BqZZ1khLfacGjoc6LGj&#10;5rj7sgo2/uHwMa/fTP253a9LM7t9Pa43Sl1fjfd3ICKN8V/8537WaX6RlcU8z6cz+P0pASCXP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LQ2rVskAAADjAAAADwAAAAAAAAAA&#10;AAAAAACfAgAAZHJzL2Rvd25yZXYueG1sUEsFBgAAAAAEAAQA9wAAAJUDAAAAAA==&#10;">
                  <v:imagedata r:id="rId74" o:title=""/>
                  <v:path arrowok="t"/>
                </v:shape>
                <w10:wrap anchorx="page"/>
                <w10:anchorlock/>
              </v:group>
            </w:pict>
          </mc:Fallback>
        </mc:AlternateContent>
      </w:r>
    </w:p>
    <w:p w:rsidR="007C6591" w:rsidRPr="00F44CF0" w:rsidRDefault="007C6591" w:rsidP="00084372">
      <w:r w:rsidRPr="00F44CF0">
        <w:rPr>
          <w:rtl/>
        </w:rPr>
        <w:t>التدريب والتطوير:</w:t>
      </w:r>
      <w:r>
        <w:rPr>
          <w:rFonts w:hint="cs"/>
          <w:rtl/>
        </w:rPr>
        <w:t xml:space="preserve"> </w:t>
      </w:r>
      <w:r w:rsidRPr="00F44CF0">
        <w:rPr>
          <w:rtl/>
        </w:rPr>
        <w:t xml:space="preserve">تقديم فرص تدريب لتحسين مهارات الموظفين، مما يعزز ثقتهم بأنفسهم ويقلل من القلق بشأن الأداء.  </w:t>
      </w:r>
    </w:p>
    <w:p w:rsidR="007C6591" w:rsidRDefault="007C6591" w:rsidP="00084372">
      <w:pPr>
        <w:rPr>
          <w:rtl/>
        </w:rPr>
      </w:pPr>
      <w:r w:rsidRPr="00F44CF0">
        <w:rPr>
          <w:rtl/>
        </w:rPr>
        <w:t>التوجيه والإرشاد</w:t>
      </w:r>
      <w:r>
        <w:rPr>
          <w:rFonts w:hint="cs"/>
          <w:rtl/>
        </w:rPr>
        <w:t xml:space="preserve">: </w:t>
      </w:r>
      <w:r w:rsidRPr="00F44CF0">
        <w:rPr>
          <w:rtl/>
        </w:rPr>
        <w:t xml:space="preserve">تقديم دعم مهني من خلال الإرشاد أو توفير خطط مهنية واضحة تساعد الموظفين على تحقيق أهدافهم.  </w:t>
      </w:r>
    </w:p>
    <w:p w:rsidR="00084372" w:rsidRPr="00F44CF0" w:rsidRDefault="00084372" w:rsidP="00084372">
      <w:r w:rsidRPr="002A078C">
        <w:rPr>
          <w:rFonts w:ascii="Sakkal Majalla" w:hAnsi="Sakkal Majalla"/>
          <w:noProof/>
          <w:sz w:val="34"/>
        </w:rPr>
        <mc:AlternateContent>
          <mc:Choice Requires="wpg">
            <w:drawing>
              <wp:inline distT="0" distB="0" distL="0" distR="0" wp14:anchorId="6555575B" wp14:editId="5C5C4AD7">
                <wp:extent cx="5731510" cy="892088"/>
                <wp:effectExtent l="0" t="0" r="2540" b="22860"/>
                <wp:docPr id="160869221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215" name="مجموعة 47"/>
                        <wpg:cNvGrpSpPr/>
                        <wpg:grpSpPr>
                          <a:xfrm>
                            <a:off x="0" y="0"/>
                            <a:ext cx="5731510" cy="895351"/>
                            <a:chOff x="0" y="0"/>
                            <a:chExt cx="5878196" cy="918845"/>
                          </a:xfrm>
                        </wpg:grpSpPr>
                        <wpg:grpSp>
                          <wpg:cNvPr id="1608692216" name="مجموعة 48"/>
                          <wpg:cNvGrpSpPr/>
                          <wpg:grpSpPr>
                            <a:xfrm>
                              <a:off x="0" y="0"/>
                              <a:ext cx="5878196" cy="918845"/>
                              <a:chOff x="0" y="0"/>
                              <a:chExt cx="6240348" cy="919070"/>
                            </a:xfrm>
                          </wpg:grpSpPr>
                          <wpg:grpSp>
                            <wpg:cNvPr id="1608692217" name="مجموعة 49"/>
                            <wpg:cNvGrpSpPr/>
                            <wpg:grpSpPr>
                              <a:xfrm>
                                <a:off x="0" y="169208"/>
                                <a:ext cx="5433072" cy="580613"/>
                                <a:chOff x="0" y="169208"/>
                                <a:chExt cx="5433072" cy="580613"/>
                              </a:xfrm>
                            </wpg:grpSpPr>
                            <wps:wsp>
                              <wps:cNvPr id="160869221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21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22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221"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إظهار التعاطف والإنسانية</w:t>
                                </w:r>
                              </w:p>
                            </w:txbxContent>
                          </wps:txbx>
                          <wps:bodyPr wrap="square" rtlCol="1">
                            <a:spAutoFit/>
                          </wps:bodyPr>
                        </wps:wsp>
                      </wpg:grpSp>
                      <pic:pic xmlns:pic="http://schemas.openxmlformats.org/drawingml/2006/picture">
                        <pic:nvPicPr>
                          <pic:cNvPr id="1608692222"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29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">
                <v:group id="مجموعة 47" o:spid="_x0000_s329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Hc9mjIAAAA&#10;4wAAAA8AAAAAAAAAAAAAAAAAqgIAAGRycy9kb3ducmV2LnhtbFBLBQYAAAAABAAEAPoAAACfAwAA&#10;AAA=&#10;">
                  <v:group id="مجموعة 48" o:spid="_x0000_s329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EOaB/IAAAA&#10;4wAAAA8AAAAAAAAAAAAAAAAAqgIAAGRycy9kb3ducmV2LnhtbFBLBQYAAAAABAAEAPoAAACfAwAA&#10;AAA=&#10;">
                    <v:group id="مجموعة 49" o:spid="_x0000_s329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5CzYTIAAAA&#10;4wAAAA8AAAAAAAAAAAAAAAAAqgIAAGRycy9kb3ducmV2LnhtbFBLBQYAAAAABAAEAPoAAACfAwAA&#10;AAA=&#10;">
                      <v:shape id="شكل حر 50" o:spid="_x0000_s329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sG9ckA&#10;AADjAAAADwAAAGRycy9kb3ducmV2LnhtbESPQWvCQBCF7wX/wzIFb3VjxGCjq0hBkNKDRqXXITsm&#10;odnZkN1q+u87B8HjzHvz3jerzeBadaM+NJ4NTCcJKOLS24YrA+fT7m0BKkRki61nMvBHATbr0csK&#10;c+vvfKRbESslIRxyNFDH2OVah7Imh2HiO2LRrr53GGXsK217vEu4a3WaJJl22LA01NjRR03lT/Hr&#10;DGSf8+/DodzNj8V+9hXI2Yv10Zjx67Bdgoo0xKf5cb23gp8li+w9TacCLT/JAvT6H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QsG9ckAAADj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29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jLzMYA&#10;AADjAAAADwAAAGRycy9kb3ducmV2LnhtbERPX2vCMBB/F/Ydwg32ImtqwVK7RpGNwR43FZ/P5kyL&#10;zaU2We2+/TIY+Hi//1dtJtuJkQbfOlawSFIQxLXTLRsFh/37cwHCB2SNnWNS8EMeNuuHWYWldjf+&#10;onEXjIgh7EtU0ITQl1L6uiGLPnE9ceTObrAY4jkYqQe8xXDbySxNc2mx5djQYE+vDdWX3bdVgFf7&#10;eTy54Px4MuZtvuynuV4q9fQ4bV9ABJrCXfzv/tBxfp4W+SrLFiv4+ykC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tjLzMYAAADjAAAADwAAAAAAAAAAAAAAAACYAgAAZHJz&#10;L2Rvd25yZXYueG1sUEsFBgAAAAAEAAQA9QAAAIsDAAAAAA==&#10;" fillcolor="#a5a5a5 [2092]" stroked="f" strokeweight="1pt">
                        <v:stroke joinstyle="miter"/>
                      </v:roundrect>
                    </v:group>
                    <v:oval id="شكل بيضاوي 52" o:spid="_x0000_s330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LwWMoA&#10;AADjAAAADwAAAGRycy9kb3ducmV2LnhtbESPQUvDQBCF74L/YRnBm93tHkKN3RapCAoKmlbPQ3aa&#10;hGZnQ3Zt0n/vHASPM/Pmvfett3Po1ZnG1EV2sFwYUMR19B03Dg7757sVqJSRPfaRycGFEmw311dr&#10;LH2c+JPOVW6UmHAq0UGb81BqneqWAqZFHIjldoxjwCzj2Gg/4iTmodfWmEIH7FgSWhxo11J9qn6C&#10;g4/T8evy/fpm3ps4VcUUnqz1e+dub+bHB1CZ5vwv/vt+8VK/MKvi3lorFMIkC9CbX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IS8FjKAAAA4wAAAA8AAAAAAAAAAAAAAAAAmAIA&#10;AGRycy9kb3ducmV2LnhtbFBLBQYAAAAABAAEAPUAAACPAwAAAAA=&#10;" filled="f" strokecolor="#168489" strokeweight="1pt">
                      <v:stroke joinstyle="miter"/>
                    </v:oval>
                  </v:group>
                  <v:shape id="مربع نص 41" o:spid="_x0000_s3301"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gTp8UA&#10;AADjAAAADwAAAGRycy9kb3ducmV2LnhtbERPS0vDQBC+C/6HZQRvdjcBQ43dluIDevBiG+9DdswG&#10;s7MhOzbpv3cFweN879nsljCoM02pj2yhWBlQxG10PXcWmtPr3RpUEmSHQ2SycKEEu+311QZrF2d+&#10;p/NROpVDONVowYuMtdap9RQwreJInLnPOAWUfE6ddhPOOTwMujSm0gF7zg0eR3ry1H4dv4MFEbcv&#10;Ls1LSIeP5e159qa9x8ba25tl/whKaJF/8Z/74PL8yqyrh7IsC/j9KQOgt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KBOn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إظهار التعاطف والإنسانية</w:t>
                          </w:r>
                        </w:p>
                      </w:txbxContent>
                    </v:textbox>
                  </v:shape>
                </v:group>
                <v:shape id="صورة 54" o:spid="_x0000_s3302"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wtxHDLAAAA4wAAAA8AAABkcnMvZG93bnJldi54bWxET9FOwzAMfEfaP0SexBtLGVLpyrJpQ0NC&#10;2tNWQHv0GtOWJU5Jwlb+niAhcW/2+e588+VgjTiTD51jBbeTDARx7XTHjYKX6ummABEiskbjmBR8&#10;U4DlYnQ1x1K7C+/ovI+NSCYcSlTQxtiXUoa6JYth4nrixL07bzGm0TdSe7wkc2vkNMtyabHjlNBi&#10;T48t1af9l1Ww9evjx6x6M9Xn7rApzN3962mzVep6PKweQEQa4v/xn/pZp/fzrMhn0wT47ZQWIBc/&#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MLcRwywAAAOMAAAAPAAAAAAAA&#10;AAAAAAAAAJ8CAABkcnMvZG93bnJldi54bWxQSwUGAAAAAAQABAD3AAAAlwMAAAAA&#10;">
                  <v:imagedata r:id="rId74" o:title=""/>
                  <v:path arrowok="t"/>
                </v:shape>
                <w10:wrap anchorx="page"/>
                <w10:anchorlock/>
              </v:group>
            </w:pict>
          </mc:Fallback>
        </mc:AlternateContent>
      </w:r>
    </w:p>
    <w:p w:rsidR="007C6591" w:rsidRPr="00F44CF0" w:rsidRDefault="007C6591" w:rsidP="00084372">
      <w:r w:rsidRPr="00F44CF0">
        <w:rPr>
          <w:rtl/>
        </w:rPr>
        <w:t>تفهم الظروف الشخصية للموظفين:</w:t>
      </w:r>
      <w:r>
        <w:rPr>
          <w:rFonts w:hint="cs"/>
          <w:rtl/>
        </w:rPr>
        <w:t xml:space="preserve"> </w:t>
      </w:r>
      <w:r w:rsidRPr="00F44CF0">
        <w:rPr>
          <w:rtl/>
        </w:rPr>
        <w:t xml:space="preserve">إظهار مرونة ودعم للموظفين الذين يمرون بظروف صعبة، مثل مشكلات أسرية أو صحية.  </w:t>
      </w:r>
    </w:p>
    <w:p w:rsidR="007C6591" w:rsidRPr="00F1502D" w:rsidRDefault="007C6591" w:rsidP="006A21FE">
      <w:r w:rsidRPr="00F44CF0">
        <w:rPr>
          <w:rtl/>
        </w:rPr>
        <w:t>التعامل مع الأزمات النفسية:</w:t>
      </w:r>
      <w:r>
        <w:rPr>
          <w:rFonts w:hint="cs"/>
          <w:rtl/>
        </w:rPr>
        <w:t xml:space="preserve"> </w:t>
      </w:r>
      <w:r w:rsidRPr="00F44CF0">
        <w:rPr>
          <w:rtl/>
        </w:rPr>
        <w:t xml:space="preserve">تدريب القادة على التعرف على علامات التوتر أو الإرهاق لدى الموظفين والتدخل لدعمهم عند الحاجة.  </w:t>
      </w:r>
    </w:p>
    <w:p w:rsidR="007C6591" w:rsidRDefault="007C6591" w:rsidP="00084372">
      <w:pPr>
        <w:rPr>
          <w:b/>
          <w:bCs/>
          <w:color w:val="168489"/>
          <w:rtl/>
        </w:rPr>
      </w:pPr>
      <w:r w:rsidRPr="006A21FE">
        <w:rPr>
          <w:b/>
          <w:bCs/>
          <w:color w:val="168489"/>
          <w:rtl/>
        </w:rPr>
        <w:t xml:space="preserve"> أدوات وممارسات لتعزيز الصحة النفسية من خلال القيادة</w:t>
      </w:r>
    </w:p>
    <w:p w:rsidR="00394CDA" w:rsidRPr="006A21FE" w:rsidRDefault="00394CDA" w:rsidP="00394CDA">
      <w:pPr>
        <w:bidi w:val="0"/>
        <w:rPr>
          <w:b/>
          <w:bCs/>
          <w:color w:val="168489"/>
        </w:rPr>
      </w:pPr>
      <w:r w:rsidRPr="00394CDA">
        <w:rPr>
          <w:b/>
          <w:bCs/>
          <w:noProof/>
          <w:color w:val="168489"/>
        </w:rPr>
        <mc:AlternateContent>
          <mc:Choice Requires="wpg">
            <w:drawing>
              <wp:inline distT="0" distB="0" distL="0" distR="0" wp14:anchorId="5FE31CE4" wp14:editId="34DC96E6">
                <wp:extent cx="5683911" cy="1470752"/>
                <wp:effectExtent l="0" t="0" r="0" b="0"/>
                <wp:docPr id="1608692422" name="Group 77"/>
                <wp:cNvGraphicFramePr/>
                <a:graphic xmlns:a="http://schemas.openxmlformats.org/drawingml/2006/main">
                  <a:graphicData uri="http://schemas.microsoft.com/office/word/2010/wordprocessingGroup">
                    <wpg:wgp>
                      <wpg:cNvGrpSpPr/>
                      <wpg:grpSpPr>
                        <a:xfrm>
                          <a:off x="0" y="0"/>
                          <a:ext cx="5683911" cy="1470752"/>
                          <a:chOff x="-190444" y="0"/>
                          <a:chExt cx="5683911" cy="1470752"/>
                        </a:xfrm>
                      </wpg:grpSpPr>
                      <wpg:grpSp>
                        <wpg:cNvPr id="1608692423" name="Group 1608692423"/>
                        <wpg:cNvGrpSpPr/>
                        <wpg:grpSpPr>
                          <a:xfrm>
                            <a:off x="2812188" y="0"/>
                            <a:ext cx="1270240" cy="1470752"/>
                            <a:chOff x="2812188" y="0"/>
                            <a:chExt cx="1270240" cy="1470752"/>
                          </a:xfrm>
                        </wpg:grpSpPr>
                        <wps:wsp>
                          <wps:cNvPr id="1608692424" name="شكل بيضاوي 64"/>
                          <wps:cNvSpPr/>
                          <wps:spPr>
                            <a:xfrm>
                              <a:off x="3139177" y="0"/>
                              <a:ext cx="616263" cy="616065"/>
                            </a:xfrm>
                            <a:prstGeom prst="ellipse">
                              <a:avLst/>
                            </a:prstGeom>
                            <a:solidFill>
                              <a:schemeClr val="bg1"/>
                            </a:solidFill>
                            <a:ln w="9525">
                              <a:solidFill>
                                <a:srgbClr val="1C3963"/>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2425" name="مربع نص 18"/>
                          <wps:cNvSpPr txBox="1"/>
                          <wps:spPr>
                            <a:xfrm>
                              <a:off x="2812188" y="678998"/>
                              <a:ext cx="1270240" cy="791754"/>
                            </a:xfrm>
                            <a:prstGeom prst="rect">
                              <a:avLst/>
                            </a:prstGeom>
                            <a:noFill/>
                          </wps:spPr>
                          <wps:txbx>
                            <w:txbxContent>
                              <w:p w:rsidR="005345A8" w:rsidRDefault="005345A8" w:rsidP="00394CDA">
                                <w:pPr>
                                  <w:bidi w:val="0"/>
                                  <w:jc w:val="center"/>
                                  <w:rPr>
                                    <w:rFonts w:hAnsi="Adobe Arabic" w:cs="Adobe Arabic"/>
                                    <w:b/>
                                    <w:bCs/>
                                    <w:kern w:val="24"/>
                                    <w:sz w:val="36"/>
                                    <w:szCs w:val="36"/>
                                    <w:lang w:bidi="ar-EG"/>
                                  </w:rPr>
                                </w:pPr>
                                <w:r w:rsidRPr="00394CDA">
                                  <w:rPr>
                                    <w:rFonts w:hAnsi="Adobe Arabic" w:cs="Adobe Arabic"/>
                                    <w:b/>
                                    <w:bCs/>
                                    <w:kern w:val="24"/>
                                    <w:sz w:val="36"/>
                                    <w:szCs w:val="36"/>
                                    <w:rtl/>
                                    <w:lang w:bidi="ar-EG"/>
                                  </w:rPr>
                                  <w:t>إجراء استطلاعات دورية</w:t>
                                </w:r>
                              </w:p>
                            </w:txbxContent>
                          </wps:txbx>
                          <wps:bodyPr wrap="square" rtlCol="1">
                            <a:noAutofit/>
                          </wps:bodyPr>
                        </wps:wsp>
                        <wps:wsp>
                          <wps:cNvPr id="1608692426" name="TextBox 6"/>
                          <wps:cNvSpPr txBox="1"/>
                          <wps:spPr>
                            <a:xfrm>
                              <a:off x="3112044" y="62928"/>
                              <a:ext cx="723900" cy="519430"/>
                            </a:xfrm>
                            <a:prstGeom prst="rect">
                              <a:avLst/>
                            </a:prstGeom>
                            <a:noFill/>
                          </wps:spPr>
                          <wps:txbx>
                            <w:txbxContent>
                              <w:p w:rsidR="005345A8" w:rsidRDefault="005345A8" w:rsidP="00394CDA">
                                <w:pPr>
                                  <w:bidi w:val="0"/>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02</w:t>
                                </w:r>
                              </w:p>
                            </w:txbxContent>
                          </wps:txbx>
                          <wps:bodyPr wrap="square" rtlCol="0">
                            <a:spAutoFit/>
                          </wps:bodyPr>
                        </wps:wsp>
                      </wpg:grpSp>
                      <wpg:grpSp>
                        <wpg:cNvPr id="1608692427" name="Group 1608692427"/>
                        <wpg:cNvGrpSpPr/>
                        <wpg:grpSpPr>
                          <a:xfrm>
                            <a:off x="-190444" y="0"/>
                            <a:ext cx="5683911" cy="1470752"/>
                            <a:chOff x="-190444" y="0"/>
                            <a:chExt cx="5683911" cy="1470752"/>
                          </a:xfrm>
                        </wpg:grpSpPr>
                        <wpg:grpSp>
                          <wpg:cNvPr id="1608692428" name="Group 1608692428"/>
                          <wpg:cNvGrpSpPr/>
                          <wpg:grpSpPr>
                            <a:xfrm>
                              <a:off x="-190444" y="0"/>
                              <a:ext cx="1651110" cy="1470614"/>
                              <a:chOff x="-190444" y="0"/>
                              <a:chExt cx="1651110" cy="1470614"/>
                            </a:xfrm>
                          </wpg:grpSpPr>
                          <wps:wsp>
                            <wps:cNvPr id="1608692429" name="مربع نص 18"/>
                            <wps:cNvSpPr txBox="1"/>
                            <wps:spPr>
                              <a:xfrm>
                                <a:off x="-190444" y="712474"/>
                                <a:ext cx="1651110" cy="758140"/>
                              </a:xfrm>
                              <a:prstGeom prst="rect">
                                <a:avLst/>
                              </a:prstGeom>
                              <a:noFill/>
                            </wps:spPr>
                            <wps:txbx>
                              <w:txbxContent>
                                <w:p w:rsidR="005345A8" w:rsidRDefault="005345A8" w:rsidP="00394CDA">
                                  <w:pPr>
                                    <w:bidi w:val="0"/>
                                    <w:jc w:val="center"/>
                                    <w:rPr>
                                      <w:rFonts w:hAnsi="Adobe Arabic" w:cs="Adobe Arabic"/>
                                      <w:b/>
                                      <w:bCs/>
                                      <w:kern w:val="24"/>
                                      <w:sz w:val="36"/>
                                      <w:szCs w:val="36"/>
                                      <w:lang w:bidi="ar-EG"/>
                                    </w:rPr>
                                  </w:pPr>
                                  <w:r w:rsidRPr="00394CDA">
                                    <w:rPr>
                                      <w:rFonts w:hAnsi="Adobe Arabic" w:cs="Adobe Arabic"/>
                                      <w:b/>
                                      <w:bCs/>
                                      <w:kern w:val="24"/>
                                      <w:sz w:val="36"/>
                                      <w:szCs w:val="36"/>
                                      <w:rtl/>
                                      <w:lang w:bidi="ar-EG"/>
                                    </w:rPr>
                                    <w:t>التدريب على القيادة الواعية بالصحة النفسية</w:t>
                                  </w:r>
                                </w:p>
                              </w:txbxContent>
                            </wps:txbx>
                            <wps:bodyPr wrap="square" rtlCol="1">
                              <a:noAutofit/>
                            </wps:bodyPr>
                          </wps:wsp>
                          <wps:wsp>
                            <wps:cNvPr id="1608692430" name="شكل بيضاوي 64"/>
                            <wps:cNvSpPr/>
                            <wps:spPr>
                              <a:xfrm>
                                <a:off x="326989" y="0"/>
                                <a:ext cx="616263" cy="616065"/>
                              </a:xfrm>
                              <a:prstGeom prst="ellipse">
                                <a:avLst/>
                              </a:prstGeom>
                              <a:solidFill>
                                <a:schemeClr val="bg1"/>
                              </a:solidFill>
                              <a:ln w="9525">
                                <a:solidFill>
                                  <a:srgbClr val="1C3963"/>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2431" name="TextBox 6"/>
                            <wps:cNvSpPr txBox="1"/>
                            <wps:spPr>
                              <a:xfrm>
                                <a:off x="299898" y="62928"/>
                                <a:ext cx="723900" cy="519430"/>
                              </a:xfrm>
                              <a:prstGeom prst="rect">
                                <a:avLst/>
                              </a:prstGeom>
                              <a:noFill/>
                            </wps:spPr>
                            <wps:txbx>
                              <w:txbxContent>
                                <w:p w:rsidR="005345A8" w:rsidRDefault="005345A8" w:rsidP="00394CDA">
                                  <w:pPr>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04</w:t>
                                  </w:r>
                                </w:p>
                              </w:txbxContent>
                            </wps:txbx>
                            <wps:bodyPr wrap="square" rtlCol="0">
                              <a:spAutoFit/>
                            </wps:bodyPr>
                          </wps:wsp>
                        </wpg:grpSp>
                        <wpg:grpSp>
                          <wpg:cNvPr id="1608692432" name="Group 1608692432"/>
                          <wpg:cNvGrpSpPr/>
                          <wpg:grpSpPr>
                            <a:xfrm>
                              <a:off x="1411039" y="0"/>
                              <a:ext cx="4082428" cy="1470752"/>
                              <a:chOff x="1411039" y="0"/>
                              <a:chExt cx="4082428" cy="1470752"/>
                            </a:xfrm>
                          </wpg:grpSpPr>
                          <wpg:grpSp>
                            <wpg:cNvPr id="1608692433" name="Group 1608692433"/>
                            <wpg:cNvGrpSpPr/>
                            <wpg:grpSpPr>
                              <a:xfrm>
                                <a:off x="4223227" y="0"/>
                                <a:ext cx="1270240" cy="1470752"/>
                                <a:chOff x="4223227" y="0"/>
                                <a:chExt cx="1270240" cy="1470752"/>
                              </a:xfrm>
                            </wpg:grpSpPr>
                            <wps:wsp>
                              <wps:cNvPr id="1608692434" name="شكل بيضاوي 64"/>
                              <wps:cNvSpPr/>
                              <wps:spPr>
                                <a:xfrm>
                                  <a:off x="4550216" y="0"/>
                                  <a:ext cx="616263" cy="616065"/>
                                </a:xfrm>
                                <a:prstGeom prst="ellipse">
                                  <a:avLst/>
                                </a:prstGeom>
                                <a:solidFill>
                                  <a:schemeClr val="bg1"/>
                                </a:solidFill>
                                <a:ln w="9525">
                                  <a:solidFill>
                                    <a:srgbClr val="1C3963"/>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2435" name="مربع نص 18"/>
                              <wps:cNvSpPr txBox="1"/>
                              <wps:spPr>
                                <a:xfrm>
                                  <a:off x="4223227" y="678998"/>
                                  <a:ext cx="1270240" cy="791754"/>
                                </a:xfrm>
                                <a:prstGeom prst="rect">
                                  <a:avLst/>
                                </a:prstGeom>
                                <a:noFill/>
                              </wps:spPr>
                              <wps:txbx>
                                <w:txbxContent>
                                  <w:p w:rsidR="005345A8" w:rsidRDefault="005345A8" w:rsidP="00394CDA">
                                    <w:pPr>
                                      <w:bidi w:val="0"/>
                                      <w:jc w:val="center"/>
                                      <w:rPr>
                                        <w:rFonts w:hAnsi="Adobe Arabic" w:cs="Adobe Arabic"/>
                                        <w:b/>
                                        <w:bCs/>
                                        <w:kern w:val="24"/>
                                        <w:sz w:val="36"/>
                                        <w:szCs w:val="36"/>
                                        <w:lang w:bidi="ar-EG"/>
                                      </w:rPr>
                                    </w:pPr>
                                    <w:r w:rsidRPr="00394CDA">
                                      <w:rPr>
                                        <w:rFonts w:hAnsi="Adobe Arabic" w:cs="Adobe Arabic"/>
                                        <w:b/>
                                        <w:bCs/>
                                        <w:kern w:val="24"/>
                                        <w:sz w:val="36"/>
                                        <w:szCs w:val="36"/>
                                        <w:rtl/>
                                        <w:lang w:bidi="ar-EG"/>
                                      </w:rPr>
                                      <w:t>عقد اجتماعات منتظمة</w:t>
                                    </w:r>
                                  </w:p>
                                </w:txbxContent>
                              </wps:txbx>
                              <wps:bodyPr wrap="square" rtlCol="1">
                                <a:noAutofit/>
                              </wps:bodyPr>
                            </wps:wsp>
                            <wps:wsp>
                              <wps:cNvPr id="1608692436" name="TextBox 6"/>
                              <wps:cNvSpPr txBox="1"/>
                              <wps:spPr>
                                <a:xfrm>
                                  <a:off x="4523061" y="62928"/>
                                  <a:ext cx="723900" cy="519430"/>
                                </a:xfrm>
                                <a:prstGeom prst="rect">
                                  <a:avLst/>
                                </a:prstGeom>
                                <a:noFill/>
                              </wps:spPr>
                              <wps:txbx>
                                <w:txbxContent>
                                  <w:p w:rsidR="005345A8" w:rsidRDefault="005345A8" w:rsidP="00394CDA">
                                    <w:pPr>
                                      <w:bidi w:val="0"/>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01</w:t>
                                    </w:r>
                                  </w:p>
                                </w:txbxContent>
                              </wps:txbx>
                              <wps:bodyPr wrap="square" rtlCol="0">
                                <a:spAutoFit/>
                              </wps:bodyPr>
                            </wps:wsp>
                          </wpg:grpSp>
                          <wpg:grpSp>
                            <wpg:cNvPr id="1608692437" name="Group 1608692437"/>
                            <wpg:cNvGrpSpPr/>
                            <wpg:grpSpPr>
                              <a:xfrm>
                                <a:off x="1411039" y="0"/>
                                <a:ext cx="1270240" cy="1470752"/>
                                <a:chOff x="1411039" y="0"/>
                                <a:chExt cx="1270240" cy="1470752"/>
                              </a:xfrm>
                            </wpg:grpSpPr>
                            <wps:wsp>
                              <wps:cNvPr id="1608692438" name="شكل بيضاوي 64"/>
                              <wps:cNvSpPr/>
                              <wps:spPr>
                                <a:xfrm>
                                  <a:off x="1738028" y="0"/>
                                  <a:ext cx="616263" cy="616065"/>
                                </a:xfrm>
                                <a:prstGeom prst="ellipse">
                                  <a:avLst/>
                                </a:prstGeom>
                                <a:solidFill>
                                  <a:schemeClr val="bg1"/>
                                </a:solidFill>
                                <a:ln w="9525">
                                  <a:solidFill>
                                    <a:srgbClr val="1C3963"/>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827658432" name="مربع نص 18"/>
                              <wps:cNvSpPr txBox="1"/>
                              <wps:spPr>
                                <a:xfrm>
                                  <a:off x="1411039" y="678998"/>
                                  <a:ext cx="1270240" cy="791754"/>
                                </a:xfrm>
                                <a:prstGeom prst="rect">
                                  <a:avLst/>
                                </a:prstGeom>
                                <a:noFill/>
                              </wps:spPr>
                              <wps:txbx>
                                <w:txbxContent>
                                  <w:p w:rsidR="005345A8" w:rsidRDefault="005345A8" w:rsidP="00394CDA">
                                    <w:pPr>
                                      <w:bidi w:val="0"/>
                                      <w:jc w:val="center"/>
                                      <w:rPr>
                                        <w:rFonts w:hAnsi="Adobe Arabic" w:cs="Adobe Arabic"/>
                                        <w:b/>
                                        <w:bCs/>
                                        <w:kern w:val="24"/>
                                        <w:sz w:val="36"/>
                                        <w:szCs w:val="36"/>
                                        <w:lang w:bidi="ar-EG"/>
                                      </w:rPr>
                                    </w:pPr>
                                    <w:r w:rsidRPr="00394CDA">
                                      <w:rPr>
                                        <w:rFonts w:hAnsi="Adobe Arabic" w:cs="Adobe Arabic"/>
                                        <w:b/>
                                        <w:bCs/>
                                        <w:kern w:val="24"/>
                                        <w:sz w:val="36"/>
                                        <w:szCs w:val="36"/>
                                        <w:rtl/>
                                        <w:lang w:bidi="ar-EG"/>
                                      </w:rPr>
                                      <w:t>الاحتفال بالإنجازات</w:t>
                                    </w:r>
                                  </w:p>
                                </w:txbxContent>
                              </wps:txbx>
                              <wps:bodyPr wrap="square" rtlCol="1">
                                <a:noAutofit/>
                              </wps:bodyPr>
                            </wps:wsp>
                            <wps:wsp>
                              <wps:cNvPr id="827658433" name="TextBox 6"/>
                              <wps:cNvSpPr txBox="1"/>
                              <wps:spPr>
                                <a:xfrm>
                                  <a:off x="1710915" y="62928"/>
                                  <a:ext cx="723900" cy="519430"/>
                                </a:xfrm>
                                <a:prstGeom prst="rect">
                                  <a:avLst/>
                                </a:prstGeom>
                                <a:noFill/>
                              </wps:spPr>
                              <wps:txbx>
                                <w:txbxContent>
                                  <w:p w:rsidR="005345A8" w:rsidRDefault="005345A8" w:rsidP="00394CDA">
                                    <w:pPr>
                                      <w:bidi w:val="0"/>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03</w:t>
                                    </w:r>
                                  </w:p>
                                </w:txbxContent>
                              </wps:txbx>
                              <wps:bodyPr wrap="square" rtlCol="0">
                                <a:spAutoFit/>
                              </wps:bodyPr>
                            </wps:wsp>
                          </wpg:grpSp>
                        </wpg:grpSp>
                      </wpg:grpSp>
                    </wpg:wgp>
                  </a:graphicData>
                </a:graphic>
              </wp:inline>
            </w:drawing>
          </mc:Choice>
          <mc:Fallback>
            <w:pict>
              <v:group id="Group 77" o:spid="_x0000_s3303" style="width:447.55pt;height:115.8pt;mso-position-horizontal-relative:char;mso-position-vertical-relative:line" coordorigin="-1904" coordsize="56839,147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">
                <v:group id="Group 1608692423" o:spid="_x0000_s3304" style="position:absolute;left:28121;width:12703;height:14707" coordorigin="28121" coordsize="12702,147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ZXsPCyQAA&#10;AOMAAAAPAAAAAAAAAAAAAAAAAKoCAABkcnMvZG93bnJldi54bWxQSwUGAAAAAAQABAD6AAAAoAMA&#10;AAAA&#10;">
                  <v:oval id="شكل بيضاوي 64" o:spid="_x0000_s3305" style="position:absolute;left:31391;width:6163;height:6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KkrckA&#10;AADjAAAADwAAAGRycy9kb3ducmV2LnhtbERPX0vDMBB/F/Ydwg18c6llLV1dNpwgDATBboq+nc3Z&#10;dmsuJYlb/fZmIPh4v/+3XI+mFydyvrOs4HaWgCCure64UbDfPd4UIHxA1thbJgU/5GG9mlwtsdT2&#10;zC90qkIjYgj7EhW0IQyllL5uyaCf2YE4cl/WGQzxdI3UDs8x3PQyTZJcGuw4NrQ40ENL9bH6Ngqy&#10;/cZtPl937/hWfTwfim321C0ypa6n4/0diEBj+Bf/ubc6zs+TIl+k83QOl58iAHL1C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MKkrckAAADjAAAADwAAAAAAAAAAAAAAAACYAgAA&#10;ZHJzL2Rvd25yZXYueG1sUEsFBgAAAAAEAAQA9QAAAI4DAAAAAA==&#10;" fillcolor="white [3212]" strokecolor="#1c3963">
                    <v:stroke joinstyle="miter"/>
                  </v:oval>
                  <v:shape id="مربع نص 18" o:spid="_x0000_s3306" type="#_x0000_t202" style="position:absolute;left:28121;top:6789;width:12703;height:79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ynB8YA&#10;AADjAAAADwAAAGRycy9kb3ducmV2LnhtbERPS2vCQBC+F/wPywi91d0GDRrdiCgFTy21D/A2ZCcP&#10;mp0N2dXEf98tFDzO957NdrStuFLvG8canmcKBHHhTMOVhs+Pl6clCB+QDbaOScONPGzzycMGM+MG&#10;fqfrKVQihrDPUEMdQpdJ6YuaLPqZ64gjV7reYohnX0nT4xDDbSsTpVJpseHYUGNH+5qKn9PFavh6&#10;Lc/fc/VWHeyiG9yoJNuV1PpxOu7WIAKN4S7+dx9NnJ+qZbpK5skC/n6KAMj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IynB8YAAADjAAAADwAAAAAAAAAAAAAAAACYAgAAZHJz&#10;L2Rvd25yZXYueG1sUEsFBgAAAAAEAAQA9QAAAIsDAAAAAA==&#10;" filled="f" stroked="f">
                    <v:textbox>
                      <w:txbxContent>
                        <w:p w:rsidR="005345A8" w:rsidRDefault="005345A8" w:rsidP="00394CDA">
                          <w:pPr>
                            <w:bidi w:val="0"/>
                            <w:jc w:val="center"/>
                            <w:rPr>
                              <w:rFonts w:hAnsi="Adobe Arabic" w:cs="Adobe Arabic"/>
                              <w:b/>
                              <w:bCs/>
                              <w:kern w:val="24"/>
                              <w:sz w:val="36"/>
                              <w:szCs w:val="36"/>
                              <w:lang w:bidi="ar-EG"/>
                            </w:rPr>
                          </w:pPr>
                          <w:r w:rsidRPr="00394CDA">
                            <w:rPr>
                              <w:rFonts w:hAnsi="Adobe Arabic" w:cs="Adobe Arabic"/>
                              <w:b/>
                              <w:bCs/>
                              <w:kern w:val="24"/>
                              <w:sz w:val="36"/>
                              <w:szCs w:val="36"/>
                              <w:rtl/>
                              <w:lang w:bidi="ar-EG"/>
                            </w:rPr>
                            <w:t>إجراء استطلاعات دورية</w:t>
                          </w:r>
                        </w:p>
                      </w:txbxContent>
                    </v:textbox>
                  </v:shape>
                  <v:shape id="TextBox 6" o:spid="_x0000_s3307" type="#_x0000_t202" style="position:absolute;left:31120;top:629;width:7239;height:5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pJK8UA&#10;AADjAAAADwAAAGRycy9kb3ducmV2LnhtbERPS0vDQBC+C/6HZQRvdrdBQ5t2W4oP6MGLNd6H7JgN&#10;ZmdDdmzSf+8Kgsf53rPdz6FXZxpTF9nCcmFAETfRddxaqN9f7lagkiA77COThQsl2O+ur7ZYuTjx&#10;G51P0qocwqlCC15kqLROjaeAaREH4sx9xjGg5HNstRtxyuGh14UxpQ7YcW7wONCjp+br9B0siLjD&#10;8lI/h3T8mF+fJm+aB6ytvb2ZDxtQQrP8i//cR5fnl2ZVrov7ooTfnz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ikkrxQAAAOMAAAAPAAAAAAAAAAAAAAAAAJgCAABkcnMv&#10;ZG93bnJldi54bWxQSwUGAAAAAAQABAD1AAAAigMAAAAA&#10;" filled="f" stroked="f">
                    <v:textbox style="mso-fit-shape-to-text:t">
                      <w:txbxContent>
                        <w:p w:rsidR="005345A8" w:rsidRDefault="005345A8" w:rsidP="00394CDA">
                          <w:pPr>
                            <w:bidi w:val="0"/>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02</w:t>
                          </w:r>
                        </w:p>
                      </w:txbxContent>
                    </v:textbox>
                  </v:shape>
                </v:group>
                <v:group id="Group 1608692427" o:spid="_x0000_s3308" style="position:absolute;left:-1904;width:56838;height:14707" coordorigin="-1904" coordsize="56839,147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mZcXByQAA&#10;AOMAAAAPAAAAAAAAAAAAAAAAAKoCAABkcnMvZG93bnJldi54bWxQSwUGAAAAAAQABAD6AAAAoAMA&#10;AAAA&#10;">
                  <v:group id="Group 1608692428" o:spid="_x0000_s3309" style="position:absolute;left:-1904;width:16510;height:14706" coordorigin="-1904" coordsize="16511,147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X+lGz&#10;zAAAAOMAAAAPAAAAAAAAAAAAAAAAAKoCAABkcnMvZG93bnJldi54bWxQSwUGAAAAAAQABAD6AAAA&#10;owMAAAAA&#10;">
                    <v:shape id="مربع نص 18" o:spid="_x0000_s3310" type="#_x0000_t202" style="position:absolute;left:-1904;top:7124;width:16510;height:75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GtAsYA&#10;AADjAAAADwAAAGRycy9kb3ducmV2LnhtbERPX2vCMBB/H+w7hBv4NpMVLbYzylAEn5S5TfDtaM62&#10;rLmUJtr67Y0w2OP9/t98OdhGXKnztWMNb2MFgrhwpuZSw/fX5nUGwgdkg41j0nAjD8vF89Mcc+N6&#10;/qTrIZQihrDPUUMVQptL6YuKLPqxa4kjd3adxRDPrpSmwz6G20YmSqXSYs2xocKWVhUVv4eL1fCz&#10;O5+OE7Uv13ba9m5Qkm0mtR69DB/vIAIN4V/8596aOD9VszRLJkkGj58iAHJ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cGtAsYAAADjAAAADwAAAAAAAAAAAAAAAACYAgAAZHJz&#10;L2Rvd25yZXYueG1sUEsFBgAAAAAEAAQA9QAAAIsDAAAAAA==&#10;" filled="f" stroked="f">
                      <v:textbox>
                        <w:txbxContent>
                          <w:p w:rsidR="005345A8" w:rsidRDefault="005345A8" w:rsidP="00394CDA">
                            <w:pPr>
                              <w:bidi w:val="0"/>
                              <w:jc w:val="center"/>
                              <w:rPr>
                                <w:rFonts w:hAnsi="Adobe Arabic" w:cs="Adobe Arabic"/>
                                <w:b/>
                                <w:bCs/>
                                <w:kern w:val="24"/>
                                <w:sz w:val="36"/>
                                <w:szCs w:val="36"/>
                                <w:lang w:bidi="ar-EG"/>
                              </w:rPr>
                            </w:pPr>
                            <w:r w:rsidRPr="00394CDA">
                              <w:rPr>
                                <w:rFonts w:hAnsi="Adobe Arabic" w:cs="Adobe Arabic"/>
                                <w:b/>
                                <w:bCs/>
                                <w:kern w:val="24"/>
                                <w:sz w:val="36"/>
                                <w:szCs w:val="36"/>
                                <w:rtl/>
                                <w:lang w:bidi="ar-EG"/>
                              </w:rPr>
                              <w:t>التدريب على القيادة الواعية بالصحة النفسية</w:t>
                            </w:r>
                          </w:p>
                        </w:txbxContent>
                      </v:textbox>
                    </v:shape>
                    <v:oval id="شكل بيضاوي 64" o:spid="_x0000_s3311" style="position:absolute;left:3269;width:6163;height:6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A0c80A&#10;AADjAAAADwAAAGRycy9kb3ducmV2LnhtbESPQUvDQBCF74L/YRnBm91YTUhjt8UKQkEQTKvobcyO&#10;STQ7G3bXNv575yB4nJk3771vuZ7coA4UYu/ZwOUsA0XceNtza2C/u78oQcWEbHHwTAZ+KMJ6dXqy&#10;xMr6Iz/RoU6tEhOOFRroUhorrWPTkcM48yOx3D58cJhkDK22AY9i7gY9z7JCO+xZEjoc6a6j5qv+&#10;dgby/SZs3p93r/hSvz1+ltv8oV/kxpyfTbc3oBJN6V/89721Ur/IymIxv74SCmGSBejVL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D4gNHPNAAAA4wAAAA8AAAAAAAAAAAAAAAAA&#10;mAIAAGRycy9kb3ducmV2LnhtbFBLBQYAAAAABAAEAPUAAACSAwAAAAA=&#10;" fillcolor="white [3212]" strokecolor="#1c3963">
                      <v:stroke joinstyle="miter"/>
                    </v:oval>
                    <v:shape id="TextBox 6" o:spid="_x0000_s3312" type="#_x0000_t202" style="position:absolute;left:2998;top:629;width:7239;height:5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pHgsYA&#10;AADjAAAADwAAAGRycy9kb3ducmV2LnhtbERPS0/DMAy+I/EfIiNxY0kHVKMsmyYe0g5cNsrdakxT&#10;0ThVY9bu3xMkJI7+3l5v59CrE42pi2yhWBhQxE10HbcW6vfXmxWoJMgO+8hk4UwJtpvLizVWLk58&#10;oNNRWpVDOFVowYsMldap8RQwLeJAnLnPOAaUfI6tdiNOOTz0emlMqQN2nBs8DvTkqfk6fgcLIm5X&#10;nOuXkPYf89vz5E1zj7W111fz7hGU0Cz/4j/33uX5pVmVD8u72wJ+f8oA6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LpHgsYAAADjAAAADwAAAAAAAAAAAAAAAACYAgAAZHJz&#10;L2Rvd25yZXYueG1sUEsFBgAAAAAEAAQA9QAAAIsDAAAAAA==&#10;" filled="f" stroked="f">
                      <v:textbox style="mso-fit-shape-to-text:t">
                        <w:txbxContent>
                          <w:p w:rsidR="005345A8" w:rsidRDefault="005345A8" w:rsidP="00394CDA">
                            <w:pPr>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04</w:t>
                            </w:r>
                          </w:p>
                        </w:txbxContent>
                      </v:textbox>
                    </v:shape>
                  </v:group>
                  <v:group id="Group 1608692432" o:spid="_x0000_s3313" style="position:absolute;left:14110;width:40824;height:14707" coordorigin="14110" coordsize="40824,147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zy/CEyQAA&#10;AOMAAAAPAAAAAAAAAAAAAAAAAKoCAABkcnMvZG93bnJldi54bWxQSwUGAAAAAAQABAD6AAAAoAMA&#10;AAAA&#10;">
                    <v:group id="Group 1608692433" o:spid="_x0000_s3314" style="position:absolute;left:42232;width:12702;height:14707" coordorigin="42232" coordsize="12702,147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ch1UfyQAA&#10;AOMAAAAPAAAAAAAAAAAAAAAAAKoCAABkcnMvZG93bnJldi54bWxQSwUGAAAAAAQABAD6AAAAoAMA&#10;AAAA&#10;">
                      <v:oval id="شكل بيضاوي 64" o:spid="_x0000_s3315" style="position:absolute;left:45502;width:6162;height:6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sycMoA&#10;AADjAAAADwAAAGRycy9kb3ducmV2LnhtbERPX0vDMBB/F/wO4QTfXOpcS9ctG04QBoJgN2V7uzVn&#10;W20uJYlb/fZGGOzxfv9vvhxMJ47kfGtZwf0oAUFcWd1yrWC7eb7LQfiArLGzTAp+ycNycX01x0Lb&#10;E7/RsQy1iCHsC1TQhNAXUvqqIYN+ZHviyH1aZzDE09VSOzzFcNPJcZJk0mDLsaHBnp4aqr7LH6Mg&#10;3a7c6vC+2eFHuX/9ytfpSztNlbq9GR5nIAIN4SI+u9c6zs+SPJuOJw8T+P8pAiAXf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EbMnDKAAAA4wAAAA8AAAAAAAAAAAAAAAAAmAIA&#10;AGRycy9kb3ducmV2LnhtbFBLBQYAAAAABAAEAPUAAACPAwAAAAA=&#10;" fillcolor="white [3212]" strokecolor="#1c3963">
                        <v:stroke joinstyle="miter"/>
                      </v:oval>
                      <v:shape id="مربع نص 18" o:spid="_x0000_s3316" type="#_x0000_t202" style="position:absolute;left:42232;top:6789;width:12702;height:79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Ux2scA&#10;AADjAAAADwAAAGRycy9kb3ducmV2LnhtbERPS2sCMRC+F/wPYYTealKri64bRSyFnlq0VfA2bGYf&#10;dDNZNqm7/ntTKHic7z3ZZrCNuFDna8canicKBHHuTM2lhu+vt6cFCB+QDTaOScOVPGzWo4cMU+N6&#10;3tPlEEoRQ9inqKEKoU2l9HlFFv3EtcSRK1xnMcSzK6XpsI/htpFTpRJpsebYUGFLu4ryn8Ov1XD8&#10;KM6nmfosX+287d2gJNul1PpxPGxXIAIN4S7+d7+bOD9Ri2Q5nb3M4e+nCIBc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lVMdrHAAAA4wAAAA8AAAAAAAAAAAAAAAAAmAIAAGRy&#10;cy9kb3ducmV2LnhtbFBLBQYAAAAABAAEAPUAAACMAwAAAAA=&#10;" filled="f" stroked="f">
                        <v:textbox>
                          <w:txbxContent>
                            <w:p w:rsidR="005345A8" w:rsidRDefault="005345A8" w:rsidP="00394CDA">
                              <w:pPr>
                                <w:bidi w:val="0"/>
                                <w:jc w:val="center"/>
                                <w:rPr>
                                  <w:rFonts w:hAnsi="Adobe Arabic" w:cs="Adobe Arabic"/>
                                  <w:b/>
                                  <w:bCs/>
                                  <w:kern w:val="24"/>
                                  <w:sz w:val="36"/>
                                  <w:szCs w:val="36"/>
                                  <w:lang w:bidi="ar-EG"/>
                                </w:rPr>
                              </w:pPr>
                              <w:r w:rsidRPr="00394CDA">
                                <w:rPr>
                                  <w:rFonts w:hAnsi="Adobe Arabic" w:cs="Adobe Arabic"/>
                                  <w:b/>
                                  <w:bCs/>
                                  <w:kern w:val="24"/>
                                  <w:sz w:val="36"/>
                                  <w:szCs w:val="36"/>
                                  <w:rtl/>
                                  <w:lang w:bidi="ar-EG"/>
                                </w:rPr>
                                <w:t>عقد اجتماعات منتظمة</w:t>
                              </w:r>
                            </w:p>
                          </w:txbxContent>
                        </v:textbox>
                      </v:shape>
                      <v:shape id="TextBox 6" o:spid="_x0000_s3317" type="#_x0000_t202" style="position:absolute;left:45230;top:629;width:7239;height:5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Pf9sYA&#10;AADjAAAADwAAAGRycy9kb3ducmV2LnhtbERPS0/DMAy+I/EfIiNxY8kGVFtZNk08pB24bJS71XhN&#10;ReNUjVm7f0+QkDj6e3u9nUKnzjSkNrKF+cyAIq6ja7mxUH283S1BJUF22EUmCxdKsN1cX62xdHHk&#10;A52P0qgcwqlEC16kL7VOtaeAaRZ74syd4hBQ8jk02g045vDQ6YUxhQ7Ycm7w2NOzp/rr+B0siLjd&#10;/FK9hrT/nN5fRm/qR6ysvb2Zdk+ghCb5F/+59y7PL8yyWC0e7gv4/SkDo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1Pf9sYAAADjAAAADwAAAAAAAAAAAAAAAACYAgAAZHJz&#10;L2Rvd25yZXYueG1sUEsFBgAAAAAEAAQA9QAAAIsDAAAAAA==&#10;" filled="f" stroked="f">
                        <v:textbox style="mso-fit-shape-to-text:t">
                          <w:txbxContent>
                            <w:p w:rsidR="005345A8" w:rsidRDefault="005345A8" w:rsidP="00394CDA">
                              <w:pPr>
                                <w:bidi w:val="0"/>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01</w:t>
                              </w:r>
                            </w:p>
                          </w:txbxContent>
                        </v:textbox>
                      </v:shape>
                    </v:group>
                    <v:group id="Group 1608692437" o:spid="_x0000_s3318" style="position:absolute;left:14110;width:12702;height:14707" coordorigin="14110" coordsize="12702,147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jvFMcyQAA&#10;AOMAAAAPAAAAAAAAAAAAAAAAAKoCAABkcnMvZG93bnJldi54bWxQSwUGAAAAAAQABAD6AAAAoAMA&#10;AAAA&#10;">
                      <v:oval id="شكل بيضاوي 64" o:spid="_x0000_s3319" style="position:absolute;left:17380;width:6162;height:6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Y4dc0A&#10;AADjAAAADwAAAGRycy9kb3ducmV2LnhtbESPQUvDQBCF74L/YRnBm91YTUhjt8UKQkEQTKvobcyO&#10;STQ7G3bXNv575yB4nHlv3vtmuZ7coA4UYu/ZwOUsA0XceNtza2C/u78oQcWEbHHwTAZ+KMJ6dXqy&#10;xMr6Iz/RoU6tkhCOFRroUhorrWPTkcM48yOxaB8+OEwyhlbbgEcJd4OeZ1mhHfYsDR2OdNdR81V/&#10;OwP5fhM278+7V3yp3x4/y23+0C9yY87PptsbUImm9G/+u95awS+ysljMr68EWn6SBejVL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MBWOHXNAAAA4wAAAA8AAAAAAAAAAAAAAAAA&#10;mAIAAGRycy9kb3ducmV2LnhtbFBLBQYAAAAABAAEAPUAAACSAwAAAAA=&#10;" fillcolor="white [3212]" strokecolor="#1c3963">
                        <v:stroke joinstyle="miter"/>
                      </v:oval>
                      <v:shape id="مربع نص 18" o:spid="_x0000_s3320" type="#_x0000_t202" style="position:absolute;left:14110;top:6789;width:12702;height:79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svLMoA&#10;AADiAAAADwAAAGRycy9kb3ducmV2LnhtbESPQWvCQBSE70L/w/IK3nS3qdo0dRWpCJ4stVXo7ZF9&#10;JsHs25BdTfz33YLQ4zAz3zDzZW9rcaXWV441PI0VCOLcmYoLDd9fm1EKwgdkg7Vj0nAjD8vFw2CO&#10;mXEdf9J1HwoRIewz1FCG0GRS+rwki37sGuLonVxrMUTZFtK02EW4rWWi1ExarDgulNjQe0n5eX+x&#10;Gg67089xoj6KtZ02neuVZPsqtR4+9qs3EIH68B++t7dGQ5q8zKbp5DmBv0vxDsjFL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B7LyzKAAAA4gAAAA8AAAAAAAAAAAAAAAAAmAIA&#10;AGRycy9kb3ducmV2LnhtbFBLBQYAAAAABAAEAPUAAACPAwAAAAA=&#10;" filled="f" stroked="f">
                        <v:textbox>
                          <w:txbxContent>
                            <w:p w:rsidR="005345A8" w:rsidRDefault="005345A8" w:rsidP="00394CDA">
                              <w:pPr>
                                <w:bidi w:val="0"/>
                                <w:jc w:val="center"/>
                                <w:rPr>
                                  <w:rFonts w:hAnsi="Adobe Arabic" w:cs="Adobe Arabic"/>
                                  <w:b/>
                                  <w:bCs/>
                                  <w:kern w:val="24"/>
                                  <w:sz w:val="36"/>
                                  <w:szCs w:val="36"/>
                                  <w:lang w:bidi="ar-EG"/>
                                </w:rPr>
                              </w:pPr>
                              <w:r w:rsidRPr="00394CDA">
                                <w:rPr>
                                  <w:rFonts w:hAnsi="Adobe Arabic" w:cs="Adobe Arabic"/>
                                  <w:b/>
                                  <w:bCs/>
                                  <w:kern w:val="24"/>
                                  <w:sz w:val="36"/>
                                  <w:szCs w:val="36"/>
                                  <w:rtl/>
                                  <w:lang w:bidi="ar-EG"/>
                                </w:rPr>
                                <w:t>الاحتفال بالإنجازات</w:t>
                              </w:r>
                            </w:p>
                          </w:txbxContent>
                        </v:textbox>
                      </v:shape>
                      <v:shape id="TextBox 6" o:spid="_x0000_s3321" type="#_x0000_t202" style="position:absolute;left:17109;top:629;width:7239;height:5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TwGckA&#10;AADiAAAADwAAAGRycy9kb3ducmV2LnhtbESPQWvCQBSE74X+h+UVeqsbtWpIXUVsCx56UdP7I/ua&#10;Dc2+Ddmnif++Wyj0OMzMN8x6O/pWXamPTWAD00kGirgKtuHaQHl+f8pBRUG22AYmAzeKsN3c362x&#10;sGHgI11PUqsE4VigASfSFVrHypHHOAkdcfK+Qu9RkuxrbXscEty3epZlS+2x4bTgsKO9o+r7dPEG&#10;ROxueivffDx8jh+vg8uqBZbGPD6MuxdQQqP8h//aB2sgn62Wi/x5PoffS+kO6M0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0NTwGckAAADiAAAADwAAAAAAAAAAAAAAAACYAgAA&#10;ZHJzL2Rvd25yZXYueG1sUEsFBgAAAAAEAAQA9QAAAI4DAAAAAA==&#10;" filled="f" stroked="f">
                        <v:textbox style="mso-fit-shape-to-text:t">
                          <w:txbxContent>
                            <w:p w:rsidR="005345A8" w:rsidRDefault="005345A8" w:rsidP="00394CDA">
                              <w:pPr>
                                <w:bidi w:val="0"/>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03</w:t>
                              </w:r>
                            </w:p>
                          </w:txbxContent>
                        </v:textbox>
                      </v:shape>
                    </v:group>
                  </v:group>
                </v:group>
                <w10:wrap anchorx="page"/>
                <w10:anchorlock/>
              </v:group>
            </w:pict>
          </mc:Fallback>
        </mc:AlternateContent>
      </w:r>
    </w:p>
    <w:p w:rsidR="007C6591" w:rsidRPr="00F1502D" w:rsidRDefault="007C6591" w:rsidP="00084372">
      <w:r w:rsidRPr="006A21FE">
        <w:rPr>
          <w:color w:val="168489"/>
          <w:rtl/>
        </w:rPr>
        <w:lastRenderedPageBreak/>
        <w:t>1. عقد اجتماعات منتظمة:</w:t>
      </w:r>
      <w:r w:rsidRPr="006A21FE">
        <w:rPr>
          <w:rFonts w:hint="cs"/>
          <w:color w:val="168489"/>
          <w:rtl/>
        </w:rPr>
        <w:t xml:space="preserve"> </w:t>
      </w:r>
      <w:r w:rsidRPr="00F1502D">
        <w:rPr>
          <w:rtl/>
        </w:rPr>
        <w:t xml:space="preserve">متابعة حالة الموظفين النفسية والاجتماعية، وليس فقط الأداء المهني.  </w:t>
      </w:r>
    </w:p>
    <w:p w:rsidR="007C6591" w:rsidRPr="00F1502D" w:rsidRDefault="007C6591" w:rsidP="00084372">
      <w:r w:rsidRPr="006A21FE">
        <w:rPr>
          <w:color w:val="168489"/>
          <w:rtl/>
        </w:rPr>
        <w:t>2. إجراء استطلاعات دورية:</w:t>
      </w:r>
      <w:r>
        <w:rPr>
          <w:rFonts w:hint="cs"/>
          <w:rtl/>
        </w:rPr>
        <w:t xml:space="preserve"> </w:t>
      </w:r>
      <w:r w:rsidRPr="00F1502D">
        <w:rPr>
          <w:rtl/>
        </w:rPr>
        <w:t xml:space="preserve">قياس رضا الموظفين عن بيئة العمل والتعرف على أي مشكلات تؤثر على صحتهم النفسية.  </w:t>
      </w:r>
    </w:p>
    <w:p w:rsidR="007C6591" w:rsidRPr="00F1502D" w:rsidRDefault="007C6591" w:rsidP="00084372">
      <w:r w:rsidRPr="006A21FE">
        <w:rPr>
          <w:color w:val="168489"/>
          <w:rtl/>
        </w:rPr>
        <w:t>3. الاحتفال بالإنجازات:</w:t>
      </w:r>
      <w:r>
        <w:rPr>
          <w:rFonts w:hint="cs"/>
          <w:rtl/>
        </w:rPr>
        <w:t xml:space="preserve"> </w:t>
      </w:r>
      <w:r w:rsidRPr="00F1502D">
        <w:rPr>
          <w:rtl/>
        </w:rPr>
        <w:t xml:space="preserve">تنظيم فعاليات أو احتفالات صغيرة للاعتراف بجهود الفريق.  </w:t>
      </w:r>
    </w:p>
    <w:p w:rsidR="007C6591" w:rsidRPr="006A21FE" w:rsidRDefault="007C6591" w:rsidP="006A21FE">
      <w:pPr>
        <w:rPr>
          <w:rtl/>
        </w:rPr>
      </w:pPr>
      <w:r w:rsidRPr="006A21FE">
        <w:rPr>
          <w:color w:val="168489"/>
          <w:rtl/>
        </w:rPr>
        <w:t>4. التدريب على القيادة الواعية بالصحة النفسية:</w:t>
      </w:r>
      <w:r>
        <w:rPr>
          <w:rFonts w:hint="cs"/>
          <w:rtl/>
        </w:rPr>
        <w:t xml:space="preserve"> </w:t>
      </w:r>
      <w:r w:rsidRPr="00F1502D">
        <w:rPr>
          <w:rtl/>
        </w:rPr>
        <w:t xml:space="preserve">تدريب القادة على مهارات مثل إدارة التوتر، التعاطف، والتواصل الفعّال.  </w:t>
      </w:r>
    </w:p>
    <w:p w:rsidR="007C6591" w:rsidRDefault="007C6591" w:rsidP="00084372">
      <w:pPr>
        <w:rPr>
          <w:b/>
          <w:bCs/>
          <w:color w:val="168489"/>
          <w:rtl/>
        </w:rPr>
      </w:pPr>
      <w:r w:rsidRPr="006A21FE">
        <w:rPr>
          <w:b/>
          <w:bCs/>
          <w:color w:val="168489"/>
          <w:rtl/>
        </w:rPr>
        <w:t xml:space="preserve"> التحديات التي قد تواجه القادة في تعزيز الصحة النفسية</w:t>
      </w:r>
    </w:p>
    <w:p w:rsidR="00394CDA" w:rsidRPr="006A21FE" w:rsidRDefault="00394CDA" w:rsidP="00394CDA">
      <w:pPr>
        <w:rPr>
          <w:b/>
          <w:bCs/>
          <w:color w:val="168489"/>
        </w:rPr>
      </w:pPr>
      <w:r w:rsidRPr="00394CDA">
        <w:rPr>
          <w:b/>
          <w:bCs/>
          <w:noProof/>
          <w:color w:val="168489"/>
        </w:rPr>
        <mc:AlternateContent>
          <mc:Choice Requires="wpg">
            <w:drawing>
              <wp:inline distT="0" distB="0" distL="0" distR="0" wp14:anchorId="24B437D4" wp14:editId="38E1FDAC">
                <wp:extent cx="5597702" cy="1604773"/>
                <wp:effectExtent l="0" t="19050" r="22225" b="14605"/>
                <wp:docPr id="827658434" name="Group 6"/>
                <wp:cNvGraphicFramePr/>
                <a:graphic xmlns:a="http://schemas.openxmlformats.org/drawingml/2006/main">
                  <a:graphicData uri="http://schemas.microsoft.com/office/word/2010/wordprocessingGroup">
                    <wpg:wgp>
                      <wpg:cNvGrpSpPr/>
                      <wpg:grpSpPr>
                        <a:xfrm>
                          <a:off x="0" y="0"/>
                          <a:ext cx="5597702" cy="1604773"/>
                          <a:chOff x="0" y="0"/>
                          <a:chExt cx="5597702" cy="1604773"/>
                        </a:xfrm>
                      </wpg:grpSpPr>
                      <wpg:grpSp>
                        <wpg:cNvPr id="827658436" name="Group 827658436"/>
                        <wpg:cNvGrpSpPr/>
                        <wpg:grpSpPr>
                          <a:xfrm>
                            <a:off x="0" y="0"/>
                            <a:ext cx="3611296" cy="1598931"/>
                            <a:chOff x="0" y="0"/>
                            <a:chExt cx="3611296" cy="1598931"/>
                          </a:xfrm>
                        </wpg:grpSpPr>
                        <wpg:grpSp>
                          <wpg:cNvPr id="827658437" name="Group 827658437"/>
                          <wpg:cNvGrpSpPr/>
                          <wpg:grpSpPr>
                            <a:xfrm>
                              <a:off x="1891724" y="14611"/>
                              <a:ext cx="1719572" cy="1584320"/>
                              <a:chOff x="1891724" y="14611"/>
                              <a:chExt cx="2798535" cy="2580195"/>
                            </a:xfrm>
                          </wpg:grpSpPr>
                          <wps:wsp>
                            <wps:cNvPr id="827658438" name="مربع نص 24"/>
                            <wps:cNvSpPr txBox="1"/>
                            <wps:spPr>
                              <a:xfrm>
                                <a:off x="2737398" y="559144"/>
                                <a:ext cx="1825888" cy="1990161"/>
                              </a:xfrm>
                              <a:prstGeom prst="rect">
                                <a:avLst/>
                              </a:prstGeom>
                              <a:noFill/>
                            </wps:spPr>
                            <wps:txbx>
                              <w:txbxContent>
                                <w:p w:rsidR="005345A8" w:rsidRDefault="005345A8" w:rsidP="00394CDA">
                                  <w:pPr>
                                    <w:bidi w:val="0"/>
                                    <w:jc w:val="center"/>
                                    <w:rPr>
                                      <w:rFonts w:ascii="Adobe Arabic" w:eastAsia="Calibri" w:hAnsi="Adobe Arabic" w:cs="Adobe Arabic"/>
                                      <w:b/>
                                      <w:bCs/>
                                      <w:color w:val="000000"/>
                                      <w:kern w:val="24"/>
                                      <w:sz w:val="36"/>
                                      <w:szCs w:val="36"/>
                                      <w:lang w:bidi="ar-SY"/>
                                    </w:rPr>
                                  </w:pPr>
                                  <w:r w:rsidRPr="00394CDA">
                                    <w:rPr>
                                      <w:rFonts w:ascii="Adobe Arabic" w:eastAsia="Calibri" w:hAnsi="Adobe Arabic" w:cs="Adobe Arabic"/>
                                      <w:b/>
                                      <w:bCs/>
                                      <w:color w:val="000000"/>
                                      <w:kern w:val="24"/>
                                      <w:sz w:val="36"/>
                                      <w:szCs w:val="36"/>
                                      <w:rtl/>
                                      <w:lang w:bidi="ar-SY"/>
                                    </w:rPr>
                                    <w:t>ضغوط العمل على القادة أنفسهم</w:t>
                                  </w:r>
                                </w:p>
                              </w:txbxContent>
                            </wps:txbx>
                            <wps:bodyPr wrap="square" rtlCol="1">
                              <a:noAutofit/>
                            </wps:bodyPr>
                          </wps:wsp>
                          <wps:wsp>
                            <wps:cNvPr id="827658439" name="Shape"/>
                            <wps:cNvSpPr/>
                            <wps:spPr>
                              <a:xfrm>
                                <a:off x="1891724" y="14611"/>
                                <a:ext cx="2798535" cy="2580195"/>
                              </a:xfrm>
                              <a:custGeom>
                                <a:avLst/>
                                <a:gdLst/>
                                <a:ahLst/>
                                <a:cxnLst>
                                  <a:cxn ang="0">
                                    <a:pos x="wd2" y="hd2"/>
                                  </a:cxn>
                                  <a:cxn ang="5400000">
                                    <a:pos x="wd2" y="hd2"/>
                                  </a:cxn>
                                  <a:cxn ang="10800000">
                                    <a:pos x="wd2" y="hd2"/>
                                  </a:cxn>
                                  <a:cxn ang="16200000">
                                    <a:pos x="wd2" y="hd2"/>
                                  </a:cxn>
                                </a:cxnLst>
                                <a:rect l="0" t="0" r="r" b="b"/>
                                <a:pathLst>
                                  <a:path w="21600" h="21486" extrusionOk="0">
                                    <a:moveTo>
                                      <a:pt x="12600" y="21486"/>
                                    </a:moveTo>
                                    <a:cubicBezTo>
                                      <a:pt x="12178" y="21486"/>
                                      <a:pt x="11773" y="21367"/>
                                      <a:pt x="11406" y="21149"/>
                                    </a:cubicBezTo>
                                    <a:lnTo>
                                      <a:pt x="3729" y="16373"/>
                                    </a:lnTo>
                                    <a:lnTo>
                                      <a:pt x="386" y="16373"/>
                                    </a:lnTo>
                                    <a:cubicBezTo>
                                      <a:pt x="294" y="16373"/>
                                      <a:pt x="220" y="16334"/>
                                      <a:pt x="165" y="16274"/>
                                    </a:cubicBezTo>
                                    <a:cubicBezTo>
                                      <a:pt x="110" y="16215"/>
                                      <a:pt x="73" y="16136"/>
                                      <a:pt x="73" y="16036"/>
                                    </a:cubicBezTo>
                                    <a:lnTo>
                                      <a:pt x="73" y="14293"/>
                                    </a:lnTo>
                                    <a:cubicBezTo>
                                      <a:pt x="73" y="14154"/>
                                      <a:pt x="110" y="14035"/>
                                      <a:pt x="202" y="13956"/>
                                    </a:cubicBezTo>
                                    <a:cubicBezTo>
                                      <a:pt x="790" y="13381"/>
                                      <a:pt x="1561" y="12529"/>
                                      <a:pt x="2516" y="11439"/>
                                    </a:cubicBezTo>
                                    <a:lnTo>
                                      <a:pt x="3398" y="10448"/>
                                    </a:lnTo>
                                    <a:cubicBezTo>
                                      <a:pt x="4463" y="9259"/>
                                      <a:pt x="4684" y="8685"/>
                                      <a:pt x="4684" y="8407"/>
                                    </a:cubicBezTo>
                                    <a:cubicBezTo>
                                      <a:pt x="4684" y="8149"/>
                                      <a:pt x="4592" y="7932"/>
                                      <a:pt x="4408" y="7773"/>
                                    </a:cubicBezTo>
                                    <a:cubicBezTo>
                                      <a:pt x="4225" y="7595"/>
                                      <a:pt x="3986" y="7515"/>
                                      <a:pt x="3692" y="7515"/>
                                    </a:cubicBezTo>
                                    <a:cubicBezTo>
                                      <a:pt x="3398" y="7515"/>
                                      <a:pt x="3159" y="7595"/>
                                      <a:pt x="2976" y="7773"/>
                                    </a:cubicBezTo>
                                    <a:cubicBezTo>
                                      <a:pt x="2792" y="7951"/>
                                      <a:pt x="2718" y="8169"/>
                                      <a:pt x="2718" y="8447"/>
                                    </a:cubicBezTo>
                                    <a:lnTo>
                                      <a:pt x="2718" y="8823"/>
                                    </a:lnTo>
                                    <a:cubicBezTo>
                                      <a:pt x="2718" y="8922"/>
                                      <a:pt x="2682" y="9002"/>
                                      <a:pt x="2627" y="9061"/>
                                    </a:cubicBezTo>
                                    <a:cubicBezTo>
                                      <a:pt x="2571" y="9120"/>
                                      <a:pt x="2498" y="9160"/>
                                      <a:pt x="2406" y="9160"/>
                                    </a:cubicBezTo>
                                    <a:lnTo>
                                      <a:pt x="312" y="9160"/>
                                    </a:lnTo>
                                    <a:cubicBezTo>
                                      <a:pt x="220" y="9160"/>
                                      <a:pt x="147" y="9120"/>
                                      <a:pt x="92" y="9061"/>
                                    </a:cubicBezTo>
                                    <a:cubicBezTo>
                                      <a:pt x="37" y="9002"/>
                                      <a:pt x="0" y="8922"/>
                                      <a:pt x="0" y="8823"/>
                                    </a:cubicBezTo>
                                    <a:lnTo>
                                      <a:pt x="0" y="8031"/>
                                    </a:lnTo>
                                    <a:cubicBezTo>
                                      <a:pt x="37" y="7416"/>
                                      <a:pt x="239" y="6861"/>
                                      <a:pt x="569" y="6406"/>
                                    </a:cubicBezTo>
                                    <a:cubicBezTo>
                                      <a:pt x="900" y="5950"/>
                                      <a:pt x="1341" y="5593"/>
                                      <a:pt x="1892" y="5355"/>
                                    </a:cubicBezTo>
                                    <a:cubicBezTo>
                                      <a:pt x="2424" y="5118"/>
                                      <a:pt x="3031" y="4999"/>
                                      <a:pt x="3692" y="4999"/>
                                    </a:cubicBezTo>
                                    <a:cubicBezTo>
                                      <a:pt x="4427" y="4999"/>
                                      <a:pt x="5088" y="5157"/>
                                      <a:pt x="5639" y="5454"/>
                                    </a:cubicBezTo>
                                    <a:cubicBezTo>
                                      <a:pt x="6190" y="5752"/>
                                      <a:pt x="6631" y="6168"/>
                                      <a:pt x="6924" y="6683"/>
                                    </a:cubicBezTo>
                                    <a:cubicBezTo>
                                      <a:pt x="7218" y="7198"/>
                                      <a:pt x="7365" y="7773"/>
                                      <a:pt x="7365" y="8387"/>
                                    </a:cubicBezTo>
                                    <a:cubicBezTo>
                                      <a:pt x="7365" y="8843"/>
                                      <a:pt x="7255" y="9299"/>
                                      <a:pt x="7053" y="9755"/>
                                    </a:cubicBezTo>
                                    <a:cubicBezTo>
                                      <a:pt x="6851" y="10210"/>
                                      <a:pt x="6557" y="10686"/>
                                      <a:pt x="6153" y="11181"/>
                                    </a:cubicBezTo>
                                    <a:cubicBezTo>
                                      <a:pt x="5878" y="11538"/>
                                      <a:pt x="5565" y="11915"/>
                                      <a:pt x="5235" y="12271"/>
                                    </a:cubicBezTo>
                                    <a:cubicBezTo>
                                      <a:pt x="4904" y="12628"/>
                                      <a:pt x="4427" y="13123"/>
                                      <a:pt x="3820" y="13758"/>
                                    </a:cubicBezTo>
                                    <a:lnTo>
                                      <a:pt x="3692" y="13896"/>
                                    </a:lnTo>
                                    <a:lnTo>
                                      <a:pt x="7200" y="13896"/>
                                    </a:lnTo>
                                    <a:cubicBezTo>
                                      <a:pt x="7273" y="13896"/>
                                      <a:pt x="7329" y="13956"/>
                                      <a:pt x="7329" y="14035"/>
                                    </a:cubicBezTo>
                                    <a:cubicBezTo>
                                      <a:pt x="7329" y="14114"/>
                                      <a:pt x="7273" y="14174"/>
                                      <a:pt x="7200" y="14174"/>
                                    </a:cubicBezTo>
                                    <a:lnTo>
                                      <a:pt x="3490" y="14174"/>
                                    </a:lnTo>
                                    <a:cubicBezTo>
                                      <a:pt x="3416" y="14174"/>
                                      <a:pt x="3343" y="14134"/>
                                      <a:pt x="3306" y="14055"/>
                                    </a:cubicBezTo>
                                    <a:cubicBezTo>
                                      <a:pt x="3269" y="13976"/>
                                      <a:pt x="3288" y="13896"/>
                                      <a:pt x="3343" y="13817"/>
                                    </a:cubicBezTo>
                                    <a:lnTo>
                                      <a:pt x="3637" y="13520"/>
                                    </a:lnTo>
                                    <a:cubicBezTo>
                                      <a:pt x="4243" y="12886"/>
                                      <a:pt x="4702" y="12410"/>
                                      <a:pt x="5051" y="12053"/>
                                    </a:cubicBezTo>
                                    <a:cubicBezTo>
                                      <a:pt x="5382" y="11697"/>
                                      <a:pt x="5694" y="11340"/>
                                      <a:pt x="5951" y="10983"/>
                                    </a:cubicBezTo>
                                    <a:cubicBezTo>
                                      <a:pt x="6337" y="10508"/>
                                      <a:pt x="6612" y="10052"/>
                                      <a:pt x="6814" y="9616"/>
                                    </a:cubicBezTo>
                                    <a:cubicBezTo>
                                      <a:pt x="6998" y="9200"/>
                                      <a:pt x="7090" y="8784"/>
                                      <a:pt x="7090" y="8387"/>
                                    </a:cubicBezTo>
                                    <a:cubicBezTo>
                                      <a:pt x="7090" y="7832"/>
                                      <a:pt x="6961" y="7297"/>
                                      <a:pt x="6686" y="6842"/>
                                    </a:cubicBezTo>
                                    <a:cubicBezTo>
                                      <a:pt x="6410" y="6386"/>
                                      <a:pt x="6025" y="6009"/>
                                      <a:pt x="5510" y="5732"/>
                                    </a:cubicBezTo>
                                    <a:cubicBezTo>
                                      <a:pt x="4996" y="5454"/>
                                      <a:pt x="4390" y="5316"/>
                                      <a:pt x="3692" y="5316"/>
                                    </a:cubicBezTo>
                                    <a:cubicBezTo>
                                      <a:pt x="3067" y="5316"/>
                                      <a:pt x="2498" y="5435"/>
                                      <a:pt x="2002" y="5653"/>
                                    </a:cubicBezTo>
                                    <a:cubicBezTo>
                                      <a:pt x="1506" y="5871"/>
                                      <a:pt x="1102" y="6207"/>
                                      <a:pt x="790" y="6624"/>
                                    </a:cubicBezTo>
                                    <a:cubicBezTo>
                                      <a:pt x="496" y="7040"/>
                                      <a:pt x="312" y="7535"/>
                                      <a:pt x="276" y="8070"/>
                                    </a:cubicBezTo>
                                    <a:lnTo>
                                      <a:pt x="276" y="8843"/>
                                    </a:lnTo>
                                    <a:cubicBezTo>
                                      <a:pt x="276" y="8863"/>
                                      <a:pt x="276" y="8863"/>
                                      <a:pt x="294" y="8863"/>
                                    </a:cubicBezTo>
                                    <a:cubicBezTo>
                                      <a:pt x="294" y="8863"/>
                                      <a:pt x="312" y="8883"/>
                                      <a:pt x="312" y="8883"/>
                                    </a:cubicBezTo>
                                    <a:lnTo>
                                      <a:pt x="2406" y="8883"/>
                                    </a:lnTo>
                                    <a:cubicBezTo>
                                      <a:pt x="2425" y="8883"/>
                                      <a:pt x="2425" y="8883"/>
                                      <a:pt x="2425" y="8863"/>
                                    </a:cubicBezTo>
                                    <a:cubicBezTo>
                                      <a:pt x="2425" y="8863"/>
                                      <a:pt x="2443" y="8843"/>
                                      <a:pt x="2443" y="8843"/>
                                    </a:cubicBezTo>
                                    <a:lnTo>
                                      <a:pt x="2443" y="8467"/>
                                    </a:lnTo>
                                    <a:cubicBezTo>
                                      <a:pt x="2443" y="8110"/>
                                      <a:pt x="2553" y="7793"/>
                                      <a:pt x="2792" y="7575"/>
                                    </a:cubicBezTo>
                                    <a:cubicBezTo>
                                      <a:pt x="3012" y="7357"/>
                                      <a:pt x="3325" y="7238"/>
                                      <a:pt x="3692" y="7238"/>
                                    </a:cubicBezTo>
                                    <a:cubicBezTo>
                                      <a:pt x="4059" y="7238"/>
                                      <a:pt x="4353" y="7357"/>
                                      <a:pt x="4592" y="7575"/>
                                    </a:cubicBezTo>
                                    <a:cubicBezTo>
                                      <a:pt x="4831" y="7793"/>
                                      <a:pt x="4959" y="8090"/>
                                      <a:pt x="4959" y="8447"/>
                                    </a:cubicBezTo>
                                    <a:cubicBezTo>
                                      <a:pt x="4959" y="8942"/>
                                      <a:pt x="4518" y="9675"/>
                                      <a:pt x="3600" y="10706"/>
                                    </a:cubicBezTo>
                                    <a:lnTo>
                                      <a:pt x="2737" y="11697"/>
                                    </a:lnTo>
                                    <a:cubicBezTo>
                                      <a:pt x="1782" y="12787"/>
                                      <a:pt x="992" y="13639"/>
                                      <a:pt x="422" y="14233"/>
                                    </a:cubicBezTo>
                                    <a:cubicBezTo>
                                      <a:pt x="386" y="14273"/>
                                      <a:pt x="386" y="14312"/>
                                      <a:pt x="386" y="14352"/>
                                    </a:cubicBezTo>
                                    <a:lnTo>
                                      <a:pt x="386" y="16096"/>
                                    </a:lnTo>
                                    <a:cubicBezTo>
                                      <a:pt x="386" y="16116"/>
                                      <a:pt x="386" y="16116"/>
                                      <a:pt x="404" y="16116"/>
                                    </a:cubicBezTo>
                                    <a:cubicBezTo>
                                      <a:pt x="404" y="16116"/>
                                      <a:pt x="422" y="16136"/>
                                      <a:pt x="422" y="16136"/>
                                    </a:cubicBezTo>
                                    <a:lnTo>
                                      <a:pt x="3802" y="16136"/>
                                    </a:lnTo>
                                    <a:lnTo>
                                      <a:pt x="3802" y="16136"/>
                                    </a:lnTo>
                                    <a:cubicBezTo>
                                      <a:pt x="3820" y="16136"/>
                                      <a:pt x="3857" y="16136"/>
                                      <a:pt x="3876" y="16155"/>
                                    </a:cubicBezTo>
                                    <a:lnTo>
                                      <a:pt x="11590" y="20951"/>
                                    </a:lnTo>
                                    <a:cubicBezTo>
                                      <a:pt x="12251" y="21367"/>
                                      <a:pt x="13059" y="21367"/>
                                      <a:pt x="13720" y="20951"/>
                                    </a:cubicBezTo>
                                    <a:lnTo>
                                      <a:pt x="20296" y="16849"/>
                                    </a:lnTo>
                                    <a:cubicBezTo>
                                      <a:pt x="20957" y="16433"/>
                                      <a:pt x="21361" y="15680"/>
                                      <a:pt x="21361" y="14867"/>
                                    </a:cubicBezTo>
                                    <a:lnTo>
                                      <a:pt x="21361" y="6663"/>
                                    </a:lnTo>
                                    <a:cubicBezTo>
                                      <a:pt x="21361" y="5851"/>
                                      <a:pt x="20957" y="5078"/>
                                      <a:pt x="20296" y="4682"/>
                                    </a:cubicBezTo>
                                    <a:lnTo>
                                      <a:pt x="13720" y="580"/>
                                    </a:lnTo>
                                    <a:cubicBezTo>
                                      <a:pt x="13078" y="183"/>
                                      <a:pt x="12269" y="163"/>
                                      <a:pt x="11608" y="580"/>
                                    </a:cubicBezTo>
                                    <a:cubicBezTo>
                                      <a:pt x="11608" y="580"/>
                                      <a:pt x="11590" y="580"/>
                                      <a:pt x="11590" y="599"/>
                                    </a:cubicBezTo>
                                    <a:lnTo>
                                      <a:pt x="5786" y="3968"/>
                                    </a:lnTo>
                                    <a:cubicBezTo>
                                      <a:pt x="5712" y="4008"/>
                                      <a:pt x="5639" y="3988"/>
                                      <a:pt x="5602" y="3909"/>
                                    </a:cubicBezTo>
                                    <a:cubicBezTo>
                                      <a:pt x="5565" y="3829"/>
                                      <a:pt x="5584" y="3750"/>
                                      <a:pt x="5657" y="3711"/>
                                    </a:cubicBezTo>
                                    <a:lnTo>
                                      <a:pt x="11443" y="342"/>
                                    </a:lnTo>
                                    <a:cubicBezTo>
                                      <a:pt x="11443" y="342"/>
                                      <a:pt x="11443" y="342"/>
                                      <a:pt x="11443" y="342"/>
                                    </a:cubicBezTo>
                                    <a:cubicBezTo>
                                      <a:pt x="12178" y="-114"/>
                                      <a:pt x="13096" y="-114"/>
                                      <a:pt x="13831" y="342"/>
                                    </a:cubicBezTo>
                                    <a:lnTo>
                                      <a:pt x="20406" y="4444"/>
                                    </a:lnTo>
                                    <a:cubicBezTo>
                                      <a:pt x="21141" y="4900"/>
                                      <a:pt x="21600" y="5772"/>
                                      <a:pt x="21600" y="6683"/>
                                    </a:cubicBezTo>
                                    <a:lnTo>
                                      <a:pt x="21600" y="14887"/>
                                    </a:lnTo>
                                    <a:cubicBezTo>
                                      <a:pt x="21600" y="15799"/>
                                      <a:pt x="21141" y="16671"/>
                                      <a:pt x="20406" y="17126"/>
                                    </a:cubicBezTo>
                                    <a:lnTo>
                                      <a:pt x="13831" y="21228"/>
                                    </a:lnTo>
                                    <a:cubicBezTo>
                                      <a:pt x="13427" y="21367"/>
                                      <a:pt x="13004" y="21486"/>
                                      <a:pt x="12600" y="21486"/>
                                    </a:cubicBezTo>
                                    <a:close/>
                                  </a:path>
                                </a:pathLst>
                              </a:custGeom>
                              <a:solidFill>
                                <a:srgbClr val="168489"/>
                              </a:solidFill>
                              <a:ln w="12700">
                                <a:solidFill>
                                  <a:srgbClr val="168489"/>
                                </a:solidFill>
                                <a:miter lim="400000"/>
                              </a:ln>
                            </wps:spPr>
                            <wps:bodyPr lIns="38100" tIns="38100" rIns="38100" bIns="38100" anchor="ctr"/>
                          </wps:wsp>
                        </wpg:grpSp>
                        <wpg:grpSp>
                          <wpg:cNvPr id="827658440" name="Group 827658440"/>
                          <wpg:cNvGrpSpPr/>
                          <wpg:grpSpPr>
                            <a:xfrm>
                              <a:off x="0" y="0"/>
                              <a:ext cx="1643532" cy="1590162"/>
                              <a:chOff x="0" y="0"/>
                              <a:chExt cx="2674783" cy="2589711"/>
                            </a:xfrm>
                          </wpg:grpSpPr>
                          <wps:wsp>
                            <wps:cNvPr id="827658441" name="مربع نص 24"/>
                            <wps:cNvSpPr txBox="1"/>
                            <wps:spPr>
                              <a:xfrm>
                                <a:off x="634236" y="761913"/>
                                <a:ext cx="1955511" cy="1771260"/>
                              </a:xfrm>
                              <a:prstGeom prst="rect">
                                <a:avLst/>
                              </a:prstGeom>
                              <a:noFill/>
                            </wps:spPr>
                            <wps:txbx>
                              <w:txbxContent>
                                <w:p w:rsidR="005345A8" w:rsidRDefault="005345A8" w:rsidP="00394CDA">
                                  <w:pPr>
                                    <w:bidi w:val="0"/>
                                    <w:jc w:val="center"/>
                                    <w:rPr>
                                      <w:rFonts w:ascii="Adobe Arabic" w:eastAsia="Calibri" w:hAnsi="Adobe Arabic" w:cs="Adobe Arabic"/>
                                      <w:b/>
                                      <w:bCs/>
                                      <w:color w:val="000000"/>
                                      <w:kern w:val="24"/>
                                      <w:sz w:val="36"/>
                                      <w:szCs w:val="36"/>
                                      <w:lang w:bidi="ar-SY"/>
                                    </w:rPr>
                                  </w:pPr>
                                  <w:r w:rsidRPr="00394CDA">
                                    <w:rPr>
                                      <w:rFonts w:ascii="Adobe Arabic" w:eastAsia="Calibri" w:hAnsi="Adobe Arabic" w:cs="Adobe Arabic"/>
                                      <w:b/>
                                      <w:bCs/>
                                      <w:color w:val="000000"/>
                                      <w:kern w:val="24"/>
                                      <w:sz w:val="36"/>
                                      <w:szCs w:val="36"/>
                                      <w:rtl/>
                                      <w:lang w:bidi="ar-SY"/>
                                    </w:rPr>
                                    <w:t>قلة الوعي بالصحة النفسية</w:t>
                                  </w:r>
                                </w:p>
                              </w:txbxContent>
                            </wps:txbx>
                            <wps:bodyPr wrap="square" rtlCol="1">
                              <a:noAutofit/>
                            </wps:bodyPr>
                          </wps:wsp>
                          <wps:wsp>
                            <wps:cNvPr id="827658442" name="Shape"/>
                            <wps:cNvSpPr/>
                            <wps:spPr>
                              <a:xfrm>
                                <a:off x="0" y="0"/>
                                <a:ext cx="2674783" cy="2589711"/>
                              </a:xfrm>
                              <a:custGeom>
                                <a:avLst/>
                                <a:gdLst/>
                                <a:ahLst/>
                                <a:cxnLst>
                                  <a:cxn ang="0">
                                    <a:pos x="wd2" y="hd2"/>
                                  </a:cxn>
                                  <a:cxn ang="5400000">
                                    <a:pos x="wd2" y="hd2"/>
                                  </a:cxn>
                                  <a:cxn ang="10800000">
                                    <a:pos x="wd2" y="hd2"/>
                                  </a:cxn>
                                  <a:cxn ang="16200000">
                                    <a:pos x="wd2" y="hd2"/>
                                  </a:cxn>
                                </a:cxnLst>
                                <a:rect l="0" t="0" r="r" b="b"/>
                                <a:pathLst>
                                  <a:path w="21600" h="21486" extrusionOk="0">
                                    <a:moveTo>
                                      <a:pt x="12203" y="21486"/>
                                    </a:moveTo>
                                    <a:cubicBezTo>
                                      <a:pt x="11761" y="21486"/>
                                      <a:pt x="11338" y="21368"/>
                                      <a:pt x="10954" y="21150"/>
                                    </a:cubicBezTo>
                                    <a:lnTo>
                                      <a:pt x="4401" y="17320"/>
                                    </a:lnTo>
                                    <a:cubicBezTo>
                                      <a:pt x="4362" y="17300"/>
                                      <a:pt x="4324" y="17241"/>
                                      <a:pt x="4324" y="17202"/>
                                    </a:cubicBezTo>
                                    <a:lnTo>
                                      <a:pt x="4324" y="5493"/>
                                    </a:lnTo>
                                    <a:cubicBezTo>
                                      <a:pt x="4324" y="5474"/>
                                      <a:pt x="4324" y="5474"/>
                                      <a:pt x="4305" y="5474"/>
                                    </a:cubicBezTo>
                                    <a:cubicBezTo>
                                      <a:pt x="4305" y="5474"/>
                                      <a:pt x="4285" y="5454"/>
                                      <a:pt x="4285" y="5454"/>
                                    </a:cubicBezTo>
                                    <a:lnTo>
                                      <a:pt x="2056" y="5454"/>
                                    </a:lnTo>
                                    <a:cubicBezTo>
                                      <a:pt x="1999" y="5454"/>
                                      <a:pt x="1941" y="5474"/>
                                      <a:pt x="1883" y="5493"/>
                                    </a:cubicBezTo>
                                    <a:lnTo>
                                      <a:pt x="327" y="6184"/>
                                    </a:lnTo>
                                    <a:cubicBezTo>
                                      <a:pt x="288" y="6204"/>
                                      <a:pt x="269" y="6224"/>
                                      <a:pt x="269" y="6263"/>
                                    </a:cubicBezTo>
                                    <a:lnTo>
                                      <a:pt x="307" y="7902"/>
                                    </a:lnTo>
                                    <a:cubicBezTo>
                                      <a:pt x="307" y="7902"/>
                                      <a:pt x="307" y="7922"/>
                                      <a:pt x="307" y="7922"/>
                                    </a:cubicBezTo>
                                    <a:lnTo>
                                      <a:pt x="327" y="7922"/>
                                    </a:lnTo>
                                    <a:lnTo>
                                      <a:pt x="1806" y="7566"/>
                                    </a:lnTo>
                                    <a:cubicBezTo>
                                      <a:pt x="1883" y="7547"/>
                                      <a:pt x="1960" y="7566"/>
                                      <a:pt x="2018" y="7626"/>
                                    </a:cubicBezTo>
                                    <a:cubicBezTo>
                                      <a:pt x="2075" y="7685"/>
                                      <a:pt x="2095" y="7744"/>
                                      <a:pt x="2095" y="7784"/>
                                    </a:cubicBezTo>
                                    <a:lnTo>
                                      <a:pt x="2095" y="16056"/>
                                    </a:lnTo>
                                    <a:cubicBezTo>
                                      <a:pt x="2095" y="16135"/>
                                      <a:pt x="2037" y="16195"/>
                                      <a:pt x="1960" y="16195"/>
                                    </a:cubicBezTo>
                                    <a:cubicBezTo>
                                      <a:pt x="1883" y="16195"/>
                                      <a:pt x="1826" y="16135"/>
                                      <a:pt x="1826" y="16056"/>
                                    </a:cubicBezTo>
                                    <a:lnTo>
                                      <a:pt x="1826" y="7863"/>
                                    </a:lnTo>
                                    <a:lnTo>
                                      <a:pt x="365" y="8218"/>
                                    </a:lnTo>
                                    <a:cubicBezTo>
                                      <a:pt x="346" y="8218"/>
                                      <a:pt x="346" y="8218"/>
                                      <a:pt x="327" y="8218"/>
                                    </a:cubicBezTo>
                                    <a:cubicBezTo>
                                      <a:pt x="192" y="8218"/>
                                      <a:pt x="38" y="8139"/>
                                      <a:pt x="38" y="7902"/>
                                    </a:cubicBezTo>
                                    <a:lnTo>
                                      <a:pt x="0" y="6263"/>
                                    </a:lnTo>
                                    <a:cubicBezTo>
                                      <a:pt x="0" y="6105"/>
                                      <a:pt x="77" y="5967"/>
                                      <a:pt x="231" y="5908"/>
                                    </a:cubicBezTo>
                                    <a:lnTo>
                                      <a:pt x="1806" y="5197"/>
                                    </a:lnTo>
                                    <a:cubicBezTo>
                                      <a:pt x="1902" y="5158"/>
                                      <a:pt x="1999" y="5138"/>
                                      <a:pt x="2095" y="5138"/>
                                    </a:cubicBezTo>
                                    <a:lnTo>
                                      <a:pt x="4324" y="5138"/>
                                    </a:lnTo>
                                    <a:cubicBezTo>
                                      <a:pt x="4420" y="5138"/>
                                      <a:pt x="4497" y="5177"/>
                                      <a:pt x="4554" y="5237"/>
                                    </a:cubicBezTo>
                                    <a:cubicBezTo>
                                      <a:pt x="4612" y="5296"/>
                                      <a:pt x="4651" y="5375"/>
                                      <a:pt x="4651" y="5474"/>
                                    </a:cubicBezTo>
                                    <a:lnTo>
                                      <a:pt x="4651" y="17083"/>
                                    </a:lnTo>
                                    <a:lnTo>
                                      <a:pt x="11107" y="20894"/>
                                    </a:lnTo>
                                    <a:cubicBezTo>
                                      <a:pt x="11799" y="21308"/>
                                      <a:pt x="12645" y="21308"/>
                                      <a:pt x="13337" y="20894"/>
                                    </a:cubicBezTo>
                                    <a:lnTo>
                                      <a:pt x="20216" y="16807"/>
                                    </a:lnTo>
                                    <a:cubicBezTo>
                                      <a:pt x="20908" y="16392"/>
                                      <a:pt x="21331" y="15642"/>
                                      <a:pt x="21331" y="14832"/>
                                    </a:cubicBezTo>
                                    <a:lnTo>
                                      <a:pt x="21331" y="6658"/>
                                    </a:lnTo>
                                    <a:cubicBezTo>
                                      <a:pt x="21331" y="5849"/>
                                      <a:pt x="20908" y="5079"/>
                                      <a:pt x="20216" y="4684"/>
                                    </a:cubicBezTo>
                                    <a:lnTo>
                                      <a:pt x="13337" y="597"/>
                                    </a:lnTo>
                                    <a:cubicBezTo>
                                      <a:pt x="12645" y="182"/>
                                      <a:pt x="11799" y="182"/>
                                      <a:pt x="11107" y="597"/>
                                    </a:cubicBezTo>
                                    <a:lnTo>
                                      <a:pt x="5035" y="3953"/>
                                    </a:lnTo>
                                    <a:cubicBezTo>
                                      <a:pt x="4958" y="3993"/>
                                      <a:pt x="4881" y="3973"/>
                                      <a:pt x="4843" y="3894"/>
                                    </a:cubicBezTo>
                                    <a:cubicBezTo>
                                      <a:pt x="4804" y="3815"/>
                                      <a:pt x="4823" y="3736"/>
                                      <a:pt x="4900" y="3697"/>
                                    </a:cubicBezTo>
                                    <a:lnTo>
                                      <a:pt x="10973" y="340"/>
                                    </a:lnTo>
                                    <a:cubicBezTo>
                                      <a:pt x="11742" y="-114"/>
                                      <a:pt x="12702" y="-114"/>
                                      <a:pt x="13471" y="340"/>
                                    </a:cubicBezTo>
                                    <a:lnTo>
                                      <a:pt x="20351" y="4427"/>
                                    </a:lnTo>
                                    <a:cubicBezTo>
                                      <a:pt x="21120" y="4881"/>
                                      <a:pt x="21600" y="5750"/>
                                      <a:pt x="21600" y="6658"/>
                                    </a:cubicBezTo>
                                    <a:lnTo>
                                      <a:pt x="21600" y="14832"/>
                                    </a:lnTo>
                                    <a:cubicBezTo>
                                      <a:pt x="21600" y="15740"/>
                                      <a:pt x="21120" y="16609"/>
                                      <a:pt x="20351" y="17063"/>
                                    </a:cubicBezTo>
                                    <a:lnTo>
                                      <a:pt x="13471" y="21150"/>
                                    </a:lnTo>
                                    <a:cubicBezTo>
                                      <a:pt x="13087" y="21368"/>
                                      <a:pt x="12645" y="21486"/>
                                      <a:pt x="12203" y="21486"/>
                                    </a:cubicBezTo>
                                    <a:close/>
                                    <a:moveTo>
                                      <a:pt x="1922" y="7843"/>
                                    </a:moveTo>
                                    <a:cubicBezTo>
                                      <a:pt x="1922" y="7843"/>
                                      <a:pt x="1922" y="7843"/>
                                      <a:pt x="1922" y="7843"/>
                                    </a:cubicBezTo>
                                    <a:cubicBezTo>
                                      <a:pt x="1922" y="7843"/>
                                      <a:pt x="1922" y="7843"/>
                                      <a:pt x="1922" y="7843"/>
                                    </a:cubicBezTo>
                                    <a:close/>
                                  </a:path>
                                </a:pathLst>
                              </a:custGeom>
                              <a:solidFill>
                                <a:srgbClr val="168489"/>
                              </a:solidFill>
                              <a:ln w="12700">
                                <a:solidFill>
                                  <a:srgbClr val="168489"/>
                                </a:solidFill>
                                <a:miter lim="400000"/>
                              </a:ln>
                            </wps:spPr>
                            <wps:bodyPr lIns="38100" tIns="38100" rIns="38100" bIns="38100" anchor="ctr"/>
                          </wps:wsp>
                        </wpg:grpSp>
                      </wpg:grpSp>
                      <wpg:grpSp>
                        <wpg:cNvPr id="827658443" name="Group 827658443"/>
                        <wpg:cNvGrpSpPr/>
                        <wpg:grpSpPr>
                          <a:xfrm>
                            <a:off x="3879597" y="14611"/>
                            <a:ext cx="1718105" cy="1590162"/>
                            <a:chOff x="3879597" y="14611"/>
                            <a:chExt cx="2796148" cy="2589711"/>
                          </a:xfrm>
                        </wpg:grpSpPr>
                        <wps:wsp>
                          <wps:cNvPr id="827658444" name="مربع نص 18"/>
                          <wps:cNvSpPr txBox="1"/>
                          <wps:spPr>
                            <a:xfrm>
                              <a:off x="4754450" y="413161"/>
                              <a:ext cx="1664200" cy="2017102"/>
                            </a:xfrm>
                            <a:prstGeom prst="rect">
                              <a:avLst/>
                            </a:prstGeom>
                            <a:noFill/>
                          </wps:spPr>
                          <wps:txbx>
                            <w:txbxContent>
                              <w:p w:rsidR="005345A8" w:rsidRDefault="005345A8" w:rsidP="00394CDA">
                                <w:pPr>
                                  <w:bidi w:val="0"/>
                                  <w:jc w:val="center"/>
                                  <w:rPr>
                                    <w:rFonts w:ascii="Adobe Arabic" w:eastAsia="Calibri" w:hAnsi="Adobe Arabic" w:cs="Adobe Arabic"/>
                                    <w:b/>
                                    <w:bCs/>
                                    <w:color w:val="000000"/>
                                    <w:kern w:val="24"/>
                                    <w:sz w:val="36"/>
                                    <w:szCs w:val="36"/>
                                    <w:lang w:bidi="ar-SY"/>
                                  </w:rPr>
                                </w:pPr>
                                <w:r w:rsidRPr="00394CDA">
                                  <w:rPr>
                                    <w:rFonts w:ascii="Adobe Arabic" w:eastAsia="Calibri" w:hAnsi="Adobe Arabic" w:cs="Adobe Arabic"/>
                                    <w:b/>
                                    <w:bCs/>
                                    <w:color w:val="000000"/>
                                    <w:kern w:val="24"/>
                                    <w:sz w:val="36"/>
                                    <w:szCs w:val="36"/>
                                    <w:rtl/>
                                    <w:lang w:bidi="ar-SY"/>
                                  </w:rPr>
                                  <w:t>التوازن بين أهداف العمل ورفاهية الموظفين</w:t>
                                </w:r>
                              </w:p>
                            </w:txbxContent>
                          </wps:txbx>
                          <wps:bodyPr wrap="square" rtlCol="1">
                            <a:noAutofit/>
                          </wps:bodyPr>
                        </wps:wsp>
                        <wps:wsp>
                          <wps:cNvPr id="827658445" name="Shape"/>
                          <wps:cNvSpPr/>
                          <wps:spPr>
                            <a:xfrm>
                              <a:off x="3879597" y="14611"/>
                              <a:ext cx="2796148" cy="2589711"/>
                            </a:xfrm>
                            <a:custGeom>
                              <a:avLst/>
                              <a:gdLst/>
                              <a:ahLst/>
                              <a:cxnLst>
                                <a:cxn ang="0">
                                  <a:pos x="wd2" y="hd2"/>
                                </a:cxn>
                                <a:cxn ang="5400000">
                                  <a:pos x="wd2" y="hd2"/>
                                </a:cxn>
                                <a:cxn ang="10800000">
                                  <a:pos x="wd2" y="hd2"/>
                                </a:cxn>
                                <a:cxn ang="16200000">
                                  <a:pos x="wd2" y="hd2"/>
                                </a:cxn>
                              </a:cxnLst>
                              <a:rect l="0" t="0" r="r" b="b"/>
                              <a:pathLst>
                                <a:path w="21600" h="21486" extrusionOk="0">
                                  <a:moveTo>
                                    <a:pt x="12611" y="21486"/>
                                  </a:moveTo>
                                  <a:cubicBezTo>
                                    <a:pt x="12188" y="21486"/>
                                    <a:pt x="11784" y="21368"/>
                                    <a:pt x="11416" y="21150"/>
                                  </a:cubicBezTo>
                                  <a:lnTo>
                                    <a:pt x="3989" y="16550"/>
                                  </a:lnTo>
                                  <a:cubicBezTo>
                                    <a:pt x="3291" y="16550"/>
                                    <a:pt x="2261" y="16333"/>
                                    <a:pt x="1618" y="15898"/>
                                  </a:cubicBezTo>
                                  <a:cubicBezTo>
                                    <a:pt x="1011" y="15484"/>
                                    <a:pt x="570" y="14911"/>
                                    <a:pt x="294" y="14200"/>
                                  </a:cubicBezTo>
                                  <a:cubicBezTo>
                                    <a:pt x="129" y="13766"/>
                                    <a:pt x="37" y="13292"/>
                                    <a:pt x="0" y="12779"/>
                                  </a:cubicBezTo>
                                  <a:cubicBezTo>
                                    <a:pt x="0" y="12562"/>
                                    <a:pt x="110" y="12443"/>
                                    <a:pt x="313" y="12443"/>
                                  </a:cubicBezTo>
                                  <a:lnTo>
                                    <a:pt x="2408" y="12443"/>
                                  </a:lnTo>
                                  <a:cubicBezTo>
                                    <a:pt x="2592" y="12443"/>
                                    <a:pt x="2721" y="12562"/>
                                    <a:pt x="2739" y="12759"/>
                                  </a:cubicBezTo>
                                  <a:cubicBezTo>
                                    <a:pt x="2757" y="12996"/>
                                    <a:pt x="2813" y="13233"/>
                                    <a:pt x="2905" y="13470"/>
                                  </a:cubicBezTo>
                                  <a:cubicBezTo>
                                    <a:pt x="2978" y="13648"/>
                                    <a:pt x="3070" y="13786"/>
                                    <a:pt x="3199" y="13885"/>
                                  </a:cubicBezTo>
                                  <a:cubicBezTo>
                                    <a:pt x="3327" y="13983"/>
                                    <a:pt x="3493" y="14023"/>
                                    <a:pt x="3677" y="14023"/>
                                  </a:cubicBezTo>
                                  <a:cubicBezTo>
                                    <a:pt x="4026" y="14023"/>
                                    <a:pt x="4302" y="13845"/>
                                    <a:pt x="4467" y="13509"/>
                                  </a:cubicBezTo>
                                  <a:cubicBezTo>
                                    <a:pt x="4596" y="13272"/>
                                    <a:pt x="4651" y="12957"/>
                                    <a:pt x="4651" y="12542"/>
                                  </a:cubicBezTo>
                                  <a:cubicBezTo>
                                    <a:pt x="4651" y="12147"/>
                                    <a:pt x="4596" y="11811"/>
                                    <a:pt x="4467" y="11515"/>
                                  </a:cubicBezTo>
                                  <a:cubicBezTo>
                                    <a:pt x="4302" y="11180"/>
                                    <a:pt x="4026" y="11022"/>
                                    <a:pt x="3658" y="11022"/>
                                  </a:cubicBezTo>
                                  <a:cubicBezTo>
                                    <a:pt x="3566" y="11022"/>
                                    <a:pt x="3474" y="11061"/>
                                    <a:pt x="3364" y="11120"/>
                                  </a:cubicBezTo>
                                  <a:cubicBezTo>
                                    <a:pt x="3235" y="11199"/>
                                    <a:pt x="3070" y="11318"/>
                                    <a:pt x="2868" y="11456"/>
                                  </a:cubicBezTo>
                                  <a:cubicBezTo>
                                    <a:pt x="2794" y="11515"/>
                                    <a:pt x="2721" y="11535"/>
                                    <a:pt x="2666" y="11535"/>
                                  </a:cubicBezTo>
                                  <a:cubicBezTo>
                                    <a:pt x="2555" y="11535"/>
                                    <a:pt x="2463" y="11476"/>
                                    <a:pt x="2427" y="11377"/>
                                  </a:cubicBezTo>
                                  <a:lnTo>
                                    <a:pt x="1397" y="9817"/>
                                  </a:lnTo>
                                  <a:cubicBezTo>
                                    <a:pt x="1342" y="9738"/>
                                    <a:pt x="1324" y="9659"/>
                                    <a:pt x="1324" y="9600"/>
                                  </a:cubicBezTo>
                                  <a:cubicBezTo>
                                    <a:pt x="1324" y="9482"/>
                                    <a:pt x="1379" y="9403"/>
                                    <a:pt x="1452" y="9343"/>
                                  </a:cubicBezTo>
                                  <a:lnTo>
                                    <a:pt x="3474" y="7685"/>
                                  </a:lnTo>
                                  <a:lnTo>
                                    <a:pt x="551" y="7685"/>
                                  </a:lnTo>
                                  <a:cubicBezTo>
                                    <a:pt x="460" y="7685"/>
                                    <a:pt x="386" y="7645"/>
                                    <a:pt x="331" y="7586"/>
                                  </a:cubicBezTo>
                                  <a:cubicBezTo>
                                    <a:pt x="276" y="7527"/>
                                    <a:pt x="239" y="7448"/>
                                    <a:pt x="239" y="7349"/>
                                  </a:cubicBezTo>
                                  <a:lnTo>
                                    <a:pt x="239" y="5493"/>
                                  </a:lnTo>
                                  <a:cubicBezTo>
                                    <a:pt x="239" y="5395"/>
                                    <a:pt x="276" y="5316"/>
                                    <a:pt x="331" y="5256"/>
                                  </a:cubicBezTo>
                                  <a:cubicBezTo>
                                    <a:pt x="386" y="5197"/>
                                    <a:pt x="460" y="5158"/>
                                    <a:pt x="551" y="5158"/>
                                  </a:cubicBezTo>
                                  <a:lnTo>
                                    <a:pt x="6894" y="5158"/>
                                  </a:lnTo>
                                  <a:cubicBezTo>
                                    <a:pt x="6986" y="5158"/>
                                    <a:pt x="7059" y="5197"/>
                                    <a:pt x="7114" y="5256"/>
                                  </a:cubicBezTo>
                                  <a:cubicBezTo>
                                    <a:pt x="7169" y="5316"/>
                                    <a:pt x="7206" y="5395"/>
                                    <a:pt x="7206" y="5493"/>
                                  </a:cubicBezTo>
                                  <a:lnTo>
                                    <a:pt x="7206" y="7566"/>
                                  </a:lnTo>
                                  <a:cubicBezTo>
                                    <a:pt x="7206" y="7705"/>
                                    <a:pt x="7151" y="7823"/>
                                    <a:pt x="7059" y="7922"/>
                                  </a:cubicBezTo>
                                  <a:lnTo>
                                    <a:pt x="5294" y="9403"/>
                                  </a:lnTo>
                                  <a:cubicBezTo>
                                    <a:pt x="5239" y="9462"/>
                                    <a:pt x="5147" y="9442"/>
                                    <a:pt x="5110" y="9383"/>
                                  </a:cubicBezTo>
                                  <a:cubicBezTo>
                                    <a:pt x="5055" y="9324"/>
                                    <a:pt x="5074" y="9225"/>
                                    <a:pt x="5129" y="9185"/>
                                  </a:cubicBezTo>
                                  <a:lnTo>
                                    <a:pt x="6894" y="7705"/>
                                  </a:lnTo>
                                  <a:cubicBezTo>
                                    <a:pt x="6930" y="7665"/>
                                    <a:pt x="6949" y="7645"/>
                                    <a:pt x="6949" y="7586"/>
                                  </a:cubicBezTo>
                                  <a:lnTo>
                                    <a:pt x="6949" y="5493"/>
                                  </a:lnTo>
                                  <a:cubicBezTo>
                                    <a:pt x="6949" y="5474"/>
                                    <a:pt x="6949" y="5474"/>
                                    <a:pt x="6930" y="5474"/>
                                  </a:cubicBezTo>
                                  <a:cubicBezTo>
                                    <a:pt x="6930" y="5474"/>
                                    <a:pt x="6912" y="5454"/>
                                    <a:pt x="6912" y="5454"/>
                                  </a:cubicBezTo>
                                  <a:lnTo>
                                    <a:pt x="570" y="5454"/>
                                  </a:lnTo>
                                  <a:cubicBezTo>
                                    <a:pt x="552" y="5454"/>
                                    <a:pt x="552" y="5454"/>
                                    <a:pt x="552" y="5474"/>
                                  </a:cubicBezTo>
                                  <a:cubicBezTo>
                                    <a:pt x="552" y="5474"/>
                                    <a:pt x="533" y="5493"/>
                                    <a:pt x="533" y="5493"/>
                                  </a:cubicBezTo>
                                  <a:lnTo>
                                    <a:pt x="533" y="7330"/>
                                  </a:lnTo>
                                  <a:cubicBezTo>
                                    <a:pt x="533" y="7349"/>
                                    <a:pt x="533" y="7349"/>
                                    <a:pt x="552" y="7349"/>
                                  </a:cubicBezTo>
                                  <a:cubicBezTo>
                                    <a:pt x="552" y="7349"/>
                                    <a:pt x="570" y="7369"/>
                                    <a:pt x="588" y="7369"/>
                                  </a:cubicBezTo>
                                  <a:lnTo>
                                    <a:pt x="3769" y="7369"/>
                                  </a:lnTo>
                                  <a:cubicBezTo>
                                    <a:pt x="3879" y="7369"/>
                                    <a:pt x="3934" y="7448"/>
                                    <a:pt x="3952" y="7507"/>
                                  </a:cubicBezTo>
                                  <a:cubicBezTo>
                                    <a:pt x="3971" y="7586"/>
                                    <a:pt x="3952" y="7645"/>
                                    <a:pt x="3897" y="7705"/>
                                  </a:cubicBezTo>
                                  <a:cubicBezTo>
                                    <a:pt x="3897" y="7705"/>
                                    <a:pt x="3897" y="7705"/>
                                    <a:pt x="3879" y="7724"/>
                                  </a:cubicBezTo>
                                  <a:lnTo>
                                    <a:pt x="1636" y="9561"/>
                                  </a:lnTo>
                                  <a:cubicBezTo>
                                    <a:pt x="1636" y="9561"/>
                                    <a:pt x="1636" y="9561"/>
                                    <a:pt x="1618" y="9561"/>
                                  </a:cubicBezTo>
                                  <a:lnTo>
                                    <a:pt x="1618" y="9580"/>
                                  </a:lnTo>
                                  <a:cubicBezTo>
                                    <a:pt x="1618" y="9580"/>
                                    <a:pt x="1618" y="9600"/>
                                    <a:pt x="1636" y="9640"/>
                                  </a:cubicBezTo>
                                  <a:lnTo>
                                    <a:pt x="2666" y="11199"/>
                                  </a:lnTo>
                                  <a:cubicBezTo>
                                    <a:pt x="2666" y="11199"/>
                                    <a:pt x="2666" y="11219"/>
                                    <a:pt x="2684" y="11219"/>
                                  </a:cubicBezTo>
                                  <a:cubicBezTo>
                                    <a:pt x="2684" y="11219"/>
                                    <a:pt x="2684" y="11239"/>
                                    <a:pt x="2684" y="11239"/>
                                  </a:cubicBezTo>
                                  <a:cubicBezTo>
                                    <a:pt x="2684" y="11239"/>
                                    <a:pt x="2702" y="11239"/>
                                    <a:pt x="2739" y="11219"/>
                                  </a:cubicBezTo>
                                  <a:cubicBezTo>
                                    <a:pt x="2941" y="11061"/>
                                    <a:pt x="3107" y="10943"/>
                                    <a:pt x="3254" y="10864"/>
                                  </a:cubicBezTo>
                                  <a:cubicBezTo>
                                    <a:pt x="3401" y="10765"/>
                                    <a:pt x="3548" y="10725"/>
                                    <a:pt x="3677" y="10725"/>
                                  </a:cubicBezTo>
                                  <a:cubicBezTo>
                                    <a:pt x="4136" y="10725"/>
                                    <a:pt x="4504" y="10943"/>
                                    <a:pt x="4724" y="11377"/>
                                  </a:cubicBezTo>
                                  <a:cubicBezTo>
                                    <a:pt x="4871" y="11713"/>
                                    <a:pt x="4945" y="12108"/>
                                    <a:pt x="4945" y="12542"/>
                                  </a:cubicBezTo>
                                  <a:cubicBezTo>
                                    <a:pt x="4945" y="12996"/>
                                    <a:pt x="4871" y="13371"/>
                                    <a:pt x="4724" y="13648"/>
                                  </a:cubicBezTo>
                                  <a:cubicBezTo>
                                    <a:pt x="4504" y="14082"/>
                                    <a:pt x="4155" y="14319"/>
                                    <a:pt x="3695" y="14319"/>
                                  </a:cubicBezTo>
                                  <a:cubicBezTo>
                                    <a:pt x="3456" y="14319"/>
                                    <a:pt x="3235" y="14260"/>
                                    <a:pt x="3070" y="14121"/>
                                  </a:cubicBezTo>
                                  <a:cubicBezTo>
                                    <a:pt x="2886" y="14003"/>
                                    <a:pt x="2757" y="13806"/>
                                    <a:pt x="2666" y="13569"/>
                                  </a:cubicBezTo>
                                  <a:cubicBezTo>
                                    <a:pt x="2574" y="13312"/>
                                    <a:pt x="2500" y="13055"/>
                                    <a:pt x="2482" y="12779"/>
                                  </a:cubicBezTo>
                                  <a:cubicBezTo>
                                    <a:pt x="2482" y="12739"/>
                                    <a:pt x="2482" y="12720"/>
                                    <a:pt x="2427" y="12720"/>
                                  </a:cubicBezTo>
                                  <a:lnTo>
                                    <a:pt x="331" y="12720"/>
                                  </a:lnTo>
                                  <a:cubicBezTo>
                                    <a:pt x="313" y="12720"/>
                                    <a:pt x="294" y="12720"/>
                                    <a:pt x="294" y="12720"/>
                                  </a:cubicBezTo>
                                  <a:cubicBezTo>
                                    <a:pt x="294" y="12720"/>
                                    <a:pt x="294" y="12720"/>
                                    <a:pt x="294" y="12720"/>
                                  </a:cubicBezTo>
                                  <a:cubicBezTo>
                                    <a:pt x="294" y="12720"/>
                                    <a:pt x="294" y="12739"/>
                                    <a:pt x="294" y="12759"/>
                                  </a:cubicBezTo>
                                  <a:cubicBezTo>
                                    <a:pt x="331" y="13233"/>
                                    <a:pt x="404" y="13687"/>
                                    <a:pt x="570" y="14082"/>
                                  </a:cubicBezTo>
                                  <a:cubicBezTo>
                                    <a:pt x="827" y="14734"/>
                                    <a:pt x="1232" y="15267"/>
                                    <a:pt x="1783" y="15642"/>
                                  </a:cubicBezTo>
                                  <a:cubicBezTo>
                                    <a:pt x="2371" y="16037"/>
                                    <a:pt x="3364" y="16254"/>
                                    <a:pt x="4044" y="16254"/>
                                  </a:cubicBezTo>
                                  <a:cubicBezTo>
                                    <a:pt x="4063" y="16254"/>
                                    <a:pt x="4099" y="16254"/>
                                    <a:pt x="4118" y="16274"/>
                                  </a:cubicBezTo>
                                  <a:lnTo>
                                    <a:pt x="11563" y="20894"/>
                                  </a:lnTo>
                                  <a:cubicBezTo>
                                    <a:pt x="12225" y="21308"/>
                                    <a:pt x="13034" y="21308"/>
                                    <a:pt x="13695" y="20894"/>
                                  </a:cubicBezTo>
                                  <a:lnTo>
                                    <a:pt x="20276" y="16807"/>
                                  </a:lnTo>
                                  <a:cubicBezTo>
                                    <a:pt x="20938" y="16392"/>
                                    <a:pt x="21343" y="15642"/>
                                    <a:pt x="21343" y="14832"/>
                                  </a:cubicBezTo>
                                  <a:lnTo>
                                    <a:pt x="21343" y="6658"/>
                                  </a:lnTo>
                                  <a:cubicBezTo>
                                    <a:pt x="21343" y="5849"/>
                                    <a:pt x="20938" y="5079"/>
                                    <a:pt x="20276" y="4684"/>
                                  </a:cubicBezTo>
                                  <a:lnTo>
                                    <a:pt x="13695" y="597"/>
                                  </a:lnTo>
                                  <a:cubicBezTo>
                                    <a:pt x="13034" y="182"/>
                                    <a:pt x="12225" y="182"/>
                                    <a:pt x="11563" y="597"/>
                                  </a:cubicBezTo>
                                  <a:lnTo>
                                    <a:pt x="5846" y="3953"/>
                                  </a:lnTo>
                                  <a:cubicBezTo>
                                    <a:pt x="5772" y="3993"/>
                                    <a:pt x="5699" y="3973"/>
                                    <a:pt x="5662" y="3894"/>
                                  </a:cubicBezTo>
                                  <a:cubicBezTo>
                                    <a:pt x="5625" y="3815"/>
                                    <a:pt x="5644" y="3736"/>
                                    <a:pt x="5717" y="3697"/>
                                  </a:cubicBezTo>
                                  <a:lnTo>
                                    <a:pt x="11434" y="340"/>
                                  </a:lnTo>
                                  <a:cubicBezTo>
                                    <a:pt x="12170" y="-114"/>
                                    <a:pt x="13089" y="-114"/>
                                    <a:pt x="13824" y="340"/>
                                  </a:cubicBezTo>
                                  <a:lnTo>
                                    <a:pt x="20405" y="4427"/>
                                  </a:lnTo>
                                  <a:cubicBezTo>
                                    <a:pt x="21140" y="4881"/>
                                    <a:pt x="21600" y="5750"/>
                                    <a:pt x="21600" y="6658"/>
                                  </a:cubicBezTo>
                                  <a:lnTo>
                                    <a:pt x="21600" y="14832"/>
                                  </a:lnTo>
                                  <a:cubicBezTo>
                                    <a:pt x="21600" y="15740"/>
                                    <a:pt x="21140" y="16609"/>
                                    <a:pt x="20405" y="17063"/>
                                  </a:cubicBezTo>
                                  <a:lnTo>
                                    <a:pt x="13806" y="21150"/>
                                  </a:lnTo>
                                  <a:cubicBezTo>
                                    <a:pt x="13438" y="21368"/>
                                    <a:pt x="13015" y="21486"/>
                                    <a:pt x="12611" y="21486"/>
                                  </a:cubicBezTo>
                                  <a:close/>
                                </a:path>
                              </a:pathLst>
                            </a:custGeom>
                            <a:solidFill>
                              <a:srgbClr val="168489"/>
                            </a:solidFill>
                            <a:ln w="12700">
                              <a:solidFill>
                                <a:srgbClr val="168489"/>
                              </a:solidFill>
                              <a:miter lim="400000"/>
                            </a:ln>
                          </wps:spPr>
                          <wps:bodyPr lIns="38100" tIns="38100" rIns="38100" bIns="38100" anchor="ctr"/>
                        </wps:wsp>
                      </wpg:grpSp>
                    </wpg:wgp>
                  </a:graphicData>
                </a:graphic>
              </wp:inline>
            </w:drawing>
          </mc:Choice>
          <mc:Fallback>
            <w:pict>
              <v:group id="_x0000_s3322" style="width:440.75pt;height:126.35pt;mso-position-horizontal-relative:char;mso-position-vertical-relative:line" coordsize="55977,160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">
                <v:group id="Group 827658436" o:spid="_x0000_s3323" style="position:absolute;width:36112;height:15989" coordsize="36112,159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IShdRnL&#10;AAAA4gAAAA8AAAAAAAAAAAAAAAAAqgIAAGRycy9kb3ducmV2LnhtbFBLBQYAAAAABAAEAPoAAACi&#10;AwAAAAA=&#10;">
                  <v:group id="Group 827658437" o:spid="_x0000_s3324" style="position:absolute;left:18917;top:146;width:17195;height:15843" coordorigin="18917,146" coordsize="27985,258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Ovt0ILL&#10;AAAA4gAAAA8AAAAAAAAAAAAAAAAAqgIAAGRycy9kb3ducmV2LnhtbFBLBQYAAAAABAAEAPoAAACi&#10;AwAAAAA=&#10;">
                    <v:shape id="مربع نص 24" o:spid="_x0000_s3325" type="#_x0000_t202" style="position:absolute;left:27373;top:5591;width:18259;height:199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MYxscA&#10;AADiAAAADwAAAGRycy9kb3ducmV2LnhtbERPy2rCQBTdC/2H4Ra605n6appmIsVScKWobaG7S+aa&#10;hGbuhMzUxL93FoLLw3lnq8E24kydrx1reJ4oEMSFMzWXGr6On+MEhA/IBhvHpOFCHlb5wyjD1Lie&#10;93Q+hFLEEPYpaqhCaFMpfVGRRT9xLXHkTq6zGCLsSmk67GO4beRUqaW0WHNsqLCldUXF3+Hfavje&#10;nn5/5mpXfthF27tBSbavUuunx+H9DUSgIdzFN/fGaEimL8tFMp/FzfFSvAMyv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GTGMbHAAAA4gAAAA8AAAAAAAAAAAAAAAAAmAIAAGRy&#10;cy9kb3ducmV2LnhtbFBLBQYAAAAABAAEAPUAAACMAwAAAAA=&#10;" filled="f" stroked="f">
                      <v:textbox>
                        <w:txbxContent>
                          <w:p w:rsidR="005345A8" w:rsidRDefault="005345A8" w:rsidP="00394CDA">
                            <w:pPr>
                              <w:bidi w:val="0"/>
                              <w:jc w:val="center"/>
                              <w:rPr>
                                <w:rFonts w:ascii="Adobe Arabic" w:eastAsia="Calibri" w:hAnsi="Adobe Arabic" w:cs="Adobe Arabic"/>
                                <w:b/>
                                <w:bCs/>
                                <w:color w:val="000000"/>
                                <w:kern w:val="24"/>
                                <w:sz w:val="36"/>
                                <w:szCs w:val="36"/>
                                <w:lang w:bidi="ar-SY"/>
                              </w:rPr>
                            </w:pPr>
                            <w:r w:rsidRPr="00394CDA">
                              <w:rPr>
                                <w:rFonts w:ascii="Adobe Arabic" w:eastAsia="Calibri" w:hAnsi="Adobe Arabic" w:cs="Adobe Arabic"/>
                                <w:b/>
                                <w:bCs/>
                                <w:color w:val="000000"/>
                                <w:kern w:val="24"/>
                                <w:sz w:val="36"/>
                                <w:szCs w:val="36"/>
                                <w:rtl/>
                                <w:lang w:bidi="ar-SY"/>
                              </w:rPr>
                              <w:t>ضغوط العمل على القادة أنفسهم</w:t>
                            </w:r>
                          </w:p>
                        </w:txbxContent>
                      </v:textbox>
                    </v:shape>
                    <v:shape id="Shape" o:spid="_x0000_s3326" style="position:absolute;left:18917;top:146;width:27985;height:25802;visibility:visible;mso-wrap-style:square;v-text-anchor:middle" coordsize="21600,214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SDbcoA&#10;AADiAAAADwAAAGRycy9kb3ducmV2LnhtbESPS2/CMBCE75X4D9Yi9VYcUh4hYBBUagW9VLzuq3hJ&#10;IuJ1GhsI/76uhMRxNDPfaGaL1lTiSo0rLSvo9yIQxJnVJecKDvvPtwSE88gaK8uk4E4OFvPOywxT&#10;bW+8pevO5yJA2KWooPC+TqV0WUEGXc/WxME72cagD7LJpW7wFuCmknEUjaTBksNCgTV9FJSddxej&#10;YMOtjn8Hk/3xq1z9rL/v1Sq/9JV67bbLKQhPrX+GH+21VpDE49EwGbxP4P9SuANy/g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s0g23KAAAA4gAAAA8AAAAAAAAAAAAAAAAAmAIA&#10;AGRycy9kb3ducmV2LnhtbFBLBQYAAAAABAAEAPUAAACPAwAAAAA=&#10;" path="m12600,21486v-422,,-827,-119,-1194,-337l3729,16373r-3343,c294,16373,220,16334,165,16274v-55,-59,-92,-138,-92,-238l73,14293v,-139,37,-258,129,-337c790,13381,1561,12529,2516,11439r882,-991c4463,9259,4684,8685,4684,8407v,-258,-92,-475,-276,-634c4225,7595,3986,7515,3692,7515v-294,,-533,80,-716,258c2792,7951,2718,8169,2718,8447r,376c2718,8922,2682,9002,2627,9061v-56,59,-129,99,-221,99l312,9160v-92,,-165,-40,-220,-99c37,9002,,8922,,8823l,8031c37,7416,239,6861,569,6406,900,5950,1341,5593,1892,5355v532,-237,1139,-356,1800,-356c4427,4999,5088,5157,5639,5454v551,298,992,714,1285,1229c7218,7198,7365,7773,7365,8387v,456,-110,912,-312,1368c6851,10210,6557,10686,6153,11181v-275,357,-588,734,-918,1090c4904,12628,4427,13123,3820,13758r-128,138l7200,13896v73,,129,60,129,139c7329,14114,7273,14174,7200,14174r-3710,c3416,14174,3343,14134,3306,14055v-37,-79,-18,-159,37,-238l3637,13520v606,-634,1065,-1110,1414,-1467c5382,11697,5694,11340,5951,10983v386,-475,661,-931,863,-1367c6998,9200,7090,8784,7090,8387v,-555,-129,-1090,-404,-1545c6410,6386,6025,6009,5510,5732,4996,5454,4390,5316,3692,5316v-625,,-1194,119,-1690,337c1506,5871,1102,6207,790,6624,496,7040,312,7535,276,8070r,773c276,8863,276,8863,294,8863v,,18,20,18,20l2406,8883v19,,19,,19,-20c2425,8863,2443,8843,2443,8843r,-376c2443,8110,2553,7793,2792,7575v220,-218,533,-337,900,-337c4059,7238,4353,7357,4592,7575v239,218,367,515,367,872c4959,8942,4518,9675,3600,10706r-863,991c1782,12787,992,13639,422,14233v-36,40,-36,79,-36,119l386,16096v,20,,20,18,20c404,16116,422,16136,422,16136r3380,l3802,16136v18,,55,,74,19l11590,20951v661,416,1469,416,2130,l20296,16849v661,-416,1065,-1169,1065,-1982l21361,6663v,-812,-404,-1585,-1065,-1981l13720,580v-642,-397,-1451,-417,-2112,c11608,580,11590,580,11590,599l5786,3968v-74,40,-147,20,-184,-59c5565,3829,5584,3750,5657,3711l11443,342v,,,,,c12178,-114,13096,-114,13831,342r6575,4102c21141,4900,21600,5772,21600,6683r,8204c21600,15799,21141,16671,20406,17126r-6575,4102c13427,21367,13004,21486,12600,21486xe" fillcolor="#168489" strokecolor="#168489" strokeweight="1pt">
                      <v:stroke miterlimit="4" joinstyle="miter"/>
                      <v:path arrowok="t" o:extrusionok="f" o:connecttype="custom" o:connectlocs="1399268,1290098;1399268,1290098;1399268,1290098;1399268,1290098" o:connectangles="0,90,180,270"/>
                    </v:shape>
                  </v:group>
                  <v:group id="Group 827658440" o:spid="_x0000_s3327" style="position:absolute;width:16435;height:15901" coordsize="26747,258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8AjuLyQAA&#10;AOIAAAAPAAAAAAAAAAAAAAAAAKoCAABkcnMvZG93bnJldi54bWxQSwUGAAAAAAQABAD6AAAAoAMA&#10;AAAA&#10;">
                    <v:shape id="مربع نص 24" o:spid="_x0000_s3328" type="#_x0000_t202" style="position:absolute;left:6342;top:7619;width:19555;height:177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CJskA&#10;AADiAAAADwAAAGRycy9kb3ducmV2LnhtbESPQWvCQBSE7wX/w/IEb3VXiZqmrlIqBU8W0yr09sg+&#10;k9Ds25Ddmvjv3UKhx2FmvmHW28E24kqdrx1rmE0VCOLCmZpLDZ8fb48pCB+QDTaOScONPGw3o4c1&#10;Zsb1fKRrHkoRIewz1FCF0GZS+qIii37qWuLoXVxnMUTZldJ02Ee4beRcqaW0WHNcqLCl14qK7/zH&#10;ajgdLl/nRL2XO7toezcoyfZJaj0ZDy/PIAIN4T/8194bDel8tVykSTKD30vxDsjNH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K/CJskAAADiAAAADwAAAAAAAAAAAAAAAACYAgAA&#10;ZHJzL2Rvd25yZXYueG1sUEsFBgAAAAAEAAQA9QAAAI4DAAAAAA==&#10;" filled="f" stroked="f">
                      <v:textbox>
                        <w:txbxContent>
                          <w:p w:rsidR="005345A8" w:rsidRDefault="005345A8" w:rsidP="00394CDA">
                            <w:pPr>
                              <w:bidi w:val="0"/>
                              <w:jc w:val="center"/>
                              <w:rPr>
                                <w:rFonts w:ascii="Adobe Arabic" w:eastAsia="Calibri" w:hAnsi="Adobe Arabic" w:cs="Adobe Arabic"/>
                                <w:b/>
                                <w:bCs/>
                                <w:color w:val="000000"/>
                                <w:kern w:val="24"/>
                                <w:sz w:val="36"/>
                                <w:szCs w:val="36"/>
                                <w:lang w:bidi="ar-SY"/>
                              </w:rPr>
                            </w:pPr>
                            <w:r w:rsidRPr="00394CDA">
                              <w:rPr>
                                <w:rFonts w:ascii="Adobe Arabic" w:eastAsia="Calibri" w:hAnsi="Adobe Arabic" w:cs="Adobe Arabic"/>
                                <w:b/>
                                <w:bCs/>
                                <w:color w:val="000000"/>
                                <w:kern w:val="24"/>
                                <w:sz w:val="36"/>
                                <w:szCs w:val="36"/>
                                <w:rtl/>
                                <w:lang w:bidi="ar-SY"/>
                              </w:rPr>
                              <w:t>قلة الوعي بالصحة النفسية</w:t>
                            </w:r>
                          </w:p>
                        </w:txbxContent>
                      </v:textbox>
                    </v:shape>
                    <v:shape id="Shape" o:spid="_x0000_s3329" style="position:absolute;width:26747;height:25897;visibility:visible;mso-wrap-style:square;v-text-anchor:middle" coordsize="21600,214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ZiYcoA&#10;AADiAAAADwAAAGRycy9kb3ducmV2LnhtbESPT2vCQBTE70K/w/IKvdWNIdUYXaUWWtSL+O/+yD6T&#10;YPZtml01fvuuUPA4zMxvmOm8M7W4UusqywoG/QgEcW51xYWCw/77PQXhPLLG2jIpuJOD+eylN8VM&#10;2xtv6brzhQgQdhkqKL1vMildXpJB17cNcfBOtjXog2wLqVu8BbipZRxFQ2mw4rBQYkNfJeXn3cUo&#10;WHGn499kvD/+VIvNcn2vF8VloNTba/c5AeGp88/wf3upFaTxaPiRJkkMj0vhDsjZH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2WYmHKAAAA4gAAAA8AAAAAAAAAAAAAAAAAmAIA&#10;AGRycy9kb3ducmV2LnhtbFBLBQYAAAAABAAEAPUAAACPAwAAAAA=&#10;" path="m12203,21486v-442,,-865,-118,-1249,-336l4401,17320v-39,-20,-77,-79,-77,-118l4324,5493v,-19,,-19,-19,-19c4305,5474,4285,5454,4285,5454r-2229,c1999,5454,1941,5474,1883,5493l327,6184v-39,20,-58,40,-58,79l307,7902v,,,20,,20l327,7922,1806,7566v77,-19,154,,212,60c2075,7685,2095,7744,2095,7784r,8272c2095,16135,2037,16195,1960,16195v-77,,-134,-60,-134,-139l1826,7863,365,8218v-19,,-19,,-38,c192,8218,38,8139,38,7902l,6263c,6105,77,5967,231,5908l1806,5197v96,-39,193,-59,289,-59l4324,5138v96,,173,39,230,99c4612,5296,4651,5375,4651,5474r,11609l11107,20894v692,414,1538,414,2230,l20216,16807v692,-415,1115,-1165,1115,-1975l21331,6658v,-809,-423,-1579,-1115,-1974l13337,597v-692,-415,-1538,-415,-2230,l5035,3953v-77,40,-154,20,-192,-59c4804,3815,4823,3736,4900,3697l10973,340v769,-454,1729,-454,2498,l20351,4427v769,454,1249,1323,1249,2231l21600,14832v,908,-480,1777,-1249,2231l13471,21150v-384,218,-826,336,-1268,336xm1922,7843v,,,,,c1922,7843,1922,7843,1922,7843xe" fillcolor="#168489" strokecolor="#168489" strokeweight="1pt">
                      <v:stroke miterlimit="4" joinstyle="miter"/>
                      <v:path arrowok="t" o:extrusionok="f" o:connecttype="custom" o:connectlocs="1337392,1294856;1337392,1294856;1337392,1294856;1337392,1294856" o:connectangles="0,90,180,270"/>
                    </v:shape>
                  </v:group>
                </v:group>
                <v:group id="Group 827658443" o:spid="_x0000_s3330" style="position:absolute;left:38795;top:146;width:17182;height:15901" coordorigin="38795,146" coordsize="27961,258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MzQpfzL&#10;AAAA4gAAAA8AAAAAAAAAAAAAAAAAqgIAAGRycy9kb3ducmV2LnhtbFBLBQYAAAAABAAEAPoAAACi&#10;AwAAAAA=&#10;">
                  <v:shape id="مربع نص 18" o:spid="_x0000_s3331" type="#_x0000_t202" style="position:absolute;left:47544;top:4131;width:16642;height:20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hhvskA&#10;AADiAAAADwAAAGRycy9kb3ducmV2LnhtbESPT2vCQBTE74V+h+UVvOmuEjWmriJKoacW/0Jvj+wz&#10;CWbfhuzWpN++WxB6HGbmN8xy3dta3Kn1lWMN45ECQZw7U3Gh4XR8G6YgfEA2WDsmDT/kYb16flpi&#10;ZlzHe7ofQiEihH2GGsoQmkxKn5dk0Y9cQxy9q2sthijbQpoWuwi3tZwoNZMWK44LJTa0LSm/Hb6t&#10;hvPH9euSqM9iZ6dN53ol2S6k1oOXfvMKIlAf/sOP9rvRkE7ms2maJAn8XYp3QK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NhhvskAAADiAAAADwAAAAAAAAAAAAAAAACYAgAA&#10;ZHJzL2Rvd25yZXYueG1sUEsFBgAAAAAEAAQA9QAAAI4DAAAAAA==&#10;" filled="f" stroked="f">
                    <v:textbox>
                      <w:txbxContent>
                        <w:p w:rsidR="005345A8" w:rsidRDefault="005345A8" w:rsidP="00394CDA">
                          <w:pPr>
                            <w:bidi w:val="0"/>
                            <w:jc w:val="center"/>
                            <w:rPr>
                              <w:rFonts w:ascii="Adobe Arabic" w:eastAsia="Calibri" w:hAnsi="Adobe Arabic" w:cs="Adobe Arabic"/>
                              <w:b/>
                              <w:bCs/>
                              <w:color w:val="000000"/>
                              <w:kern w:val="24"/>
                              <w:sz w:val="36"/>
                              <w:szCs w:val="36"/>
                              <w:lang w:bidi="ar-SY"/>
                            </w:rPr>
                          </w:pPr>
                          <w:r w:rsidRPr="00394CDA">
                            <w:rPr>
                              <w:rFonts w:ascii="Adobe Arabic" w:eastAsia="Calibri" w:hAnsi="Adobe Arabic" w:cs="Adobe Arabic"/>
                              <w:b/>
                              <w:bCs/>
                              <w:color w:val="000000"/>
                              <w:kern w:val="24"/>
                              <w:sz w:val="36"/>
                              <w:szCs w:val="36"/>
                              <w:rtl/>
                              <w:lang w:bidi="ar-SY"/>
                            </w:rPr>
                            <w:t>التوازن بين أهداف العمل ورفاهية الموظفين</w:t>
                          </w:r>
                        </w:p>
                      </w:txbxContent>
                    </v:textbox>
                  </v:shape>
                  <v:shape id="Shape" o:spid="_x0000_s3332" style="position:absolute;left:38795;top:146;width:27962;height:25897;visibility:visible;mso-wrap-style:square;v-text-anchor:middle" coordsize="21600,214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6FckA&#10;AADiAAAADwAAAGRycy9kb3ducmV2LnhtbESPQWvCQBSE7wX/w/IK3nRjiDamrqIFRb2Uar0/sq9J&#10;aPZtml01/ntXEHocZuYbZrboTC0u1LrKsoLRMAJBnFtdcaHg+7gepCCcR9ZYWyYFN3KwmPdeZphp&#10;e+Uvuhx8IQKEXYYKSu+bTEqXl2TQDW1DHLwf2xr0QbaF1C1eA9zUMo6iiTRYcVgosaGPkvLfw9ko&#10;2HGn479kejxtqtXndn+rV8V5pFT/tVu+g/DU+f/ws73VCtL4bTJOk2QMj0vhDsj5H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n/6FckAAADiAAAADwAAAAAAAAAAAAAAAACYAgAA&#10;ZHJzL2Rvd25yZXYueG1sUEsFBgAAAAAEAAQA9QAAAI4DAAAAAA==&#10;" path="m12611,21486v-423,,-827,-118,-1195,-336l3989,16550v-698,,-1728,-217,-2371,-652c1011,15484,570,14911,294,14200,129,13766,37,13292,,12779v,-217,110,-336,313,-336l2408,12443v184,,313,119,331,316c2757,12996,2813,13233,2905,13470v73,178,165,316,294,415c3327,13983,3493,14023,3677,14023v349,,625,-178,790,-514c4596,13272,4651,12957,4651,12542v,-395,-55,-731,-184,-1027c4302,11180,4026,11022,3658,11022v-92,,-184,39,-294,98c3235,11199,3070,11318,2868,11456v-74,59,-147,79,-202,79c2555,11535,2463,11476,2427,11377l1397,9817v-55,-79,-73,-158,-73,-217c1324,9482,1379,9403,1452,9343l3474,7685r-2923,c460,7685,386,7645,331,7586v-55,-59,-92,-138,-92,-237l239,5493v,-98,37,-177,92,-237c386,5197,460,5158,551,5158r6343,c6986,5158,7059,5197,7114,5256v55,60,92,139,92,237l7206,7566v,139,-55,257,-147,356l5294,9403v-55,59,-147,39,-184,-20c5055,9324,5074,9225,5129,9185l6894,7705v36,-40,55,-60,55,-119l6949,5493v,-19,,-19,-19,-19c6930,5474,6912,5454,6912,5454r-6342,c552,5454,552,5454,552,5474v,,-19,19,-19,19l533,7330v,19,,19,19,19c552,7349,570,7369,588,7369r3181,c3879,7369,3934,7448,3952,7507v19,79,,138,-55,198c3897,7705,3897,7705,3879,7724l1636,9561v,,,,-18,l1618,9580v,,,20,18,60l2666,11199v,,,20,18,20c2684,11219,2684,11239,2684,11239v,,18,,55,-20c2941,11061,3107,10943,3254,10864v147,-99,294,-139,423,-139c4136,10725,4504,10943,4724,11377v147,336,221,731,221,1165c4945,12996,4871,13371,4724,13648v-220,434,-569,671,-1029,671c3456,14319,3235,14260,3070,14121v-184,-118,-313,-315,-404,-552c2574,13312,2500,13055,2482,12779v,-40,,-59,-55,-59l331,12720v-18,,-37,,-37,c294,12720,294,12720,294,12720v,,,19,,39c331,13233,404,13687,570,14082v257,652,662,1185,1213,1560c2371,16037,3364,16254,4044,16254v19,,55,,74,20l11563,20894v662,414,1471,414,2132,l20276,16807v662,-415,1067,-1165,1067,-1975l21343,6658v,-809,-405,-1579,-1067,-1974l13695,597v-661,-415,-1470,-415,-2132,l5846,3953v-74,40,-147,20,-184,-59c5625,3815,5644,3736,5717,3697l11434,340v736,-454,1655,-454,2390,l20405,4427v735,454,1195,1323,1195,2231l21600,14832v,908,-460,1777,-1195,2231l13806,21150v-368,218,-791,336,-1195,336xe" fillcolor="#168489" strokecolor="#168489" strokeweight="1pt">
                    <v:stroke miterlimit="4" joinstyle="miter"/>
                    <v:path arrowok="t" o:extrusionok="f" o:connecttype="custom" o:connectlocs="1398074,1294856;1398074,1294856;1398074,1294856;1398074,1294856" o:connectangles="0,90,180,270"/>
                  </v:shape>
                </v:group>
                <w10:wrap anchorx="page"/>
                <w10:anchorlock/>
              </v:group>
            </w:pict>
          </mc:Fallback>
        </mc:AlternateContent>
      </w:r>
    </w:p>
    <w:p w:rsidR="007C6591" w:rsidRPr="00F1502D" w:rsidRDefault="007C6591" w:rsidP="00084372">
      <w:r w:rsidRPr="006A21FE">
        <w:rPr>
          <w:color w:val="168489"/>
          <w:rtl/>
        </w:rPr>
        <w:t>1. قلة الوعي بالصحة النفسية:</w:t>
      </w:r>
      <w:r w:rsidRPr="00F1502D">
        <w:rPr>
          <w:rtl/>
        </w:rPr>
        <w:t xml:space="preserve"> بعض القادة قد يفتقرون إلى فهم أهمية الصحة النفسية ودورها في العمل.  </w:t>
      </w:r>
    </w:p>
    <w:p w:rsidR="007C6591" w:rsidRPr="00F1502D" w:rsidRDefault="007C6591" w:rsidP="00084372">
      <w:r w:rsidRPr="006A21FE">
        <w:rPr>
          <w:color w:val="168489"/>
          <w:rtl/>
        </w:rPr>
        <w:t>2. ضغوط العمل على القادة أنفسهم:</w:t>
      </w:r>
      <w:r w:rsidRPr="00F1502D">
        <w:rPr>
          <w:rtl/>
        </w:rPr>
        <w:t xml:space="preserve"> قد يكون القائد تحت ضغط كبير، مما يمنعه من دعم فريقه بالشكل المطلوب.  </w:t>
      </w:r>
    </w:p>
    <w:p w:rsidR="007C6591" w:rsidRPr="00F1502D" w:rsidRDefault="007C6591" w:rsidP="00084372">
      <w:r w:rsidRPr="006A21FE">
        <w:rPr>
          <w:color w:val="168489"/>
          <w:rtl/>
        </w:rPr>
        <w:t>3. التوازن بين أهداف العمل ورفاهية الموظفين:</w:t>
      </w:r>
      <w:r w:rsidRPr="006A21FE">
        <w:rPr>
          <w:rFonts w:hint="cs"/>
          <w:color w:val="168489"/>
          <w:rtl/>
        </w:rPr>
        <w:t xml:space="preserve"> </w:t>
      </w:r>
      <w:r w:rsidRPr="006A21FE">
        <w:rPr>
          <w:rtl/>
        </w:rPr>
        <w:t>تحقيق</w:t>
      </w:r>
      <w:r w:rsidRPr="00F1502D">
        <w:rPr>
          <w:rtl/>
        </w:rPr>
        <w:t xml:space="preserve"> التوازن بين تحقيق الأهداف والإنتاجية وبين خلق بيئة داعمة قد يكون تحديًا.  </w:t>
      </w:r>
    </w:p>
    <w:p w:rsidR="007C6591" w:rsidRPr="00F1502D" w:rsidRDefault="007C6591" w:rsidP="00084372">
      <w:r>
        <w:rPr>
          <w:rFonts w:hint="cs"/>
          <w:rtl/>
        </w:rPr>
        <w:t xml:space="preserve">ختاماً، </w:t>
      </w:r>
      <w:r w:rsidRPr="00F1502D">
        <w:rPr>
          <w:rtl/>
        </w:rPr>
        <w:t>القادة هم حجر الزاوية في تعزيز الصحة النفسية للموظفين. من خلال التواصل الفعّال، توزيع العمل العادل، وإظهار التعاطف، يمكنهم خلق بيئة عمل إيجابية تُحفّز الإنتاجية وتدعم رفاهية الفريق. القيادة الواعية بالصحة النفسية ليست فقط أخلاقية بل استراتيجية ناجحة لتحسين أداء المؤسسة وتعزيز ولاء الموظفين على المدى الطويل.</w:t>
      </w:r>
    </w:p>
    <w:p w:rsidR="007C6591" w:rsidRPr="00306105" w:rsidRDefault="00084372" w:rsidP="00394CDA">
      <w:pPr>
        <w:keepNext/>
      </w:pPr>
      <w:r w:rsidRPr="002A078C">
        <w:rPr>
          <w:rFonts w:ascii="Sakkal Majalla" w:hAnsi="Sakkal Majalla"/>
          <w:noProof/>
          <w:color w:val="002060"/>
          <w:sz w:val="34"/>
        </w:rPr>
        <w:lastRenderedPageBreak/>
        <mc:AlternateContent>
          <mc:Choice Requires="wpg">
            <w:drawing>
              <wp:inline distT="0" distB="0" distL="0" distR="0" wp14:anchorId="1F356B82" wp14:editId="4A7D94B7">
                <wp:extent cx="5731510" cy="895350"/>
                <wp:effectExtent l="0" t="0" r="21590" b="19050"/>
                <wp:docPr id="4114"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4115"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4116" name="مجموعة 39"/>
                        <wpg:cNvGrpSpPr/>
                        <wpg:grpSpPr>
                          <a:xfrm>
                            <a:off x="0" y="0"/>
                            <a:ext cx="5731510" cy="895350"/>
                            <a:chOff x="0" y="0"/>
                            <a:chExt cx="5878196" cy="918845"/>
                          </a:xfrm>
                        </wpg:grpSpPr>
                        <wpg:grpSp>
                          <wpg:cNvPr id="4117" name="مجموعة 40"/>
                          <wpg:cNvGrpSpPr/>
                          <wpg:grpSpPr>
                            <a:xfrm>
                              <a:off x="0" y="0"/>
                              <a:ext cx="5878196" cy="918845"/>
                              <a:chOff x="0" y="0"/>
                              <a:chExt cx="6240348" cy="919070"/>
                            </a:xfrm>
                          </wpg:grpSpPr>
                          <wpg:grpSp>
                            <wpg:cNvPr id="4118" name="مجموعة 41"/>
                            <wpg:cNvGrpSpPr/>
                            <wpg:grpSpPr>
                              <a:xfrm>
                                <a:off x="0" y="169208"/>
                                <a:ext cx="5433072" cy="580613"/>
                                <a:chOff x="0" y="169208"/>
                                <a:chExt cx="5433072" cy="580613"/>
                              </a:xfrm>
                            </wpg:grpSpPr>
                            <wps:wsp>
                              <wps:cNvPr id="4119"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12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21"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22" name="مربع نص 41"/>
                          <wps:cNvSpPr txBox="1"/>
                          <wps:spPr>
                            <a:xfrm>
                              <a:off x="204484" y="256985"/>
                              <a:ext cx="4616071" cy="387740"/>
                            </a:xfrm>
                            <a:prstGeom prst="rect">
                              <a:avLst/>
                            </a:prstGeom>
                            <a:noFill/>
                          </wps:spPr>
                          <wps:txbx>
                            <w:txbxContent>
                              <w:p w:rsidR="005345A8" w:rsidRPr="006A21FE" w:rsidRDefault="005345A8" w:rsidP="006A21FE">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أهمية التواصل الإيجابي داخل الفريق</w:t>
                                </w:r>
                              </w:p>
                            </w:txbxContent>
                          </wps:txbx>
                          <wps:bodyPr wrap="square" rtlCol="1">
                            <a:spAutoFit/>
                          </wps:bodyPr>
                        </wps:wsp>
                      </wpg:grpSp>
                    </wpg:wgp>
                  </a:graphicData>
                </a:graphic>
              </wp:inline>
            </w:drawing>
          </mc:Choice>
          <mc:Fallback>
            <w:pict>
              <v:group id="_x0000_s333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">
                <v:shape id="صورة 38" o:spid="_x0000_s3334"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c/GzGAAAA3QAAAA8AAABkcnMvZG93bnJldi54bWxEj0FrwkAUhO8F/8PyCr3VTbRKidmIiIVe&#10;SjUKvT6yz2xo9m3MrjH9991CweMwM98w+Xq0rRio941jBek0AUFcOd1wreB0fHt+BeEDssbWMSn4&#10;IQ/rYvKQY6bdjQ80lKEWEcI+QwUmhC6T0leGLPqp64ijd3a9xRBlX0vd4y3CbStnSbKUFhuOCwY7&#10;2hqqvsurVTDfDeNuvv388F+mO15Ku2n8Ya/U0+O4WYEINIZ7+L/9rhW8pOkC/t7EJyCL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5z8bMYAAADdAAAADwAAAAAAAAAAAAAA&#10;AACfAgAAZHJzL2Rvd25yZXYueG1sUEsFBgAAAAAEAAQA9wAAAJIDAAAAAA==&#10;">
                  <v:imagedata r:id="rId67" o:title=""/>
                </v:shape>
                <v:group id="مجموعة 39" o:spid="_x0000_s333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3uUr/xgAAAN0A&#10;AAAPAAAAAAAAAAAAAAAAAKoCAABkcnMvZG93bnJldi54bWxQSwUGAAAAAAQABAD6AAAAnQMAAAAA&#10;">
                  <v:group id="مجموعة 40" o:spid="_x0000_s333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Y9e9kxgAAAN0A&#10;AAAPAAAAAAAAAAAAAAAAAKoCAABkcnMvZG93bnJldi54bWxQSwUGAAAAAAQABAD6AAAAnQMAAAAA&#10;">
                    <v:group id="مجموعة 41" o:spid="_x0000_s333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pansWwwAAAN0AAAAP&#10;AAAAAAAAAAAAAAAAAKoCAABkcnMvZG93bnJldi54bWxQSwUGAAAAAAQABAD6AAAAmgMAAAAA&#10;">
                      <v:shape id="شكل حر 42" o:spid="_x0000_s333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DRyMUA&#10;AADdAAAADwAAAGRycy9kb3ducmV2LnhtbESPzW7CMBCE75V4B2uReit2SlQgYBBCVO2hF34eYBUv&#10;cSBeh9iF9O3rSpU4jmbmG81i1btG3KgLtWcN2UiBIC69qbnScDy8v0xBhIhssPFMGn4owGo5eFpg&#10;Yfydd3Tbx0okCIcCNdgY20LKUFpyGEa+JU7eyXcOY5JdJU2H9wR3jXxV6k06rDktWGxpY6m87L+d&#10;BqPyrcsnHxPaXL+sOmcmXsZG6+dhv56DiNTHR/i//Wk05Fk2g7836Qn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gNHIxQAAAN0AAAAPAAAAAAAAAAAAAAAAAJgCAABkcnMv&#10;ZG93bnJldi54bWxQSwUGAAAAAAQABAD1AAAAigM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33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XGj8IA&#10;AADdAAAADwAAAGRycy9kb3ducmV2LnhtbERPz2vCMBS+C/sfwht409QiOqpR3EAR3cGp6PXRvLVl&#10;yUtpoq3/vTkMPH58v+fLzhpxp8ZXjhWMhgkI4tzpigsF59N68AHCB2SNxjEpeJCH5eKtN8dMu5Z/&#10;6H4MhYgh7DNUUIZQZ1L6vCSLfuhq4sj9usZiiLAppG6wjeHWyDRJJtJixbGhxJq+Ssr/jjerYHpY&#10;31q/mZx2nxfzXSXmukr3rFT/vVvNQATqwkv8795qBeNRGvfHN/EJyM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ZcaPwgAAAN0AAAAPAAAAAAAAAAAAAAAAAJgCAABkcnMvZG93&#10;bnJldi54bWxQSwUGAAAAAAQABAD1AAAAhwMAAAAA&#10;" fillcolor="#168489" stroked="f" strokeweight="1pt">
                        <v:stroke joinstyle="miter"/>
                      </v:roundrect>
                    </v:group>
                    <v:oval id="شكل بيضاوي 44" o:spid="_x0000_s334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VsfcQA&#10;AADdAAAADwAAAGRycy9kb3ducmV2LnhtbESP0WoCMRRE3wv9h3ALvtXsSpGyGkWEohREjH7AdXPd&#10;rG5utpuo279vBKGPw8ycYabz3jXiRl2oPSvIhxkI4tKbmisFh/3X+yeIEJENNp5JwS8FmM9eX6ZY&#10;GH/nHd10rESCcChQgY2xLaQMpSWHYehb4uSdfOcwJtlV0nR4T3DXyFGWjaXDmtOCxZaWlsqLvjoF&#10;ut/r7epUSb/R9vuYn/2P262VGrz1iwmISH38Dz/ba6PgIx/l8HiTnoC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VbH3EAAAA3QAAAA8AAAAAAAAAAAAAAAAAmAIAAGRycy9k&#10;b3ducmV2LnhtbFBLBQYAAAAABAAEAPUAAACJAwAAAAA=&#10;" filled="f" strokecolor="#a5a5a5 [2092]" strokeweight="1pt">
                      <v:stroke joinstyle="miter"/>
                    </v:oval>
                  </v:group>
                  <v:shape id="مربع نص 41" o:spid="_x0000_s3341" type="#_x0000_t202" style="position:absolute;left:2044;top:2569;width:46161;height:38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Cat8MA&#10;AADdAAAADwAAAGRycy9kb3ducmV2LnhtbESPQWvCQBSE74X+h+UVvNVNgpWSuorUFjz0oqb3R/Y1&#10;G5p9G7JPE/99tyB4HGbmG2a1mXynLjTENrCBfJ6BIq6DbbkxUJ0+n19BRUG22AUmA1eKsFk/Pqyw&#10;tGHkA12O0qgE4ViiASfSl1rH2pHHOA89cfJ+wuBRkhwabQccE9x3usiypfbYclpw2NO7o/r3ePYG&#10;ROw2v1YfPu6/p6/d6LL6BStjZk/T9g2U0CT38K29twYWeVHA/5v0BP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eCat8MAAADdAAAADwAAAAAAAAAAAAAAAACYAgAAZHJzL2Rv&#10;d25yZXYueG1sUEsFBgAAAAAEAAQA9QAAAIgDAAAAAA==&#10;" filled="f" stroked="f">
                    <v:textbox style="mso-fit-shape-to-text:t">
                      <w:txbxContent>
                        <w:p w:rsidR="005345A8" w:rsidRPr="006A21FE" w:rsidRDefault="005345A8" w:rsidP="006A21FE">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أهمية التواصل الإيجابي داخل الفريق</w:t>
                          </w:r>
                        </w:p>
                      </w:txbxContent>
                    </v:textbox>
                  </v:shape>
                </v:group>
                <w10:wrap anchorx="page"/>
                <w10:anchorlock/>
              </v:group>
            </w:pict>
          </mc:Fallback>
        </mc:AlternateContent>
      </w:r>
    </w:p>
    <w:p w:rsidR="007C6591" w:rsidRPr="00F1502D" w:rsidRDefault="007C6591" w:rsidP="00084372">
      <w:r w:rsidRPr="00F1502D">
        <w:rPr>
          <w:rtl/>
        </w:rPr>
        <w:t>التواصل الإيجابي هو أحد الأسس الرئيسية لنجاح أي فريق، فهو يعزز الانسجام، التعاون، والإنتاجية. عندما يتمك</w:t>
      </w:r>
      <w:r>
        <w:rPr>
          <w:rFonts w:hint="cs"/>
          <w:rtl/>
        </w:rPr>
        <w:t>ّ</w:t>
      </w:r>
      <w:r w:rsidRPr="00F1502D">
        <w:rPr>
          <w:rtl/>
        </w:rPr>
        <w:t>ن أعضاء الفريق من تبادل الأفكار والمعلومات بطريقة واضحة وبن</w:t>
      </w:r>
      <w:r>
        <w:rPr>
          <w:rFonts w:hint="cs"/>
          <w:rtl/>
        </w:rPr>
        <w:t>ّ</w:t>
      </w:r>
      <w:r w:rsidRPr="00F1502D">
        <w:rPr>
          <w:rtl/>
        </w:rPr>
        <w:t>اءة، فإنهم يصبحون أكثر قدرة على تحقيق الأهداف المشتركة. التواصل الإيجابي لا يقتصر فقط على نقل المعلومات، بل يشمل أيضا</w:t>
      </w:r>
      <w:r>
        <w:rPr>
          <w:rFonts w:hint="cs"/>
          <w:rtl/>
        </w:rPr>
        <w:t>ً</w:t>
      </w:r>
      <w:r w:rsidRPr="00F1502D">
        <w:rPr>
          <w:rtl/>
        </w:rPr>
        <w:t xml:space="preserve"> المهارات الاجتماعية والتأثير العاطفي الذي يعزز العلاقات داخل الفريق.</w:t>
      </w:r>
    </w:p>
    <w:p w:rsidR="007C6591" w:rsidRDefault="007C6591" w:rsidP="00084372">
      <w:pPr>
        <w:rPr>
          <w:b/>
          <w:bCs/>
          <w:color w:val="168489"/>
          <w:rtl/>
        </w:rPr>
      </w:pPr>
      <w:r w:rsidRPr="006A21FE">
        <w:rPr>
          <w:b/>
          <w:bCs/>
          <w:color w:val="168489"/>
          <w:rtl/>
        </w:rPr>
        <w:t xml:space="preserve"> أهمية التواصل الإيجابي داخل الفريق</w:t>
      </w:r>
    </w:p>
    <w:p w:rsidR="00394CDA" w:rsidRPr="006A21FE" w:rsidRDefault="00394CDA" w:rsidP="00394CDA">
      <w:pPr>
        <w:rPr>
          <w:b/>
          <w:bCs/>
          <w:color w:val="168489"/>
          <w:rtl/>
        </w:rPr>
      </w:pPr>
      <w:r w:rsidRPr="00394CDA">
        <w:rPr>
          <w:b/>
          <w:bCs/>
          <w:noProof/>
          <w:color w:val="168489"/>
        </w:rPr>
        <mc:AlternateContent>
          <mc:Choice Requires="wpg">
            <w:drawing>
              <wp:inline distT="0" distB="0" distL="0" distR="0" wp14:anchorId="2A169B4E" wp14:editId="5A71A892">
                <wp:extent cx="5793394" cy="1425325"/>
                <wp:effectExtent l="0" t="19050" r="0" b="22860"/>
                <wp:docPr id="827658446" name="Group 17"/>
                <wp:cNvGraphicFramePr/>
                <a:graphic xmlns:a="http://schemas.openxmlformats.org/drawingml/2006/main">
                  <a:graphicData uri="http://schemas.microsoft.com/office/word/2010/wordprocessingGroup">
                    <wpg:wgp>
                      <wpg:cNvGrpSpPr/>
                      <wpg:grpSpPr>
                        <a:xfrm>
                          <a:off x="0" y="0"/>
                          <a:ext cx="5793394" cy="1425325"/>
                          <a:chOff x="0" y="0"/>
                          <a:chExt cx="5793394" cy="1425325"/>
                        </a:xfrm>
                      </wpg:grpSpPr>
                      <wpg:grpSp>
                        <wpg:cNvPr id="827658447" name="Group 827658447"/>
                        <wpg:cNvGrpSpPr/>
                        <wpg:grpSpPr>
                          <a:xfrm>
                            <a:off x="0" y="4002"/>
                            <a:ext cx="5793394" cy="1421323"/>
                            <a:chOff x="0" y="4002"/>
                            <a:chExt cx="5793394" cy="1421323"/>
                          </a:xfrm>
                        </wpg:grpSpPr>
                        <wpg:grpSp>
                          <wpg:cNvPr id="827658448" name="مجموعة 29"/>
                          <wpg:cNvGrpSpPr/>
                          <wpg:grpSpPr>
                            <a:xfrm>
                              <a:off x="4567844" y="4002"/>
                              <a:ext cx="1225550" cy="1421316"/>
                              <a:chOff x="4567733" y="4002"/>
                              <a:chExt cx="1527617" cy="1771811"/>
                            </a:xfrm>
                          </wpg:grpSpPr>
                          <wpg:grpSp>
                            <wpg:cNvPr id="827658449" name="مجموعة 30"/>
                            <wpg:cNvGrpSpPr/>
                            <wpg:grpSpPr>
                              <a:xfrm>
                                <a:off x="4610638" y="4002"/>
                                <a:ext cx="1390650" cy="1771811"/>
                                <a:chOff x="4610638" y="4002"/>
                                <a:chExt cx="1390650" cy="1771811"/>
                              </a:xfrm>
                            </wpg:grpSpPr>
                            <wps:wsp>
                              <wps:cNvPr id="827658450" name="شكل بيضاوي 64"/>
                              <wps:cNvSpPr/>
                              <wps:spPr>
                                <a:xfrm>
                                  <a:off x="4921886" y="4002"/>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2928" name="شكل حر: شكل 70"/>
                              <wps:cNvSpPr/>
                              <wps:spPr>
                                <a:xfrm>
                                  <a:off x="4610638" y="388079"/>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608692929" name="مربع نص 25"/>
                            <wps:cNvSpPr txBox="1"/>
                            <wps:spPr>
                              <a:xfrm>
                                <a:off x="4567733" y="930295"/>
                                <a:ext cx="1527617" cy="748053"/>
                              </a:xfrm>
                              <a:prstGeom prst="rect">
                                <a:avLst/>
                              </a:prstGeom>
                              <a:noFill/>
                            </wps:spPr>
                            <wps:txbx>
                              <w:txbxContent>
                                <w:p w:rsidR="005345A8" w:rsidRDefault="005345A8" w:rsidP="00394CDA">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تحسين التعاون والعمل الجماعي</w:t>
                                  </w:r>
                                </w:p>
                              </w:txbxContent>
                            </wps:txbx>
                            <wps:bodyPr wrap="square" rtlCol="1">
                              <a:spAutoFit/>
                            </wps:bodyPr>
                          </wps:wsp>
                        </wpg:grpSp>
                        <wpg:grpSp>
                          <wpg:cNvPr id="1608692930" name="مجموعة 7"/>
                          <wpg:cNvGrpSpPr/>
                          <wpg:grpSpPr>
                            <a:xfrm>
                              <a:off x="2301132" y="4002"/>
                              <a:ext cx="1115665" cy="1421322"/>
                              <a:chOff x="2301132" y="4002"/>
                              <a:chExt cx="1390650" cy="1771811"/>
                            </a:xfrm>
                          </wpg:grpSpPr>
                          <wpg:grpSp>
                            <wpg:cNvPr id="1608692931" name="مجموعة 20"/>
                            <wpg:cNvGrpSpPr/>
                            <wpg:grpSpPr>
                              <a:xfrm>
                                <a:off x="2301132" y="4002"/>
                                <a:ext cx="1390650" cy="1771811"/>
                                <a:chOff x="2301132" y="4002"/>
                                <a:chExt cx="1390650" cy="1771811"/>
                              </a:xfrm>
                            </wpg:grpSpPr>
                            <wps:wsp>
                              <wps:cNvPr id="1608692932" name="شكل بيضاوي 22"/>
                              <wps:cNvSpPr/>
                              <wps:spPr>
                                <a:xfrm>
                                  <a:off x="2612380" y="4002"/>
                                  <a:ext cx="768154" cy="768154"/>
                                </a:xfrm>
                                <a:prstGeom prst="ellipse">
                                  <a:avLst/>
                                </a:prstGeom>
                                <a:solidFill>
                                  <a:srgbClr val="BFBFBF"/>
                                </a:solidFill>
                                <a:ln w="57150">
                                  <a:solidFill>
                                    <a:srgbClr val="BFBFBF"/>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2933" name="شكل حر: شكل 23"/>
                              <wps:cNvSpPr/>
                              <wps:spPr>
                                <a:xfrm>
                                  <a:off x="2301132" y="388079"/>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BFBFBF"/>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608692934" name="مربع نص 29"/>
                            <wps:cNvSpPr txBox="1"/>
                            <wps:spPr>
                              <a:xfrm>
                                <a:off x="2309485" y="930291"/>
                                <a:ext cx="1351112" cy="748050"/>
                              </a:xfrm>
                              <a:prstGeom prst="rect">
                                <a:avLst/>
                              </a:prstGeom>
                              <a:noFill/>
                            </wps:spPr>
                            <wps:txbx>
                              <w:txbxContent>
                                <w:p w:rsidR="005345A8" w:rsidRDefault="005345A8" w:rsidP="00394CDA">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تحسين الإنتاجية والأداء</w:t>
                                  </w:r>
                                </w:p>
                              </w:txbxContent>
                            </wps:txbx>
                            <wps:bodyPr wrap="square" rtlCol="1">
                              <a:spAutoFit/>
                            </wps:bodyPr>
                          </wps:wsp>
                        </wpg:grpSp>
                        <wpg:grpSp>
                          <wpg:cNvPr id="1608692935" name="مجموعة 93"/>
                          <wpg:cNvGrpSpPr/>
                          <wpg:grpSpPr>
                            <a:xfrm>
                              <a:off x="1155599" y="4002"/>
                              <a:ext cx="1115659" cy="1421319"/>
                              <a:chOff x="1155599" y="4002"/>
                              <a:chExt cx="1390650" cy="1771811"/>
                            </a:xfrm>
                          </wpg:grpSpPr>
                          <wpg:grpSp>
                            <wpg:cNvPr id="1608692936" name="مجموعة 94"/>
                            <wpg:cNvGrpSpPr/>
                            <wpg:grpSpPr>
                              <a:xfrm>
                                <a:off x="1155599" y="4002"/>
                                <a:ext cx="1390650" cy="1771811"/>
                                <a:chOff x="1155599" y="4002"/>
                                <a:chExt cx="1390650" cy="1771811"/>
                              </a:xfrm>
                            </wpg:grpSpPr>
                            <wps:wsp>
                              <wps:cNvPr id="1608692937" name="شكل بيضاوي 96"/>
                              <wps:cNvSpPr/>
                              <wps:spPr>
                                <a:xfrm>
                                  <a:off x="1466847" y="4002"/>
                                  <a:ext cx="768154" cy="768154"/>
                                </a:xfrm>
                                <a:prstGeom prst="ellipse">
                                  <a:avLst/>
                                </a:prstGeom>
                                <a:solidFill>
                                  <a:srgbClr val="A0C9CA"/>
                                </a:solidFill>
                                <a:ln w="57150">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2938" name="شكل حر: شكل 97"/>
                              <wps:cNvSpPr/>
                              <wps:spPr>
                                <a:xfrm>
                                  <a:off x="1155599" y="388080"/>
                                  <a:ext cx="1390650" cy="1387733"/>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608692939" name="مربع نص 25"/>
                            <wps:cNvSpPr txBox="1"/>
                            <wps:spPr>
                              <a:xfrm>
                                <a:off x="1269081" y="930293"/>
                                <a:ext cx="1155614" cy="748051"/>
                              </a:xfrm>
                              <a:prstGeom prst="rect">
                                <a:avLst/>
                              </a:prstGeom>
                              <a:noFill/>
                            </wps:spPr>
                            <wps:txbx>
                              <w:txbxContent>
                                <w:p w:rsidR="005345A8" w:rsidRDefault="005345A8" w:rsidP="00394CDA">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تعزيز إدارة النزاعات</w:t>
                                  </w:r>
                                </w:p>
                              </w:txbxContent>
                            </wps:txbx>
                            <wps:bodyPr wrap="square" rtlCol="1">
                              <a:spAutoFit/>
                            </wps:bodyPr>
                          </wps:wsp>
                        </wpg:grpSp>
                        <wpg:grpSp>
                          <wpg:cNvPr id="1608692940" name="مجموعة 24"/>
                          <wpg:cNvGrpSpPr/>
                          <wpg:grpSpPr>
                            <a:xfrm>
                              <a:off x="3456737" y="4002"/>
                              <a:ext cx="1145149" cy="1421318"/>
                              <a:chOff x="3456737" y="4002"/>
                              <a:chExt cx="1427400" cy="1771811"/>
                            </a:xfrm>
                          </wpg:grpSpPr>
                          <wpg:grpSp>
                            <wpg:cNvPr id="1608692941" name="مجموعة 25"/>
                            <wpg:cNvGrpSpPr/>
                            <wpg:grpSpPr>
                              <a:xfrm>
                                <a:off x="3456737" y="4002"/>
                                <a:ext cx="1390650" cy="1771811"/>
                                <a:chOff x="3456737" y="4002"/>
                                <a:chExt cx="1390650" cy="1771811"/>
                              </a:xfrm>
                            </wpg:grpSpPr>
                            <wps:wsp>
                              <wps:cNvPr id="1608692942" name="شكل بيضاوي 27"/>
                              <wps:cNvSpPr/>
                              <wps:spPr>
                                <a:xfrm>
                                  <a:off x="3767985" y="4002"/>
                                  <a:ext cx="768154" cy="768154"/>
                                </a:xfrm>
                                <a:prstGeom prst="ellipse">
                                  <a:avLst/>
                                </a:prstGeom>
                                <a:solidFill>
                                  <a:srgbClr val="FFD366"/>
                                </a:solidFill>
                                <a:ln w="57150">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2943" name="شكل حر: شكل 28"/>
                              <wps:cNvSpPr/>
                              <wps:spPr>
                                <a:xfrm>
                                  <a:off x="3456737" y="388079"/>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608692944" name="مربع نص 25"/>
                            <wps:cNvSpPr txBox="1"/>
                            <wps:spPr>
                              <a:xfrm>
                                <a:off x="3482370" y="930294"/>
                                <a:ext cx="1401767" cy="748052"/>
                              </a:xfrm>
                              <a:prstGeom prst="rect">
                                <a:avLst/>
                              </a:prstGeom>
                            </wps:spPr>
                            <wps:txbx>
                              <w:txbxContent>
                                <w:p w:rsidR="005345A8" w:rsidRDefault="005345A8" w:rsidP="00394CDA">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بناء بيئة عمل داعمة</w:t>
                                  </w:r>
                                </w:p>
                              </w:txbxContent>
                            </wps:txbx>
                            <wps:bodyPr wrap="square" rtlCol="1">
                              <a:spAutoFit/>
                            </wps:bodyPr>
                          </wps:wsp>
                        </wpg:grpSp>
                        <wpg:grpSp>
                          <wpg:cNvPr id="1608692945" name="مجموعة 88"/>
                          <wpg:cNvGrpSpPr/>
                          <wpg:grpSpPr>
                            <a:xfrm>
                              <a:off x="0" y="4002"/>
                              <a:ext cx="1127611" cy="1421323"/>
                              <a:chOff x="0" y="4002"/>
                              <a:chExt cx="1405542" cy="1771812"/>
                            </a:xfrm>
                          </wpg:grpSpPr>
                          <wpg:grpSp>
                            <wpg:cNvPr id="1608692946" name="مجموعة 89"/>
                            <wpg:cNvGrpSpPr/>
                            <wpg:grpSpPr>
                              <a:xfrm>
                                <a:off x="0" y="4002"/>
                                <a:ext cx="1390650" cy="1771812"/>
                                <a:chOff x="0" y="4002"/>
                                <a:chExt cx="1390650" cy="1771812"/>
                              </a:xfrm>
                            </wpg:grpSpPr>
                            <wps:wsp>
                              <wps:cNvPr id="1608692947" name="شكل بيضاوي 91"/>
                              <wps:cNvSpPr/>
                              <wps:spPr>
                                <a:xfrm>
                                  <a:off x="311248" y="4002"/>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2948" name="شكل حر: شكل 92"/>
                              <wps:cNvSpPr/>
                              <wps:spPr>
                                <a:xfrm>
                                  <a:off x="0" y="388079"/>
                                  <a:ext cx="1390650" cy="1387735"/>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608692949" name="مربع نص 29"/>
                            <wps:cNvSpPr txBox="1"/>
                            <wps:spPr>
                              <a:xfrm>
                                <a:off x="33058" y="930291"/>
                                <a:ext cx="1372484" cy="748050"/>
                              </a:xfrm>
                              <a:prstGeom prst="rect">
                                <a:avLst/>
                              </a:prstGeom>
                            </wps:spPr>
                            <wps:txbx>
                              <w:txbxContent>
                                <w:p w:rsidR="005345A8" w:rsidRDefault="005345A8" w:rsidP="00394CDA">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تعزيز الإبداع والابتكار</w:t>
                                  </w:r>
                                </w:p>
                              </w:txbxContent>
                            </wps:txbx>
                            <wps:bodyPr wrap="square" rtlCol="1">
                              <a:spAutoFit/>
                            </wps:bodyPr>
                          </wps:wsp>
                        </wpg:grpSp>
                      </wpg:grpSp>
                      <pic:pic xmlns:pic="http://schemas.openxmlformats.org/drawingml/2006/picture">
                        <pic:nvPicPr>
                          <pic:cNvPr id="1608692950" name="Graphic 153" descr="Connections with solid fill"/>
                          <pic:cNvPicPr>
                            <a:picLocks noChangeAspect="1"/>
                          </pic:cNvPicPr>
                        </pic:nvPicPr>
                        <pic:blipFill>
                          <a:blip r:embed="rId186"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87"/>
                              </a:ext>
                            </a:extLst>
                          </a:blip>
                          <a:stretch>
                            <a:fillRect/>
                          </a:stretch>
                        </pic:blipFill>
                        <pic:spPr>
                          <a:xfrm>
                            <a:off x="4861735" y="58616"/>
                            <a:ext cx="552785" cy="552785"/>
                          </a:xfrm>
                          <a:prstGeom prst="rect">
                            <a:avLst/>
                          </a:prstGeom>
                        </pic:spPr>
                      </pic:pic>
                      <pic:pic xmlns:pic="http://schemas.openxmlformats.org/drawingml/2006/picture">
                        <pic:nvPicPr>
                          <pic:cNvPr id="1608692951" name="Graphic 48" descr="Handshake with solid fill"/>
                          <pic:cNvPicPr>
                            <a:picLocks noChangeAspect="1"/>
                          </pic:cNvPicPr>
                        </pic:nvPicPr>
                        <pic:blipFill>
                          <a:blip r:embed="rId188"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74"/>
                              </a:ext>
                            </a:extLst>
                          </a:blip>
                          <a:stretch>
                            <a:fillRect/>
                          </a:stretch>
                        </pic:blipFill>
                        <pic:spPr>
                          <a:xfrm>
                            <a:off x="1442289" y="87636"/>
                            <a:ext cx="547911" cy="547911"/>
                          </a:xfrm>
                          <a:prstGeom prst="rect">
                            <a:avLst/>
                          </a:prstGeom>
                        </pic:spPr>
                      </pic:pic>
                      <pic:pic xmlns:pic="http://schemas.openxmlformats.org/drawingml/2006/picture">
                        <pic:nvPicPr>
                          <pic:cNvPr id="1608692952" name="Graphic 39" descr="Person with idea with solid fill"/>
                          <pic:cNvPicPr>
                            <a:picLocks noChangeAspect="1"/>
                          </pic:cNvPicPr>
                        </pic:nvPicPr>
                        <pic:blipFill>
                          <a:blip r:embed="rId79"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80"/>
                              </a:ext>
                            </a:extLst>
                          </a:blip>
                          <a:stretch>
                            <a:fillRect/>
                          </a:stretch>
                        </pic:blipFill>
                        <pic:spPr>
                          <a:xfrm>
                            <a:off x="3765202" y="43487"/>
                            <a:ext cx="530808" cy="530806"/>
                          </a:xfrm>
                          <a:prstGeom prst="rect">
                            <a:avLst/>
                          </a:prstGeom>
                        </pic:spPr>
                      </pic:pic>
                      <pic:pic xmlns:pic="http://schemas.openxmlformats.org/drawingml/2006/picture">
                        <pic:nvPicPr>
                          <pic:cNvPr id="1608692953" name="Graphic 93" descr="Business Growth with solid fill"/>
                          <pic:cNvPicPr>
                            <a:picLocks noChangeAspect="1"/>
                          </pic:cNvPicPr>
                        </pic:nvPicPr>
                        <pic:blipFill>
                          <a:blip r:embed="rId81"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82"/>
                              </a:ext>
                            </a:extLst>
                          </a:blip>
                          <a:stretch>
                            <a:fillRect/>
                          </a:stretch>
                        </pic:blipFill>
                        <pic:spPr>
                          <a:xfrm>
                            <a:off x="2561498" y="111720"/>
                            <a:ext cx="486440" cy="486418"/>
                          </a:xfrm>
                          <a:prstGeom prst="rect">
                            <a:avLst/>
                          </a:prstGeom>
                        </pic:spPr>
                      </pic:pic>
                      <pic:pic xmlns:pic="http://schemas.openxmlformats.org/drawingml/2006/picture">
                        <pic:nvPicPr>
                          <pic:cNvPr id="1608692954" name="Graphic 21" descr="Group brainstorm with solid fill"/>
                          <pic:cNvPicPr>
                            <a:picLocks noChangeAspect="1"/>
                          </pic:cNvPicPr>
                        </pic:nvPicPr>
                        <pic:blipFill>
                          <a:blip r:embed="rId95"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96"/>
                              </a:ext>
                            </a:extLst>
                          </a:blip>
                          <a:stretch>
                            <a:fillRect/>
                          </a:stretch>
                        </pic:blipFill>
                        <pic:spPr>
                          <a:xfrm>
                            <a:off x="283925" y="0"/>
                            <a:ext cx="565630" cy="565621"/>
                          </a:xfrm>
                          <a:prstGeom prst="rect">
                            <a:avLst/>
                          </a:prstGeom>
                        </pic:spPr>
                      </pic:pic>
                    </wpg:wgp>
                  </a:graphicData>
                </a:graphic>
              </wp:inline>
            </w:drawing>
          </mc:Choice>
          <mc:Fallback>
            <w:pict>
              <v:group id="Group 17" o:spid="_x0000_s3342" style="width:456.15pt;height:112.25pt;mso-position-horizontal-relative:char;mso-position-vertical-relative:line" coordsize="57933,142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">
                <v:group id="Group 827658447" o:spid="_x0000_s3343" style="position:absolute;top:40;width:57933;height:14213" coordorigin=",40" coordsize="57933,14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LPro//L&#10;AAAA4gAAAA8AAAAAAAAAAAAAAAAAqgIAAGRycy9kb3ducmV2LnhtbFBLBQYAAAAABAAEAPoAAACi&#10;AwAAAAA=&#10;">
                  <v:group id="مجموعة 29" o:spid="_x0000_s3344" style="position:absolute;left:45678;top:40;width:12255;height:14213" coordorigin="45677,40" coordsize="15276,177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J0N43IAAAA&#10;4gAAAA8AAAAAAAAAAAAAAAAAqgIAAGRycy9kb3ducmV2LnhtbFBLBQYAAAAABAAEAPoAAACfAwAA&#10;AAA=&#10;">
                    <v:group id="مجموعة 30" o:spid="_x0000_s3345" style="position:absolute;left:46106;top:40;width:13906;height:17718" coordorigin="46106,40" coordsize="13906,177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tOJIW&#10;zAAAAOIAAAAPAAAAAAAAAAAAAAAAAKoCAABkcnMvZG93bnJldi54bWxQSwUGAAAAAAQABAD6AAAA&#10;owMAAAAA&#10;">
                      <v:oval id="شكل بيضاوي 64" o:spid="_x0000_s3346" style="position:absolute;left:49218;top:40;width:7682;height:76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GdqMcA&#10;AADiAAAADwAAAGRycy9kb3ducmV2LnhtbESPzYrCMBSF9wO+Q7iCuzFt0bZUo6gg406sLlxemjtt&#10;meamNFHr208WA7M8nD++9XY0nXjS4FrLCuJ5BIK4srrlWsHtevzMQTiPrLGzTAre5GC7mXyssdD2&#10;xRd6lr4WYYRdgQoa7/tCSlc1ZNDNbU8cvG87GPRBDrXUA77CuOlkEkWpNNhyeGiwp0ND1U/5MApK&#10;F12/Rn3O4lN6r/ZxYrPL2So1m467FQhPo/8P/7VPWkGeZOkyXywDREAKOCA3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ZhnajHAAAA4gAAAA8AAAAAAAAAAAAAAAAAmAIAAGRy&#10;cy9kb3ducmV2LnhtbFBLBQYAAAAABAAEAPUAAACMAwAAAAA=&#10;" fillcolor="#168489" strokecolor="#168489" strokeweight="4.5pt">
                        <v:stroke joinstyle="miter"/>
                      </v:oval>
                      <v:shape id="شكل حر: شكل 70" o:spid="_x0000_s3347" style="position:absolute;left:46106;top:3880;width:13906;height:13878;visibility:visible;mso-wrap-style:square;v-text-anchor:middle" coordsize="1390650,13877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k1vcwA&#10;AADjAAAADwAAAGRycy9kb3ducmV2LnhtbESPwU7DMBBE70j8g7VI3KhDDlEb6lYVEqISVG3TfsAq&#10;XuKosR1sk4Z8PXtA6nF3ZmfeLtej7cRAIbbeKXieZSDI1V63rlFwPr09zUHEhE5j5x0p+KUI69X9&#10;3RJL7a/uSEOVGsEhLpaowKTUl1LG2pDFOPM9Oda+fLCYeAyN1AGvHG47mWdZIS22jhsM9vRqqL5U&#10;P1bBtLOVGb7zz2ma6sNe7z7e99ug1OPDuHkBkWhMN/P/9VYzfpHNi0W+yBmaf+IFyNUf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Kdk1vcwAAADjAAAADwAAAAAAAAAAAAAAAACY&#10;AgAAZHJzL2Rvd25yZXYueG1sUEsFBgAAAAAEAAQA9QAAAJEDA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54213;695325,552153;1193265,54213;1187800,0;1205582,1793;1390650,228864;1390650,1155954;1158870,1387734;231780,1387734;0,1155954;0,228864;185068,1793;202850,0" o:connectangles="0,0,0,0,0,0,0,0,0,0,0,0,0,0"/>
                      </v:shape>
                    </v:group>
                    <v:shape id="مربع نص 25" o:spid="_x0000_s3348" type="#_x0000_t202" style="position:absolute;left:45677;top:9302;width:15276;height:74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Un7scA&#10;AADjAAAADwAAAGRycy9kb3ducmV2LnhtbERPwWrDMAy9D/oPRoPdVruFhS6rW0rXQg+7rM3uItbi&#10;sFgOsdakfz8PBuOdpKf3nt56O4VOXWlIbWQLi7kBRVxH13JjobocH1egkiA77CKThRsl2G5md2ss&#10;XRz5na5naVQ24VSiBS/Sl1qn2lPANI89ceY+4xBQ8jg02g04ZvPQ6aUxhQ7Yck7w2NPeU/11/g4W&#10;RNxucasOIZ0+prfX0Zv6CStrH+6n3QsooUn+j//UJ5ffL8yqeF5mwG+nvAC9+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hlJ+7HAAAA4wAAAA8AAAAAAAAAAAAAAAAAmAIAAGRy&#10;cy9kb3ducmV2LnhtbFBLBQYAAAAABAAEAPUAAACMAwAAAAA=&#10;" filled="f" stroked="f">
                      <v:textbox style="mso-fit-shape-to-text:t">
                        <w:txbxContent>
                          <w:p w:rsidR="005345A8" w:rsidRDefault="005345A8" w:rsidP="00394CDA">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تحسين التعاون والعمل الجماعي</w:t>
                            </w:r>
                          </w:p>
                        </w:txbxContent>
                      </v:textbox>
                    </v:shape>
                  </v:group>
                  <v:group id="مجموعة 7" o:spid="_x0000_s3349" style="position:absolute;left:23011;top:40;width:11156;height:14213" coordorigin="23011,40" coordsize="13906,177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3JTHf&#10;zAAAAOMAAAAPAAAAAAAAAAAAAAAAAKoCAABkcnMvZG93bnJldi54bWxQSwUGAAAAAAQABAD6AAAA&#10;owMAAAAA&#10;">
                    <v:group id="مجموعة 20" o:spid="_x0000_s3350" style="position:absolute;left:23011;top:40;width:13906;height:17718" coordorigin="23011,40" coordsize="13906,177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hplETIAAAA&#10;4wAAAA8AAAAAAAAAAAAAAAAAqgIAAGRycy9kb3ducmV2LnhtbFBLBQYAAAAABAAEAPoAAACfAwAA&#10;AAA=&#10;">
                      <v:oval id="شكل بيضاوي 22" o:spid="_x0000_s3351" style="position:absolute;left:26123;top:40;width:7682;height:76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luG8YA&#10;AADjAAAADwAAAGRycy9kb3ducmV2LnhtbERPX2vCMBB/H/gdwgl7m6kViq1GEUGYCBurPvh4NGdb&#10;bC4liVq/vRkM9ni//7dcD6YTd3K+taxgOklAEFdWt1wrOB13H3MQPiBr7CyTgid5WK9Gb0sstH3w&#10;D93LUIsYwr5ABU0IfSGlrxoy6Ce2J47cxTqDIZ6ultrhI4abTqZJkkmDLceGBnvaNlRdy5tRUB7k&#10;gdN93s1O7nbeX0v7/bW1Sr2Ph80CRKAh/Iv/3J86zs+SeZan+SyF358iAHL1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HluG8YAAADjAAAADwAAAAAAAAAAAAAAAACYAgAAZHJz&#10;L2Rvd25yZXYueG1sUEsFBgAAAAAEAAQA9QAAAIsDAAAAAA==&#10;" fillcolor="#bfbfbf" strokecolor="#bfbfbf" strokeweight="4.5pt">
                        <v:stroke joinstyle="miter"/>
                      </v:oval>
                      <v:shape id="شكل حر: شكل 23" o:spid="_x0000_s3352" style="position:absolute;left:23011;top:3880;width:13906;height:13878;visibility:visible;mso-wrap-style:square;v-text-anchor:middle" coordsize="1390650,13877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52ickA&#10;AADjAAAADwAAAGRycy9kb3ducmV2LnhtbERPX2vCMBB/H+w7hBP2MmaqQrHVKKMgjA0H2omvR3O2&#10;1eZSmmjrtzeDwR7v9/+W68E04kadqy0rmIwjEMSF1TWXCn7yzdschPPIGhvLpOBODtar56clptr2&#10;vKPb3pcihLBLUUHlfZtK6YqKDLqxbYkDd7KdQR/OrpS6wz6Em0ZOoyiWBmsODRW2lFVUXPZXo+B4&#10;f00+v7eH6zmLs51Nmrz/OuVKvYyG9wUIT4P/F/+5P3SYH0fzOJkmsxn8/hQAkKsH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352ickAAADjAAAADwAAAAAAAAAAAAAAAACYAgAA&#10;ZHJzL2Rvd25yZXYueG1sUEsFBgAAAAAEAAQA9QAAAI4DA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bfbfbf" strokeweight="1pt">
                        <v:stroke joinstyle="miter"/>
                        <v:path arrowok="t" o:connecttype="custom" o:connectlocs="202850,0;197385,54213;695325,552153;1193265,54213;1187800,0;1205582,1793;1390650,228864;1390650,1155954;1158870,1387734;231780,1387734;0,1155954;0,228864;185068,1793;202850,0" o:connectangles="0,0,0,0,0,0,0,0,0,0,0,0,0,0"/>
                      </v:shape>
                    </v:group>
                    <v:shape id="مربع نص 29" o:spid="_x0000_s3353" type="#_x0000_t202" style="position:absolute;left:23094;top:9302;width:13511;height:74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0ercYA&#10;AADjAAAADwAAAGRycy9kb3ducmV2LnhtbERPS0/DMAy+I/EfIiNxY8kGVFu3bJp4SDtwYZS71Zim&#10;WuNUjVm7f0+QkDj6e3uzm0KnzjSkNrKF+cyAIq6ja7mxUH283i1BJUF22EUmCxdKsNteX22wdHHk&#10;dzofpVE5hFOJFrxIX2qdak8B0yz2xJn7ikNAyefQaDfgmMNDpxfGFDpgy7nBY09PnurT8TtYEHH7&#10;+aV6CenwOb09j97Uj1hZe3sz7deghCb5F/+5Dy7PL8yyWC1W9w/w+1MGQG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70ercYAAADjAAAADwAAAAAAAAAAAAAAAACYAgAAZHJz&#10;L2Rvd25yZXYueG1sUEsFBgAAAAAEAAQA9QAAAIsDAAAAAA==&#10;" filled="f" stroked="f">
                      <v:textbox style="mso-fit-shape-to-text:t">
                        <w:txbxContent>
                          <w:p w:rsidR="005345A8" w:rsidRDefault="005345A8" w:rsidP="00394CDA">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تحسين الإنتاجية والأداء</w:t>
                            </w:r>
                          </w:p>
                        </w:txbxContent>
                      </v:textbox>
                    </v:shape>
                  </v:group>
                  <v:group id="مجموعة 93" o:spid="_x0000_s3354" style="position:absolute;left:11555;top:40;width:11157;height:14213" coordorigin="11555,40" coordsize="13906,177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dSkkfIAAAA&#10;4wAAAA8AAAAAAAAAAAAAAAAAqgIAAGRycy9kb3ducmV2LnhtbFBLBQYAAAAABAAEAPoAAACfAwAA&#10;AAA=&#10;">
                    <v:group id="مجموعة 94" o:spid="_x0000_s3355" style="position:absolute;left:11555;top:40;width:13907;height:17718" coordorigin="11555,40" coordsize="13906,177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eADDDIAAAA&#10;4wAAAA8AAAAAAAAAAAAAAAAAqgIAAGRycy9kb3ducmV2LnhtbFBLBQYAAAAABAAEAPoAAACfAwAA&#10;AAA=&#10;">
                      <v:oval id="شكل بيضاوي 96" o:spid="_x0000_s3356" style="position:absolute;left:14668;top:40;width:7682;height:76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eXQcgA&#10;AADjAAAADwAAAGRycy9kb3ducmV2LnhtbERPX0vDMBB/F/wO4QRfZEvtpOvqsjHGCjIQdBt7Pppb&#10;U2wutYld/fZGEHy83/9brkfbioF63zhW8DhNQBBXTjdcKzgdy0kOwgdkja1jUvBNHtar25slFtpd&#10;+Z2GQ6hFDGFfoAITQldI6StDFv3UdcSRu7jeYohnX0vd4zWG21amSZJJiw3HBoMdbQ1VH4cvq+Dt&#10;8/WJ2OZtk+5KU+4H+8D7s1L3d+PmGUSgMfyL/9wvOs7PkjxbpIvZHH5/igDI1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lh5dByAAAAOMAAAAPAAAAAAAAAAAAAAAAAJgCAABk&#10;cnMvZG93bnJldi54bWxQSwUGAAAAAAQABAD1AAAAjQMAAAAA&#10;" fillcolor="#a0c9ca" strokecolor="#a0c9ca" strokeweight="4.5pt">
                        <v:stroke joinstyle="miter"/>
                      </v:oval>
                      <v:shape id="شكل حر: شكل 97" o:spid="_x0000_s3357" style="position:absolute;left:11555;top:3880;width:13907;height:13878;visibility:visible;mso-wrap-style:square;v-text-anchor:middle" coordsize="1390650,13877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IBnc0A&#10;AADjAAAADwAAAGRycy9kb3ducmV2LnhtbESPQUvDQBCF74L/YRnBm920akxjt6UUCh4UbCOItyE7&#10;ZkOzs2l2baO/3jkIHmfem/e+WaxG36kTDbENbGA6yUAR18G23Bh4q7Y3BaiYkC12gcnAN0VYLS8v&#10;FljacOYdnfapURLCsUQDLqW+1DrWjjzGSeiJRfsMg8ck49BoO+BZwn2nZ1mWa48tS4PDnjaO6sP+&#10;yxt43VXu2FZF/fJzt33+6BLfHx/ejbm+GtePoBKN6d/8d/1kBT/Pinw+m98KtPwkC9DLX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HbSAZ3NAAAA4wAAAA8AAAAAAAAAAAAAAAAA&#10;mAIAAGRycy9kb3ducmV2LnhtbFBLBQYAAAAABAAEAPUAAACSAw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a0c9ca" strokeweight="1pt">
                        <v:stroke joinstyle="miter"/>
                        <v:path arrowok="t" o:connecttype="custom" o:connectlocs="202850,0;197385,54213;695325,552153;1193265,54213;1187800,0;1205582,1793;1390650,228864;1390650,1155953;1158870,1387733;231780,1387733;0,1155953;0,228864;185068,1793;202850,0" o:connectangles="0,0,0,0,0,0,0,0,0,0,0,0,0,0"/>
                      </v:shape>
                    </v:group>
                    <v:shape id="مربع نص 25" o:spid="_x0000_s3358" type="#_x0000_t202" style="position:absolute;left:12690;top:9302;width:11556;height:74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yxM8UA&#10;AADjAAAADwAAAGRycy9kb3ducmV2LnhtbERPS0vDQBC+C/6HZQRvdrcVQxO7LcUH9ODFNt6H7JgN&#10;ZmdDdmzSf+8Kgsf53rPZzaFXZxpTF9nCcmFAETfRddxaqE+vd2tQSZAd9pHJwoUS7LbXVxusXJz4&#10;nc5HaVUO4VShBS8yVFqnxlPAtIgDceY+4xhQ8jm22o045fDQ65UxhQ7YcW7wONCTp+br+B0siLj9&#10;8lK/hHT4mN+eJ2+aB6ytvb2Z94+ghGb5F/+5Dy7PL8y6KFflfQm/P2UA9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vLEzxQAAAOMAAAAPAAAAAAAAAAAAAAAAAJgCAABkcnMv&#10;ZG93bnJldi54bWxQSwUGAAAAAAQABAD1AAAAigMAAAAA&#10;" filled="f" stroked="f">
                      <v:textbox style="mso-fit-shape-to-text:t">
                        <w:txbxContent>
                          <w:p w:rsidR="005345A8" w:rsidRDefault="005345A8" w:rsidP="00394CDA">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تعزيز إدارة النزاعات</w:t>
                            </w:r>
                          </w:p>
                        </w:txbxContent>
                      </v:textbox>
                    </v:shape>
                  </v:group>
                  <v:group id="مجموعة 24" o:spid="_x0000_s3359" style="position:absolute;left:34567;top:40;width:11451;height:14213" coordorigin="34567,40" coordsize="14274,177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byNC&#10;os0AAADjAAAADwAAAAAAAAAAAAAAAACqAgAAZHJzL2Rvd25yZXYueG1sUEsFBgAAAAAEAAQA+gAA&#10;AKQDAAAAAA==&#10;">
                    <v:group id="مجموعة 25" o:spid="_x0000_s3360" style="position:absolute;left:34567;top:40;width:13906;height:17718" coordorigin="34567,40" coordsize="13906,177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Bv5znIAAAA&#10;4wAAAA8AAAAAAAAAAAAAAAAAqgIAAGRycy9kb3ducmV2LnhtbFBLBQYAAAAABAAEAPoAAACfAwAA&#10;AAA=&#10;">
                      <v:oval id="شكل بيضاوي 27" o:spid="_x0000_s3361" style="position:absolute;left:37679;top:40;width:7682;height:76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9tSssA&#10;AADjAAAADwAAAGRycy9kb3ducmV2LnhtbESPT0sDMRDF74LfIYzgRWziVpd2bVpKReihF7ei12Ez&#10;+wc3k7CJ3fXbN4WCx5n33m/erDaT7cWJhtA51vA0UyCIK2c6bjR8Ht8fFyBCRDbYOyYNfxRgs769&#10;WWFh3MgfdCpjIxKEQ4Ea2hh9IWWoWrIYZs4TJ612g8WYxqGRZsAxwW0vM6VyabHjdKFFT7uWqp/y&#10;1yaK3H5Pb+Gwc76u1TyOL8evB6/1/d20fQURaYr/5mt6b1L9XC3yZbZ8zuDyU1qAXJ8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8r21KywAAAOMAAAAPAAAAAAAAAAAAAAAAAJgC&#10;AABkcnMvZG93bnJldi54bWxQSwUGAAAAAAQABAD1AAAAkAMAAAAA&#10;" fillcolor="#ffd366" strokecolor="#ffd366" strokeweight="4.5pt">
                        <v:stroke joinstyle="miter"/>
                      </v:oval>
                      <v:shape id="شكل حر: شكل 28" o:spid="_x0000_s3362" style="position:absolute;left:34567;top:3880;width:13906;height:13878;visibility:visible;mso-wrap-style:square;v-text-anchor:middle" coordsize="1390650,13877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NGfccA&#10;AADjAAAADwAAAGRycy9kb3ducmV2LnhtbERPS2sCMRC+C/0PYQq9SE20dnG3RmmF0l5EfN2HzbhZ&#10;3EyWTdTtv28KBY/zvWe+7F0jrtSF2rOG8UiBIC69qbnScNh/Ps9AhIhssPFMGn4owHLxMJhjYfyN&#10;t3TdxUqkEA4FarAxtoWUobTkMIx8S5y4k+8cxnR2lTQd3lK4a+REqUw6rDk1WGxpZak87y5Ow4eh&#10;uD6/5soOp2M6hu3mqxxutH567N/fQETq41387/42aX6mZlk+yacv8PdTAk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EzRn3HAAAA4wAAAA8AAAAAAAAAAAAAAAAAmAIAAGRy&#10;cy9kb3ducmV2LnhtbFBLBQYAAAAABAAEAPUAAACMAw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ffd366" strokeweight="1pt">
                        <v:stroke joinstyle="miter"/>
                        <v:path arrowok="t" o:connecttype="custom" o:connectlocs="202850,0;197385,54213;695325,552153;1193265,54213;1187800,0;1205582,1793;1390650,228864;1390650,1155954;1158870,1387734;231780,1387734;0,1155954;0,228864;185068,1793;202850,0" o:connectangles="0,0,0,0,0,0,0,0,0,0,0,0,0,0"/>
                      </v:shape>
                    </v:group>
                    <v:shape id="مربع نص 25" o:spid="_x0000_s3363" type="#_x0000_t202" style="position:absolute;left:34823;top:9302;width:14018;height:74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tt0MYA&#10;AADjAAAADwAAAGRycy9kb3ducmV2LnhtbERPS2vDMAy+D/YfjAq7rXZLF9qsbil7QA+7rMvuItbi&#10;0FgOsdak/34eDHbU99Z2P4VOXWhIbWQLi7kBRVxH13Jjofp4vV+DSoLssItMFq6UYL+7vdli6eLI&#10;73Q5SaNyCKcSLXiRvtQ61Z4CpnnsiTP3FYeAks+h0W7AMYeHTi+NKXTAlnODx56ePNXn03ewIOIO&#10;i2v1EtLxc3p7Hr2pH7Cy9m42HR5BCU3yL/5zH12eX5h1sVluViv4/SkDoH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7tt0MYAAADjAAAADwAAAAAAAAAAAAAAAACYAgAAZHJz&#10;L2Rvd25yZXYueG1sUEsFBgAAAAAEAAQA9QAAAIsDAAAAAA==&#10;" filled="f" stroked="f">
                      <v:textbox style="mso-fit-shape-to-text:t">
                        <w:txbxContent>
                          <w:p w:rsidR="005345A8" w:rsidRDefault="005345A8" w:rsidP="00394CDA">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بناء بيئة عمل داعمة</w:t>
                            </w:r>
                          </w:p>
                        </w:txbxContent>
                      </v:textbox>
                    </v:shape>
                  </v:group>
                  <v:group id="مجموعة 88" o:spid="_x0000_s3364" style="position:absolute;top:40;width:11276;height:14213" coordorigin=",40" coordsize="14055,177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9U4TrIAAAA&#10;4wAAAA8AAAAAAAAAAAAAAAAAqgIAAGRycy9kb3ducmV2LnhtbFBLBQYAAAAABAAEAPoAAACfAwAA&#10;AAA=&#10;">
                    <v:group id="مجموعة 89" o:spid="_x0000_s3365" style="position:absolute;top:40;width:13906;height:17718" coordorigin=",40" coordsize="13906,177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Gf03IAAAA&#10;4wAAAA8AAAAAAAAAAAAAAAAAqgIAAGRycy9kb3ducmV2LnhtbFBLBQYAAAAABAAEAPoAAACfAwAA&#10;AAA=&#10;">
                      <v:oval id="شكل بيضاوي 91" o:spid="_x0000_s3366" style="position:absolute;left:3112;top:40;width:7682;height:76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dCYMYA&#10;AADjAAAADwAAAGRycy9kb3ducmV2LnhtbERPzWrCQBC+F/oOywje6m6CJJq6Slso9SZGDx6H7DQJ&#10;ZmdDdqvp27uC4HG+/1ltRtuJCw2+dawhmSkQxJUzLdcajofvtwUIH5ANdo5Jwz952KxfX1ZYGHfl&#10;PV3KUIsYwr5ADU0IfSGlrxqy6GeuJ47crxsshngOtTQDXmO47WSqVCYtthwbGuzpq6HqXP5ZDaVX&#10;h5/R7PJkm52qzyR1+X7ntJ5Oxo93EIHG8BQ/3FsT52dqkS3T5TyH+08RAL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9dCYMYAAADjAAAADwAAAAAAAAAAAAAAAACYAgAAZHJz&#10;L2Rvd25yZXYueG1sUEsFBgAAAAAEAAQA9QAAAIsDAAAAAA==&#10;" fillcolor="#168489" strokecolor="#168489" strokeweight="4.5pt">
                        <v:stroke joinstyle="miter"/>
                      </v:oval>
                      <v:shape id="شكل حر: شكل 92" o:spid="_x0000_s3367" style="position:absolute;top:3880;width:13906;height:13878;visibility:visible;mso-wrap-style:square;v-text-anchor:middle" coordsize="1390650,13877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bQHcwA&#10;AADjAAAADwAAAGRycy9kb3ducmV2LnhtbESP0UrDQBBF34X+wzIF3+ymQUKbdlukIBa0VKMfMGSn&#10;2WB2Nu6uaczXuw+CjzP3zr1ntvvRdmIgH1rHCpaLDARx7XTLjYKP98e7FYgQkTV2jknBDwXY72Y3&#10;Wyy1u/IbDVVsRArhUKICE2NfShlqQxbDwvXESbs4bzGm0TdSe7ymcNvJPMsKabHl1GCwp4Oh+rP6&#10;tgqmk63M8JW/TNNUv5716fnpfPRK3c7Hhw2ISGP8N/9dH3XCL7JVsc7X9wk6/ZQWIHe/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9AbQHcwAAADjAAAADwAAAAAAAAAAAAAAAACY&#10;AgAAZHJzL2Rvd25yZXYueG1sUEsFBgAAAAAEAAQA9QAAAJEDA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54213;695325,552153;1193265,54213;1187800,0;1205582,1793;1390650,228864;1390650,1155955;1158870,1387735;231780,1387735;0,1155955;0,228864;185068,1793;202850,0" o:connectangles="0,0,0,0,0,0,0,0,0,0,0,0,0,0"/>
                      </v:shape>
                    </v:group>
                    <v:shape id="مربع نص 29" o:spid="_x0000_s3368" type="#_x0000_t202" style="position:absolute;left:330;top:9302;width:13725;height:74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rCTsUA&#10;AADjAAAADwAAAGRycy9kb3ducmV2LnhtbERPS0vDQBC+C/6HZQRvdrdFQxO7LcUH9ODFNt6H7JgN&#10;ZmdDdmzSf+8Kgsf53rPZzaFXZxpTF9nCcmFAETfRddxaqE+vd2tQSZAd9pHJwoUS7LbXVxusXJz4&#10;nc5HaVUO4VShBS8yVFqnxlPAtIgDceY+4xhQ8jm22o045fDQ65UxhQ7YcW7wONCTp+br+B0siLj9&#10;8lK/hHT4mN+eJ2+aB6ytvb2Z94+ghGb5F/+5Dy7PL8y6KFflfQm/P2UA9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usJOxQAAAOMAAAAPAAAAAAAAAAAAAAAAAJgCAABkcnMv&#10;ZG93bnJldi54bWxQSwUGAAAAAAQABAD1AAAAigMAAAAA&#10;" filled="f" stroked="f">
                      <v:textbox style="mso-fit-shape-to-text:t">
                        <w:txbxContent>
                          <w:p w:rsidR="005345A8" w:rsidRDefault="005345A8" w:rsidP="00394CDA">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تعزيز الإبداع والابتكار</w:t>
                            </w:r>
                          </w:p>
                        </w:txbxContent>
                      </v:textbox>
                    </v:shape>
                  </v:group>
                </v:group>
                <v:shape id="Graphic 153" o:spid="_x0000_s3369" type="#_x0000_t75" alt="Connections with solid fill" style="position:absolute;left:48617;top:586;width:5528;height:55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CJBugswAAADjAAAADwAAAAAA&#10;AAAAAAAAAACfAgAAZHJzL2Rvd25yZXYueG1sUEsFBgAAAAAEAAQA9wAAAJgDAAAAAA==&#10;">
                  <v:imagedata r:id="rId189" o:title="Connections with solid fill"/>
                  <v:path arrowok="t"/>
                </v:shape>
                <v:shape id="Graphic 48" o:spid="_x0000_s3370" type="#_x0000_t75" alt="Handshake with solid fill" style="position:absolute;left:14422;top:876;width:5480;height:54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Fz6IjHAAAA4wAAAA8AAABkcnMvZG93bnJldi54bWxET19rwjAQfx/sO4Qb+DYTFYvtjCIDRUQY&#10;ugk+Hs2tLWsutYlav70ZCD7e7/9N552txYVaXznWMOgrEMS5MxUXGn6+l+8TED4gG6wdk4YbeZjP&#10;Xl+mmBl35R1d9qEQMYR9hhrKEJpMSp+XZNH3XUMcuV/XWgzxbAtpWrzGcFvLoVKJtFhxbCixoc+S&#10;8r/92Wo4+uUu2YTNqkhHW/vlD+jU4qR1761bfIAI1IWn+OFemzg/UZMkHabjAfz/FAGQsz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Fz6IjHAAAA4wAAAA8AAAAAAAAAAAAA&#10;AAAAnwIAAGRycy9kb3ducmV2LnhtbFBLBQYAAAAABAAEAPcAAACTAwAAAAA=&#10;">
                  <v:imagedata r:id="rId190" o:title="Handshake with solid fill"/>
                  <v:path arrowok="t"/>
                </v:shape>
                <v:shape id="Graphic 39" o:spid="_x0000_s3371" type="#_x0000_t75" alt="Person with idea with solid fill" style="position:absolute;left:37652;top:434;width:5308;height:53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jGEBnJAAAA4wAAAA8AAABkcnMvZG93bnJldi54bWxET19rwjAQfxf2HcINfJGZrMOinVFEKe5t&#10;TmXs8WhubbG5lCZq56dfBsIe7/f/5sveNuJCna8da3geKxDEhTM1lxqOh/xpCsIHZIONY9LwQx6W&#10;i4fBHDPjrvxBl30oRQxhn6GGKoQ2k9IXFVn0Y9cSR+7bdRZDPLtSmg6vMdw2MlEqlRZrjg0VtrSu&#10;qDjtz1bD7vB5bNXqNspv7zav1/Zlc/raaj187FevIAL14V98d7+ZOD9V03SWzCYJ/P0UAZCLX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mMYQGckAAADjAAAADwAAAAAAAAAA&#10;AAAAAACfAgAAZHJzL2Rvd25yZXYueG1sUEsFBgAAAAAEAAQA9wAAAJUDAAAAAA==&#10;">
                  <v:imagedata r:id="rId98" o:title="Person with idea with solid fill"/>
                  <v:path arrowok="t"/>
                </v:shape>
                <v:shape id="Graphic 93" o:spid="_x0000_s3372" type="#_x0000_t75" alt="Business Growth with solid fill" style="position:absolute;left:25614;top:1117;width:4865;height:48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Iq7knHAAAA4wAAAA8AAABkcnMvZG93bnJldi54bWxET81qwkAQvgt9h2UK3nRTxWBSVymhBQMK&#10;xvbS25CdJsHsbMhuNb69Kwge5/uf1WYwrThT7xrLCt6mEQji0uqGKwU/31+TJQjnkTW2lknBlRxs&#10;1i+jFabaXrig89FXIoSwS1FB7X2XSunKmgy6qe2IA/dne4M+nH0ldY+XEG5aOYuiWBpsODTU2FFW&#10;U3k6/hsFvM93eRLbLG9+s0+qCneiQ6nU+HX4eAfhafBP8cO91WF+HC3jZJYs5nD/KQAg1z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Iq7knHAAAA4wAAAA8AAAAAAAAAAAAA&#10;AAAAnwIAAGRycy9kb3ducmV2LnhtbFBLBQYAAAAABAAEAPcAAACTAwAAAAA=&#10;">
                  <v:imagedata r:id="rId99" o:title="Business Growth with solid fill"/>
                  <v:path arrowok="t"/>
                </v:shape>
                <v:shape id="Graphic 21" o:spid="_x0000_s3373" type="#_x0000_t75" alt="Group brainstorm with solid fill" style="position:absolute;left:2839;width:5656;height:56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D3P+bHAAAA4wAAAA8AAABkcnMvZG93bnJldi54bWxET19rwjAQfx/sO4Qb7GVoqsxQO6OIMNgG&#10;Pljd+9HcmrLmUpqonZ9+EQQf7/f/FqvBteJEfWg8a5iMMxDElTcN1xoO+/dRDiJEZIOtZ9LwRwFW&#10;y8eHBRbGn3lHpzLWIoVwKFCDjbErpAyVJYdh7DvixP343mFMZ19L0+M5hbtWTrNMSYcNpwaLHW0s&#10;Vb/l0WlwvH3ZXkz5vTtI83mxuVIz+6X189OwfgMRaYh38c39YdJ8leVqPp3PXuH6UwJALv8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ED3P+bHAAAA4wAAAA8AAAAAAAAAAAAA&#10;AAAAnwIAAGRycy9kb3ducmV2LnhtbFBLBQYAAAAABAAEAPcAAACTAwAAAAA=&#10;">
                  <v:imagedata r:id="rId106" o:title="Group brainstorm with solid fill"/>
                  <v:path arrowok="t"/>
                </v:shape>
                <w10:wrap anchorx="page"/>
                <w10:anchorlock/>
              </v:group>
            </w:pict>
          </mc:Fallback>
        </mc:AlternateContent>
      </w:r>
    </w:p>
    <w:p w:rsidR="00084372" w:rsidRPr="0068634C" w:rsidRDefault="00084372" w:rsidP="00084372">
      <w:pPr>
        <w:rPr>
          <w:b/>
          <w:bCs/>
        </w:rPr>
      </w:pPr>
      <w:r w:rsidRPr="002A078C">
        <w:rPr>
          <w:rFonts w:ascii="Sakkal Majalla" w:hAnsi="Sakkal Majalla"/>
          <w:noProof/>
          <w:sz w:val="34"/>
        </w:rPr>
        <mc:AlternateContent>
          <mc:Choice Requires="wpg">
            <w:drawing>
              <wp:inline distT="0" distB="0" distL="0" distR="0" wp14:anchorId="52FDF1A9" wp14:editId="5F997ADD">
                <wp:extent cx="5731510" cy="892088"/>
                <wp:effectExtent l="0" t="0" r="2540" b="22860"/>
                <wp:docPr id="160869231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314" name="مجموعة 47"/>
                        <wpg:cNvGrpSpPr/>
                        <wpg:grpSpPr>
                          <a:xfrm>
                            <a:off x="0" y="0"/>
                            <a:ext cx="5731510" cy="895351"/>
                            <a:chOff x="0" y="0"/>
                            <a:chExt cx="5878196" cy="918845"/>
                          </a:xfrm>
                        </wpg:grpSpPr>
                        <wpg:grpSp>
                          <wpg:cNvPr id="1608692315" name="مجموعة 48"/>
                          <wpg:cNvGrpSpPr/>
                          <wpg:grpSpPr>
                            <a:xfrm>
                              <a:off x="0" y="0"/>
                              <a:ext cx="5878196" cy="918845"/>
                              <a:chOff x="0" y="0"/>
                              <a:chExt cx="6240348" cy="919070"/>
                            </a:xfrm>
                          </wpg:grpSpPr>
                          <wpg:grpSp>
                            <wpg:cNvPr id="1608692316" name="مجموعة 49"/>
                            <wpg:cNvGrpSpPr/>
                            <wpg:grpSpPr>
                              <a:xfrm>
                                <a:off x="0" y="169208"/>
                                <a:ext cx="5433072" cy="580613"/>
                                <a:chOff x="0" y="169208"/>
                                <a:chExt cx="5433072" cy="580613"/>
                              </a:xfrm>
                            </wpg:grpSpPr>
                            <wps:wsp>
                              <wps:cNvPr id="160869231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31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31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320"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تحسين التعاون والعمل الجماعي</w:t>
                                </w:r>
                              </w:p>
                            </w:txbxContent>
                          </wps:txbx>
                          <wps:bodyPr wrap="square" rtlCol="1">
                            <a:spAutoFit/>
                          </wps:bodyPr>
                        </wps:wsp>
                      </wpg:grpSp>
                      <pic:pic xmlns:pic="http://schemas.openxmlformats.org/drawingml/2006/picture">
                        <pic:nvPicPr>
                          <pic:cNvPr id="1608692321"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37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">
                <v:group id="مجموعة 47" o:spid="_x0000_s337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hxXG7IAAAA&#10;4wAAAA8AAAAAAAAAAAAAAAAAqgIAAGRycy9kb3ducmV2LnhtbFBLBQYAAAAABAAEAPoAAACfAwAA&#10;AAA=&#10;">
                  <v:group id="مجموعة 48" o:spid="_x0000_s337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c9+fXIAAAA&#10;4wAAAA8AAAAAAAAAAAAAAAAAqgIAAGRycy9kb3ducmV2LnhtbFBLBQYAAAAABAAEAPoAAACfAwAA&#10;AAA=&#10;">
                    <v:group id="مجموعة 49" o:spid="_x0000_s337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fvZ4LIAAAA&#10;4wAAAA8AAAAAAAAAAAAAAAAAqgIAAGRycy9kb3ducmV2LnhtbFBLBQYAAAAABAAEAPoAAACfAwAA&#10;AAA=&#10;">
                      <v:shape id="شكل حر 50" o:spid="_x0000_s337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WdGsUA&#10;AADjAAAADwAAAGRycy9kb3ducmV2LnhtbERPzYrCMBC+C/sOYRa8aapi1WqUZUEQ2YNWxevQjG2x&#10;mZQman37jSB4nO9/FqvWVOJOjSstKxj0IxDEmdUl5wqOh3VvCsJ5ZI2VZVLwJAer5VdngYm2D97T&#10;PfW5CCHsElRQeF8nUrqsIIOub2viwF1sY9CHs8mlbvARwk0lh1EUS4Mlh4YCa/otKLumN6Mg3o7P&#10;u122Hu/TzejPkdEnbb1S3e/2Zw7CU+s/4rd7o8P8OJrGs+FoMIHXTwEAuf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dZ0axQAAAOMAAAAPAAAAAAAAAAAAAAAAAJgCAABkcnMv&#10;ZG93bnJldi54bWxQSwUGAAAAAAQABAD1AAAAig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37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VhyskA&#10;AADjAAAADwAAAGRycy9kb3ducmV2LnhtbESPQW/CMAyF75P2HyJP2gVBChMVFAKamCbtyNjE2TQm&#10;rWicrgml+/f4MGlH+z2/93m9HXyjeupiHdjAdJKBIi6DrdkZ+P56Hy9AxYRssQlMBn4pwnbz+LDG&#10;woYbf1J/SE5JCMcCDVQptYXWsazIY5yElli0c+g8Jhk7p22HNwn3jZ5lWa491iwNFba0q6i8HK7e&#10;AP74/fEUUoj9ybm30bwdRnZuzPPT8LoClWhI/+a/6w8r+Hm2yJezl6lAy0+yAL25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N3VhyskAAADjAAAADwAAAAAAAAAAAAAAAACYAgAA&#10;ZHJzL2Rvd25yZXYueG1sUEsFBgAAAAAEAAQA9QAAAI4DAAAAAA==&#10;" fillcolor="#a5a5a5 [2092]" stroked="f" strokeweight="1pt">
                        <v:stroke joinstyle="miter"/>
                      </v:roundrect>
                    </v:group>
                    <v:oval id="شكل بيضاوي 52" o:spid="_x0000_s338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6Wc5ccA&#10;AADjAAAADwAAAGRycy9kb3ducmV2LnhtbERPX2vCMBB/H/gdwgl7m4kdFK1GkQ1hAwdbnT4fzdkW&#10;m0tpoq3f3gwGPt7v/y3Xg23ElTpfO9YwnSgQxIUzNZcafvfblxkIH5ANNo5Jw408rFejpyVmxvX8&#10;Q9c8lCKGsM9QQxVCm0npi4os+olriSN3cp3FEM+ulKbDPobbRiZKpdJizbGhwpbeKirO+cVq+D6f&#10;Drfj5059la7P096+J4nZa/08HjYLEIGG8BD/uz9MnJ+qWTpPXqdz+PspAiB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ulnOXHAAAA4wAAAA8AAAAAAAAAAAAAAAAAmAIAAGRy&#10;cy9kb3ducmV2LnhtbFBLBQYAAAAABAAEAPUAAACMAwAAAAA=&#10;" filled="f" strokecolor="#168489" strokeweight="1pt">
                      <v:stroke joinstyle="miter"/>
                    </v:oval>
                  </v:group>
                  <v:shape id="مربع نص 41" o:spid="_x0000_s3381"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W5ockA&#10;AADjAAAADwAAAGRycy9kb3ducmV2LnhtbESPT0/DMAzF70h8h8iTuLFkRVSjLJsm/kg7cGErd6sx&#10;TbXGqRqzdt+eHJA42n5+7/02uzn06kJj6iJbWC0NKOImuo5bC/Xp/X4NKgmywz4yWbhSgt329maD&#10;lYsTf9LlKK3KJpwqtOBFhkrr1HgKmJZxIM637zgGlDyOrXYjTtk89LowptQBO84JHgd68dScjz/B&#10;gojbr671W0iHr/njdfKmecTa2rvFvH8GJTTLv/jv++By/dKsy6fiocgUmSkvQG9/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oW5ockAAADjAAAADwAAAAAAAAAAAAAAAACYAgAA&#10;ZHJzL2Rvd25yZXYueG1sUEsFBgAAAAAEAAQA9QAAAI4DA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تحسين التعاون والعمل الجماعي</w:t>
                          </w:r>
                        </w:p>
                      </w:txbxContent>
                    </v:textbox>
                  </v:shape>
                </v:group>
                <v:shape id="صورة 54" o:spid="_x0000_s3382"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oeVZrJAAAA4wAAAA8AAABkcnMvZG93bnJldi54bWxET19LwzAQfxf8DuEE31y6DmpXlw2VCcKe&#10;tqrs8dacbV1yqUnc6rc3guDj/f7fYjVaI07kQ+9YwXSSgSBunO65VfBSP92UIEJE1mgck4JvCrBa&#10;Xl4ssNLuzFs67WIrUgiHChV0MQ6VlKHpyGKYuIE4ce/OW4zp9K3UHs8p3BqZZ1khLfacGjoc6LGj&#10;5rj7sgo2/uHwMa/fTP253a9LM7t9Pa43Sl1fjfd3ICKN8V/8537WaX6RlcU8n+VT+P0pASCXP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Ch5VmskAAADjAAAADwAAAAAAAAAA&#10;AAAAAACfAgAAZHJzL2Rvd25yZXYueG1sUEsFBgAAAAAEAAQA9wAAAJUDAAAAAA==&#10;">
                  <v:imagedata r:id="rId74" o:title=""/>
                  <v:path arrowok="t"/>
                </v:shape>
                <w10:wrap anchorx="page"/>
                <w10:anchorlock/>
              </v:group>
            </w:pict>
          </mc:Fallback>
        </mc:AlternateContent>
      </w:r>
    </w:p>
    <w:p w:rsidR="007C6591" w:rsidRPr="00F1502D" w:rsidRDefault="007C6591" w:rsidP="00084372">
      <w:r w:rsidRPr="00F1502D">
        <w:rPr>
          <w:rtl/>
        </w:rPr>
        <w:t>- تعزيز الثقة بين الأعضاء:</w:t>
      </w:r>
      <w:r>
        <w:rPr>
          <w:rFonts w:hint="cs"/>
          <w:rtl/>
        </w:rPr>
        <w:t xml:space="preserve"> </w:t>
      </w:r>
      <w:r w:rsidRPr="00F1502D">
        <w:rPr>
          <w:rtl/>
        </w:rPr>
        <w:t xml:space="preserve">عندما يتواصل الفريق بطريقة إيجابية، يشعر الأعضاء بثقة أكبر في بعضهم البعض، مما يسهل العمل المشترك ويقلل من النزاعات.  </w:t>
      </w:r>
    </w:p>
    <w:p w:rsidR="007C6591" w:rsidRPr="00F1502D" w:rsidRDefault="007C6591" w:rsidP="00084372">
      <w:r w:rsidRPr="00F1502D">
        <w:rPr>
          <w:rtl/>
        </w:rPr>
        <w:t>- توضيح الأدوار والمسؤوليات:</w:t>
      </w:r>
      <w:r>
        <w:rPr>
          <w:rFonts w:hint="cs"/>
          <w:rtl/>
        </w:rPr>
        <w:t xml:space="preserve"> </w:t>
      </w:r>
      <w:r w:rsidRPr="00F1502D">
        <w:rPr>
          <w:rtl/>
        </w:rPr>
        <w:t xml:space="preserve">التواصل الواضح يُساعد الفريق على فهم أدوار كل فرد، مما يقلل من التداخل أو سوء الفهم.  </w:t>
      </w:r>
    </w:p>
    <w:p w:rsidR="007C6591" w:rsidRDefault="007C6591" w:rsidP="00084372">
      <w:pPr>
        <w:rPr>
          <w:rtl/>
        </w:rPr>
      </w:pPr>
      <w:r w:rsidRPr="00F1502D">
        <w:rPr>
          <w:rtl/>
        </w:rPr>
        <w:t xml:space="preserve">- تحفيز مشاركة الأفكار: بيئة التواصل الإيجابي تُشجع الأعضاء على التعبير عن آرائهم بحرية، مما يُثري العمل بأفكار إبداعية.  </w:t>
      </w:r>
    </w:p>
    <w:p w:rsidR="00084372" w:rsidRPr="00F1502D" w:rsidRDefault="00084372" w:rsidP="00084372">
      <w:r w:rsidRPr="002A078C">
        <w:rPr>
          <w:rFonts w:ascii="Sakkal Majalla" w:hAnsi="Sakkal Majalla"/>
          <w:noProof/>
          <w:sz w:val="34"/>
        </w:rPr>
        <mc:AlternateContent>
          <mc:Choice Requires="wpg">
            <w:drawing>
              <wp:inline distT="0" distB="0" distL="0" distR="0" wp14:anchorId="2215A433" wp14:editId="33116B29">
                <wp:extent cx="5731510" cy="892088"/>
                <wp:effectExtent l="0" t="0" r="2540" b="22860"/>
                <wp:docPr id="160869230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305" name="مجموعة 47"/>
                        <wpg:cNvGrpSpPr/>
                        <wpg:grpSpPr>
                          <a:xfrm>
                            <a:off x="0" y="0"/>
                            <a:ext cx="5731510" cy="895351"/>
                            <a:chOff x="0" y="0"/>
                            <a:chExt cx="5878196" cy="918845"/>
                          </a:xfrm>
                        </wpg:grpSpPr>
                        <wpg:grpSp>
                          <wpg:cNvPr id="1608692306" name="مجموعة 48"/>
                          <wpg:cNvGrpSpPr/>
                          <wpg:grpSpPr>
                            <a:xfrm>
                              <a:off x="0" y="0"/>
                              <a:ext cx="5878196" cy="918845"/>
                              <a:chOff x="0" y="0"/>
                              <a:chExt cx="6240348" cy="919070"/>
                            </a:xfrm>
                          </wpg:grpSpPr>
                          <wpg:grpSp>
                            <wpg:cNvPr id="1608692307" name="مجموعة 49"/>
                            <wpg:cNvGrpSpPr/>
                            <wpg:grpSpPr>
                              <a:xfrm>
                                <a:off x="0" y="169208"/>
                                <a:ext cx="5433072" cy="580613"/>
                                <a:chOff x="0" y="169208"/>
                                <a:chExt cx="5433072" cy="580613"/>
                              </a:xfrm>
                            </wpg:grpSpPr>
                            <wps:wsp>
                              <wps:cNvPr id="160869230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30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31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311"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بناء بيئة عمل داعمة</w:t>
                                </w:r>
                              </w:p>
                            </w:txbxContent>
                          </wps:txbx>
                          <wps:bodyPr wrap="square" rtlCol="1">
                            <a:spAutoFit/>
                          </wps:bodyPr>
                        </wps:wsp>
                      </wpg:grpSp>
                      <pic:pic xmlns:pic="http://schemas.openxmlformats.org/drawingml/2006/picture">
                        <pic:nvPicPr>
                          <pic:cNvPr id="1608692312"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38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">
                <v:group id="مجموعة 47" o:spid="_x0000_s338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LkbyjIAAAA&#10;4wAAAA8AAAAAAAAAAAAAAAAAqgIAAGRycy9kb3ducmV2LnhtbFBLBQYAAAAABAAEAPoAAACfAwAA&#10;AAA=&#10;">
                  <v:group id="مجموعة 48" o:spid="_x0000_s338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I28V/IAAAA&#10;4wAAAA8AAAAAAAAAAAAAAAAAqgIAAGRycy9kb3ducmV2LnhtbFBLBQYAAAAABAAEAPoAAACfAwAA&#10;AAA=&#10;">
                    <v:group id="مجموعة 49" o:spid="_x0000_s338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telTEyQAA&#10;AOMAAAAPAAAAAAAAAAAAAAAAAKoCAABkcnMvZG93bnJldi54bWxQSwUGAAAAAAQABAD6AAAAoAMA&#10;AAAA&#10;">
                      <v:shape id="شكل حر 50" o:spid="_x0000_s338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OftcoA&#10;AADjAAAADwAAAGRycy9kb3ducmV2LnhtbESPQWvCQBCF7wX/wzJCb3VXxaCpq4ggSOlBY4vXITtN&#10;gtnZkN1q+u87h0KPM+/Ne9+st4Nv1Z362AS2MJ0YUMRlcA1XFj4uh5clqJiQHbaBycIPRdhuRk9r&#10;zF148JnuRaqUhHDM0UKdUpdrHcuaPMZJ6IhF+wq9xyRjX2nX40PCfatnxmTaY8PSUGNH+5rKW/Ht&#10;LWRvi+vpVB4W5+I4f4/k3acLydrn8bB7BZVoSP/mv+ujE/zMLLPVbG4EWn6SBejNL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ozn7X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38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BSjMUA&#10;AADjAAAADwAAAGRycy9kb3ducmV2LnhtbERPS2sCMRC+C/6HMIVepCZaXHRrFGkp9OiLnsfNNLt0&#10;M1k36br990YQPM73nuW6d7XoqA2VZw2TsQJBXHhTsdVwPHy+zEGEiGyw9kwa/inAejUcLDE3/sI7&#10;6vbRihTCIUcNZYxNLmUoSnIYxr4hTtyPbx3GdLZWmhYvKdzVcqpUJh1WnBpKbOi9pOJ3/+c04Nlt&#10;v08++tCdrP0YzZp+ZGZaPz/1mzcQkfr4EN/dXybNz9Q8W0xf1QJuPyUA5Oo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4FKMxQAAAOMAAAAPAAAAAAAAAAAAAAAAAJgCAABkcnMv&#10;ZG93bnJldi54bWxQSwUGAAAAAAQABAD1AAAAigMAAAAA&#10;" fillcolor="#a5a5a5 [2092]" stroked="f" strokeweight="1pt">
                        <v:stroke joinstyle="miter"/>
                      </v:roundrect>
                    </v:group>
                    <v:oval id="شكل بيضاوي 52" o:spid="_x0000_s338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81eMsA&#10;AADjAAAADwAAAGRycy9kb3ducmV2LnhtbESPQUvDQBCF74L/YRnBm91tCqHGbou0CBUUbKqeh+w0&#10;Cc3OhuzapP/eOQgeZ+bNe+9bbSbfqQsNsQ1sYT4zoIir4FquLXweXx6WoGJCdtgFJgtXirBZ396s&#10;sHBh5ANdylQrMeFYoIUmpb7QOlYNeYyz0BPL7RQGj0nGodZuwFHMfaczY3LtsWVJaLCnbUPVufzx&#10;Fj7Op6/r9+ubea/DWOaj32WZO1p7fzc9P4FKNKV/8d/33kn93Czzx2wxFwphkgXo9S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KnzV4ywAAAOMAAAAPAAAAAAAAAAAAAAAAAJgC&#10;AABkcnMvZG93bnJldi54bWxQSwUGAAAAAAQABAD1AAAAkAMAAAAA&#10;" filled="f" strokecolor="#168489" strokeweight="1pt">
                      <v:stroke joinstyle="miter"/>
                    </v:oval>
                  </v:group>
                  <v:shape id="مربع نص 41" o:spid="_x0000_s3390"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XWh8UA&#10;AADjAAAADwAAAGRycy9kb3ducmV2LnhtbERPS0vDQBC+C/6HZQRvdjcVQ5t2W4oP6MGLNd6H7JgN&#10;ZmdDdmzSf+8Kgsf53rPdz6FXZxpTF9lCsTCgiJvoOm4t1O8vdytQSZAd9pHJwoUS7HfXV1usXJz4&#10;jc4naVUO4VShBS8yVFqnxlPAtIgDceY+4xhQ8jm22o045fDQ66UxpQ7YcW7wONCjp+br9B0siLhD&#10;camfQzp+zK9PkzfNA9bW3t7Mhw0ooVn+xX/uo8vzS7Mq18v7ooDfnz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pdaH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بناء بيئة عمل داعمة</w:t>
                          </w:r>
                        </w:p>
                      </w:txbxContent>
                    </v:textbox>
                  </v:shape>
                </v:group>
                <v:shape id="صورة 54" o:spid="_x0000_s3391"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SgAVDJAAAA4wAAAA8AAABkcnMvZG93bnJldi54bWxET19LwzAQfxf8DuEE31y6DmpXlw2VCcKe&#10;tqrs8dacbV1yqUnc6rc3guDj/f7fYjVaI07kQ+9YwXSSgSBunO65VfBSP92UIEJE1mgck4JvCrBa&#10;Xl4ssNLuzFs67WIrUgiHChV0MQ6VlKHpyGKYuIE4ce/OW4zp9K3UHs8p3BqZZ1khLfacGjoc6LGj&#10;5rj7sgo2/uHwMa/fTP253a9LM7t9Pa43Sl1fjfd3ICKN8V/8537WaX6RlcU8n01z+P0pASCXP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NKABUMkAAADjAAAADwAAAAAAAAAA&#10;AAAAAACfAgAAZHJzL2Rvd25yZXYueG1sUEsFBgAAAAAEAAQA9wAAAJUDAAAAAA==&#10;">
                  <v:imagedata r:id="rId74" o:title=""/>
                  <v:path arrowok="t"/>
                </v:shape>
                <w10:wrap anchorx="page"/>
                <w10:anchorlock/>
              </v:group>
            </w:pict>
          </mc:Fallback>
        </mc:AlternateContent>
      </w:r>
    </w:p>
    <w:p w:rsidR="007C6591" w:rsidRPr="00F1502D" w:rsidRDefault="007C6591" w:rsidP="00084372">
      <w:r w:rsidRPr="00F1502D">
        <w:rPr>
          <w:rtl/>
        </w:rPr>
        <w:lastRenderedPageBreak/>
        <w:t>- تعزيز الروح الإيجابية:</w:t>
      </w:r>
      <w:r>
        <w:rPr>
          <w:rFonts w:hint="cs"/>
          <w:rtl/>
        </w:rPr>
        <w:t xml:space="preserve"> </w:t>
      </w:r>
      <w:r w:rsidRPr="00F1502D">
        <w:rPr>
          <w:rtl/>
        </w:rPr>
        <w:t xml:space="preserve">الكلمات المشجعة والتقدير تُخلق بيئة عمل يشعر فيها الأعضاء بالراحة والدعم.  </w:t>
      </w:r>
    </w:p>
    <w:p w:rsidR="007C6591" w:rsidRPr="00F1502D" w:rsidRDefault="007C6591" w:rsidP="00084372">
      <w:r w:rsidRPr="00F1502D">
        <w:rPr>
          <w:rtl/>
        </w:rPr>
        <w:t>- تقليل التوتر والضغوط:</w:t>
      </w:r>
      <w:r>
        <w:rPr>
          <w:rFonts w:hint="cs"/>
          <w:rtl/>
        </w:rPr>
        <w:t xml:space="preserve"> </w:t>
      </w:r>
      <w:r w:rsidRPr="00F1502D">
        <w:rPr>
          <w:rtl/>
        </w:rPr>
        <w:t xml:space="preserve">التواصل الإيجابي يقلل من سوء الفهم أو التوتر الناتج عن النقد السلبي، مما يُحسن من الحالة النفسية للفريق.  </w:t>
      </w:r>
    </w:p>
    <w:p w:rsidR="007C6591" w:rsidRDefault="007C6591" w:rsidP="00084372">
      <w:pPr>
        <w:rPr>
          <w:rtl/>
        </w:rPr>
      </w:pPr>
      <w:r w:rsidRPr="00F1502D">
        <w:rPr>
          <w:rtl/>
        </w:rPr>
        <w:t>- زيادة الولاء والانتماء:</w:t>
      </w:r>
      <w:r>
        <w:rPr>
          <w:rFonts w:hint="cs"/>
          <w:rtl/>
        </w:rPr>
        <w:t xml:space="preserve"> </w:t>
      </w:r>
      <w:r w:rsidRPr="00F1502D">
        <w:rPr>
          <w:rtl/>
        </w:rPr>
        <w:t>الأعضاء الذين يشعرون بأن أصواتهم مسموعة وأنهم مقدرون يميلون إلى أن يكونوا أكثر انخراطا</w:t>
      </w:r>
      <w:r>
        <w:rPr>
          <w:rFonts w:hint="cs"/>
          <w:rtl/>
        </w:rPr>
        <w:t>ً</w:t>
      </w:r>
      <w:r w:rsidRPr="00F1502D">
        <w:rPr>
          <w:rtl/>
        </w:rPr>
        <w:t xml:space="preserve"> وولاءً للفريق.  </w:t>
      </w:r>
    </w:p>
    <w:p w:rsidR="00084372" w:rsidRPr="00F1502D" w:rsidRDefault="00084372" w:rsidP="00084372">
      <w:r w:rsidRPr="002A078C">
        <w:rPr>
          <w:rFonts w:ascii="Sakkal Majalla" w:hAnsi="Sakkal Majalla"/>
          <w:noProof/>
          <w:sz w:val="34"/>
        </w:rPr>
        <mc:AlternateContent>
          <mc:Choice Requires="wpg">
            <w:drawing>
              <wp:inline distT="0" distB="0" distL="0" distR="0" wp14:anchorId="0457415B" wp14:editId="42833C29">
                <wp:extent cx="5731510" cy="892088"/>
                <wp:effectExtent l="0" t="0" r="2540" b="22860"/>
                <wp:docPr id="160869229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296" name="مجموعة 47"/>
                        <wpg:cNvGrpSpPr/>
                        <wpg:grpSpPr>
                          <a:xfrm>
                            <a:off x="0" y="0"/>
                            <a:ext cx="5731510" cy="895351"/>
                            <a:chOff x="0" y="0"/>
                            <a:chExt cx="5878196" cy="918845"/>
                          </a:xfrm>
                        </wpg:grpSpPr>
                        <wpg:grpSp>
                          <wpg:cNvPr id="1608692297" name="مجموعة 48"/>
                          <wpg:cNvGrpSpPr/>
                          <wpg:grpSpPr>
                            <a:xfrm>
                              <a:off x="0" y="0"/>
                              <a:ext cx="5878196" cy="918845"/>
                              <a:chOff x="0" y="0"/>
                              <a:chExt cx="6240348" cy="919070"/>
                            </a:xfrm>
                          </wpg:grpSpPr>
                          <wpg:grpSp>
                            <wpg:cNvPr id="1608692298" name="مجموعة 49"/>
                            <wpg:cNvGrpSpPr/>
                            <wpg:grpSpPr>
                              <a:xfrm>
                                <a:off x="0" y="169208"/>
                                <a:ext cx="5433072" cy="580613"/>
                                <a:chOff x="0" y="169208"/>
                                <a:chExt cx="5433072" cy="580613"/>
                              </a:xfrm>
                            </wpg:grpSpPr>
                            <wps:wsp>
                              <wps:cNvPr id="160869229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30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30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302"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تحسين الإنتاجية والأداء</w:t>
                                </w:r>
                              </w:p>
                            </w:txbxContent>
                          </wps:txbx>
                          <wps:bodyPr wrap="square" rtlCol="1">
                            <a:spAutoFit/>
                          </wps:bodyPr>
                        </wps:wsp>
                      </wpg:grpSp>
                      <pic:pic xmlns:pic="http://schemas.openxmlformats.org/drawingml/2006/picture">
                        <pic:nvPicPr>
                          <pic:cNvPr id="1608692303"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39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">
                <v:group id="مجموعة 47" o:spid="_x0000_s339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zda0XIAAAA&#10;4wAAAA8AAAAAAAAAAAAAAAAAqgIAAGRycy9kb3ducmV2LnhtbFBLBQYAAAAABAAEAPoAAACfAwAA&#10;AAA=&#10;">
                  <v:group id="مجموعة 48" o:spid="_x0000_s339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zkc7eyQAA&#10;AOMAAAAPAAAAAAAAAAAAAAAAAKoCAABkcnMvZG93bnJldi54bWxQSwUGAAAAAAQABAD6AAAAoAMA&#10;AAAA&#10;">
                    <v:group id="مجموعة 49" o:spid="_x0000_s339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CDlqs&#10;zAAAAOMAAAAPAAAAAAAAAAAAAAAAAKoCAABkcnMvZG93bnJldi54bWxQSwUGAAAAAAQABAD6AAAA&#10;owMAAAAA&#10;">
                      <v:shape id="شكل حر 50" o:spid="_x0000_s339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SgNMUA&#10;AADjAAAADwAAAGRycy9kb3ducmV2LnhtbERPzYrCMBC+L/gOYQRva2oXi61GEUEQ2YN2V7wOzdgW&#10;m0lpslrf3iwIHuf7n8WqN424Uedqywom4wgEcWF1zaWC35/t5wyE88gaG8uk4EEOVsvBxwIzbe98&#10;pFvuSxFC2GWooPK+zaR0RUUG3di2xIG72M6gD2dXSt3hPYSbRsZRlEiDNYeGClvaVFRc8z+jINlP&#10;z4dDsZ0e893XtyOjT9p6pUbDfj0H4an3b/HLvdNhfhLNkjSO0xT+fwoAyO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lKA0xQAAAOMAAAAPAAAAAAAAAAAAAAAAAJgCAABkcnMv&#10;ZG93bnJldi54bWxQSwUGAAAAAAQABAD1AAAAig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39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r7EckA&#10;AADjAAAADwAAAGRycy9kb3ducmV2LnhtbESPQU/DMAyF70j8h8iTuEwsYWjV6JZNCITEEbZpZ6/x&#10;0mqNU5rQlX+PD0gcbT+/9771dgytGqhPTWQLDzMDiriKrmFv4bB/u1+CShnZYRuZLPxQgu3m9maN&#10;pYtX/qRhl70SE04lWqhz7kqtU1VTwDSLHbHczrEPmGXsvXY9XsU8tHpuTKEDNiwJNXb0UlN12X0H&#10;C/gVPo6nmGMaTt6/ThfdOHULa+8m4/MKVKYx/4v/vt+d1C/MsniaPxqhECZZgN78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Nr7EckAAADjAAAADwAAAAAAAAAAAAAAAACYAgAA&#10;ZHJzL2Rvd25yZXYueG1sUEsFBgAAAAAEAAQA9QAAAI4DAAAAAA==&#10;" fillcolor="#a5a5a5 [2092]" stroked="f" strokeweight="1pt">
                        <v:stroke joinstyle="miter"/>
                      </v:roundrect>
                    </v:group>
                    <v:oval id="شكل بيضاوي 52" o:spid="_x0000_s339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oGPsYA&#10;AADjAAAADwAAAGRycy9kb3ducmV2LnhtbERPX2vCMBB/F/wO4QZ7m4kdFNcZZTgGCg62qns+mrMt&#10;NpfSRFu//SIIPt7v/82Xg23EhTpfO9YwnSgQxIUzNZca9ruvlxkIH5ANNo5Jw5U8LBfj0Rwz43r+&#10;pUseShFD2GeooQqhzaT0RUUW/cS1xJE7us5iiGdXStNhH8NtIxOlUmmx5thQYUuriopTfrYafk7H&#10;w/Vvs1XfpevztLefSWJ2Wj8/DR/vIAIN4SG+u9cmzk/VLH1LXtUUbj9FAOTi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AoGPsYAAADjAAAADwAAAAAAAAAAAAAAAACYAgAAZHJz&#10;L2Rvd25yZXYueG1sUEsFBgAAAAAEAAQA9QAAAIsDAAAAAA==&#10;" filled="f" strokecolor="#168489" strokeweight="1pt">
                      <v:stroke joinstyle="miter"/>
                    </v:oval>
                  </v:group>
                  <v:shape id="مربع نص 41" o:spid="_x0000_s3399"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7eLcUA&#10;AADjAAAADwAAAGRycy9kb3ducmV2LnhtbERPS0vDQBC+C/6HZQRvdrcRQ5t2W4oP6MGLNd6H7JgN&#10;ZmdDdmzSf+8Kgsf53rPdz6FXZxpTF9nCcmFAETfRddxaqN9f7lagkiA77COThQsl2O+ur7ZYuTjx&#10;G51P0qocwqlCC15kqLROjaeAaREH4sx9xjGg5HNstRtxyuGh14UxpQ7YcW7wONCjp+br9B0siLjD&#10;8lI/h3T8mF+fJm+aB6ytvb2ZDxtQQrP8i//cR5fnl2ZVrot7U8DvTxkAv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rt4t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تحسين الإنتاجية والأداء</w:t>
                          </w:r>
                        </w:p>
                      </w:txbxContent>
                    </v:textbox>
                  </v:shape>
                </v:group>
                <v:shape id="صورة 54" o:spid="_x0000_s340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41MhbJAAAA4wAAAA8AAABkcnMvZG93bnJldi54bWxET0tPwkAQvpvwHzZD4k12oUktlYWgwcSE&#10;E1QJx7E7tpV91N0V6r93SUw8zveexWowmp3Jh85ZCdOJAEa2dqqzjYTX6vmuABYiWoXaWZLwQwFW&#10;y9HNAkvlLnZH531sWAqxoUQJbYx9yXmoWzIYJq4nm7gP5w3GdPqGK4+XFG40nwmRc4OdTQ0t9vTU&#10;Un3afxsJW//4/jmvDrr62h03hc7u306brZS342H9ACzSEP/Ff+4Xlebnosjns0xkcP0pAcCXv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3jUyFskAAADjAAAADwAAAAAAAAAA&#10;AAAAAACfAgAAZHJzL2Rvd25yZXYueG1sUEsFBgAAAAAEAAQA9wAAAJUDAAAAAA==&#10;">
                  <v:imagedata r:id="rId74" o:title=""/>
                  <v:path arrowok="t"/>
                </v:shape>
                <w10:wrap anchorx="page"/>
                <w10:anchorlock/>
              </v:group>
            </w:pict>
          </mc:Fallback>
        </mc:AlternateContent>
      </w:r>
    </w:p>
    <w:p w:rsidR="007C6591" w:rsidRPr="00F1502D" w:rsidRDefault="007C6591" w:rsidP="00084372">
      <w:r w:rsidRPr="00F1502D">
        <w:rPr>
          <w:rtl/>
        </w:rPr>
        <w:t>- توفير الوقت والجهد:</w:t>
      </w:r>
      <w:r>
        <w:rPr>
          <w:rFonts w:hint="cs"/>
          <w:rtl/>
        </w:rPr>
        <w:t xml:space="preserve"> </w:t>
      </w:r>
      <w:r w:rsidRPr="00F1502D">
        <w:rPr>
          <w:rtl/>
        </w:rPr>
        <w:t xml:space="preserve">التواصل الفعّال يُقلل من الأخطاء الناتجة عن سوء الفهم، مما يؤدي إلى إنجاز المهام بكفاءة أعلى.  </w:t>
      </w:r>
    </w:p>
    <w:p w:rsidR="007C6591" w:rsidRPr="00F1502D" w:rsidRDefault="007C6591" w:rsidP="00084372">
      <w:r w:rsidRPr="00F1502D">
        <w:rPr>
          <w:rtl/>
        </w:rPr>
        <w:t>- التغلب على العقبات بسرعة:</w:t>
      </w:r>
      <w:r>
        <w:rPr>
          <w:rFonts w:hint="cs"/>
          <w:rtl/>
        </w:rPr>
        <w:t xml:space="preserve"> </w:t>
      </w:r>
      <w:r w:rsidRPr="00F1502D">
        <w:rPr>
          <w:rtl/>
        </w:rPr>
        <w:t>عندما يكون التواصل إيجابيا</w:t>
      </w:r>
      <w:r>
        <w:rPr>
          <w:rFonts w:hint="cs"/>
          <w:rtl/>
        </w:rPr>
        <w:t>ً</w:t>
      </w:r>
      <w:r w:rsidRPr="00F1502D">
        <w:rPr>
          <w:rtl/>
        </w:rPr>
        <w:t>، يتمك</w:t>
      </w:r>
      <w:r>
        <w:rPr>
          <w:rFonts w:hint="cs"/>
          <w:rtl/>
        </w:rPr>
        <w:t>ّ</w:t>
      </w:r>
      <w:r w:rsidRPr="00F1502D">
        <w:rPr>
          <w:rtl/>
        </w:rPr>
        <w:t>ن الفريق من مناقشة التحديات بشكل بن</w:t>
      </w:r>
      <w:r>
        <w:rPr>
          <w:rFonts w:hint="cs"/>
          <w:rtl/>
        </w:rPr>
        <w:t>ّ</w:t>
      </w:r>
      <w:r w:rsidRPr="00F1502D">
        <w:rPr>
          <w:rtl/>
        </w:rPr>
        <w:t xml:space="preserve">اء وإيجاد حلول سريعة.  </w:t>
      </w:r>
    </w:p>
    <w:p w:rsidR="007C6591" w:rsidRDefault="007C6591" w:rsidP="00084372">
      <w:pPr>
        <w:rPr>
          <w:rtl/>
        </w:rPr>
      </w:pPr>
      <w:r w:rsidRPr="00F1502D">
        <w:rPr>
          <w:rtl/>
        </w:rPr>
        <w:t>- زيادة التحفيز:</w:t>
      </w:r>
      <w:r>
        <w:rPr>
          <w:rFonts w:hint="cs"/>
          <w:rtl/>
        </w:rPr>
        <w:t xml:space="preserve"> </w:t>
      </w:r>
      <w:r w:rsidRPr="00F1502D">
        <w:rPr>
          <w:rtl/>
        </w:rPr>
        <w:t xml:space="preserve">التواصل الإيجابي يعزز الدافع لدى الأعضاء للعمل بجدية وتحقيق الأهداف.  </w:t>
      </w:r>
    </w:p>
    <w:p w:rsidR="00084372" w:rsidRPr="00F1502D" w:rsidRDefault="00084372" w:rsidP="00084372">
      <w:r w:rsidRPr="002A078C">
        <w:rPr>
          <w:rFonts w:ascii="Sakkal Majalla" w:hAnsi="Sakkal Majalla"/>
          <w:noProof/>
          <w:sz w:val="34"/>
        </w:rPr>
        <mc:AlternateContent>
          <mc:Choice Requires="wpg">
            <w:drawing>
              <wp:inline distT="0" distB="0" distL="0" distR="0" wp14:anchorId="12C80CC0" wp14:editId="53B91F30">
                <wp:extent cx="5731510" cy="892088"/>
                <wp:effectExtent l="0" t="0" r="2540" b="22860"/>
                <wp:docPr id="160869228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287" name="مجموعة 47"/>
                        <wpg:cNvGrpSpPr/>
                        <wpg:grpSpPr>
                          <a:xfrm>
                            <a:off x="0" y="0"/>
                            <a:ext cx="5731510" cy="895351"/>
                            <a:chOff x="0" y="0"/>
                            <a:chExt cx="5878196" cy="918845"/>
                          </a:xfrm>
                        </wpg:grpSpPr>
                        <wpg:grpSp>
                          <wpg:cNvPr id="1608692288" name="مجموعة 48"/>
                          <wpg:cNvGrpSpPr/>
                          <wpg:grpSpPr>
                            <a:xfrm>
                              <a:off x="0" y="0"/>
                              <a:ext cx="5878196" cy="918845"/>
                              <a:chOff x="0" y="0"/>
                              <a:chExt cx="6240348" cy="919070"/>
                            </a:xfrm>
                          </wpg:grpSpPr>
                          <wpg:grpSp>
                            <wpg:cNvPr id="1608692289" name="مجموعة 49"/>
                            <wpg:cNvGrpSpPr/>
                            <wpg:grpSpPr>
                              <a:xfrm>
                                <a:off x="0" y="169208"/>
                                <a:ext cx="5433072" cy="580613"/>
                                <a:chOff x="0" y="169208"/>
                                <a:chExt cx="5433072" cy="580613"/>
                              </a:xfrm>
                            </wpg:grpSpPr>
                            <wps:wsp>
                              <wps:cNvPr id="160869229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29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29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293"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تعزيز إدارة النزاعات</w:t>
                                </w:r>
                              </w:p>
                            </w:txbxContent>
                          </wps:txbx>
                          <wps:bodyPr wrap="square" rtlCol="1">
                            <a:spAutoFit/>
                          </wps:bodyPr>
                        </wps:wsp>
                      </wpg:grpSp>
                      <pic:pic xmlns:pic="http://schemas.openxmlformats.org/drawingml/2006/picture">
                        <pic:nvPicPr>
                          <pic:cNvPr id="1608692294"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40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FbdK7TdAAAABQEAAA8AAABkcnMvZG93bnJl&#10;di54bWxMj0FLw0AQhe+C/2EZwZvdTbXFxmxKKeqpCG0F6W2bnSah2dmQ3Sbpv3f0opcHw3u89022&#10;HF0jeuxC7UlDMlEgkApvayo1fO7fHp5BhGjImsYTarhigGV+e5OZ1PqBttjvYim4hEJqNFQxtqmU&#10;oajQmTDxLRJ7J985E/nsSmk7M3C5a+RUqbl0piZeqEyL6wqL8+7iNLwPZlg9Jq/95nxaXw/72cfX&#10;JkGt7+/G1QuIiGP8C8MPPqNDzkxHfyEbRKOBH4m/yt5CTecgjhx6UjOQeSb/0+ff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">
                <v:group id="مجموعة 47" o:spid="_x0000_s340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2SFgDyQAA&#10;AOMAAAAPAAAAAAAAAAAAAAAAAKoCAABkcnMvZG93bnJldi54bWxQSwUGAAAAAAQABAD6AAAAoAMA&#10;AAAA&#10;">
                  <v:group id="مجموعة 48" o:spid="_x0000_s340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H18xx&#10;zAAAAOMAAAAPAAAAAAAAAAAAAAAAAKoCAABkcnMvZG93bnJldi54bWxQSwUGAAAAAAQABAD6AAAA&#10;owMAAAAA&#10;">
                    <v:group id="مجموعة 49" o:spid="_x0000_s340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ibaerIAAAA&#10;4wAAAA8AAAAAAAAAAAAAAAAAqgIAAGRycy9kb3ducmV2LnhtbFBLBQYAAAAABAAEAPoAAACfAwAA&#10;AAA=&#10;">
                      <v:shape id="شكل حر 50" o:spid="_x0000_s340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4JqckA&#10;AADjAAAADwAAAGRycy9kb3ducmV2LnhtbESPQWvCQBCF74X+h2UK3uqmEYNGVymCIMWDxhavQ3aa&#10;hGZnQ3bV9N87B8HjzLx5733L9eBadaU+NJ4NfIwTUMSltw1XBr5P2/cZqBCRLbaeycA/BVivXl+W&#10;mFt/4yNdi1gpMeGQo4E6xi7XOpQ1OQxj3xHL7df3DqOMfaVtjzcxd61OkyTTDhuWhBo72tRU/hUX&#10;ZyD7mp4Ph3I7PRa7yT6Qsz/WR2NGb8PnAlSkIT7Fj++dlfpZMsvmaToXCmGSBejVH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q4JqckAAADj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40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3EkMYA&#10;AADjAAAADwAAAGRycy9kb3ducmV2LnhtbERPX2vCMBB/F/Ydwg32ImtqwVK7RpGNwR43FZ/P5kyL&#10;zaU2We2+/TIY+Hi//1dtJtuJkQbfOlawSFIQxLXTLRsFh/37cwHCB2SNnWNS8EMeNuuHWYWldjf+&#10;onEXjIgh7EtU0ITQl1L6uiGLPnE9ceTObrAY4jkYqQe8xXDbySxNc2mx5djQYE+vDdWX3bdVgFf7&#10;eTy54Px4MuZtvuynuV4q9fQ4bV9ABJrCXfzv/tBxfp4W+SrLVgv4+ykC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X3EkMYAAADjAAAADwAAAAAAAAAAAAAAAACYAgAAZHJz&#10;L2Rvd25yZXYueG1sUEsFBgAAAAAEAAQA9QAAAIsDAAAAAA==&#10;" fillcolor="#a5a5a5 [2092]" stroked="f" strokeweight="1pt">
                        <v:stroke joinstyle="miter"/>
                      </v:roundrect>
                    </v:group>
                    <v:oval id="شكل بيضاوي 52" o:spid="_x0000_s340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MCU8YA&#10;AADjAAAADwAAAGRycy9kb3ducmV2LnhtbERPX2vCMBB/F/Ydwg32psnyULQzytgYOHDgqtvz0Zxt&#10;sbmUJtr67c1A2OP9/t9yPbpWXKgPjWcDzzMFgrj0tuHKwGH/MZ2DCBHZYuuZDFwpwHr1MFlibv3A&#10;33QpYiVSCIccDdQxdrmUoazJYZj5jjhxR987jOnsK2l7HFK4a6VWKpMOG04NNXb0VlN5Ks7OwO50&#10;/Ln+fm7VV+WHIhvcu9Z2b8zT4/j6AiLSGP/Fd/fGpvmZmmcLrRca/n5KAMjV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jMCU8YAAADjAAAADwAAAAAAAAAAAAAAAACYAgAAZHJz&#10;L2Rvd25yZXYueG1sUEsFBgAAAAAEAAQA9QAAAIsDAAAAAA==&#10;" filled="f" strokecolor="#168489" strokeweight="1pt">
                      <v:stroke joinstyle="miter"/>
                    </v:oval>
                  </v:group>
                  <v:shape id="مربع نص 41" o:spid="_x0000_s3408"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nhrMUA&#10;AADjAAAADwAAAGRycy9kb3ducmV2LnhtbERPS0vDQBC+C/6HZQRvdrcRQxu7LcUH9ODFNt6H7JgN&#10;ZmdDdmzSf+8Kgsf53rPZzaFXZxpTF9nCcmFAETfRddxaqE+vdytQSZAd9pHJwoUS7LbXVxusXJz4&#10;nc5HaVUO4VShBS8yVFqnxlPAtIgDceY+4xhQ8jm22o045fDQ68KYUgfsODd4HOjJU/N1/A4WRNx+&#10;ealfQjp8zG/PkzfNA9bW3t7M+0dQQrP8i//cB5fnl2ZVrotifQ+/P2UA9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CeGs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تعزيز إدارة النزاعات</w:t>
                          </w:r>
                        </w:p>
                      </w:txbxContent>
                    </v:textbox>
                  </v:shape>
                </v:group>
                <v:shape id="صورة 54" o:spid="_x0000_s3409"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83MHjJAAAA4wAAAA8AAABkcnMvZG93bnJldi54bWxET19LwzAQfxf8DuEE31xqldrWZUNlgrCn&#10;rSo+ns3Z1iWXmsStfvtFEHy83/+bLydrxJ58GBwruJxlIIhbpwfuFDw3jxcliBCRNRrHpOCHAiwX&#10;pydzrLU78Ib229iJFMKhRgV9jGMtZWh7shhmbiRO3IfzFmM6fSe1x0MKt0bmWVZIiwOnhh5Heuip&#10;3W2/rYK1v3//rJpX03xt3lalubp52a3WSp2fTXe3ICJN8V/8537SaX6RlUWV59U1/P6UAJCLI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zzcweMkAAADjAAAADwAAAAAAAAAA&#10;AAAAAACfAgAAZHJzL2Rvd25yZXYueG1sUEsFBgAAAAAEAAQA9wAAAJUDAAAAAA==&#10;">
                  <v:imagedata r:id="rId74" o:title=""/>
                  <v:path arrowok="t"/>
                </v:shape>
                <w10:wrap anchorx="page"/>
                <w10:anchorlock/>
              </v:group>
            </w:pict>
          </mc:Fallback>
        </mc:AlternateContent>
      </w:r>
    </w:p>
    <w:p w:rsidR="007C6591" w:rsidRPr="00F1502D" w:rsidRDefault="007C6591" w:rsidP="00084372">
      <w:r w:rsidRPr="00F1502D">
        <w:rPr>
          <w:rtl/>
        </w:rPr>
        <w:t>- حل النزاعات بطريقة بنّاءة:</w:t>
      </w:r>
      <w:r>
        <w:rPr>
          <w:rFonts w:hint="cs"/>
          <w:rtl/>
        </w:rPr>
        <w:t xml:space="preserve"> </w:t>
      </w:r>
      <w:r w:rsidRPr="00F1502D">
        <w:rPr>
          <w:rtl/>
        </w:rPr>
        <w:t xml:space="preserve">التواصل الإيجابي يُساعد على مناقشة الخلافات بشكل هادئ ومنظم دون تصعيد التوتر.  </w:t>
      </w:r>
    </w:p>
    <w:p w:rsidR="007C6591" w:rsidRDefault="007C6591" w:rsidP="00084372">
      <w:pPr>
        <w:rPr>
          <w:rtl/>
        </w:rPr>
      </w:pPr>
      <w:r w:rsidRPr="00F1502D">
        <w:rPr>
          <w:rtl/>
        </w:rPr>
        <w:t>- تجن</w:t>
      </w:r>
      <w:r>
        <w:rPr>
          <w:rFonts w:hint="cs"/>
          <w:rtl/>
        </w:rPr>
        <w:t>ّ</w:t>
      </w:r>
      <w:r w:rsidRPr="00F1502D">
        <w:rPr>
          <w:rtl/>
        </w:rPr>
        <w:t>ب سوء الفهم:</w:t>
      </w:r>
      <w:r>
        <w:rPr>
          <w:rFonts w:hint="cs"/>
          <w:rtl/>
        </w:rPr>
        <w:t xml:space="preserve"> </w:t>
      </w:r>
      <w:r w:rsidRPr="00F1502D">
        <w:rPr>
          <w:rtl/>
        </w:rPr>
        <w:t xml:space="preserve">وضوح الرسائل ونبرة الحديث الإيجابية تقلل من سوء الفهم الذي قد يؤدي إلى النزاعات.  </w:t>
      </w:r>
    </w:p>
    <w:p w:rsidR="00084372" w:rsidRPr="00F1502D" w:rsidRDefault="00084372" w:rsidP="00084372">
      <w:r w:rsidRPr="002A078C">
        <w:rPr>
          <w:rFonts w:ascii="Sakkal Majalla" w:hAnsi="Sakkal Majalla"/>
          <w:noProof/>
          <w:sz w:val="34"/>
        </w:rPr>
        <mc:AlternateContent>
          <mc:Choice Requires="wpg">
            <w:drawing>
              <wp:inline distT="0" distB="0" distL="0" distR="0" wp14:anchorId="6F3CBE70" wp14:editId="372E7EEA">
                <wp:extent cx="5731510" cy="892088"/>
                <wp:effectExtent l="0" t="0" r="2540" b="22860"/>
                <wp:docPr id="160869227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278" name="مجموعة 47"/>
                        <wpg:cNvGrpSpPr/>
                        <wpg:grpSpPr>
                          <a:xfrm>
                            <a:off x="0" y="0"/>
                            <a:ext cx="5731510" cy="895351"/>
                            <a:chOff x="0" y="0"/>
                            <a:chExt cx="5878196" cy="918845"/>
                          </a:xfrm>
                        </wpg:grpSpPr>
                        <wpg:grpSp>
                          <wpg:cNvPr id="1608692279" name="مجموعة 48"/>
                          <wpg:cNvGrpSpPr/>
                          <wpg:grpSpPr>
                            <a:xfrm>
                              <a:off x="0" y="0"/>
                              <a:ext cx="5878196" cy="918845"/>
                              <a:chOff x="0" y="0"/>
                              <a:chExt cx="6240348" cy="919070"/>
                            </a:xfrm>
                          </wpg:grpSpPr>
                          <wpg:grpSp>
                            <wpg:cNvPr id="1608692280" name="مجموعة 49"/>
                            <wpg:cNvGrpSpPr/>
                            <wpg:grpSpPr>
                              <a:xfrm>
                                <a:off x="0" y="169208"/>
                                <a:ext cx="5433072" cy="580613"/>
                                <a:chOff x="0" y="169208"/>
                                <a:chExt cx="5433072" cy="580613"/>
                              </a:xfrm>
                            </wpg:grpSpPr>
                            <wps:wsp>
                              <wps:cNvPr id="160869228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28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28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284"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تعزيز الإبداع والابتكار</w:t>
                                </w:r>
                              </w:p>
                            </w:txbxContent>
                          </wps:txbx>
                          <wps:bodyPr wrap="square" rtlCol="1">
                            <a:spAutoFit/>
                          </wps:bodyPr>
                        </wps:wsp>
                      </wpg:grpSp>
                      <pic:pic xmlns:pic="http://schemas.openxmlformats.org/drawingml/2006/picture">
                        <pic:nvPicPr>
                          <pic:cNvPr id="1608692285"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41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">
                <v:group id="مجموعة 47" o:spid="_x0000_s341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yArxW&#10;zAAAAOMAAAAPAAAAAAAAAAAAAAAAAKoCAABkcnMvZG93bnJldi54bWxQSwUGAAAAAAQABAD6AAAA&#10;owMAAAAA&#10;">
                  <v:group id="مجموعة 48" o:spid="_x0000_s341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dThnNyQAA&#10;AOMAAAAPAAAAAAAAAAAAAAAAAKoCAABkcnMvZG93bnJldi54bWxQSwUGAAAAAAQABAD6AAAAoAMA&#10;AAAA&#10;">
                    <v:group id="مجموعة 49" o:spid="_x0000_s341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5ocB3&#10;zAAAAOMAAAAPAAAAAAAAAAAAAAAAAKoCAABkcnMvZG93bnJldi54bWxQSwUGAAAAAAQABAD6AAAA&#10;owMAAAAA&#10;">
                      <v:shape id="شكل حر 50" o:spid="_x0000_s341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s678UA&#10;AADjAAAADwAAAGRycy9kb3ducmV2LnhtbERPzYrCMBC+L/gOYQRva2oXS61GEUEQ2YN2V7wOzdgW&#10;m0lpslrf3iwIHuf7n8WqN424Uedqywom4wgEcWF1zaWC35/tZwrCeWSNjWVS8CAHq+XgY4GZtnc+&#10;0i33pQgh7DJUUHnfZlK6oiKDbmxb4sBdbGfQh7Mrpe7wHsJNI+MoSqTBmkNDhS1tKiqu+Z9RkOyn&#10;58Oh2E6P+e7r25HRJ229UqNhv56D8NT7t/jl3ukwP4nSZBbH6QT+fwoAyO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OzrvxQAAAOMAAAAPAAAAAAAAAAAAAAAAAJgCAABkcnMv&#10;ZG93bnJldi54bWxQSwUGAAAAAAQABAD1AAAAig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41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bMOsYA&#10;AADjAAAADwAAAGRycy9kb3ducmV2LnhtbERPS2vDMAy+D/ofjAa7lNVZoCFL45SyMdhxfdCzGqtO&#10;WCxnsZem/74eFHbU91a5nmwnRhp861jByyIBQVw73bJRcNh/POcgfEDW2DkmBVfysK5mDyUW2l14&#10;S+MuGBFD2BeooAmhL6T0dUMW/cL1xJE7u8FiiOdgpB7wEsNtJ9MkyaTFlmNDgz29NVR/736tAvyx&#10;X8eTC86PJ2Pe58t+muulUk+P02YFItAU/sV396eO87Mkz17TNE/h76cIgKx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HbMOsYAAADjAAAADwAAAAAAAAAAAAAAAACYAgAAZHJz&#10;L2Rvd25yZXYueG1sUEsFBgAAAAAEAAQA9QAAAIsDAAAAAA==&#10;" fillcolor="#a5a5a5 [2092]" stroked="f" strokeweight="1pt">
                        <v:stroke joinstyle="miter"/>
                      </v:roundrect>
                    </v:group>
                    <v:oval id="شكل بيضاوي 52" o:spid="_x0000_s341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YxFccA&#10;AADjAAAADwAAAGRycy9kb3ducmV2LnhtbERPX0vDMBB/F/Ydwgm+ucQIpXbLxpgICgquU5+P5taW&#10;NZfSxLX79mYw8PF+/2+5nlwnTjSE1rOBh7kCQVx523Jt4Gv/cp+DCBHZYueZDJwpwHo1u1liYf3I&#10;OzqVsRYphEOBBpoY+0LKUDXkMMx9T5y4gx8cxnQOtbQDjincdVIrlUmHLaeGBnvaNlQdy19n4PN4&#10;+D7/vL2rj9qPZTa6Z63t3pi722mzABFpiv/iq/vVpvmZyrMnrfNHuPyUAJ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SmMRXHAAAA4wAAAA8AAAAAAAAAAAAAAAAAmAIAAGRy&#10;cy9kb3ducmV2LnhtbFBLBQYAAAAABAAEAPUAAACMAwAAAAA=&#10;" filled="f" strokecolor="#168489" strokeweight="1pt">
                      <v:stroke joinstyle="miter"/>
                    </v:oval>
                  </v:group>
                  <v:shape id="مربع نص 41" o:spid="_x0000_s3417"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nvBcUA&#10;AADjAAAADwAAAGRycy9kb3ducmV2LnhtbERPS0vEMBC+C/6HMII3N9mipdbNLosP2IMX13ofmrEp&#10;NpPSjNvuvzeC4HG+92x2SxjUiabUR7awXhlQxG10PXcWmveXmwpUEmSHQ2SycKYEu+3lxQZrF2d+&#10;o9NROpVDONVowYuMtdap9RQwreJInLnPOAWUfE6ddhPOOTwMujCm1AF7zg0eR3r01H4dv4MFEbdf&#10;n5vnkA4fy+vT7E17h42111fL/gGU0CL/4j/3weX5panK+6KobuH3pwyA3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Oe8F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تعزيز الإبداع والابتكار</w:t>
                          </w:r>
                        </w:p>
                      </w:txbxContent>
                    </v:textbox>
                  </v:shape>
                </v:group>
                <v:shape id="صورة 54" o:spid="_x0000_s3418"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iAz7JAAAA4wAAAA8AAABkcnMvZG93bnJldi54bWxET19LwzAQfxf8DuEE31xqxdrVZUNlgrCn&#10;rW74eDZnW5dcahK3+u0XQfDxfv9vthitEQfyoXes4HqSgSBunO65VfBaP1+VIEJE1mgck4IfCrCY&#10;n5/NsNLuyGs6bGIrUgiHChV0MQ6VlKHpyGKYuIE4cR/OW4zp9K3UHo8p3BqZZ1khLfacGjoc6Kmj&#10;Zr/5tgpW/vH9c1rvTP21fluW5uZuu1+ulLq8GB/uQUQa47/4z/2i0/wiK4tpnpe38PtTAkDOT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JaIDPskAAADjAAAADwAAAAAAAAAA&#10;AAAAAACfAgAAZHJzL2Rvd25yZXYueG1sUEsFBgAAAAAEAAQA9wAAAJUDAAAAAA==&#10;">
                  <v:imagedata r:id="rId74" o:title=""/>
                  <v:path arrowok="t"/>
                </v:shape>
                <w10:wrap anchorx="page"/>
                <w10:anchorlock/>
              </v:group>
            </w:pict>
          </mc:Fallback>
        </mc:AlternateContent>
      </w:r>
    </w:p>
    <w:p w:rsidR="007C6591" w:rsidRPr="00F1502D" w:rsidRDefault="007C6591" w:rsidP="00084372">
      <w:r w:rsidRPr="00F1502D">
        <w:rPr>
          <w:rtl/>
        </w:rPr>
        <w:t>- خلق بيئة آمنة للتعبير:</w:t>
      </w:r>
      <w:r>
        <w:rPr>
          <w:rFonts w:hint="cs"/>
          <w:rtl/>
        </w:rPr>
        <w:t xml:space="preserve"> عن</w:t>
      </w:r>
      <w:r w:rsidRPr="00F1502D">
        <w:rPr>
          <w:rtl/>
        </w:rPr>
        <w:t>دما يشعر الأعضاء بأن أفكارهم لن تُنتقد بشكل سلبي، يصبحون أكثر استعدادا</w:t>
      </w:r>
      <w:r>
        <w:rPr>
          <w:rFonts w:hint="cs"/>
          <w:rtl/>
        </w:rPr>
        <w:t>ً</w:t>
      </w:r>
      <w:r w:rsidRPr="00F1502D">
        <w:rPr>
          <w:rtl/>
        </w:rPr>
        <w:t xml:space="preserve"> لطرح أفكار جديدة.  </w:t>
      </w:r>
    </w:p>
    <w:p w:rsidR="007C6591" w:rsidRPr="00F1502D" w:rsidRDefault="007C6591" w:rsidP="006A21FE">
      <w:r w:rsidRPr="00F1502D">
        <w:rPr>
          <w:rtl/>
        </w:rPr>
        <w:lastRenderedPageBreak/>
        <w:t>- التواصل المفتوح:</w:t>
      </w:r>
      <w:r>
        <w:rPr>
          <w:rFonts w:hint="cs"/>
          <w:rtl/>
        </w:rPr>
        <w:t xml:space="preserve"> </w:t>
      </w:r>
      <w:r w:rsidRPr="00F1502D">
        <w:rPr>
          <w:rtl/>
        </w:rPr>
        <w:t xml:space="preserve">الحوار الإيجابي يُشجع الجميع على المشاركة، مما يؤدي إلى تبادل الأفكار والإبداع الجماعي.  </w:t>
      </w:r>
    </w:p>
    <w:p w:rsidR="007C6591" w:rsidRDefault="007C6591" w:rsidP="00084372">
      <w:pPr>
        <w:rPr>
          <w:b/>
          <w:bCs/>
          <w:color w:val="168489"/>
          <w:rtl/>
        </w:rPr>
      </w:pPr>
      <w:r w:rsidRPr="006A21FE">
        <w:rPr>
          <w:b/>
          <w:bCs/>
          <w:color w:val="168489"/>
          <w:rtl/>
        </w:rPr>
        <w:t xml:space="preserve"> طرق تعزيز التواصل الإيجابي داخل الفريق</w:t>
      </w:r>
    </w:p>
    <w:p w:rsidR="00394CDA" w:rsidRPr="006A21FE" w:rsidRDefault="00394CDA" w:rsidP="00394CDA">
      <w:pPr>
        <w:rPr>
          <w:b/>
          <w:bCs/>
          <w:color w:val="168489"/>
          <w:rtl/>
        </w:rPr>
      </w:pPr>
      <w:r w:rsidRPr="00394CDA">
        <w:rPr>
          <w:b/>
          <w:bCs/>
          <w:noProof/>
          <w:color w:val="168489"/>
        </w:rPr>
        <mc:AlternateContent>
          <mc:Choice Requires="wpg">
            <w:drawing>
              <wp:inline distT="0" distB="0" distL="0" distR="0" wp14:anchorId="7A6B835F" wp14:editId="15AD37F6">
                <wp:extent cx="5613398" cy="1976755"/>
                <wp:effectExtent l="0" t="0" r="6985" b="4445"/>
                <wp:docPr id="1608692955" name="Group 1"/>
                <wp:cNvGraphicFramePr/>
                <a:graphic xmlns:a="http://schemas.openxmlformats.org/drawingml/2006/main">
                  <a:graphicData uri="http://schemas.microsoft.com/office/word/2010/wordprocessingGroup">
                    <wpg:wgp>
                      <wpg:cNvGrpSpPr/>
                      <wpg:grpSpPr>
                        <a:xfrm>
                          <a:off x="0" y="0"/>
                          <a:ext cx="5613398" cy="1976755"/>
                          <a:chOff x="0" y="0"/>
                          <a:chExt cx="5613464" cy="1976755"/>
                        </a:xfrm>
                      </wpg:grpSpPr>
                      <wps:wsp>
                        <wps:cNvPr id="1608692956" name="Google Shape;2171;p42"/>
                        <wps:cNvSpPr>
                          <a:spLocks/>
                        </wps:cNvSpPr>
                        <wps:spPr bwMode="auto">
                          <a:xfrm flipH="1">
                            <a:off x="5195196" y="1443333"/>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45A8" w:rsidRDefault="005345A8" w:rsidP="00394CDA">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5</w:t>
                              </w:r>
                            </w:p>
                          </w:txbxContent>
                        </wps:txbx>
                        <wps:bodyPr rot="0" vert="horz" wrap="square" lIns="91425" tIns="91425" rIns="91425" bIns="91425" anchor="ctr" anchorCtr="0" upright="1">
                          <a:noAutofit/>
                        </wps:bodyPr>
                      </wps:wsp>
                      <wps:wsp>
                        <wps:cNvPr id="1608692957" name="Google Shape;2172;p42"/>
                        <wps:cNvSpPr>
                          <a:spLocks/>
                        </wps:cNvSpPr>
                        <wps:spPr bwMode="auto">
                          <a:xfrm flipH="1">
                            <a:off x="5195196" y="1719578"/>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08692958" name="Google Shape;2173;p42"/>
                        <wps:cNvSpPr>
                          <a:spLocks/>
                        </wps:cNvSpPr>
                        <wps:spPr bwMode="auto">
                          <a:xfrm flipH="1">
                            <a:off x="2924162" y="1443333"/>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45A8" w:rsidRPr="00394CDA" w:rsidRDefault="005345A8" w:rsidP="00394CDA">
                              <w:pPr>
                                <w:bidi w:val="0"/>
                                <w:spacing w:line="192" w:lineRule="auto"/>
                                <w:jc w:val="center"/>
                                <w:rPr>
                                  <w:rFonts w:ascii="Adobe Arabic" w:eastAsia="GE Dinar Two Medium" w:hAnsi="Adobe Arabic" w:cs="Adobe Arabic"/>
                                  <w:b/>
                                  <w:bCs/>
                                  <w:color w:val="000000"/>
                                  <w:kern w:val="24"/>
                                  <w:sz w:val="32"/>
                                  <w:szCs w:val="32"/>
                                  <w:lang w:bidi="ar-SY"/>
                                </w:rPr>
                              </w:pPr>
                              <w:r w:rsidRPr="00394CDA">
                                <w:rPr>
                                  <w:rFonts w:ascii="Adobe Arabic" w:eastAsia="GE Dinar Two Medium" w:hAnsi="Adobe Arabic" w:cs="Adobe Arabic"/>
                                  <w:b/>
                                  <w:bCs/>
                                  <w:color w:val="000000"/>
                                  <w:kern w:val="24"/>
                                  <w:sz w:val="32"/>
                                  <w:szCs w:val="32"/>
                                  <w:rtl/>
                                  <w:lang w:bidi="ar-SY"/>
                                </w:rPr>
                                <w:t>الوضوح في التواصل</w:t>
                              </w:r>
                            </w:p>
                            <w:p w:rsidR="005345A8" w:rsidRDefault="005345A8" w:rsidP="00394CDA">
                              <w:pPr>
                                <w:bidi w:val="0"/>
                                <w:spacing w:line="192" w:lineRule="auto"/>
                                <w:jc w:val="center"/>
                                <w:rPr>
                                  <w:rFonts w:ascii="Adobe Arabic" w:eastAsia="GE Dinar Two Medium" w:hAnsi="Adobe Arabic" w:cs="Adobe Arabic"/>
                                  <w:b/>
                                  <w:bCs/>
                                  <w:color w:val="000000"/>
                                  <w:kern w:val="24"/>
                                  <w:sz w:val="32"/>
                                  <w:szCs w:val="32"/>
                                  <w:lang w:bidi="ar-SY"/>
                                </w:rPr>
                              </w:pPr>
                            </w:p>
                          </w:txbxContent>
                        </wps:txbx>
                        <wps:bodyPr rot="0" vert="horz" wrap="square" lIns="365749" tIns="182875" rIns="91425" bIns="91425" anchor="t" anchorCtr="0" upright="1">
                          <a:noAutofit/>
                        </wps:bodyPr>
                      </wps:wsp>
                      <wps:wsp>
                        <wps:cNvPr id="1608692959" name="Google Shape;2174;p42"/>
                        <wps:cNvSpPr>
                          <a:spLocks/>
                        </wps:cNvSpPr>
                        <wps:spPr bwMode="auto">
                          <a:xfrm flipH="1">
                            <a:off x="2924162" y="1443333"/>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08692960" name="Google Shape;2175;p42"/>
                        <wps:cNvSpPr>
                          <a:spLocks/>
                        </wps:cNvSpPr>
                        <wps:spPr bwMode="auto">
                          <a:xfrm flipH="1">
                            <a:off x="4012708" y="1859249"/>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cNvPr id="1608692961" name="Group 1608692961"/>
                        <wpg:cNvGrpSpPr/>
                        <wpg:grpSpPr>
                          <a:xfrm>
                            <a:off x="0" y="0"/>
                            <a:ext cx="5613464" cy="1266393"/>
                            <a:chOff x="0" y="0"/>
                            <a:chExt cx="5613464" cy="1266393"/>
                          </a:xfrm>
                        </wpg:grpSpPr>
                        <wps:wsp>
                          <wps:cNvPr id="1608692962" name="Google Shape;2171;p42"/>
                          <wps:cNvSpPr>
                            <a:spLocks/>
                          </wps:cNvSpPr>
                          <wps:spPr bwMode="auto">
                            <a:xfrm flipH="1">
                              <a:off x="5195196" y="732971"/>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45A8" w:rsidRDefault="005345A8" w:rsidP="00394CDA">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3</w:t>
                                </w:r>
                              </w:p>
                            </w:txbxContent>
                          </wps:txbx>
                          <wps:bodyPr rot="0" vert="horz" wrap="square" lIns="91425" tIns="91425" rIns="91425" bIns="91425" anchor="ctr" anchorCtr="0" upright="1">
                            <a:noAutofit/>
                          </wps:bodyPr>
                        </wps:wsp>
                        <wps:wsp>
                          <wps:cNvPr id="1608692963" name="Google Shape;2172;p42"/>
                          <wps:cNvSpPr>
                            <a:spLocks/>
                          </wps:cNvSpPr>
                          <wps:spPr bwMode="auto">
                            <a:xfrm flipH="1">
                              <a:off x="5195196" y="1009216"/>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08692964" name="Google Shape;2173;p42"/>
                          <wps:cNvSpPr>
                            <a:spLocks/>
                          </wps:cNvSpPr>
                          <wps:spPr bwMode="auto">
                            <a:xfrm flipH="1">
                              <a:off x="2924162" y="732971"/>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45A8" w:rsidRPr="00394CDA" w:rsidRDefault="005345A8" w:rsidP="00394CDA">
                                <w:pPr>
                                  <w:bidi w:val="0"/>
                                  <w:spacing w:line="192" w:lineRule="auto"/>
                                  <w:jc w:val="center"/>
                                  <w:rPr>
                                    <w:rFonts w:ascii="Adobe Arabic" w:eastAsia="GE Dinar Two Medium" w:hAnsi="Adobe Arabic" w:cs="Adobe Arabic"/>
                                    <w:b/>
                                    <w:bCs/>
                                    <w:color w:val="000000"/>
                                    <w:kern w:val="24"/>
                                    <w:sz w:val="32"/>
                                    <w:szCs w:val="32"/>
                                    <w:lang w:bidi="ar-SY"/>
                                  </w:rPr>
                                </w:pPr>
                                <w:r w:rsidRPr="00394CDA">
                                  <w:rPr>
                                    <w:rFonts w:ascii="Adobe Arabic" w:eastAsia="GE Dinar Two Medium" w:hAnsi="Adobe Arabic" w:cs="Adobe Arabic"/>
                                    <w:b/>
                                    <w:bCs/>
                                    <w:color w:val="000000"/>
                                    <w:kern w:val="24"/>
                                    <w:sz w:val="32"/>
                                    <w:szCs w:val="32"/>
                                    <w:rtl/>
                                    <w:lang w:bidi="ar-SY"/>
                                  </w:rPr>
                                  <w:t>تشجيع التعبير عن الأفكار</w:t>
                                </w:r>
                              </w:p>
                              <w:p w:rsidR="005345A8" w:rsidRDefault="005345A8" w:rsidP="00394CDA">
                                <w:pPr>
                                  <w:bidi w:val="0"/>
                                  <w:spacing w:line="192" w:lineRule="auto"/>
                                  <w:jc w:val="center"/>
                                  <w:rPr>
                                    <w:rFonts w:ascii="Adobe Arabic" w:eastAsia="GE Dinar Two Medium" w:hAnsi="Adobe Arabic" w:cs="Adobe Arabic"/>
                                    <w:b/>
                                    <w:bCs/>
                                    <w:color w:val="000000"/>
                                    <w:kern w:val="24"/>
                                    <w:sz w:val="32"/>
                                    <w:szCs w:val="32"/>
                                    <w:lang w:bidi="ar-SY"/>
                                  </w:rPr>
                                </w:pPr>
                              </w:p>
                            </w:txbxContent>
                          </wps:txbx>
                          <wps:bodyPr rot="0" vert="horz" wrap="square" lIns="365749" tIns="182875" rIns="91425" bIns="91425" anchor="t" anchorCtr="0" upright="1">
                            <a:noAutofit/>
                          </wps:bodyPr>
                        </wps:wsp>
                        <wps:wsp>
                          <wps:cNvPr id="1608692965" name="Google Shape;2174;p42"/>
                          <wps:cNvSpPr>
                            <a:spLocks/>
                          </wps:cNvSpPr>
                          <wps:spPr bwMode="auto">
                            <a:xfrm flipH="1">
                              <a:off x="2924162" y="732971"/>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08692966" name="Google Shape;2175;p42"/>
                          <wps:cNvSpPr>
                            <a:spLocks/>
                          </wps:cNvSpPr>
                          <wps:spPr bwMode="auto">
                            <a:xfrm flipH="1">
                              <a:off x="4012708" y="1148887"/>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cNvPr id="1608692967" name="Group 1608692967"/>
                          <wpg:cNvGrpSpPr/>
                          <wpg:grpSpPr>
                            <a:xfrm>
                              <a:off x="3" y="0"/>
                              <a:ext cx="5613461" cy="533422"/>
                              <a:chOff x="3" y="0"/>
                              <a:chExt cx="5613461" cy="533422"/>
                            </a:xfrm>
                          </wpg:grpSpPr>
                          <wpg:grpSp>
                            <wpg:cNvPr id="1608692968" name="Google Shape;2170;p42"/>
                            <wpg:cNvGrpSpPr>
                              <a:grpSpLocks/>
                            </wpg:cNvGrpSpPr>
                            <wpg:grpSpPr bwMode="auto">
                              <a:xfrm flipH="1">
                                <a:off x="2924363" y="0"/>
                                <a:ext cx="2689101" cy="533422"/>
                                <a:chOff x="2924296" y="0"/>
                                <a:chExt cx="44054" cy="8616"/>
                              </a:xfrm>
                            </wpg:grpSpPr>
                            <wps:wsp>
                              <wps:cNvPr id="1608692969" name="Google Shape;2171;p42"/>
                              <wps:cNvSpPr>
                                <a:spLocks/>
                              </wps:cNvSpPr>
                              <wps:spPr bwMode="auto">
                                <a:xfrm>
                                  <a:off x="2924296" y="0"/>
                                  <a:ext cx="6849" cy="8616"/>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45A8" w:rsidRDefault="005345A8" w:rsidP="00394CDA">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1</w:t>
                                    </w:r>
                                  </w:p>
                                </w:txbxContent>
                              </wps:txbx>
                              <wps:bodyPr rot="0" vert="horz" wrap="square" lIns="91425" tIns="91425" rIns="91425" bIns="91425" anchor="ctr" anchorCtr="0" upright="1">
                                <a:noAutofit/>
                              </wps:bodyPr>
                            </wps:wsp>
                            <wps:wsp>
                              <wps:cNvPr id="1608692970" name="Google Shape;2172;p42"/>
                              <wps:cNvSpPr>
                                <a:spLocks/>
                              </wps:cNvSpPr>
                              <wps:spPr bwMode="auto">
                                <a:xfrm>
                                  <a:off x="2926286" y="4462"/>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08692971" name="Google Shape;2173;p42"/>
                              <wps:cNvSpPr>
                                <a:spLocks/>
                              </wps:cNvSpPr>
                              <wps:spPr bwMode="auto">
                                <a:xfrm>
                                  <a:off x="2930545" y="0"/>
                                  <a:ext cx="37805" cy="7714"/>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45A8" w:rsidRPr="00394CDA" w:rsidRDefault="005345A8" w:rsidP="00394CDA">
                                    <w:pPr>
                                      <w:bidi w:val="0"/>
                                      <w:spacing w:line="192" w:lineRule="auto"/>
                                      <w:jc w:val="center"/>
                                      <w:rPr>
                                        <w:rFonts w:ascii="Adobe Arabic" w:eastAsia="GE Dinar Two Medium" w:hAnsi="Adobe Arabic" w:cs="Adobe Arabic"/>
                                        <w:b/>
                                        <w:bCs/>
                                        <w:color w:val="000000"/>
                                        <w:kern w:val="24"/>
                                        <w:sz w:val="32"/>
                                        <w:szCs w:val="32"/>
                                        <w:lang w:bidi="ar-SY"/>
                                      </w:rPr>
                                    </w:pPr>
                                    <w:r w:rsidRPr="00394CDA">
                                      <w:rPr>
                                        <w:rFonts w:ascii="Adobe Arabic" w:eastAsia="GE Dinar Two Medium" w:hAnsi="Adobe Arabic" w:cs="Adobe Arabic"/>
                                        <w:b/>
                                        <w:bCs/>
                                        <w:color w:val="000000"/>
                                        <w:kern w:val="24"/>
                                        <w:sz w:val="32"/>
                                        <w:szCs w:val="32"/>
                                        <w:rtl/>
                                        <w:lang w:bidi="ar-SY"/>
                                      </w:rPr>
                                      <w:t>استخدام لغة إيجابية وبناءة</w:t>
                                    </w:r>
                                  </w:p>
                                  <w:p w:rsidR="005345A8" w:rsidRDefault="005345A8" w:rsidP="00394CDA">
                                    <w:pPr>
                                      <w:bidi w:val="0"/>
                                      <w:spacing w:line="192" w:lineRule="auto"/>
                                      <w:jc w:val="center"/>
                                      <w:rPr>
                                        <w:rFonts w:ascii="Adobe Arabic" w:eastAsia="GE Dinar Two Medium" w:hAnsi="Adobe Arabic" w:cs="Adobe Arabic"/>
                                        <w:b/>
                                        <w:bCs/>
                                        <w:color w:val="000000"/>
                                        <w:kern w:val="24"/>
                                        <w:sz w:val="32"/>
                                        <w:szCs w:val="32"/>
                                        <w:lang w:bidi="ar-SY"/>
                                      </w:rPr>
                                    </w:pPr>
                                  </w:p>
                                </w:txbxContent>
                              </wps:txbx>
                              <wps:bodyPr rot="0" vert="horz" wrap="square" lIns="365749" tIns="182875" rIns="91425" bIns="91425" anchor="t" anchorCtr="0" upright="1">
                                <a:noAutofit/>
                              </wps:bodyPr>
                            </wps:wsp>
                            <wps:wsp>
                              <wps:cNvPr id="1608692972" name="Google Shape;2174;p42"/>
                              <wps:cNvSpPr>
                                <a:spLocks/>
                              </wps:cNvSpPr>
                              <wps:spPr bwMode="auto">
                                <a:xfrm>
                                  <a:off x="2932983" y="0"/>
                                  <a:ext cx="35367" cy="7714"/>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08692973" name="Google Shape;2175;p42"/>
                              <wps:cNvSpPr>
                                <a:spLocks/>
                              </wps:cNvSpPr>
                              <wps:spPr bwMode="auto">
                                <a:xfrm>
                                  <a:off x="2928530" y="6718"/>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cNvPr id="1608692974" name="Google Shape;2170;p42"/>
                            <wpg:cNvGrpSpPr>
                              <a:grpSpLocks/>
                            </wpg:cNvGrpSpPr>
                            <wpg:grpSpPr bwMode="auto">
                              <a:xfrm flipH="1">
                                <a:off x="3" y="0"/>
                                <a:ext cx="2689101" cy="533422"/>
                                <a:chOff x="2" y="0"/>
                                <a:chExt cx="44054" cy="8616"/>
                              </a:xfrm>
                            </wpg:grpSpPr>
                            <wps:wsp>
                              <wps:cNvPr id="1608692975" name="Google Shape;2171;p42"/>
                              <wps:cNvSpPr>
                                <a:spLocks/>
                              </wps:cNvSpPr>
                              <wps:spPr bwMode="auto">
                                <a:xfrm>
                                  <a:off x="2" y="0"/>
                                  <a:ext cx="6849" cy="8616"/>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45A8" w:rsidRDefault="005345A8" w:rsidP="00394CDA">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2</w:t>
                                    </w:r>
                                  </w:p>
                                </w:txbxContent>
                              </wps:txbx>
                              <wps:bodyPr rot="0" vert="horz" wrap="square" lIns="91425" tIns="91425" rIns="91425" bIns="91425" anchor="ctr" anchorCtr="0" upright="1">
                                <a:noAutofit/>
                              </wps:bodyPr>
                            </wps:wsp>
                            <wps:wsp>
                              <wps:cNvPr id="1608692976" name="Google Shape;2172;p42"/>
                              <wps:cNvSpPr>
                                <a:spLocks/>
                              </wps:cNvSpPr>
                              <wps:spPr bwMode="auto">
                                <a:xfrm>
                                  <a:off x="1992" y="4462"/>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08692977" name="Google Shape;2173;p42"/>
                              <wps:cNvSpPr>
                                <a:spLocks/>
                              </wps:cNvSpPr>
                              <wps:spPr bwMode="auto">
                                <a:xfrm>
                                  <a:off x="6251" y="0"/>
                                  <a:ext cx="37805" cy="7714"/>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45A8" w:rsidRPr="00394CDA" w:rsidRDefault="005345A8" w:rsidP="00394CDA">
                                    <w:pPr>
                                      <w:bidi w:val="0"/>
                                      <w:spacing w:line="192" w:lineRule="auto"/>
                                      <w:jc w:val="center"/>
                                      <w:rPr>
                                        <w:rFonts w:ascii="Adobe Arabic" w:eastAsia="GE Dinar Two Medium" w:hAnsi="Adobe Arabic" w:cs="Adobe Arabic"/>
                                        <w:b/>
                                        <w:bCs/>
                                        <w:color w:val="000000"/>
                                        <w:kern w:val="24"/>
                                        <w:sz w:val="32"/>
                                        <w:szCs w:val="32"/>
                                        <w:lang w:bidi="ar-SY"/>
                                      </w:rPr>
                                    </w:pPr>
                                    <w:r w:rsidRPr="00394CDA">
                                      <w:rPr>
                                        <w:rFonts w:ascii="Adobe Arabic" w:eastAsia="GE Dinar Two Medium" w:hAnsi="Adobe Arabic" w:cs="Adobe Arabic"/>
                                        <w:b/>
                                        <w:bCs/>
                                        <w:color w:val="000000"/>
                                        <w:kern w:val="24"/>
                                        <w:sz w:val="32"/>
                                        <w:szCs w:val="32"/>
                                        <w:rtl/>
                                        <w:lang w:bidi="ar-SY"/>
                                      </w:rPr>
                                      <w:t>الاستماع الفعّال</w:t>
                                    </w:r>
                                  </w:p>
                                  <w:p w:rsidR="005345A8" w:rsidRDefault="005345A8" w:rsidP="00394CDA">
                                    <w:pPr>
                                      <w:bidi w:val="0"/>
                                      <w:spacing w:line="192" w:lineRule="auto"/>
                                      <w:jc w:val="center"/>
                                      <w:rPr>
                                        <w:rFonts w:ascii="Adobe Arabic" w:eastAsia="GE Dinar Two Medium" w:hAnsi="Adobe Arabic" w:cs="Adobe Arabic"/>
                                        <w:b/>
                                        <w:bCs/>
                                        <w:color w:val="000000"/>
                                        <w:kern w:val="24"/>
                                        <w:sz w:val="32"/>
                                        <w:szCs w:val="32"/>
                                        <w:lang w:bidi="ar-SY"/>
                                      </w:rPr>
                                    </w:pPr>
                                  </w:p>
                                </w:txbxContent>
                              </wps:txbx>
                              <wps:bodyPr rot="0" vert="horz" wrap="square" lIns="365749" tIns="182875" rIns="91425" bIns="91425" anchor="t" anchorCtr="0" upright="1">
                                <a:noAutofit/>
                              </wps:bodyPr>
                            </wps:wsp>
                            <wps:wsp>
                              <wps:cNvPr id="1608692978" name="Google Shape;2174;p42"/>
                              <wps:cNvSpPr>
                                <a:spLocks/>
                              </wps:cNvSpPr>
                              <wps:spPr bwMode="auto">
                                <a:xfrm>
                                  <a:off x="8689" y="0"/>
                                  <a:ext cx="35367" cy="7714"/>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08692979" name="Google Shape;2175;p42"/>
                              <wps:cNvSpPr>
                                <a:spLocks/>
                              </wps:cNvSpPr>
                              <wps:spPr bwMode="auto">
                                <a:xfrm>
                                  <a:off x="4236" y="6718"/>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s:wsp>
                          <wps:cNvPr id="1608692980" name="Google Shape;2171;p42"/>
                          <wps:cNvSpPr>
                            <a:spLocks/>
                          </wps:cNvSpPr>
                          <wps:spPr bwMode="auto">
                            <a:xfrm flipH="1">
                              <a:off x="2271034" y="732971"/>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45A8" w:rsidRDefault="005345A8" w:rsidP="00394CDA">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4</w:t>
                                </w:r>
                              </w:p>
                            </w:txbxContent>
                          </wps:txbx>
                          <wps:bodyPr rot="0" vert="horz" wrap="square" lIns="91425" tIns="91425" rIns="91425" bIns="91425" anchor="ctr" anchorCtr="0" upright="1">
                            <a:noAutofit/>
                          </wps:bodyPr>
                        </wps:wsp>
                        <wps:wsp>
                          <wps:cNvPr id="1608692981" name="Google Shape;2172;p42"/>
                          <wps:cNvSpPr>
                            <a:spLocks/>
                          </wps:cNvSpPr>
                          <wps:spPr bwMode="auto">
                            <a:xfrm flipH="1">
                              <a:off x="2271034" y="1009216"/>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08692982" name="Google Shape;2173;p42"/>
                          <wps:cNvSpPr>
                            <a:spLocks/>
                          </wps:cNvSpPr>
                          <wps:spPr bwMode="auto">
                            <a:xfrm flipH="1">
                              <a:off x="0" y="732971"/>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45A8" w:rsidRPr="00394CDA" w:rsidRDefault="005345A8" w:rsidP="00394CDA">
                                <w:pPr>
                                  <w:bidi w:val="0"/>
                                  <w:spacing w:line="192" w:lineRule="auto"/>
                                  <w:jc w:val="center"/>
                                  <w:rPr>
                                    <w:rFonts w:ascii="Adobe Arabic" w:eastAsia="GE Dinar Two Medium" w:hAnsi="Adobe Arabic" w:cs="Adobe Arabic"/>
                                    <w:b/>
                                    <w:bCs/>
                                    <w:color w:val="000000"/>
                                    <w:kern w:val="24"/>
                                    <w:sz w:val="32"/>
                                    <w:szCs w:val="32"/>
                                    <w:lang w:bidi="ar-SY"/>
                                  </w:rPr>
                                </w:pPr>
                                <w:r w:rsidRPr="00394CDA">
                                  <w:rPr>
                                    <w:rFonts w:ascii="Adobe Arabic" w:eastAsia="GE Dinar Two Medium" w:hAnsi="Adobe Arabic" w:cs="Adobe Arabic"/>
                                    <w:b/>
                                    <w:bCs/>
                                    <w:color w:val="000000"/>
                                    <w:kern w:val="24"/>
                                    <w:sz w:val="32"/>
                                    <w:szCs w:val="32"/>
                                    <w:rtl/>
                                    <w:lang w:bidi="ar-SY"/>
                                  </w:rPr>
                                  <w:t>استخدام التقدير والتشجيع</w:t>
                                </w:r>
                              </w:p>
                              <w:p w:rsidR="005345A8" w:rsidRDefault="005345A8" w:rsidP="00394CDA">
                                <w:pPr>
                                  <w:bidi w:val="0"/>
                                  <w:spacing w:line="192" w:lineRule="auto"/>
                                  <w:jc w:val="center"/>
                                  <w:rPr>
                                    <w:rFonts w:ascii="Adobe Arabic" w:eastAsia="GE Dinar Two Medium" w:hAnsi="Adobe Arabic" w:cs="Adobe Arabic"/>
                                    <w:b/>
                                    <w:bCs/>
                                    <w:color w:val="000000"/>
                                    <w:kern w:val="24"/>
                                    <w:sz w:val="32"/>
                                    <w:szCs w:val="32"/>
                                    <w:lang w:bidi="ar-SY"/>
                                  </w:rPr>
                                </w:pPr>
                              </w:p>
                            </w:txbxContent>
                          </wps:txbx>
                          <wps:bodyPr rot="0" vert="horz" wrap="square" lIns="365749" tIns="182875" rIns="91425" bIns="91425" anchor="t" anchorCtr="0" upright="1">
                            <a:noAutofit/>
                          </wps:bodyPr>
                        </wps:wsp>
                        <wps:wsp>
                          <wps:cNvPr id="1608692983" name="Google Shape;2174;p42"/>
                          <wps:cNvSpPr>
                            <a:spLocks/>
                          </wps:cNvSpPr>
                          <wps:spPr bwMode="auto">
                            <a:xfrm flipH="1">
                              <a:off x="0" y="732971"/>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08692984" name="Google Shape;2175;p42"/>
                          <wps:cNvSpPr>
                            <a:spLocks/>
                          </wps:cNvSpPr>
                          <wps:spPr bwMode="auto">
                            <a:xfrm flipH="1">
                              <a:off x="1088546" y="1148887"/>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s:wsp>
                        <wps:cNvPr id="1608692985" name="Google Shape;2171;p42"/>
                        <wps:cNvSpPr>
                          <a:spLocks/>
                        </wps:cNvSpPr>
                        <wps:spPr bwMode="auto">
                          <a:xfrm flipH="1">
                            <a:off x="2271034" y="1443333"/>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45A8" w:rsidRDefault="005345A8" w:rsidP="00394CDA">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6</w:t>
                              </w:r>
                            </w:p>
                          </w:txbxContent>
                        </wps:txbx>
                        <wps:bodyPr rot="0" vert="horz" wrap="square" lIns="91425" tIns="91425" rIns="91425" bIns="91425" anchor="ctr" anchorCtr="0" upright="1">
                          <a:noAutofit/>
                        </wps:bodyPr>
                      </wps:wsp>
                      <wps:wsp>
                        <wps:cNvPr id="1608692986" name="Google Shape;2172;p42"/>
                        <wps:cNvSpPr>
                          <a:spLocks/>
                        </wps:cNvSpPr>
                        <wps:spPr bwMode="auto">
                          <a:xfrm flipH="1">
                            <a:off x="2271034" y="1719578"/>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08692987" name="Google Shape;2173;p42"/>
                        <wps:cNvSpPr>
                          <a:spLocks/>
                        </wps:cNvSpPr>
                        <wps:spPr bwMode="auto">
                          <a:xfrm flipH="1">
                            <a:off x="0" y="1443333"/>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45A8" w:rsidRPr="00394CDA" w:rsidRDefault="005345A8" w:rsidP="00394CDA">
                              <w:pPr>
                                <w:bidi w:val="0"/>
                                <w:spacing w:line="192" w:lineRule="auto"/>
                                <w:jc w:val="center"/>
                                <w:rPr>
                                  <w:rFonts w:ascii="Adobe Arabic" w:eastAsia="GE Dinar Two Medium" w:hAnsi="Adobe Arabic" w:cs="Adobe Arabic"/>
                                  <w:b/>
                                  <w:bCs/>
                                  <w:color w:val="000000"/>
                                  <w:kern w:val="24"/>
                                  <w:sz w:val="32"/>
                                  <w:szCs w:val="32"/>
                                  <w:lang w:bidi="ar-SY"/>
                                </w:rPr>
                              </w:pPr>
                              <w:r w:rsidRPr="00394CDA">
                                <w:rPr>
                                  <w:rFonts w:ascii="Adobe Arabic" w:eastAsia="GE Dinar Two Medium" w:hAnsi="Adobe Arabic" w:cs="Adobe Arabic"/>
                                  <w:b/>
                                  <w:bCs/>
                                  <w:color w:val="000000"/>
                                  <w:kern w:val="24"/>
                                  <w:sz w:val="32"/>
                                  <w:szCs w:val="32"/>
                                  <w:rtl/>
                                  <w:lang w:bidi="ar-SY"/>
                                </w:rPr>
                                <w:t>معالجة المشكلات مباشرة</w:t>
                              </w:r>
                            </w:p>
                            <w:p w:rsidR="005345A8" w:rsidRDefault="005345A8" w:rsidP="00394CDA">
                              <w:pPr>
                                <w:bidi w:val="0"/>
                                <w:spacing w:line="192" w:lineRule="auto"/>
                                <w:jc w:val="center"/>
                                <w:rPr>
                                  <w:rFonts w:ascii="Adobe Arabic" w:eastAsia="GE Dinar Two Medium" w:hAnsi="Adobe Arabic" w:cs="Adobe Arabic"/>
                                  <w:b/>
                                  <w:bCs/>
                                  <w:color w:val="000000"/>
                                  <w:kern w:val="24"/>
                                  <w:sz w:val="32"/>
                                  <w:szCs w:val="32"/>
                                  <w:lang w:bidi="ar-SY"/>
                                </w:rPr>
                              </w:pPr>
                            </w:p>
                          </w:txbxContent>
                        </wps:txbx>
                        <wps:bodyPr rot="0" vert="horz" wrap="square" lIns="365749" tIns="182875" rIns="91425" bIns="91425" anchor="t" anchorCtr="0" upright="1">
                          <a:noAutofit/>
                        </wps:bodyPr>
                      </wps:wsp>
                      <wps:wsp>
                        <wps:cNvPr id="1608692988" name="Google Shape;2174;p42"/>
                        <wps:cNvSpPr>
                          <a:spLocks/>
                        </wps:cNvSpPr>
                        <wps:spPr bwMode="auto">
                          <a:xfrm flipH="1">
                            <a:off x="0" y="1443333"/>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08692989" name="Google Shape;2175;p42"/>
                        <wps:cNvSpPr>
                          <a:spLocks/>
                        </wps:cNvSpPr>
                        <wps:spPr bwMode="auto">
                          <a:xfrm flipH="1">
                            <a:off x="1088546" y="1859249"/>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wgp>
                  </a:graphicData>
                </a:graphic>
              </wp:inline>
            </w:drawing>
          </mc:Choice>
          <mc:Fallback>
            <w:pict>
              <v:group id="_x0000_s3419" style="width:442pt;height:155.65pt;mso-position-horizontal-relative:char;mso-position-vertical-relative:line" coordsize="56134,197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">
                <v:shape id="Google Shape;2171;p42" o:spid="_x0000_s3420" style="position:absolute;left:51951;top:14433;width:4181;height:5334;flip:x;visibility:visible;mso-wrap-style:square;v-text-anchor:middle" coordsize="24051,302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EPMcsA&#10;AADjAAAADwAAAGRycy9kb3ducmV2LnhtbESPQU8CMRCF7yT+h2ZMvEFXElZYKISYCMaTrEA4Trbj&#10;dnU73bSVXf+9NTHxOPPe9+bNajPYVlzJh8axgvtJBoK4crrhWsHx7Wk8BxEissbWMSn4pgCb9c1o&#10;hYV2PR/oWsZapBAOBSowMXaFlKEyZDFMXEectHfnLcY0+lpqj30Kt62cZlkuLTacLhjs6NFQ9Vl+&#10;2VTj5bQv/b4/vz7Iy1YG15qP3Umpu9thuwQRaYj/5j/6WScuz+b5YrqY5fD7U1qAXP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ZMQ8xywAAAOMAAAAPAAAAAAAAAAAAAAAAAJgC&#10;AABkcnMvZG93bnJldi54bWxQSwUGAAAAAAQABAD1AAAAkAMAAAAA&#10;" adj="-11796480,,5400" path="m12025,l,6942,,30254r24051,l24051,6942,12025,xe" fillcolor="#a0c9ca" stroked="f">
                  <v:stroke joinstyle="miter"/>
                  <v:formulas/>
                  <v:path arrowok="t" o:extrusionok="f" o:connecttype="custom" o:connectlocs="209026,0;0,122394;0,533404;418070,533404;418070,122394;209026,0" o:connectangles="0,0,0,0,0,0" textboxrect="0,0,24051,30255"/>
                  <v:textbox inset="2.53958mm,2.53958mm,2.53958mm,2.53958mm">
                    <w:txbxContent>
                      <w:p w:rsidR="005345A8" w:rsidRDefault="005345A8" w:rsidP="00394CDA">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5</w:t>
                        </w:r>
                      </w:p>
                    </w:txbxContent>
                  </v:textbox>
                </v:shape>
                <v:shape id="Google Shape;2172;p42" o:spid="_x0000_s3421" style="position:absolute;left:51951;top:17195;width:2966;height:2572;flip:x;visibility:visible;mso-wrap-style:square;v-text-anchor:middle" coordsize="17062,14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paDsgA&#10;AADjAAAADwAAAGRycy9kb3ducmV2LnhtbERPX0vDMBB/F/wO4QTfXNqBte2WDRkIA0W0k/l6NLe2&#10;2Fy6JLbdtzeC4OP9/t96O5tejOR8Z1lBukhAENdWd9wo+Dg83eUgfEDW2FsmBRfysN1cX62x1Hbi&#10;dxqr0IgYwr5EBW0IQymlr1sy6Bd2II7cyTqDIZ6ukdrhFMNNL5dJkkmDHceGFgfatVR/Vd9GwTl9&#10;e5k+08thl7tzNR73pnh9Pip1ezM/rkAEmsO/+M+913F+luRZsSzuH+D3pwiA3Pw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1iloOyAAAAOMAAAAPAAAAAAAAAAAAAAAAAJgCAABk&#10;cnMvZG93bnJldi54bWxQSwUGAAAAAAQABAD1AAAAjQMAAAAA&#10;" path="m17062,l,14585r17062,l17062,xe" fillcolor="#168489" stroked="f">
                  <v:path arrowok="t" o:extrusionok="f" o:connecttype="custom" o:connectlocs="296599,0;0,257159;296599,257159;296599,0" o:connectangles="0,0,0,0"/>
                </v:shape>
                <v:shape id="Google Shape;2173;p42" o:spid="_x0000_s3422" style="position:absolute;left:29241;top:14433;width:23077;height:4776;flip:x;visibility:visible;mso-wrap-style:square;v-text-anchor:top" coordsize="132743,23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rsidR="005345A8" w:rsidRPr="00394CDA" w:rsidRDefault="005345A8" w:rsidP="00394CDA">
                        <w:pPr>
                          <w:bidi w:val="0"/>
                          <w:spacing w:line="192" w:lineRule="auto"/>
                          <w:jc w:val="center"/>
                          <w:rPr>
                            <w:rFonts w:ascii="Adobe Arabic" w:eastAsia="GE Dinar Two Medium" w:hAnsi="Adobe Arabic" w:cs="Adobe Arabic"/>
                            <w:b/>
                            <w:bCs/>
                            <w:color w:val="000000"/>
                            <w:kern w:val="24"/>
                            <w:sz w:val="32"/>
                            <w:szCs w:val="32"/>
                            <w:lang w:bidi="ar-SY"/>
                          </w:rPr>
                        </w:pPr>
                        <w:r w:rsidRPr="00394CDA">
                          <w:rPr>
                            <w:rFonts w:ascii="Adobe Arabic" w:eastAsia="GE Dinar Two Medium" w:hAnsi="Adobe Arabic" w:cs="Adobe Arabic"/>
                            <w:b/>
                            <w:bCs/>
                            <w:color w:val="000000"/>
                            <w:kern w:val="24"/>
                            <w:sz w:val="32"/>
                            <w:szCs w:val="32"/>
                            <w:rtl/>
                            <w:lang w:bidi="ar-SY"/>
                          </w:rPr>
                          <w:t>الوضوح في التواصل</w:t>
                        </w:r>
                      </w:p>
                      <w:p w:rsidR="005345A8" w:rsidRDefault="005345A8" w:rsidP="00394CDA">
                        <w:pPr>
                          <w:bidi w:val="0"/>
                          <w:spacing w:line="192" w:lineRule="auto"/>
                          <w:jc w:val="center"/>
                          <w:rPr>
                            <w:rFonts w:ascii="Adobe Arabic" w:eastAsia="GE Dinar Two Medium" w:hAnsi="Adobe Arabic" w:cs="Adobe Arabic"/>
                            <w:b/>
                            <w:bCs/>
                            <w:color w:val="000000"/>
                            <w:kern w:val="24"/>
                            <w:sz w:val="32"/>
                            <w:szCs w:val="32"/>
                            <w:lang w:bidi="ar-SY"/>
                          </w:rPr>
                        </w:pPr>
                      </w:p>
                    </w:txbxContent>
                  </v:textbox>
                </v:shape>
                <v:shape id="Google Shape;2174;p42" o:spid="_x0000_s3423" style="position:absolute;left:29241;top:14433;width:21589;height:4776;flip:x;visibility:visible;mso-wrap-style:square;v-text-anchor:middle" coordsize="124183,23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O2gMcA&#10;AADjAAAADwAAAGRycy9kb3ducmV2LnhtbERPzYrCMBC+C75DGGFvmqpstdUoIgiLrCyrgh6HZmyL&#10;zaQ0Wa1vvxEEj/P9z3zZmkrcqHGlZQXDQQSCOLO65FzB8bDpT0E4j6yxskwKHuRgueh25phqe+df&#10;uu19LkIIuxQVFN7XqZQuK8igG9iaOHAX2xj04WxyqRu8h3BTyVEUxdJgyaGhwJrWBWXX/Z9RcNrJ&#10;4bfdTio5Pl63k/NDn3/KRKmPXruagfDU+rf45f7SYX4cTeNklHwm8PwpACA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RDtoDHAAAA4wAAAA8AAAAAAAAAAAAAAAAAmAIAAGRy&#10;cy9kb3ducmV2LnhtbFBLBQYAAAAABAAEAPUAAACMAwAAAAA=&#10;" path="m1025,1l1,1775r120384,l108645,23599r2691,l124183,1,1025,1xe" fillcolor="#a0c9ca" stroked="f">
                  <v:path arrowok="t" o:extrusionok="f" o:connecttype="custom" o:connectlocs="17819,20;17,35920;2092813,35920;1888721,477559;1935502,477559;2158839,20;17819,20" o:connectangles="0,0,0,0,0,0,0"/>
                </v:shape>
                <v:shape id="Google Shape;2175;p42" o:spid="_x0000_s3424" style="position:absolute;left:40127;top:18592;width:13421;height:1175;flip:x;visibility:visible;mso-wrap-style:square;v-text-anchor:middle" coordsize="77201,110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GybcsA&#10;AADjAAAADwAAAGRycy9kb3ducmV2LnhtbESPQUvDQBCF74L/YRnBS7GbFo1N2m0pAaHgyVTwOmSn&#10;SWh2NmS3SfTXOwfB45v35pt5u8PsOjXSEFrPBlbLBBRx5W3LtYHP89vTBlSIyBY7z2TgmwIc9vd3&#10;O8ytn/iDxjLWSiAccjTQxNjnWoeqIYdh6Xti8S5+cBhFDrW2A04Cd51eJ0mqHbYsFxrsqWioupY3&#10;J5TVrcyKcaKvxWnx8nr5qd+L56Mxjw/zcQsq0hz/w3/bJyvvp8kmzdZZKi2kkwxA738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tsbJtywAAAOMAAAAPAAAAAAAAAAAAAAAAAJgC&#10;AABkcnMvZG93bnJldi54bWxQSwUGAAAAAAQABAD1AAAAkAMAAAAA&#10;" path="m6335,l1,11085r71128,l77201,,6335,xe" fillcolor="#a0c9ca" stroked="f">
                  <v:stroke joinstyle="miter"/>
                  <v:path arrowok="t" o:extrusionok="f" o:connecttype="custom" o:connectlocs="110132,0;17,117495;1236551,117495;1342110,0;110132,0" o:connectangles="0,0,0,0,0" textboxrect="0,0,77201,11086"/>
                </v:shape>
                <v:group id="Group 1608692961" o:spid="_x0000_s3425" style="position:absolute;width:56134;height:12663" coordsize="56134,126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vau1nIAAAA&#10;4wAAAA8AAAAAAAAAAAAAAAAAqgIAAGRycy9kb3ducmV2LnhtbFBLBQYAAAAABAAEAPoAAACfAwAA&#10;AAA=&#10;">
                  <v:shape id="Google Shape;2171;p42" o:spid="_x0000_s3426" style="position:absolute;left:51951;top:7329;width:4181;height:5334;flip:x;visibility:visible;mso-wrap-style:square;v-text-anchor:middle" coordsize="24051,302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bDj8sA&#10;AADjAAAADwAAAGRycy9kb3ducmV2LnhtbESPQU/DMAyF70j7D5EncWMpPZStWzZNk8YQJygM7Wg1&#10;XtPROFUS1vLvCRISR/u97/l5tRltJ67kQ+tYwf0sA0FcO91yo+D9bX83BxEissbOMSn4pgCb9eRm&#10;haV2A7/StYqNSCEcSlRgYuxLKUNtyGKYuZ44aWfnLcY0+kZqj0MKt53Ms6yQFltOFwz2tDNUf1Zf&#10;NtV4Ph4qfxg+Xh7kaSuD68zl8ajU7XTcLkFEGuO/+Y9+0okrsnmxyBdFDr8/pQXI9Q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oZsOPywAAAOMAAAAPAAAAAAAAAAAAAAAAAJgC&#10;AABkcnMvZG93bnJldi54bWxQSwUGAAAAAAQABAD1AAAAkAMAAAAA&#10;" adj="-11796480,,5400" path="m12025,l,6942,,30254r24051,l24051,6942,12025,xe" fillcolor="#a0c9ca" stroked="f">
                    <v:stroke joinstyle="miter"/>
                    <v:formulas/>
                    <v:path arrowok="t" o:extrusionok="f" o:connecttype="custom" o:connectlocs="209026,0;0,122394;0,533404;418070,533404;418070,122394;209026,0" o:connectangles="0,0,0,0,0,0" textboxrect="0,0,24051,30255"/>
                    <v:textbox inset="2.53958mm,2.53958mm,2.53958mm,2.53958mm">
                      <w:txbxContent>
                        <w:p w:rsidR="005345A8" w:rsidRDefault="005345A8" w:rsidP="00394CDA">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3</w:t>
                          </w:r>
                        </w:p>
                      </w:txbxContent>
                    </v:textbox>
                  </v:shape>
                  <v:shape id="Google Shape;2172;p42" o:spid="_x0000_s3427" style="position:absolute;left:51951;top:10092;width:2966;height:2571;flip:x;visibility:visible;mso-wrap-style:square;v-text-anchor:middle" coordsize="17062,14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2WsMgA&#10;AADjAAAADwAAAGRycy9kb3ducmV2LnhtbERPX0vDMBB/F/wO4QTfXNoJpe2WDRkIA0W0k/l6NLe2&#10;2Fy6JLbdtzeCsMf7/b/1dja9GMn5zrKCdJGAIK6t7rhR8Hl4fshB+ICssbdMCi7kYbu5vVljqe3E&#10;HzRWoRExhH2JCtoQhlJKX7dk0C/sQBy5k3UGQzxdI7XDKYabXi6TJJMGO44NLQ60a6n+rn6MgnP6&#10;/jp9pZfDLnfnajzuTfH2clTq/m5+WoEINIer+N+913F+luRZsSyyR/j7KQIgN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E3ZawyAAAAOMAAAAPAAAAAAAAAAAAAAAAAJgCAABk&#10;cnMvZG93bnJldi54bWxQSwUGAAAAAAQABAD1AAAAjQMAAAAA&#10;" path="m17062,l,14585r17062,l17062,xe" fillcolor="#168489" stroked="f">
                    <v:path arrowok="t" o:extrusionok="f" o:connecttype="custom" o:connectlocs="296599,0;0,257159;296599,257159;296599,0" o:connectangles="0,0,0,0"/>
                  </v:shape>
                  <v:shape id="Google Shape;2173;p42" o:spid="_x0000_s3428" style="position:absolute;left:29241;top:7329;width:23077;height:4776;flip:x;visibility:visible;mso-wrap-style:square;v-text-anchor:top" coordsize="132743,23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zdi8gA&#10;AADjAAAADwAAAGRycy9kb3ducmV2LnhtbERPX0vDMBB/F/Ydwg18EZeuStjqslEEtQoKTvH5aG5t&#10;WXMpSVyrn94Igo/3+3+b3WR7cSIfOscalosMBHHtTMeNhve3u8sViBCRDfaOScMXBdhtZ2cbLIwb&#10;+ZVO+9iIFMKhQA1tjEMhZahbshgWbiBO3MF5izGdvpHG45jCbS/zLFPSYsepocWBbluqj/tPq6F8&#10;GaunSl34h/r+6qM8msf8+3nQ+nw+lTcgIk3xX/znrkyar7KVWudrdQ2/PyUA5PY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mPN2LyAAAAOMAAAAPAAAAAAAAAAAAAAAAAJgCAABk&#10;cnMvZG93bnJldi54bWxQSwUGAAAAAAQABAD1AAAAjQMAAA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rsidR="005345A8" w:rsidRPr="00394CDA" w:rsidRDefault="005345A8" w:rsidP="00394CDA">
                          <w:pPr>
                            <w:bidi w:val="0"/>
                            <w:spacing w:line="192" w:lineRule="auto"/>
                            <w:jc w:val="center"/>
                            <w:rPr>
                              <w:rFonts w:ascii="Adobe Arabic" w:eastAsia="GE Dinar Two Medium" w:hAnsi="Adobe Arabic" w:cs="Adobe Arabic"/>
                              <w:b/>
                              <w:bCs/>
                              <w:color w:val="000000"/>
                              <w:kern w:val="24"/>
                              <w:sz w:val="32"/>
                              <w:szCs w:val="32"/>
                              <w:lang w:bidi="ar-SY"/>
                            </w:rPr>
                          </w:pPr>
                          <w:r w:rsidRPr="00394CDA">
                            <w:rPr>
                              <w:rFonts w:ascii="Adobe Arabic" w:eastAsia="GE Dinar Two Medium" w:hAnsi="Adobe Arabic" w:cs="Adobe Arabic"/>
                              <w:b/>
                              <w:bCs/>
                              <w:color w:val="000000"/>
                              <w:kern w:val="24"/>
                              <w:sz w:val="32"/>
                              <w:szCs w:val="32"/>
                              <w:rtl/>
                              <w:lang w:bidi="ar-SY"/>
                            </w:rPr>
                            <w:t>تشجيع التعبير عن الأفكار</w:t>
                          </w:r>
                        </w:p>
                        <w:p w:rsidR="005345A8" w:rsidRDefault="005345A8" w:rsidP="00394CDA">
                          <w:pPr>
                            <w:bidi w:val="0"/>
                            <w:spacing w:line="192" w:lineRule="auto"/>
                            <w:jc w:val="center"/>
                            <w:rPr>
                              <w:rFonts w:ascii="Adobe Arabic" w:eastAsia="GE Dinar Two Medium" w:hAnsi="Adobe Arabic" w:cs="Adobe Arabic"/>
                              <w:b/>
                              <w:bCs/>
                              <w:color w:val="000000"/>
                              <w:kern w:val="24"/>
                              <w:sz w:val="32"/>
                              <w:szCs w:val="32"/>
                              <w:lang w:bidi="ar-SY"/>
                            </w:rPr>
                          </w:pPr>
                        </w:p>
                      </w:txbxContent>
                    </v:textbox>
                  </v:shape>
                  <v:shape id="Google Shape;2174;p42" o:spid="_x0000_s3429" style="position:absolute;left:29241;top:7329;width:21589;height:4776;flip:x;visibility:visible;mso-wrap-style:square;v-text-anchor:middle" coordsize="124183,23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J2OMcA&#10;AADjAAAADwAAAGRycy9kb3ducmV2LnhtbERPzYrCMBC+C75DGMGbpipW2zWKCILILsuqoMehmW2L&#10;zaQ0UevbbxYEj/P9z2LVmkrcqXGlZQWjYQSCOLO65FzB6bgdzEE4j6yxskwKnuRgtex2Fphq++Af&#10;uh98LkIIuxQVFN7XqZQuK8igG9qaOHC/tjHow9nkUjf4COGmkuMoiqXBkkNDgTVtCsquh5tRcP6S&#10;o0+7n1VycrruZ5envnyXiVL9Xrv+AOGp9W/xy73TYX4czeNknMRT+P8pAC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tidjjHAAAA4wAAAA8AAAAAAAAAAAAAAAAAmAIAAGRy&#10;cy9kb3ducmV2LnhtbFBLBQYAAAAABAAEAPUAAACMAwAAAAA=&#10;" path="m1025,1l1,1775r120384,l108645,23599r2691,l124183,1,1025,1xe" fillcolor="#a0c9ca" stroked="f">
                    <v:path arrowok="t" o:extrusionok="f" o:connecttype="custom" o:connectlocs="17819,20;17,35920;2092813,35920;1888721,477559;1935502,477559;2158839,20;17819,20" o:connectangles="0,0,0,0,0,0,0"/>
                  </v:shape>
                  <v:shape id="Google Shape;2175;p42" o:spid="_x0000_s3430" style="position:absolute;left:40127;top:11488;width:13421;height:1175;flip:x;visibility:visible;mso-wrap-style:square;v-text-anchor:middle" coordsize="77201,110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SPgssA&#10;AADjAAAADwAAAGRycy9kb3ducmV2LnhtbESPQWvDMAyF74P+B6NBL6V1WjqvSeuWEhgUdlo22FXE&#10;ahIWyyF2k2y/fi4MdpTee5+eDqfJtmKg3jeONaxXCQji0pmGKw0f7y/LHQgfkA22jknDN3k4HWcP&#10;B8yMG/mNhiJUIkLYZ6ihDqHLpPRlTRb9ynXEUbu63mKIY19J0+MY4baVmyRR0mLD8UKNHeU1lV/F&#10;zUbK+lak+TDS5+KyeHq+/lSv+fas9fxxOu9BBJrCv/kvfTGxvkp2Kt2kSsH9p7gAefwF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NFI+CywAAAOMAAAAPAAAAAAAAAAAAAAAAAJgC&#10;AABkcnMvZG93bnJldi54bWxQSwUGAAAAAAQABAD1AAAAkAMAAAAA&#10;" path="m6335,l1,11085r71128,l77201,,6335,xe" fillcolor="#a0c9ca" stroked="f">
                    <v:stroke joinstyle="miter"/>
                    <v:path arrowok="t" o:extrusionok="f" o:connecttype="custom" o:connectlocs="110132,0;17,117495;1236551,117495;1342110,0;110132,0" o:connectangles="0,0,0,0,0" textboxrect="0,0,77201,11086"/>
                  </v:shape>
                  <v:group id="Group 1608692967" o:spid="_x0000_s3431" style="position:absolute;width:56134;height:5334" coordorigin="" coordsize="56134,53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t/hrbIAAAA&#10;4wAAAA8AAAAAAAAAAAAAAAAAqgIAAGRycy9kb3ducmV2LnhtbFBLBQYAAAAABAAEAPoAAACfAwAA&#10;AAA=&#10;">
                    <v:group id="Google Shape;2170;p42" o:spid="_x0000_s3432" style="position:absolute;left:29243;width:26891;height:5334;flip:x" coordorigin="29242" coordsize="440,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CUcKWsoA&#10;AADjAAAADwAAAAAAAAAAAAAAAACqAgAAZHJzL2Rvd25yZXYueG1sUEsFBgAAAAAEAAQA+gAAAKED&#10;AAAAAA==&#10;">
                      <v:shape id="Google Shape;2171;p42" o:spid="_x0000_s3433" style="position:absolute;left:29242;width:69;height:86;visibility:visible;mso-wrap-style:square;v-text-anchor:middle" coordsize="24051,302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bcksgA&#10;AADjAAAADwAAAGRycy9kb3ducmV2LnhtbERPvW7CMBDeK/EO1iGxFRuGQAIGVUitysAAtFLHIz4S&#10;0/gcxS6EPn1dqVLH+/5vue5dI67UBetZw2SsQBCX3liuNLwdnx/nIEJENth4Jg13CrBeDR6WWBh/&#10;4z1dD7ESKYRDgRrqGNtCylDW5DCMfUucuLPvHMZ0dpU0Hd5SuGvkVKlMOrScGmpsaVNT+Xn4chqk&#10;yj9e1Pfd7by9zE7bY3zfW6P1aNg/LUBE6uO/+M/9atL8TM2zfJpnOfz+lACQq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bBtySyAAAAOMAAAAPAAAAAAAAAAAAAAAAAJgCAABk&#10;cnMvZG93bnJldi54bWxQSwUGAAAAAAQABAD1AAAAjQMAAAAA&#10;" adj="-11796480,,5400" path="m12025,l,6942,,30254r24051,l24051,6942,12025,xe" fillcolor="#a0c9ca" stroked="f">
                        <v:stroke joinstyle="miter"/>
                        <v:formulas/>
                        <v:path arrowok="t" o:extrusionok="f" o:connecttype="custom" o:connectlocs="3424,0;0,1977;0,8616;6849,8616;6849,1977;3424,0" o:connectangles="0,0,0,0,0,0" textboxrect="0,0,24051,30255"/>
                        <v:textbox inset="2.53958mm,2.53958mm,2.53958mm,2.53958mm">
                          <w:txbxContent>
                            <w:p w:rsidR="005345A8" w:rsidRDefault="005345A8" w:rsidP="00394CDA">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1</w:t>
                              </w:r>
                            </w:p>
                          </w:txbxContent>
                        </v:textbox>
                      </v:shape>
                      <v:shape id="Google Shape;2172;p42" o:spid="_x0000_s3434" style="position:absolute;left:29262;top:44;width:49;height:42;visibility:visible;mso-wrap-style:square;v-text-anchor:middle" coordsize="17062,14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" path="m17062,l,14585r17062,l17062,xe" fillcolor="#168489" stroked="f">
                        <v:path arrowok="t" o:extrusionok="f" o:connecttype="custom" o:connectlocs="4859,0;0,4154;4859,4154;4859,0" o:connectangles="0,0,0,0"/>
                      </v:shape>
                      <v:shape id="Google Shape;2173;p42" o:spid="_x0000_s3435" style="position:absolute;left:29305;width:378;height:77;visibility:visible;mso-wrap-style:square;v-text-anchor:top" coordsize="132743,23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OyMsQA&#10;AADjAAAADwAAAGRycy9kb3ducmV2LnhtbERPzYrCMBC+C/sOYRa8adoeqlajiCDsdat4njZj27WZ&#10;dJuodZ9+Iwge5/uf1WYwrbhR7xrLCuJpBIK4tLrhSsHxsJ/MQTiPrLG1TAoe5GCz/hitMNP2zt90&#10;y30lQgi7DBXU3neZlK6syaCb2o44cGfbG/Th7Cupe7yHcNPKJIpSabDh0FBjR7uaykt+NQoKi786&#10;3/7tL/HRFewoOfmfRKnx57BdgvA0+Lf45f7SYX4azdNFspjF8PwpACD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zsjLEAAAA4wAAAA8AAAAAAAAAAAAAAAAAmAIAAGRycy9k&#10;b3ducmV2LnhtbFBLBQYAAAAABAAEAPUAAACJAwAAAAA=&#10;" adj="-11796480,,5400" path="m9585,1l,16610r2322,6989l119896,23599,132743,1,9585,1xe" fillcolor="#eee" stroked="f">
                        <v:stroke joinstyle="miter"/>
                        <v:formulas/>
                        <v:path arrowok="t" o:extrusionok="f" o:connecttype="custom" o:connectlocs="2730,0;0,5429;661,7714;34146,7714;37805,0;2730,0" o:connectangles="0,0,0,0,0,0" textboxrect="0,0,132743,23600"/>
                        <v:textbox inset="10.1597mm,5.07986mm,2.53958mm,2.53958mm">
                          <w:txbxContent>
                            <w:p w:rsidR="005345A8" w:rsidRPr="00394CDA" w:rsidRDefault="005345A8" w:rsidP="00394CDA">
                              <w:pPr>
                                <w:bidi w:val="0"/>
                                <w:spacing w:line="192" w:lineRule="auto"/>
                                <w:jc w:val="center"/>
                                <w:rPr>
                                  <w:rFonts w:ascii="Adobe Arabic" w:eastAsia="GE Dinar Two Medium" w:hAnsi="Adobe Arabic" w:cs="Adobe Arabic"/>
                                  <w:b/>
                                  <w:bCs/>
                                  <w:color w:val="000000"/>
                                  <w:kern w:val="24"/>
                                  <w:sz w:val="32"/>
                                  <w:szCs w:val="32"/>
                                  <w:lang w:bidi="ar-SY"/>
                                </w:rPr>
                              </w:pPr>
                              <w:r w:rsidRPr="00394CDA">
                                <w:rPr>
                                  <w:rFonts w:ascii="Adobe Arabic" w:eastAsia="GE Dinar Two Medium" w:hAnsi="Adobe Arabic" w:cs="Adobe Arabic"/>
                                  <w:b/>
                                  <w:bCs/>
                                  <w:color w:val="000000"/>
                                  <w:kern w:val="24"/>
                                  <w:sz w:val="32"/>
                                  <w:szCs w:val="32"/>
                                  <w:rtl/>
                                  <w:lang w:bidi="ar-SY"/>
                                </w:rPr>
                                <w:t>استخدام لغة إيجابية وبناءة</w:t>
                              </w:r>
                            </w:p>
                            <w:p w:rsidR="005345A8" w:rsidRDefault="005345A8" w:rsidP="00394CDA">
                              <w:pPr>
                                <w:bidi w:val="0"/>
                                <w:spacing w:line="192" w:lineRule="auto"/>
                                <w:jc w:val="center"/>
                                <w:rPr>
                                  <w:rFonts w:ascii="Adobe Arabic" w:eastAsia="GE Dinar Two Medium" w:hAnsi="Adobe Arabic" w:cs="Adobe Arabic"/>
                                  <w:b/>
                                  <w:bCs/>
                                  <w:color w:val="000000"/>
                                  <w:kern w:val="24"/>
                                  <w:sz w:val="32"/>
                                  <w:szCs w:val="32"/>
                                  <w:lang w:bidi="ar-SY"/>
                                </w:rPr>
                              </w:pPr>
                            </w:p>
                          </w:txbxContent>
                        </v:textbox>
                      </v:shape>
                      <v:shape id="Google Shape;2174;p42" o:spid="_x0000_s3436" style="position:absolute;left:29329;width:354;height:77;visibility:visible;mso-wrap-style:square;v-text-anchor:middle" coordsize="124183,23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tqA8YA&#10;AADjAAAADwAAAGRycy9kb3ducmV2LnhtbERPzWoCMRC+F3yHMAVvNWnAVbdGEcHire3WBxg2sz/t&#10;ZrJuUl3f3hQKPc73P+vt6DpxoSG0ng08zxQI4tLblmsDp8/D0xJEiMgWO89k4EYBtpvJwxpz66/8&#10;QZci1iKFcMjRQBNjn0sZyoYchpnviRNX+cFhTOdQSzvgNYW7TmqlMumw5dTQYE/7hsrv4scZGN+5&#10;On/pqPRhXhevlXu7nRaVMdPHcfcCItIY/8V/7qNN8zO1zFZ6tdDw+1MCQG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QtqA8YAAADjAAAADwAAAAAAAAAAAAAAAACYAgAAZHJz&#10;L2Rvd25yZXYueG1sUEsFBgAAAAAEAAQA9QAAAIsDAAAAAA==&#10;" path="m1025,1l1,1775r120384,l108645,23599r2691,l124183,1,1025,1xe" fillcolor="#a0c9ca" stroked="f">
                        <v:path arrowok="t" o:extrusionok="f" o:connecttype="custom" o:connectlocs="292,0;0,580;34285,580;30942,7714;31708,7714;35367,0;292,0" o:connectangles="0,0,0,0,0,0,0"/>
                      </v:shape>
                      <v:shape id="Google Shape;2175;p42" o:spid="_x0000_s3437" style="position:absolute;left:29285;top:67;width:220;height:19;visibility:visible;mso-wrap-style:square;v-text-anchor:middle" coordsize="77201,110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gtWsgA&#10;AADjAAAADwAAAGRycy9kb3ducmV2LnhtbERPX0/CMBB/J/E7NGfiG7RiMmFQiDEhgIEHUXm+tOc2&#10;Xa9jLWx+e2tiwuP9/t982btaXKgNlWcN9yMFgth4W3Gh4f1tNZyACBHZYu2ZNPxQgOXiZjDH3PqO&#10;X+lyiIVIIRxy1FDG2ORSBlOSwzDyDXHiPn3rMKazLaRtsUvhrpZjpTLpsOLUUGJDzyWZ78PZaTCn&#10;3dc+bI8f9NK5aivlWpndWuu72/5pBiJSH6/if/fGpvmZmmTT8fTxAf5+SgDIx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qCC1ayAAAAOMAAAAPAAAAAAAAAAAAAAAAAJgCAABk&#10;cnMvZG93bnJldi54bWxQSwUGAAAAAAQABAD1AAAAjQMAAAAA&#10;" path="m6335,l1,11085r71128,l77201,,6335,xe" fillcolor="#a0c9ca" stroked="f">
                        <v:stroke joinstyle="miter"/>
                        <v:path arrowok="t" o:extrusionok="f" o:connecttype="custom" o:connectlocs="1804,0;0,1898;20258,1898;21987,0;1804,0" o:connectangles="0,0,0,0,0" textboxrect="0,0,77201,11086"/>
                      </v:shape>
                    </v:group>
                    <v:group id="Google Shape;2170;p42" o:spid="_x0000_s3438" style="position:absolute;width:26891;height:5334;flip:x" coordorigin="2" coordsize="44054,86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05aCxgAAAOMA&#10;AAAPAAAAAAAAAAAAAAAAAKoCAABkcnMvZG93bnJldi54bWxQSwUGAAAAAAQABAD6AAAAnQMAAAAA&#10;">
                      <v:shape id="Google Shape;2171;p42" o:spid="_x0000_s3439" style="position:absolute;left:2;width:6849;height:8616;visibility:visible;mso-wrap-style:square;v-text-anchor:middle" coordsize="24051,302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1SpMcA&#10;AADjAAAADwAAAGRycy9kb3ducmV2LnhtbERPX2vCMBB/H+w7hBvsZczEgrV2RhG1sKfBnB/gaM62&#10;2lxKkmn99stgsMf7/b/lerS9uJIPnWMN04kCQVw703Gj4fhVvRYgQkQ22DsmDXcKsF49PiyxNO7G&#10;n3Q9xEakEA4lamhjHEopQ92SxTBxA3HiTs5bjOn0jTQebync9jJTKpcWO04NLQ60bam+HL6thpf+&#10;7LfdLnyoYr7PjjtfnWau0vr5ady8gYg0xn/xn/vdpPm5KvJFtpjP4PenBIBc/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c9UqTHAAAA4wAAAA8AAAAAAAAAAAAAAAAAmAIAAGRy&#10;cy9kb3ducmV2LnhtbFBLBQYAAAAABAAEAPUAAACMAwAAAAA=&#10;" adj="-11796480,,5400" path="m12025,l,6942,,30254r24051,l24051,6942,12025,xe" fillcolor="#a5a5a5 [2092]" stroked="f">
                        <v:stroke joinstyle="miter"/>
                        <v:formulas/>
                        <v:path arrowok="t" o:extrusionok="f" o:connecttype="custom" o:connectlocs="3424,0;0,1977;0,8616;6849,8616;6849,1977;3424,0" o:connectangles="0,0,0,0,0,0" textboxrect="0,0,24051,30255"/>
                        <v:textbox inset="2.53958mm,2.53958mm,2.53958mm,2.53958mm">
                          <w:txbxContent>
                            <w:p w:rsidR="005345A8" w:rsidRDefault="005345A8" w:rsidP="00394CDA">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2</w:t>
                              </w:r>
                            </w:p>
                          </w:txbxContent>
                        </v:textbox>
                      </v:shape>
                      <v:shape id="Google Shape;2172;p42" o:spid="_x0000_s3440" style="position:absolute;left:1992;top:4462;width:4859;height:4154;visibility:visible;mso-wrap-style:square;v-text-anchor:middle" coordsize="17062,14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Qj78YA&#10;AADjAAAADwAAAGRycy9kb3ducmV2LnhtbERPzWrCQBC+F3yHZQre6qYiqaauYguCFy1GDx6H7DQb&#10;kp0N2Y3Gt3eFQo/z/c9yPdhGXKnzlWMF75MEBHHhdMWlgvNp+zYH4QOyxsYxKbiTh/Vq9LLETLsb&#10;H+mah1LEEPYZKjAhtJmUvjBk0U9cSxy5X9dZDPHsSqk7vMVw28hpkqTSYsWxwWBL34aKOu+tAlk7&#10;k/f9z+niZodiqHX42vFeqfHrsPkEEWgI/+I/907H+WkyTxfTxUcKz58iAHL1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HQj78YAAADjAAAADwAAAAAAAAAAAAAAAACYAgAAZHJz&#10;L2Rvd25yZXYueG1sUEsFBgAAAAAEAAQA9QAAAIsDAAAAAA==&#10;" path="m17062,l,14585r17062,l17062,xe" fillcolor="#343c4f" stroked="f">
                        <v:path arrowok="t" o:extrusionok="f" o:connecttype="custom" o:connectlocs="4859,0;0,4154;4859,4154;4859,0" o:connectangles="0,0,0,0"/>
                      </v:shape>
                      <v:shape id="Google Shape;2173;p42" o:spid="_x0000_s3441" style="position:absolute;left:6251;width:37805;height:7714;visibility:visible;mso-wrap-style:square;v-text-anchor:top" coordsize="132743,23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aP3cQA&#10;AADjAAAADwAAAGRycy9kb3ducmV2LnhtbERPzYrCMBC+C75DGGFvmtpD1a6xlAVhr1vF89iMbddm&#10;0m2yWn16Iwge5/ufdTaYVlyod41lBfNZBIK4tLrhSsF+t50uQTiPrLG1TApu5CDbjEdrTLW98g9d&#10;Cl+JEMIuRQW1910qpStrMuhmtiMO3Mn2Bn04+0rqHq8h3LQyjqJEGmw4NNTY0VdN5bn4NwqOFv90&#10;kd+35/neHdlRfPC/sVIfkyH/BOFp8G/xy/2tw/wkWiareLVYwPOnAID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Wj93EAAAA4wAAAA8AAAAAAAAAAAAAAAAAmAIAAGRycy9k&#10;b3ducmV2LnhtbFBLBQYAAAAABAAEAPUAAACJAwAAAAA=&#10;" adj="-11796480,,5400" path="m9585,1l,16610r2322,6989l119896,23599,132743,1,9585,1xe" fillcolor="#eee" stroked="f">
                        <v:stroke joinstyle="miter"/>
                        <v:formulas/>
                        <v:path arrowok="t" o:extrusionok="f" o:connecttype="custom" o:connectlocs="2730,0;0,5429;661,7714;34146,7714;37805,0;2730,0" o:connectangles="0,0,0,0,0,0" textboxrect="0,0,132743,23600"/>
                        <v:textbox inset="10.1597mm,5.07986mm,2.53958mm,2.53958mm">
                          <w:txbxContent>
                            <w:p w:rsidR="005345A8" w:rsidRPr="00394CDA" w:rsidRDefault="005345A8" w:rsidP="00394CDA">
                              <w:pPr>
                                <w:bidi w:val="0"/>
                                <w:spacing w:line="192" w:lineRule="auto"/>
                                <w:jc w:val="center"/>
                                <w:rPr>
                                  <w:rFonts w:ascii="Adobe Arabic" w:eastAsia="GE Dinar Two Medium" w:hAnsi="Adobe Arabic" w:cs="Adobe Arabic"/>
                                  <w:b/>
                                  <w:bCs/>
                                  <w:color w:val="000000"/>
                                  <w:kern w:val="24"/>
                                  <w:sz w:val="32"/>
                                  <w:szCs w:val="32"/>
                                  <w:lang w:bidi="ar-SY"/>
                                </w:rPr>
                              </w:pPr>
                              <w:r w:rsidRPr="00394CDA">
                                <w:rPr>
                                  <w:rFonts w:ascii="Adobe Arabic" w:eastAsia="GE Dinar Two Medium" w:hAnsi="Adobe Arabic" w:cs="Adobe Arabic"/>
                                  <w:b/>
                                  <w:bCs/>
                                  <w:color w:val="000000"/>
                                  <w:kern w:val="24"/>
                                  <w:sz w:val="32"/>
                                  <w:szCs w:val="32"/>
                                  <w:rtl/>
                                  <w:lang w:bidi="ar-SY"/>
                                </w:rPr>
                                <w:t>الاستماع الفعّال</w:t>
                              </w:r>
                            </w:p>
                            <w:p w:rsidR="005345A8" w:rsidRDefault="005345A8" w:rsidP="00394CDA">
                              <w:pPr>
                                <w:bidi w:val="0"/>
                                <w:spacing w:line="192" w:lineRule="auto"/>
                                <w:jc w:val="center"/>
                                <w:rPr>
                                  <w:rFonts w:ascii="Adobe Arabic" w:eastAsia="GE Dinar Two Medium" w:hAnsi="Adobe Arabic" w:cs="Adobe Arabic"/>
                                  <w:b/>
                                  <w:bCs/>
                                  <w:color w:val="000000"/>
                                  <w:kern w:val="24"/>
                                  <w:sz w:val="32"/>
                                  <w:szCs w:val="32"/>
                                  <w:lang w:bidi="ar-SY"/>
                                </w:rPr>
                              </w:pPr>
                            </w:p>
                          </w:txbxContent>
                        </v:textbox>
                      </v:shape>
                      <v:shape id="Google Shape;2174;p42" o:spid="_x0000_s3442" style="position:absolute;left:8689;width:35367;height:7714;visibility:visible;mso-wrap-style:square;v-text-anchor:middle" coordsize="124183,23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" path="m1025,1l1,1775r120384,l108645,23599r2691,l124183,1,1025,1xe" fillcolor="#a5a5a5 [2092]" stroked="f">
                        <v:path arrowok="t" o:extrusionok="f" o:connecttype="custom" o:connectlocs="292,0;0,580;34285,580;30942,7714;31708,7714;35367,0;292,0" o:connectangles="0,0,0,0,0,0,0"/>
                      </v:shape>
                      <v:shape id="Google Shape;2175;p42" o:spid="_x0000_s3443" style="position:absolute;left:4236;top:6718;width:21987;height:1898;visibility:visible;mso-wrap-style:square;v-text-anchor:middle" coordsize="77201,110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w8cskA&#10;AADjAAAADwAAAGRycy9kb3ducmV2LnhtbESPQW/CMAyF75P2HyJP4jbSgdTRjoC2SdM4MuCwo9eY&#10;pFrjVElWun9PkJA42u+9z8/L9eg6MVCIrWcFT9MCBHHjdctGwWH/8bgAEROyxs4zKfinCOvV/d0S&#10;a+1P/EXDLhmRIRxrVGBT6mspY2PJYZz6njhrRx8cpjwGI3XAU4a7Ts6KopQOW84XLPb0bqn53f25&#10;TBmP2zbZt5+uNEPYm+/54OSnUpOH8fUFRKIx3czX9Ebn+mWxKKtZ9VzB5ae8ALk6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mw8cskAAADjAAAADwAAAAAAAAAAAAAAAACYAgAA&#10;ZHJzL2Rvd25yZXYueG1sUEsFBgAAAAAEAAQA9QAAAI4DAAAAAA==&#10;" path="m6335,l1,11085r71128,l77201,,6335,xe" fillcolor="#a5a5a5 [2092]" stroked="f">
                        <v:stroke joinstyle="miter"/>
                        <v:path arrowok="t" o:extrusionok="f" o:connecttype="custom" o:connectlocs="1804,0;0,1898;20258,1898;21987,0;1804,0" o:connectangles="0,0,0,0,0" textboxrect="0,0,77201,11086"/>
                      </v:shape>
                    </v:group>
                  </v:group>
                  <v:shape id="Google Shape;2171;p42" o:spid="_x0000_s3444" style="position:absolute;left:22710;top:7329;width:4181;height:5334;flip:x;visibility:visible;mso-wrap-style:square;v-text-anchor:middle" coordsize="24051,302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3HYskA&#10;AADjAAAADwAAAGRycy9kb3ducmV2LnhtbESPQU/DMAyF70j8h8hI3FhKBVVblk0INFSOG3C3Gq/t&#10;1jhVk7Xdv8cHJI62n99733q7uF5NNIbOs4HHVQKKuPa248bA99fuIQcVIrLF3jMZuFKA7eb2Zo2l&#10;9TPvaTrERokJhxINtDEOpdahbslhWPmBWG5HPzqMMo6NtiPOYu56nSZJph12LAktDvTWUn0+XJyB&#10;k/8spt31/af6mKv9WV+e0ufKG3N/t7y+gIq0xH/x33dlpX6W5FmRFrlQCJMsQG9+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V3HYskAAADjAAAADwAAAAAAAAAAAAAAAACYAgAA&#10;ZHJzL2Rvd25yZXYueG1sUEsFBgAAAAAEAAQA9QAAAI4DAAAAAA==&#10;" adj="-11796480,,5400" path="m12025,l,6942,,30254r24051,l24051,6942,12025,xe" fillcolor="#a5a5a5 [2092]" stroked="f">
                    <v:stroke joinstyle="miter"/>
                    <v:formulas/>
                    <v:path arrowok="t" o:extrusionok="f" o:connecttype="custom" o:connectlocs="209026,0;0,122394;0,533404;418070,533404;418070,122394;209026,0" o:connectangles="0,0,0,0,0,0" textboxrect="0,0,24051,30255"/>
                    <v:textbox inset="2.53958mm,2.53958mm,2.53958mm,2.53958mm">
                      <w:txbxContent>
                        <w:p w:rsidR="005345A8" w:rsidRDefault="005345A8" w:rsidP="00394CDA">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4</w:t>
                          </w:r>
                        </w:p>
                      </w:txbxContent>
                    </v:textbox>
                  </v:shape>
                  <v:shape id="Google Shape;2172;p42" o:spid="_x0000_s3445" style="position:absolute;left:22710;top:10092;width:2966;height:2571;flip:x;visibility:visible;mso-wrap-style:square;v-text-anchor:middle" coordsize="17062,14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dKEcUA&#10;AADjAAAADwAAAGRycy9kb3ducmV2LnhtbERPS0vEMBC+C/6HMII3N9kIsVs3u4ii6NH6OA/N2BSb&#10;SWnituuvN4Lgcb73bPdLGMSBptRHtrBeKRDEbXQ9dxZeX+4vKhApIzscIpOFIyXY705Ptli7OPMz&#10;HZrciRLCqUYLPuexljK1ngKmVRyJC/cRp4C5nFMn3YRzCQ+D1EoZGbDn0uBxpFtP7WfzFSyY5u5d&#10;+bdjM3z3OpjLJ301P2hrz8+Wm2sQmZb8L/5zP7oy36jKbPSmWsPvTwUAu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l0oRxQAAAOMAAAAPAAAAAAAAAAAAAAAAAJgCAABkcnMv&#10;ZG93bnJldi54bWxQSwUGAAAAAAQABAD1AAAAigMAAAAA&#10;" path="m17062,l,14585r17062,l17062,xe" fillcolor="#343c4f" stroked="f">
                    <v:path arrowok="t" o:extrusionok="f" o:connecttype="custom" o:connectlocs="296599,0;0,257159;296599,257159;296599,0" o:connectangles="0,0,0,0"/>
                  </v:shape>
                  <v:shape id="Google Shape;2173;p42" o:spid="_x0000_s3446" style="position:absolute;top:7329;width:23076;height:4776;flip:x;visibility:visible;mso-wrap-style:square;v-text-anchor:top" coordsize="132743,23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UGnskA&#10;AADjAAAADwAAAGRycy9kb3ducmV2LnhtbERPX0vDMBB/H+w7hBN8GS61QunqslEGahUmuA2fj+Zs&#10;y5pLSeJa/fRGEHy83/9bbyfTiws531lWcLtMQBDXVnfcKDgdH25yED4ga+wtk4Iv8rDdzGdrLLQd&#10;+Y0uh9CIGMK+QAVtCEMhpa9bMuiXdiCO3Id1BkM8XSO1wzGGm16mSZJJgx3HhhYH2rVUnw+fRkH5&#10;OlYvVbZwT/Xj3Xt51s/p935Q6vpqKu9BBJrCv/jPXek4P0vybJWu8hR+f4oAyM0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pUGnskAAADjAAAADwAAAAAAAAAAAAAAAACYAgAA&#10;ZHJzL2Rvd25yZXYueG1sUEsFBgAAAAAEAAQA9QAAAI4DAAAA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rsidR="005345A8" w:rsidRPr="00394CDA" w:rsidRDefault="005345A8" w:rsidP="00394CDA">
                          <w:pPr>
                            <w:bidi w:val="0"/>
                            <w:spacing w:line="192" w:lineRule="auto"/>
                            <w:jc w:val="center"/>
                            <w:rPr>
                              <w:rFonts w:ascii="Adobe Arabic" w:eastAsia="GE Dinar Two Medium" w:hAnsi="Adobe Arabic" w:cs="Adobe Arabic"/>
                              <w:b/>
                              <w:bCs/>
                              <w:color w:val="000000"/>
                              <w:kern w:val="24"/>
                              <w:sz w:val="32"/>
                              <w:szCs w:val="32"/>
                              <w:lang w:bidi="ar-SY"/>
                            </w:rPr>
                          </w:pPr>
                          <w:r w:rsidRPr="00394CDA">
                            <w:rPr>
                              <w:rFonts w:ascii="Adobe Arabic" w:eastAsia="GE Dinar Two Medium" w:hAnsi="Adobe Arabic" w:cs="Adobe Arabic"/>
                              <w:b/>
                              <w:bCs/>
                              <w:color w:val="000000"/>
                              <w:kern w:val="24"/>
                              <w:sz w:val="32"/>
                              <w:szCs w:val="32"/>
                              <w:rtl/>
                              <w:lang w:bidi="ar-SY"/>
                            </w:rPr>
                            <w:t>استخدام التقدير والتشجيع</w:t>
                          </w:r>
                        </w:p>
                        <w:p w:rsidR="005345A8" w:rsidRDefault="005345A8" w:rsidP="00394CDA">
                          <w:pPr>
                            <w:bidi w:val="0"/>
                            <w:spacing w:line="192" w:lineRule="auto"/>
                            <w:jc w:val="center"/>
                            <w:rPr>
                              <w:rFonts w:ascii="Adobe Arabic" w:eastAsia="GE Dinar Two Medium" w:hAnsi="Adobe Arabic" w:cs="Adobe Arabic"/>
                              <w:b/>
                              <w:bCs/>
                              <w:color w:val="000000"/>
                              <w:kern w:val="24"/>
                              <w:sz w:val="32"/>
                              <w:szCs w:val="32"/>
                              <w:lang w:bidi="ar-SY"/>
                            </w:rPr>
                          </w:pPr>
                        </w:p>
                      </w:txbxContent>
                    </v:textbox>
                  </v:shape>
                  <v:shape id="Google Shape;2174;p42" o:spid="_x0000_s3447" style="position:absolute;top:7329;width:21588;height:4776;flip:x;visibility:visible;mso-wrap-style:square;v-text-anchor:middle" coordsize="124183,23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B1WcYA&#10;AADjAAAADwAAAGRycy9kb3ducmV2LnhtbERPX2vCMBB/H/gdwgm+zcTKau2MIoLgy5Cpe781t7bY&#10;XGoTtX77ZTDw8X7/b7HqbSNu1PnasYbJWIEgLpypudRwOm5fMxA+IBtsHJOGB3lYLQcvC8yNu/Mn&#10;3Q6hFDGEfY4aqhDaXEpfVGTRj11LHLkf11kM8exKaTq8x3DbyESpVFqsOTZU2NKmouJ8uFoNu+/9&#10;hZvzDLeP/dtX/ZHYSaYSrUfDfv0OIlAfnuJ/987E+anK0nkyz6bw91ME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hB1WcYAAADjAAAADwAAAAAAAAAAAAAAAACYAgAAZHJz&#10;L2Rvd25yZXYueG1sUEsFBgAAAAAEAAQA9QAAAIsDAAAAAA==&#10;" path="m1025,1l1,1775r120384,l108645,23599r2691,l124183,1,1025,1xe" fillcolor="#a5a5a5 [2092]" stroked="f">
                    <v:path arrowok="t" o:extrusionok="f" o:connecttype="custom" o:connectlocs="17819,20;17,35920;2092813,35920;1888721,477559;1935502,477559;2158839,20;17819,20" o:connectangles="0,0,0,0,0,0,0"/>
                  </v:shape>
                  <v:shape id="Google Shape;2175;p42" o:spid="_x0000_s3448" style="position:absolute;left:10885;top:11488;width:13421;height:1175;flip:x;visibility:visible;mso-wrap-style:square;v-text-anchor:middle" coordsize="77201,110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mfTMoA&#10;AADjAAAADwAAAGRycy9kb3ducmV2LnhtbERPS0sDMRC+C/6HMII3m7XIsl2bFhWECtLSx0Fv0810&#10;s3Qz2Sax3fbXN4Lgcb73jKe9bcWRfGgcK3gcZCCIK6cbrhVs1u8PBYgQkTW2jknBmQJMJ7c3Yyy1&#10;O/GSjqtYixTCoUQFJsaulDJUhiyGgeuIE7dz3mJMp6+l9nhK4baVwyzLpcWGU4PBjt4MVfvVj1WQ&#10;rw/b4rD4/lrOX/3nx2W2v0SzUer+rn95BhGpj//iP/dMp/l5VuSj4ah4gt+fEgBycg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BJn0zKAAAA4wAAAA8AAAAAAAAAAAAAAAAAmAIA&#10;AGRycy9kb3ducmV2LnhtbFBLBQYAAAAABAAEAPUAAACPAwAAAAA=&#10;" path="m6335,l1,11085r71128,l77201,,6335,xe" fillcolor="#a5a5a5 [2092]" stroked="f">
                    <v:stroke joinstyle="miter"/>
                    <v:path arrowok="t" o:extrusionok="f" o:connecttype="custom" o:connectlocs="110132,0;17,117495;1236551,117495;1342110,0;110132,0" o:connectangles="0,0,0,0,0" textboxrect="0,0,77201,11086"/>
                  </v:shape>
                </v:group>
                <v:shape id="Google Shape;2171;p42" o:spid="_x0000_s3449" style="position:absolute;left:22710;top:14433;width:4181;height:5334;flip:x;visibility:visible;mso-wrap-style:square;v-text-anchor:middle" coordsize="24051,302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pk+sYA&#10;AADjAAAADwAAAGRycy9kb3ducmV2LnhtbERPzWrCQBC+F3yHZQRvdWPQkKSuIi1KetS29yE7TVKz&#10;syG7JvHt3UKhx/n+Z7ufTCsG6l1jWcFqGYEgLq1uuFLw+XF8TkE4j6yxtUwK7uRgv5s9bTHXduQz&#10;DRdfiRDCLkcFtfddLqUrazLolrYjDty37Q36cPaV1D2OIdy0Mo6iRBpsODTU2NFrTeX1cjMKfux7&#10;Nhzvb1/FaSzOV3lbx5vCKrWYT4cXEJ4m/y/+cxc6zE+iNMniLN3A708BALl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Spk+sYAAADjAAAADwAAAAAAAAAAAAAAAACYAgAAZHJz&#10;L2Rvd25yZXYueG1sUEsFBgAAAAAEAAQA9QAAAIsDAAAAAA==&#10;" adj="-11796480,,5400" path="m12025,l,6942,,30254r24051,l24051,6942,12025,xe" fillcolor="#a5a5a5 [2092]" stroked="f">
                  <v:stroke joinstyle="miter"/>
                  <v:formulas/>
                  <v:path arrowok="t" o:extrusionok="f" o:connecttype="custom" o:connectlocs="209026,0;0,122394;0,533404;418070,533404;418070,122394;209026,0" o:connectangles="0,0,0,0,0,0" textboxrect="0,0,24051,30255"/>
                  <v:textbox inset="2.53958mm,2.53958mm,2.53958mm,2.53958mm">
                    <w:txbxContent>
                      <w:p w:rsidR="005345A8" w:rsidRDefault="005345A8" w:rsidP="00394CDA">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6</w:t>
                        </w:r>
                      </w:p>
                    </w:txbxContent>
                  </v:textbox>
                </v:shape>
                <v:shape id="Google Shape;2172;p42" o:spid="_x0000_s3450" style="position:absolute;left:22710;top:17195;width:2966;height:2572;flip:x;visibility:visible;mso-wrap-style:square;v-text-anchor:middle" coordsize="17062,14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37SZcUA&#10;AADjAAAADwAAAGRycy9kb3ducmV2LnhtbERPS0vEMBC+C/6HMII3NzFC7NbNLqIoerQ+zkMzNsVm&#10;Upq47frrjSDscb73bHZLGMSeptRHtnC5UiCI2+h67iy8vT5cVCBSRnY4RCYLB0qw256ebLB2ceYX&#10;2je5EyWEU40WfM5jLWVqPQVMqzgSF+4zTgFzOadOugnnEh4GqZUyMmDPpcHjSHee2q/mO1gwzf2H&#10;8u+HZvjpdTBXz/p6ftTWnp8ttzcgMi35KP53P7ky36jKrPW6MvD3UwFAb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ftJlxQAAAOMAAAAPAAAAAAAAAAAAAAAAAJgCAABkcnMv&#10;ZG93bnJldi54bWxQSwUGAAAAAAQABAD1AAAAigMAAAAA&#10;" path="m17062,l,14585r17062,l17062,xe" fillcolor="#343c4f" stroked="f">
                  <v:path arrowok="t" o:extrusionok="f" o:connecttype="custom" o:connectlocs="296599,0;0,257159;296599,257159;296599,0" o:connectangles="0,0,0,0"/>
                </v:shape>
                <v:shape id="Google Shape;2173;p42" o:spid="_x0000_s3451" style="position:absolute;top:14433;width:23076;height:4776;flip:x;visibility:visible;mso-wrap-style:square;v-text-anchor:top" coordsize="132743,23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KlBskA&#10;AADjAAAADwAAAGRycy9kb3ducmV2LnhtbERPX0vDMBB/F/Ydwgl7EZeuQu3qslEEtQoKbsPnoznb&#10;suZSkmytfnojCD7e7/+tt5PpxZmc7ywrWC4SEMS11R03Cg77h+schA/IGnvLpOCLPGw3s4s1FtqO&#10;/E7nXWhEDGFfoII2hKGQ0tctGfQLOxBH7tM6gyGerpHa4RjDTS/TJMmkwY5jQ4sD3bdUH3cno6B8&#10;G6uXKrtyT/XjzUd51M/p9+ug1PxyKu9ABJrCv/jPXek4P0vybJWu8lv4/SkCID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uKlBskAAADjAAAADwAAAAAAAAAAAAAAAACYAgAA&#10;ZHJzL2Rvd25yZXYueG1sUEsFBgAAAAAEAAQA9QAAAI4DAAAA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rsidR="005345A8" w:rsidRPr="00394CDA" w:rsidRDefault="005345A8" w:rsidP="00394CDA">
                        <w:pPr>
                          <w:bidi w:val="0"/>
                          <w:spacing w:line="192" w:lineRule="auto"/>
                          <w:jc w:val="center"/>
                          <w:rPr>
                            <w:rFonts w:ascii="Adobe Arabic" w:eastAsia="GE Dinar Two Medium" w:hAnsi="Adobe Arabic" w:cs="Adobe Arabic"/>
                            <w:b/>
                            <w:bCs/>
                            <w:color w:val="000000"/>
                            <w:kern w:val="24"/>
                            <w:sz w:val="32"/>
                            <w:szCs w:val="32"/>
                            <w:lang w:bidi="ar-SY"/>
                          </w:rPr>
                        </w:pPr>
                        <w:r w:rsidRPr="00394CDA">
                          <w:rPr>
                            <w:rFonts w:ascii="Adobe Arabic" w:eastAsia="GE Dinar Two Medium" w:hAnsi="Adobe Arabic" w:cs="Adobe Arabic"/>
                            <w:b/>
                            <w:bCs/>
                            <w:color w:val="000000"/>
                            <w:kern w:val="24"/>
                            <w:sz w:val="32"/>
                            <w:szCs w:val="32"/>
                            <w:rtl/>
                            <w:lang w:bidi="ar-SY"/>
                          </w:rPr>
                          <w:t>معالجة المشكلات مباشرة</w:t>
                        </w:r>
                      </w:p>
                      <w:p w:rsidR="005345A8" w:rsidRDefault="005345A8" w:rsidP="00394CDA">
                        <w:pPr>
                          <w:bidi w:val="0"/>
                          <w:spacing w:line="192" w:lineRule="auto"/>
                          <w:jc w:val="center"/>
                          <w:rPr>
                            <w:rFonts w:ascii="Adobe Arabic" w:eastAsia="GE Dinar Two Medium" w:hAnsi="Adobe Arabic" w:cs="Adobe Arabic"/>
                            <w:b/>
                            <w:bCs/>
                            <w:color w:val="000000"/>
                            <w:kern w:val="24"/>
                            <w:sz w:val="32"/>
                            <w:szCs w:val="32"/>
                            <w:lang w:bidi="ar-SY"/>
                          </w:rPr>
                        </w:pPr>
                      </w:p>
                    </w:txbxContent>
                  </v:textbox>
                </v:shape>
                <v:shape id="Google Shape;2174;p42" o:spid="_x0000_s3452" style="position:absolute;top:14433;width:21588;height:4776;flip:x;visibility:visible;mso-wrap-style:square;v-text-anchor:middle" coordsize="124183,23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TnKMoA&#10;AADjAAAADwAAAGRycy9kb3ducmV2LnhtbESPQW/CMAyF75P2HyJP4jYSKtGVjoAmJCQuCI1td6/x&#10;2orG6ZoA5d/jw6Qd7ff83uflevSdutAQ28AWZlMDirgKruXawufH9rkAFROywy4wWbhRhPXq8WGJ&#10;pQtXfqfLMdVKQjiWaKFJqS+1jlVDHuM09MSi/YTBY5JxqLUb8CrhvtOZMbn22LI0NNjTpqHqdDx7&#10;C7vvwy93pxfc3g7zr3af+VlhMmsnT+PbK6hEY/o3/13vnODnpsgX2aIQaPlJFqBX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i05yjKAAAA4wAAAA8AAAAAAAAAAAAAAAAAmAIA&#10;AGRycy9kb3ducmV2LnhtbFBLBQYAAAAABAAEAPUAAACPAwAAAAA=&#10;" path="m1025,1l1,1775r120384,l108645,23599r2691,l124183,1,1025,1xe" fillcolor="#a5a5a5 [2092]" stroked="f">
                  <v:path arrowok="t" o:extrusionok="f" o:connecttype="custom" o:connectlocs="17819,20;17,35920;2092813,35920;1888721,477559;1935502,477559;2158839,20;17819,20" o:connectangles="0,0,0,0,0,0,0"/>
                </v:shape>
                <v:shape id="Google Shape;2175;p42" o:spid="_x0000_s3453" style="position:absolute;left:10885;top:18592;width:13421;height:1175;flip:x;visibility:visible;mso-wrap-style:square;v-text-anchor:middle" coordsize="77201,110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gw0soA&#10;AADjAAAADwAAAGRycy9kb3ducmV2LnhtbERPS0sDMRC+C/6HMAVvNtselt21aVFBqCBKH4d6Gzfj&#10;Zulmsk1iu/bXG6HQ43zvmS0G24kj+dA6VjAZZyCIa6dbbhRsNy/3BYgQkTV2jknBLwVYzG9vZlhp&#10;d+IVHdexESmEQ4UKTIx9JWWoDVkMY9cTJ+7beYsxnb6R2uMphdtOTrMslxZbTg0Ge3o2VO/XP1ZB&#10;vjl8FYePz93q/cm/vZ6X+3M0W6XuRsPjA4hIQ7yKL+6lTvPzrMjLaVmU8P9TAkDO/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5IMNLKAAAA4wAAAA8AAAAAAAAAAAAAAAAAmAIA&#10;AGRycy9kb3ducmV2LnhtbFBLBQYAAAAABAAEAPUAAACPAwAAAAA=&#10;" path="m6335,l1,11085r71128,l77201,,6335,xe" fillcolor="#a5a5a5 [2092]" stroked="f">
                  <v:stroke joinstyle="miter"/>
                  <v:path arrowok="t" o:extrusionok="f" o:connecttype="custom" o:connectlocs="110132,0;17,117495;1236551,117495;1342110,0;110132,0" o:connectangles="0,0,0,0,0" textboxrect="0,0,77201,11086"/>
                </v:shape>
                <w10:wrap anchorx="page"/>
                <w10:anchorlock/>
              </v:group>
            </w:pict>
          </mc:Fallback>
        </mc:AlternateContent>
      </w:r>
    </w:p>
    <w:p w:rsidR="00084372" w:rsidRPr="0068634C" w:rsidRDefault="00084372" w:rsidP="00084372">
      <w:pPr>
        <w:rPr>
          <w:b/>
          <w:bCs/>
        </w:rPr>
      </w:pPr>
      <w:r w:rsidRPr="002A078C">
        <w:rPr>
          <w:rFonts w:ascii="Sakkal Majalla" w:hAnsi="Sakkal Majalla"/>
          <w:noProof/>
          <w:sz w:val="34"/>
        </w:rPr>
        <mc:AlternateContent>
          <mc:Choice Requires="wpg">
            <w:drawing>
              <wp:inline distT="0" distB="0" distL="0" distR="0" wp14:anchorId="4D3BA5A7" wp14:editId="13BBF2E8">
                <wp:extent cx="5731510" cy="892088"/>
                <wp:effectExtent l="0" t="0" r="2540" b="22860"/>
                <wp:docPr id="160869226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269" name="مجموعة 47"/>
                        <wpg:cNvGrpSpPr/>
                        <wpg:grpSpPr>
                          <a:xfrm>
                            <a:off x="0" y="0"/>
                            <a:ext cx="5731510" cy="895351"/>
                            <a:chOff x="0" y="0"/>
                            <a:chExt cx="5878196" cy="918845"/>
                          </a:xfrm>
                        </wpg:grpSpPr>
                        <wpg:grpSp>
                          <wpg:cNvPr id="1608692270" name="مجموعة 48"/>
                          <wpg:cNvGrpSpPr/>
                          <wpg:grpSpPr>
                            <a:xfrm>
                              <a:off x="0" y="0"/>
                              <a:ext cx="5878196" cy="918845"/>
                              <a:chOff x="0" y="0"/>
                              <a:chExt cx="6240348" cy="919070"/>
                            </a:xfrm>
                          </wpg:grpSpPr>
                          <wpg:grpSp>
                            <wpg:cNvPr id="1608692271" name="مجموعة 49"/>
                            <wpg:cNvGrpSpPr/>
                            <wpg:grpSpPr>
                              <a:xfrm>
                                <a:off x="0" y="169208"/>
                                <a:ext cx="5433072" cy="580613"/>
                                <a:chOff x="0" y="169208"/>
                                <a:chExt cx="5433072" cy="580613"/>
                              </a:xfrm>
                            </wpg:grpSpPr>
                            <wps:wsp>
                              <wps:cNvPr id="160869227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27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27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275"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استخدام لغة إيجابية وبناءة</w:t>
                                </w:r>
                              </w:p>
                            </w:txbxContent>
                          </wps:txbx>
                          <wps:bodyPr wrap="square" rtlCol="1">
                            <a:spAutoFit/>
                          </wps:bodyPr>
                        </wps:wsp>
                      </wpg:grpSp>
                      <pic:pic xmlns:pic="http://schemas.openxmlformats.org/drawingml/2006/picture">
                        <pic:nvPicPr>
                          <pic:cNvPr id="1608692276"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45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Vt0rtN0AAAAFAQAADwAAAGRycy9kb3ducmV2&#10;LnhtbEyPQUvDQBCF74L/YRnBm91NtcXGbEop6qkIbQXpbZudJqHZ2ZDdJum/d/SilwfDe7z3TbYc&#10;XSN67ELtSUMyUSCQCm9rKjV87t8enkGEaMiaxhNquGKAZX57k5nU+oG22O9iKbiEQmo0VDG2qZSh&#10;qNCZMPEtEnsn3zkT+exKaTszcLlr5FSpuXSmJl6oTIvrCovz7uI0vA9mWD0mr/3mfFpfD/vZx9cm&#10;Qa3v78bVC4iIY/wLww8+o0POTEd/IRtEo4Efib/K3kJN5yCOHHpSM5B5Jv/T598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">
                <v:group id="مجموعة 47" o:spid="_x0000_s345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iXjxDIAAAA&#10;4wAAAA8AAAAAAAAAAAAAAAAAqgIAAGRycy9kb3ducmV2LnhtbFBLBQYAAAAABAAEAPoAAACfAwAA&#10;AAA=&#10;">
                  <v:group id="مجموعة 48" o:spid="_x0000_s345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MdLBQ&#10;zAAAAOMAAAAPAAAAAAAAAAAAAAAAAKoCAABkcnMvZG93bnJldi54bWxQSwUGAAAAAAQABAD6AAAA&#10;owMAAAAA&#10;">
                    <v:group id="مجموعة 49" o:spid="_x0000_s345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M4FcvIAAAA&#10;4wAAAA8AAAAAAAAAAAAAAAAAqgIAAGRycy9kb3ducmV2LnhtbFBLBQYAAAAABAAEAPoAAACfAwAA&#10;AAA=&#10;">
                      <v:shape id="شكل حر 50" o:spid="_x0000_s345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zUv8YA&#10;AADjAAAADwAAAGRycy9kb3ducmV2LnhtbERPzYrCMBC+C/sOYRb2pul2sWo1yiIIIh60Kl6HZrYt&#10;20xKE7W+vREEj/P9z2zRmVpcqXWVZQXfgwgEcW51xYWC42HVH4NwHlljbZkU3MnBYv7Rm2Gq7Y33&#10;dM18IUIIuxQVlN43qZQuL8mgG9iGOHB/tjXow9kWUrd4C+GmlnEUJdJgxaGhxIaWJeX/2cUoSDbD&#10;826Xr4b7bP2zdWT0SVuv1Ndn9zsF4anzb/HLvdZhfhKNk0kcj2J4/hQAkP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TzUv8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45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8ZhsYA&#10;AADjAAAADwAAAGRycy9kb3ducmV2LnhtbERPX2vCMBB/H/gdwgm+iKbrsGo1ytgY+Lg58flszrTY&#10;XLom1u7bm8HAx/v9v/W2t7XoqPWVYwXP0wQEceF0xUbB4ftjsgDhA7LG2jEp+CUP283gaY25djf+&#10;om4fjIgh7HNUUIbQ5FL6oiSLfuoa4sidXWsxxLM1Urd4i+G2lmmSZNJixbGhxIbeSiou+6tVgD/2&#10;83hywfnuZMz7eNb0Yz1TajTsX1cgAvXhIf5373ScnyWLbJmm8xf4+ykCID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u8ZhsYAAADjAAAADwAAAAAAAAAAAAAAAACYAgAAZHJz&#10;L2Rvd25yZXYueG1sUEsFBgAAAAAEAAQA9QAAAIsDAAAAAA==&#10;" fillcolor="#a5a5a5 [2092]" stroked="f" strokeweight="1pt">
                        <v:stroke joinstyle="miter"/>
                      </v:roundrect>
                    </v:group>
                    <v:oval id="شكل بيضاوي 52" o:spid="_x0000_s346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rZRscA&#10;AADjAAAADwAAAGRycy9kb3ducmV2LnhtbERP3UvDMBB/F/wfwgm+bYlB6laXDVEEhQnafTwfza0t&#10;ay6liWv335vBwMf7fd9iNbpWnKgPjWcDD1MFgrj0tuHKwHbzPpmBCBHZYuuZDJwpwGp5e7PA3PqB&#10;f+hUxEqkEA45Gqhj7HIpQ1mTwzD1HXHiDr53GNPZV9L2OKRw10qtVCYdNpwaauzotabyWPw6A9/H&#10;w+68/1yrr8oPRTa4N63txpj7u/HlGUSkMf6Lr+4Pm+ZnapbNtX56hMtPCQC5/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6a2UbHAAAA4wAAAA8AAAAAAAAAAAAAAAAAmAIAAGRy&#10;cy9kb3ducmV2LnhtbFBLBQYAAAAABAAEAPUAAACMAwAAAAA=&#10;" filled="f" strokecolor="#168489" strokeweight="1pt">
                      <v:stroke joinstyle="miter"/>
                    </v:oval>
                  </v:group>
                  <v:shape id="مربع نص 41" o:spid="_x0000_s3461"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6A6ucUA&#10;AADjAAAADwAAAGRycy9kb3ducmV2LnhtbERPS0vDQBC+C/6HZQRvdreBxhq7LcUH9ODFNt6H7JgN&#10;ZmdDdmzSf+8Kgsf53rPZzaFXZxpTF9nCcmFAETfRddxaqE+vd2tQSZAd9pHJwoUS7LbXVxusXJz4&#10;nc5HaVUO4VShBS8yVFqnxlPAtIgDceY+4xhQ8jm22o045fDQ68KYUgfsODd4HOjJU/N1/A4WRNx+&#10;ealfQjp8zG/PkzfNCmtrb2/m/SMooVn+xX/ug8vzS7MuH4rifgW/P2UA9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oDq5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استخدام لغة إيجابية وبناءة</w:t>
                          </w:r>
                        </w:p>
                      </w:txbxContent>
                    </v:textbox>
                  </v:shape>
                </v:group>
                <v:shape id="صورة 54" o:spid="_x0000_s3462"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Cl7W7JAAAA4wAAAA8AAABkcnMvZG93bnJldi54bWxET19LwzAQfxf8DuEE31xqha6ry4bKBGFP&#10;W3Xs8WzOti651CRu9dubgeDj/f7ffDlaI47kQ+9Ywe0kA0HcON1zq+C1fr4pQYSIrNE4JgU/FGC5&#10;uLyYY6XdiTd03MZWpBAOFSroYhwqKUPTkcUwcQNx4j6ctxjT6VupPZ5SuDUyz7JCWuw5NXQ40FNH&#10;zWH7bRWs/eP756zemfprs1+V5m76dlitlbq+Gh/uQUQa47/4z/2i0/wiK4tZnk8LOP+UAJCLX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4KXtbskAAADjAAAADwAAAAAAAAAA&#10;AAAAAACfAgAAZHJzL2Rvd25yZXYueG1sUEsFBgAAAAAEAAQA9wAAAJUDAAAAAA==&#10;">
                  <v:imagedata r:id="rId74" o:title=""/>
                  <v:path arrowok="t"/>
                </v:shape>
                <w10:wrap anchorx="page"/>
                <w10:anchorlock/>
              </v:group>
            </w:pict>
          </mc:Fallback>
        </mc:AlternateContent>
      </w:r>
    </w:p>
    <w:p w:rsidR="007C6591" w:rsidRPr="00F1502D" w:rsidRDefault="007C6591" w:rsidP="00084372">
      <w:r w:rsidRPr="00F1502D">
        <w:rPr>
          <w:rtl/>
        </w:rPr>
        <w:t>- تجن</w:t>
      </w:r>
      <w:r>
        <w:rPr>
          <w:rFonts w:hint="cs"/>
          <w:rtl/>
        </w:rPr>
        <w:t>ّ</w:t>
      </w:r>
      <w:r w:rsidRPr="00F1502D">
        <w:rPr>
          <w:rtl/>
        </w:rPr>
        <w:t xml:space="preserve">ب الانتقاد اللاذع واستبداله بالملاحظات البناءة.  </w:t>
      </w:r>
    </w:p>
    <w:p w:rsidR="007C6591" w:rsidRDefault="007C6591" w:rsidP="00084372">
      <w:pPr>
        <w:rPr>
          <w:rtl/>
        </w:rPr>
      </w:pPr>
      <w:r w:rsidRPr="00F1502D">
        <w:rPr>
          <w:rtl/>
        </w:rPr>
        <w:t>- استخدام عبارات تحفيزية مثل "فكرة رائعة"، "يمكننا تحسين هذا معا</w:t>
      </w:r>
      <w:r>
        <w:rPr>
          <w:rFonts w:hint="cs"/>
          <w:rtl/>
        </w:rPr>
        <w:t>ً</w:t>
      </w:r>
      <w:r w:rsidRPr="00F1502D">
        <w:rPr>
          <w:rtl/>
        </w:rPr>
        <w:t xml:space="preserve">".  </w:t>
      </w:r>
    </w:p>
    <w:p w:rsidR="00084372" w:rsidRPr="00F1502D" w:rsidRDefault="00084372" w:rsidP="00084372">
      <w:r w:rsidRPr="002A078C">
        <w:rPr>
          <w:rFonts w:ascii="Sakkal Majalla" w:hAnsi="Sakkal Majalla"/>
          <w:noProof/>
          <w:sz w:val="34"/>
        </w:rPr>
        <mc:AlternateContent>
          <mc:Choice Requires="wpg">
            <w:drawing>
              <wp:inline distT="0" distB="0" distL="0" distR="0" wp14:anchorId="0253193A" wp14:editId="24F8AEBB">
                <wp:extent cx="5731510" cy="892088"/>
                <wp:effectExtent l="0" t="0" r="2540" b="22860"/>
                <wp:docPr id="160869225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260" name="مجموعة 47"/>
                        <wpg:cNvGrpSpPr/>
                        <wpg:grpSpPr>
                          <a:xfrm>
                            <a:off x="0" y="0"/>
                            <a:ext cx="5731510" cy="895351"/>
                            <a:chOff x="0" y="0"/>
                            <a:chExt cx="5878196" cy="918845"/>
                          </a:xfrm>
                        </wpg:grpSpPr>
                        <wpg:grpSp>
                          <wpg:cNvPr id="1608692261" name="مجموعة 48"/>
                          <wpg:cNvGrpSpPr/>
                          <wpg:grpSpPr>
                            <a:xfrm>
                              <a:off x="0" y="0"/>
                              <a:ext cx="5878196" cy="918845"/>
                              <a:chOff x="0" y="0"/>
                              <a:chExt cx="6240348" cy="919070"/>
                            </a:xfrm>
                          </wpg:grpSpPr>
                          <wpg:grpSp>
                            <wpg:cNvPr id="1608692262" name="مجموعة 49"/>
                            <wpg:cNvGrpSpPr/>
                            <wpg:grpSpPr>
                              <a:xfrm>
                                <a:off x="0" y="169208"/>
                                <a:ext cx="5433072" cy="580613"/>
                                <a:chOff x="0" y="169208"/>
                                <a:chExt cx="5433072" cy="580613"/>
                              </a:xfrm>
                            </wpg:grpSpPr>
                            <wps:wsp>
                              <wps:cNvPr id="160869226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26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26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266"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الاستماع الفعّال</w:t>
                                </w:r>
                              </w:p>
                            </w:txbxContent>
                          </wps:txbx>
                          <wps:bodyPr wrap="square" rtlCol="1">
                            <a:spAutoFit/>
                          </wps:bodyPr>
                        </wps:wsp>
                      </wpg:grpSp>
                      <pic:pic xmlns:pic="http://schemas.openxmlformats.org/drawingml/2006/picture">
                        <pic:nvPicPr>
                          <pic:cNvPr id="1608692267"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46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FbdK7TdAAAABQEAAA8AAABkcnMvZG93bnJl&#10;di54bWxMj0FLw0AQhe+C/2EZwZvdTbXFxmxKKeqpCG0F6W2bnSah2dmQ3Sbpv3f0opcHw3u89022&#10;HF0jeuxC7UlDMlEgkApvayo1fO7fHp5BhGjImsYTarhigGV+e5OZ1PqBttjvYim4hEJqNFQxtqmU&#10;oajQmTDxLRJ7J985E/nsSmk7M3C5a+RUqbl0piZeqEyL6wqL8+7iNLwPZlg9Jq/95nxaXw/72cfX&#10;JkGt7+/G1QuIiGP8C8MPPqNDzkxHfyEbRKOBH4m/yt5CTecgjhx6UjOQeSb/0+ff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">
                <v:group id="مجموعة 47" o:spid="_x0000_s346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JrSaN&#10;zAAAAOMAAAAPAAAAAAAAAAAAAAAAAKoCAABkcnMvZG93bnJldi54bWxQSwUGAAAAAAQABAD6AAAA&#10;owMAAAAA&#10;">
                  <v:group id="مجموعة 48" o:spid="_x0000_s346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bhgxbIAAAA&#10;4wAAAA8AAAAAAAAAAAAAAAAAqgIAAGRycy9kb3ducmV2LnhtbFBLBQYAAAAABAAEAPoAAACfAwAA&#10;AAA=&#10;">
                    <v:group id="مجموعة 49" o:spid="_x0000_s346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YzHWHIAAAA&#10;4wAAAA8AAAAAAAAAAAAAAAAAqgIAAGRycy9kb3ducmV2LnhtbFBLBQYAAAAABAAEAPoAAACfAwAA&#10;AAA=&#10;">
                      <v:shape id="شكل حر 50" o:spid="_x0000_s346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nn+cYA&#10;AADjAAAADwAAAGRycy9kb3ducmV2LnhtbERPX2vCMBB/F/wO4QZ703QVQ1eNIoIgwwftNnw9mltb&#10;1lxKE7X79osg+Hi//7dcD7YVV+p941jD2zQBQVw603Cl4etzN8lA+IBssHVMGv7Iw3o1Hi0xN+7G&#10;J7oWoRIxhH2OGuoQulxKX9Zk0U9dRxy5H9dbDPHsK2l6vMVw28o0SZS02HBsqLGjbU3lb3GxGtTH&#10;/Hw8lrv5qdjPDp6s+TYuaP36MmwWIAIN4Sl+uPcmzldJpt7TVM3g/lMEQK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6nn+c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46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8XL8UA&#10;AADjAAAADwAAAGRycy9kb3ducmV2LnhtbERPS2vCQBC+C/0PyxS8SN0YNNjUVaQiePRReh6z001o&#10;djbNbmP8964geJzvPYtVb2vRUesrxwom4wQEceF0xUbB12n7NgfhA7LG2jEpuJKH1fJlsMBcuwsf&#10;qDsGI2II+xwVlCE0uZS+KMmiH7uGOHI/rrUY4tkaqVu8xHBbyzRJMmmx4thQYkOfJRW/x3+rAP/s&#10;/vvsgvPd2ZjNaNb0Iz1Tavjarz9ABOrDU/xw73ScnyXz7D1Nsyncf4oAyO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3xcvxQAAAOMAAAAPAAAAAAAAAAAAAAAAAJgCAABkcnMv&#10;ZG93bnJldi54bWxQSwUGAAAAAAQABAD1AAAAigMAAAAA&#10;" fillcolor="#a5a5a5 [2092]" stroked="f" strokeweight="1pt">
                        <v:stroke joinstyle="miter"/>
                      </v:roundrect>
                    </v:group>
                    <v:oval id="شكل بيضاوي 52" o:spid="_x0000_s346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qAMYA&#10;AADjAAAADwAAAGRycy9kb3ducmV2LnhtbERPX0vDMBB/F/Ydwgm+ucSAYavLhkwEBQXXTZ+P5taW&#10;NZfSxLX79kYQfLzf/1ttJt+JMw2xDWzhbq5AEFfBtVxbOOyfbxcgYkJ22AUmCxeKsFnPrlZYuDDy&#10;js5lqkUO4VighSalvpAyVg15jPPQE2fuGAaPKZ9DLd2AYw73ndRKGemx5dzQYE/bhqpT+e0tfJyO&#10;n5ev1zf1XoexNKN/0trtrb25nh4fQCSa0r/4z/3i8nyjFmaptbmH358yAH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A/qAMYAAADjAAAADwAAAAAAAAAAAAAAAACYAgAAZHJz&#10;L2Rvd25yZXYueG1sUEsFBgAAAAAEAAQA9QAAAIsDAAAAAA==&#10;" filled="f" strokecolor="#168489" strokeweight="1pt">
                      <v:stroke joinstyle="miter"/>
                    </v:oval>
                  </v:group>
                  <v:shape id="مربع نص 41" o:spid="_x0000_s3470"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syE8UA&#10;AADjAAAADwAAAGRycy9kb3ducmV2LnhtbERPT2vCMBS/D/wO4Qm7zcTCgnZGEbeBh12m9f5o3ppi&#10;81KazNZvvwwGO77f/7fZTb4TNxpiG9jAcqFAENfBttwYqM7vTysQMSFb7AKTgTtF2G1nDxssbRj5&#10;k26n1IgcwrFEAy6lvpQy1o48xkXoiTP3FQaPKZ9DI+2AYw73nSyU0tJjy7nBYU8HR/X19O0NpGT3&#10;y3v15uPxMn28jk7Vz1gZ8zif9i8gEk3pX/znPto8X6uVXheF1vD7UwZAb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qzIT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الاستماع الفعّال</w:t>
                          </w:r>
                        </w:p>
                      </w:txbxContent>
                    </v:textbox>
                  </v:shape>
                </v:group>
                <v:shape id="صورة 54" o:spid="_x0000_s3471"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ow3ijJAAAA4wAAAA8AAABkcnMvZG93bnJldi54bWxET19LwzAQfxf8DuEE31xqha6ry4bKBGFP&#10;W3Xs8WzOti651CRu9dubgeDj/f7ffDlaI47kQ+9Ywe0kA0HcON1zq+C1fr4pQYSIrNE4JgU/FGC5&#10;uLyYY6XdiTd03MZWpBAOFSroYhwqKUPTkcUwcQNx4j6ctxjT6VupPZ5SuDUyz7JCWuw5NXQ40FNH&#10;zWH7bRWs/eP756zemfprs1+V5m76dlitlbq+Gh/uQUQa47/4z/2i0/wiK4tZnhdTOP+UAJCLX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CjDeKMkAAADjAAAADwAAAAAAAAAA&#10;AAAAAACfAgAAZHJzL2Rvd25yZXYueG1sUEsFBgAAAAAEAAQA9wAAAJUDAAAAAA==&#10;">
                  <v:imagedata r:id="rId74" o:title=""/>
                  <v:path arrowok="t"/>
                </v:shape>
                <w10:wrap anchorx="page"/>
                <w10:anchorlock/>
              </v:group>
            </w:pict>
          </mc:Fallback>
        </mc:AlternateContent>
      </w:r>
    </w:p>
    <w:p w:rsidR="007C6591" w:rsidRPr="00F1502D" w:rsidRDefault="007C6591" w:rsidP="00084372">
      <w:r w:rsidRPr="00F1502D">
        <w:rPr>
          <w:rtl/>
        </w:rPr>
        <w:t xml:space="preserve">- إعطاء الاهتمام الكامل للمتحدث دون مقاطعة.  </w:t>
      </w:r>
    </w:p>
    <w:p w:rsidR="007C6591" w:rsidRDefault="007C6591" w:rsidP="00084372">
      <w:pPr>
        <w:rPr>
          <w:rtl/>
        </w:rPr>
      </w:pPr>
      <w:r w:rsidRPr="00F1502D">
        <w:rPr>
          <w:rtl/>
        </w:rPr>
        <w:t xml:space="preserve">- طرح أسئلة لتوضيح الأفكار، مما يُظهر الاحترام والتقدير لوجهة نظر الآخرين.  </w:t>
      </w:r>
    </w:p>
    <w:p w:rsidR="00084372" w:rsidRPr="00F1502D" w:rsidRDefault="00084372" w:rsidP="00084372">
      <w:r w:rsidRPr="002A078C">
        <w:rPr>
          <w:rFonts w:ascii="Sakkal Majalla" w:hAnsi="Sakkal Majalla"/>
          <w:noProof/>
          <w:sz w:val="34"/>
        </w:rPr>
        <mc:AlternateContent>
          <mc:Choice Requires="wpg">
            <w:drawing>
              <wp:inline distT="0" distB="0" distL="0" distR="0" wp14:anchorId="16A7CFD5" wp14:editId="727ABD42">
                <wp:extent cx="5731510" cy="892088"/>
                <wp:effectExtent l="0" t="0" r="2540" b="22860"/>
                <wp:docPr id="160869225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251" name="مجموعة 47"/>
                        <wpg:cNvGrpSpPr/>
                        <wpg:grpSpPr>
                          <a:xfrm>
                            <a:off x="0" y="0"/>
                            <a:ext cx="5731510" cy="895351"/>
                            <a:chOff x="0" y="0"/>
                            <a:chExt cx="5878196" cy="918845"/>
                          </a:xfrm>
                        </wpg:grpSpPr>
                        <wpg:grpSp>
                          <wpg:cNvPr id="1608692252" name="مجموعة 48"/>
                          <wpg:cNvGrpSpPr/>
                          <wpg:grpSpPr>
                            <a:xfrm>
                              <a:off x="0" y="0"/>
                              <a:ext cx="5878196" cy="918845"/>
                              <a:chOff x="0" y="0"/>
                              <a:chExt cx="6240348" cy="919070"/>
                            </a:xfrm>
                          </wpg:grpSpPr>
                          <wpg:grpSp>
                            <wpg:cNvPr id="1608692253" name="مجموعة 49"/>
                            <wpg:cNvGrpSpPr/>
                            <wpg:grpSpPr>
                              <a:xfrm>
                                <a:off x="0" y="169208"/>
                                <a:ext cx="5433072" cy="580613"/>
                                <a:chOff x="0" y="169208"/>
                                <a:chExt cx="5433072" cy="580613"/>
                              </a:xfrm>
                            </wpg:grpSpPr>
                            <wps:wsp>
                              <wps:cNvPr id="160869225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25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25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257"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تشجيع التعبير عن الأفكار</w:t>
                                </w:r>
                              </w:p>
                            </w:txbxContent>
                          </wps:txbx>
                          <wps:bodyPr wrap="square" rtlCol="1">
                            <a:spAutoFit/>
                          </wps:bodyPr>
                        </wps:wsp>
                      </wpg:grpSp>
                      <pic:pic xmlns:pic="http://schemas.openxmlformats.org/drawingml/2006/picture">
                        <pic:nvPicPr>
                          <pic:cNvPr id="1608692258"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47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">
                <v:group id="مجموعة 47" o:spid="_x0000_s347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iNSavIAAAA&#10;4wAAAA8AAAAAAAAAAAAAAAAAqgIAAGRycy9kb3ducmV2LnhtbFBLBQYAAAAABAAEAPoAAACfAwAA&#10;AAA=&#10;">
                  <v:group id="مجموعة 48" o:spid="_x0000_s347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hf19zIAAAA&#10;4wAAAA8AAAAAAAAAAAAAAAAAqgIAAGRycy9kb3ducmV2LnhtbFBLBQYAAAAABAAEAPoAAACfAwAA&#10;AAA=&#10;">
                    <v:group id="مجموعة 49" o:spid="_x0000_s347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cTckfIAAAA&#10;4wAAAA8AAAAAAAAAAAAAAAAAqgIAAGRycy9kb3ducmV2LnhtbFBLBQYAAAAABAAEAPoAAACfAwAA&#10;AAA=&#10;">
                      <v:shape id="شكل حر 50" o:spid="_x0000_s347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y1MMcA&#10;AADjAAAADwAAAGRycy9kb3ducmV2LnhtbERPzWrCQBC+F/oOyxS81Y2xCZpmI6UgSPGgqeJ1yE6T&#10;YHY2ZFeNb+8WCj3O9z/5ajSduNLgWssKZtMIBHFldcu1gsP3+nUBwnlkjZ1lUnAnB6vi+SnHTNsb&#10;7+la+lqEEHYZKmi87zMpXdWQQTe1PXHgfuxg0IdzqKUe8BbCTSfjKEqlwZZDQ4M9fTZUncuLUZB+&#10;Jafdrlon+3Iz3zoy+qitV2ryMn68g/A0+n/xn3ujw/w0WqTLOE7e4PenAIAsH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4stTDHAAAA4w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47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94CcUA&#10;AADjAAAADwAAAGRycy9kb3ducmV2LnhtbERPS2vCQBC+F/wPyxS8SN00kGCjq0hLwaMvPI/ZcROa&#10;nU2z2xj/vSsIPc73nsVqsI3oqfO1YwXv0wQEcel0zUbB8fD9NgPhA7LGxjEpuJGH1XL0ssBCuyvv&#10;qN8HI2II+wIVVCG0hZS+rMiin7qWOHIX11kM8eyM1B1eY7htZJokubRYc2yosKXPisqf/Z9VgL92&#10;ezq74Hx/NuZrkrXDRGdKjV+H9RxEoCH8i5/ujY7z82SWf6RplsHjpwi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3gJxQAAAOMAAAAPAAAAAAAAAAAAAAAAAJgCAABkcnMv&#10;ZG93bnJldi54bWxQSwUGAAAAAAQABAD1AAAAigMAAAAA&#10;" fillcolor="#a5a5a5 [2092]" stroked="f" strokeweight="1pt">
                        <v:stroke joinstyle="miter"/>
                      </v:roundrect>
                    </v:group>
                    <v:oval id="شكل بيضاوي 52" o:spid="_x0000_s347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G+ysYA&#10;AADjAAAADwAAAGRycy9kb3ducmV2LnhtbERPX0vDMBB/F/Ydwgm+ucSAYavLhkwEBQXXTZ+P5taW&#10;NZfSxLX79kYQfLzf/1ttJt+JMw2xDWzhbq5AEFfBtVxbOOyfbxcgYkJ22AUmCxeKsFnPrlZYuDDy&#10;js5lqkUO4VighSalvpAyVg15jPPQE2fuGAaPKZ9DLd2AYw73ndRKGemx5dzQYE/bhqpT+e0tfJyO&#10;n5ev1zf1XoexNKN/0trtrb25nh4fQCSa0r/4z/3i8nyjFmap9b2B358yAH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G+ysYAAADjAAAADwAAAAAAAAAAAAAAAACYAgAAZHJz&#10;L2Rvd25yZXYueG1sUEsFBgAAAAAEAAQA9QAAAIsDAAAAAA==&#10;" filled="f" strokecolor="#168489" strokeweight="1pt">
                      <v:stroke joinstyle="miter"/>
                    </v:oval>
                  </v:group>
                  <v:shape id="مربع نص 41" o:spid="_x0000_s3479"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tdNcUA&#10;AADjAAAADwAAAGRycy9kb3ducmV2LnhtbERPS0vDQBC+C/6HZQRvdreBxhq7LcUH9ODFNt6H7JgN&#10;ZmdDdmzSf+8Kgsf53rPZzaFXZxpTF9nCcmFAETfRddxaqE+vd2tQSZAd9pHJwoUS7LbXVxusXJz4&#10;nc5HaVUO4VShBS8yVFqnxlPAtIgDceY+4xhQ8jm22o045fDQ68KYUgfsODd4HOjJU/N1/A4WRNx+&#10;ealfQjp8zG/PkzfNCmtrb2/m/SMooVn+xX/ug8vzS7MuH4pidQ+/P2UA9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i101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تشجيع التعبير عن الأفكار</w:t>
                          </w:r>
                        </w:p>
                      </w:txbxContent>
                    </v:textbox>
                  </v:shape>
                </v:group>
                <v:shape id="صورة 54" o:spid="_x0000_s348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tcOA58wAAADjAAAADwAAAAAA&#10;AAAAAAAAAACfAgAAZHJzL2Rvd25yZXYueG1sUEsFBgAAAAAEAAQA9wAAAJgDAAAAAA==&#10;">
                  <v:imagedata r:id="rId74" o:title=""/>
                  <v:path arrowok="t"/>
                </v:shape>
                <w10:wrap anchorx="page"/>
                <w10:anchorlock/>
              </v:group>
            </w:pict>
          </mc:Fallback>
        </mc:AlternateContent>
      </w:r>
    </w:p>
    <w:p w:rsidR="007C6591" w:rsidRPr="00F1502D" w:rsidRDefault="007C6591" w:rsidP="00084372">
      <w:r w:rsidRPr="00F1502D">
        <w:rPr>
          <w:rtl/>
        </w:rPr>
        <w:t xml:space="preserve">- خلق مساحة آمنة يشعر فيها الأعضاء بالراحة للتحدث دون خوف من الحكم عليهم.  </w:t>
      </w:r>
    </w:p>
    <w:p w:rsidR="007C6591" w:rsidRDefault="007C6591" w:rsidP="00084372">
      <w:pPr>
        <w:rPr>
          <w:rtl/>
        </w:rPr>
      </w:pPr>
      <w:r w:rsidRPr="00F1502D">
        <w:rPr>
          <w:rtl/>
        </w:rPr>
        <w:t xml:space="preserve">- احترام الاختلافات في الآراء والعمل على إيجاد حلول توافقية.  </w:t>
      </w:r>
    </w:p>
    <w:p w:rsidR="00084372" w:rsidRPr="00F1502D" w:rsidRDefault="00084372" w:rsidP="00084372">
      <w:r w:rsidRPr="002A078C">
        <w:rPr>
          <w:rFonts w:ascii="Sakkal Majalla" w:hAnsi="Sakkal Majalla"/>
          <w:noProof/>
          <w:sz w:val="34"/>
        </w:rPr>
        <w:lastRenderedPageBreak/>
        <mc:AlternateContent>
          <mc:Choice Requires="wpg">
            <w:drawing>
              <wp:inline distT="0" distB="0" distL="0" distR="0" wp14:anchorId="109D4015" wp14:editId="4D05226E">
                <wp:extent cx="5731510" cy="892088"/>
                <wp:effectExtent l="0" t="0" r="2540" b="22860"/>
                <wp:docPr id="160869224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242" name="مجموعة 47"/>
                        <wpg:cNvGrpSpPr/>
                        <wpg:grpSpPr>
                          <a:xfrm>
                            <a:off x="0" y="0"/>
                            <a:ext cx="5731510" cy="895351"/>
                            <a:chOff x="0" y="0"/>
                            <a:chExt cx="5878196" cy="918845"/>
                          </a:xfrm>
                        </wpg:grpSpPr>
                        <wpg:grpSp>
                          <wpg:cNvPr id="1608692243" name="مجموعة 48"/>
                          <wpg:cNvGrpSpPr/>
                          <wpg:grpSpPr>
                            <a:xfrm>
                              <a:off x="0" y="0"/>
                              <a:ext cx="5878196" cy="918845"/>
                              <a:chOff x="0" y="0"/>
                              <a:chExt cx="6240348" cy="919070"/>
                            </a:xfrm>
                          </wpg:grpSpPr>
                          <wpg:grpSp>
                            <wpg:cNvPr id="1608692244" name="مجموعة 49"/>
                            <wpg:cNvGrpSpPr/>
                            <wpg:grpSpPr>
                              <a:xfrm>
                                <a:off x="0" y="169208"/>
                                <a:ext cx="5433072" cy="580613"/>
                                <a:chOff x="0" y="169208"/>
                                <a:chExt cx="5433072" cy="580613"/>
                              </a:xfrm>
                            </wpg:grpSpPr>
                            <wps:wsp>
                              <wps:cNvPr id="160869224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24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24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248"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استخدام التقدير والتشجيع</w:t>
                                </w:r>
                              </w:p>
                            </w:txbxContent>
                          </wps:txbx>
                          <wps:bodyPr wrap="square" rtlCol="1">
                            <a:spAutoFit/>
                          </wps:bodyPr>
                        </wps:wsp>
                      </wpg:grpSp>
                      <pic:pic xmlns:pic="http://schemas.openxmlformats.org/drawingml/2006/picture">
                        <pic:nvPicPr>
                          <pic:cNvPr id="1608692249"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48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&#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">
                <v:group id="مجموعة 47" o:spid="_x0000_s348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dhkEByQAA&#10;AOMAAAAPAAAAAAAAAAAAAAAAAKoCAABkcnMvZG93bnJldi54bWxQSwUGAAAAAAQABAD6AAAAoAMA&#10;AAAA&#10;">
                  <v:group id="مجموعة 48" o:spid="_x0000_s348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yyuSayQAA&#10;AOMAAAAPAAAAAAAAAAAAAAAAAKoCAABkcnMvZG93bnJldi54bWxQSwUGAAAAAAQABAD6AAAAoAMA&#10;AAAA&#10;">
                    <v:group id="مجموعة 49" o:spid="_x0000_s348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9I3zuyQAA&#10;AOMAAAAPAAAAAAAAAAAAAAAAAKoCAABkcnMvZG93bnJldi54bWxQSwUGAAAAAAQABAD6AAAAoAMA&#10;AAAA&#10;">
                      <v:shape id="شكل حر 50" o:spid="_x0000_s348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mGdscA&#10;AADjAAAADwAAAGRycy9kb3ducmV2LnhtbERPzWrCQBC+F/oOyxS81Y2xCZpmI6UgSPGgqeJ1yE6T&#10;YHY2ZFeNb+8WCj3O9z/5ajSduNLgWssKZtMIBHFldcu1gsP3+nUBwnlkjZ1lUnAnB6vi+SnHTNsb&#10;7+la+lqEEHYZKmi87zMpXdWQQTe1PXHgfuxg0IdzqKUe8BbCTSfjKEqlwZZDQ4M9fTZUncuLUZB+&#10;Jafdrlon+3Iz3zoy+qitV2ryMn68g/A0+n/xn3ujw/w0WqTLOH5L4PenAIAsH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S5hnbHAAAA4w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48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Rwo8UA&#10;AADjAAAADwAAAGRycy9kb3ducmV2LnhtbERPS2vCQBC+C/0PyxS8SN0YNNjUVaQiePRReh6z001o&#10;djbNbmP8964geJzvPYtVb2vRUesrxwom4wQEceF0xUbB12n7NgfhA7LG2jEpuJKH1fJlsMBcuwsf&#10;qDsGI2II+xwVlCE0uZS+KMmiH7uGOHI/rrUY4tkaqVu8xHBbyzRJMmmx4thQYkOfJRW/x3+rAP/s&#10;/vvsgvPd2ZjNaNb0Iz1Tavjarz9ABOrDU/xw73ScnyXz7D1Npxncf4oAyO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9HCjxQAAAOMAAAAPAAAAAAAAAAAAAAAAAJgCAABkcnMv&#10;ZG93bnJldi54bWxQSwUGAAAAAAQABAD1AAAAigMAAAAA&#10;" fillcolor="#a5a5a5 [2092]" stroked="f" strokeweight="1pt">
                        <v:stroke joinstyle="miter"/>
                      </v:roundrect>
                    </v:group>
                    <v:oval id="شكل بيضاوي 52" o:spid="_x0000_s348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SNjMcA&#10;AADjAAAADwAAAGRycy9kb3ducmV2LnhtbERP3UvDMBB/F/wfwgm+bYlB6laXDVEEhQnafTwfza0t&#10;ay6liWv335vBwMf7fd9iNbpWnKgPjWcDD1MFgrj0tuHKwHbzPpmBCBHZYuuZDJwpwGp5e7PA3PqB&#10;f+hUxEqkEA45Gqhj7HIpQ1mTwzD1HXHiDr53GNPZV9L2OKRw10qtVCYdNpwaauzotabyWPw6A9/H&#10;w+68/1yrr8oPRTa4N63txpj7u/HlGUSkMf6Lr+4Pm+ZnapbNtX58gstPCQC5/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AkjYzHAAAA4wAAAA8AAAAAAAAAAAAAAAAAmAIAAGRy&#10;cy9kb3ducmV2LnhtbFBLBQYAAAAABAAEAPUAAACMAwAAAAA=&#10;" filled="f" strokecolor="#168489" strokeweight="1pt">
                      <v:stroke joinstyle="miter"/>
                    </v:oval>
                  </v:group>
                  <v:shape id="مربع نص 41" o:spid="_x0000_s3488"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81fmskA&#10;AADjAAAADwAAAGRycy9kb3ducmV2LnhtbESPT0/DMAzF70h8h8iTuLFkFVSjLJsm/kg7cGErd6sx&#10;TbXGqRqzdt+eHJA42u/5vZ83uzn06kJj6iJbWC0NKOImuo5bC/Xp/X4NKgmywz4yWbhSgt329maD&#10;lYsTf9LlKK3KIZwqtOBFhkrr1HgKmJZxIM7adxwDSh7HVrsRpxweel0YU+qAHecGjwO9eGrOx59g&#10;QcTtV9f6LaTD1/zxOnnTPGJt7d1i3j+DEprl3/x3fXAZvzTr8qkoHjJ0/ikvQG9/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981fmskAAADjAAAADwAAAAAAAAAAAAAAAACYAgAA&#10;ZHJzL2Rvd25yZXYueG1sUEsFBgAAAAAEAAQA9QAAAI4DA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استخدام التقدير والتشجيع</w:t>
                          </w:r>
                        </w:p>
                      </w:txbxContent>
                    </v:textbox>
                  </v:shape>
                </v:group>
                <v:shape id="صورة 54" o:spid="_x0000_s3489"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9Ws6HJAAAA4wAAAA8AAABkcnMvZG93bnJldi54bWxET19LwzAQfxf8DuEE31xqldrWZUNlgrCn&#10;rSo+ns3Z1iWXmsStfvtFEHy83/+bLydrxJ58GBwruJxlIIhbpwfuFDw3jxcliBCRNRrHpOCHAiwX&#10;pydzrLU78Ib229iJFMKhRgV9jGMtZWh7shhmbiRO3IfzFmM6fSe1x0MKt0bmWVZIiwOnhh5Heuip&#10;3W2/rYK1v3//rJpX03xt3lalubp52a3WSp2fTXe3ICJN8V/8537SaX6RlUWV59cV/P6UAJCLI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X1azockAAADjAAAADwAAAAAAAAAA&#10;AAAAAACfAgAAZHJzL2Rvd25yZXYueG1sUEsFBgAAAAAEAAQA9wAAAJUDAAAAAA==&#10;">
                  <v:imagedata r:id="rId74" o:title=""/>
                  <v:path arrowok="t"/>
                </v:shape>
                <w10:wrap anchorx="page"/>
                <w10:anchorlock/>
              </v:group>
            </w:pict>
          </mc:Fallback>
        </mc:AlternateContent>
      </w:r>
    </w:p>
    <w:p w:rsidR="007C6591" w:rsidRPr="00F1502D" w:rsidRDefault="007C6591" w:rsidP="00084372">
      <w:r w:rsidRPr="00F1502D">
        <w:rPr>
          <w:rtl/>
        </w:rPr>
        <w:t xml:space="preserve">- الاعتراف بجهود وإنجازات أعضاء الفريق بشكل علني، مما يعزز معنوياتهم.  </w:t>
      </w:r>
    </w:p>
    <w:p w:rsidR="007C6591" w:rsidRDefault="007C6591" w:rsidP="00084372">
      <w:pPr>
        <w:rPr>
          <w:rtl/>
        </w:rPr>
      </w:pPr>
      <w:r w:rsidRPr="00F1502D">
        <w:rPr>
          <w:rtl/>
        </w:rPr>
        <w:t xml:space="preserve">- تقديم الشكر عند تحقيق الأهداف أو المساهمة الفعّالة.  </w:t>
      </w:r>
    </w:p>
    <w:p w:rsidR="00084372" w:rsidRPr="00F1502D" w:rsidRDefault="00084372" w:rsidP="00084372">
      <w:r w:rsidRPr="002A078C">
        <w:rPr>
          <w:rFonts w:ascii="Sakkal Majalla" w:hAnsi="Sakkal Majalla"/>
          <w:noProof/>
          <w:sz w:val="34"/>
        </w:rPr>
        <mc:AlternateContent>
          <mc:Choice Requires="wpg">
            <w:drawing>
              <wp:inline distT="0" distB="0" distL="0" distR="0" wp14:anchorId="4A0CA3B4" wp14:editId="15F0E8C3">
                <wp:extent cx="5731510" cy="892088"/>
                <wp:effectExtent l="0" t="0" r="2540" b="22860"/>
                <wp:docPr id="160869223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233" name="مجموعة 47"/>
                        <wpg:cNvGrpSpPr/>
                        <wpg:grpSpPr>
                          <a:xfrm>
                            <a:off x="0" y="0"/>
                            <a:ext cx="5731510" cy="895351"/>
                            <a:chOff x="0" y="0"/>
                            <a:chExt cx="5878196" cy="918845"/>
                          </a:xfrm>
                        </wpg:grpSpPr>
                        <wpg:grpSp>
                          <wpg:cNvPr id="1608692234" name="مجموعة 48"/>
                          <wpg:cNvGrpSpPr/>
                          <wpg:grpSpPr>
                            <a:xfrm>
                              <a:off x="0" y="0"/>
                              <a:ext cx="5878196" cy="918845"/>
                              <a:chOff x="0" y="0"/>
                              <a:chExt cx="6240348" cy="919070"/>
                            </a:xfrm>
                          </wpg:grpSpPr>
                          <wpg:grpSp>
                            <wpg:cNvPr id="1608692235" name="مجموعة 49"/>
                            <wpg:cNvGrpSpPr/>
                            <wpg:grpSpPr>
                              <a:xfrm>
                                <a:off x="0" y="169208"/>
                                <a:ext cx="5433072" cy="580613"/>
                                <a:chOff x="0" y="169208"/>
                                <a:chExt cx="5433072" cy="580613"/>
                              </a:xfrm>
                            </wpg:grpSpPr>
                            <wps:wsp>
                              <wps:cNvPr id="160869223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23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23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239"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الوضوح في التواصل</w:t>
                                </w:r>
                              </w:p>
                            </w:txbxContent>
                          </wps:txbx>
                          <wps:bodyPr wrap="square" rtlCol="1">
                            <a:spAutoFit/>
                          </wps:bodyPr>
                        </wps:wsp>
                      </wpg:grpSp>
                      <pic:pic xmlns:pic="http://schemas.openxmlformats.org/drawingml/2006/picture">
                        <pic:nvPicPr>
                          <pic:cNvPr id="1608692240"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49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FbdK7TdAAAABQEAAA8AAABkcnMvZG93bnJl&#10;di54bWxMj0FLw0AQhe+C/2EZwZvdTbXFxmxKKeqpCG0F6W2bnSah2dmQ3Sbpv3f0opcHw3u89022&#10;HF0jeuxC7UlDMlEgkApvayo1fO7fHp5BhGjImsYTarhigGV+e5OZ1PqBttjvYim4hEJqNFQxtqmU&#10;oajQmTDxLRJ7J985E/nsSmk7M3C5a+RUqbl0piZeqEyL6wqL8+7iNLwPZlg9Jq/95nxaXw/72cfX&#10;JkGt7+/G1QuIiGP8C8MPPqNDzkxHfyEbRKOBH4m/yt5CTecgjhx6UjOQeSb/0+ff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">
                <v:group id="مجموعة 47" o:spid="_x0000_s349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rMl+fIAAAA&#10;4wAAAA8AAAAAAAAAAAAAAAAAqgIAAGRycy9kb3ducmV2LnhtbFBLBQYAAAAABAAEAPoAAACfAwAA&#10;AAA=&#10;">
                  <v:group id="مجموعة 48" o:spid="_x0000_s349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lJQ+TyQAA&#10;AOMAAAAPAAAAAAAAAAAAAAAAAKoCAABkcnMvZG93bnJldi54bWxQSwUGAAAAAAQABAD6AAAAoAMA&#10;AAAA&#10;">
                    <v:group id="مجموعة 49" o:spid="_x0000_s349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ppqgjIAAAA&#10;4wAAAA8AAAAAAAAAAAAAAAAAqgIAAGRycy9kb3ducmV2LnhtbFBLBQYAAAAABAAEAPoAAACfAwAA&#10;AAA=&#10;">
                      <v:shape id="شكل حر 50" o:spid="_x0000_s349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1rfMYA&#10;AADjAAAADwAAAGRycy9kb3ducmV2LnhtbERPX2vCMBB/F/wO4QZ703QVQ1eNIoIgwwftNnw9mltb&#10;1lxKE7X79osg+Hi//7dcD7YVV+p941jD2zQBQVw603Cl4etzN8lA+IBssHVMGv7Iw3o1Hi0xN+7G&#10;J7oWoRIxhH2OGuoQulxKX9Zk0U9dRxy5H9dbDPHsK2l6vMVw28o0SZS02HBsqLGjbU3lb3GxGtTH&#10;/Hw8lrv5qdjPDp6s+TYuaP36MmwWIAIN4Sl+uPcmzldJpt7TdKbg/lMEQK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G1rfM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49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6mRcYA&#10;AADjAAAADwAAAGRycy9kb3ducmV2LnhtbERPX2vCMBB/H/gdwgm+iKbrsGo1ytgY+Lg58flszrTY&#10;XLom1u7bm8HAx/v9v/W2t7XoqPWVYwXP0wQEceF0xUbB4ftjsgDhA7LG2jEp+CUP283gaY25djf+&#10;om4fjIgh7HNUUIbQ5FL6oiSLfuoa4sidXWsxxLM1Urd4i+G2lmmSZNJixbGhxIbeSiou+6tVgD/2&#10;83hywfnuZMz7eNb0Yz1TajTsX1cgAvXhIf5373ScnyWLbJmmL3P4+ykCID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76mRcYAAADjAAAADwAAAAAAAAAAAAAAAACYAgAAZHJz&#10;L2Rvd25yZXYueG1sUEsFBgAAAAAEAAQA9QAAAIsDAAAAAA==&#10;" fillcolor="#a5a5a5 [2092]" stroked="f" strokeweight="1pt">
                        <v:stroke joinstyle="miter"/>
                      </v:roundrect>
                    </v:group>
                    <v:oval id="شكل بيضاوي 52" o:spid="_x0000_s349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1qg8oA&#10;AADjAAAADwAAAGRycy9kb3ducmV2LnhtbESPQUvDQBCF74L/YRnBm911hVDTbosogoKCptrzkJ0m&#10;odnZkF2b9N87B8HjzHvz3jfr7Rx6daIxdZEd3C4MKOI6+o4bB1+755slqJSRPfaRycGZEmw3lxdr&#10;LH2c+JNOVW6UhHAq0UGb81BqneqWAqZFHIhFO8QxYJZxbLQfcZLw0GtrTKEDdiwNLQ702FJ9rH6C&#10;g4/j4fu8f30z702cqmIKT9b6nXPXV/PDClSmOf+b/65fvOAXZlncW3sn0PKTLEBvf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m9aoPKAAAA4wAAAA8AAAAAAAAAAAAAAAAAmAIA&#10;AGRycy9kb3ducmV2LnhtbFBLBQYAAAAABAAEAPUAAACPAwAAAAA=&#10;" filled="f" strokecolor="#168489" strokeweight="1pt">
                      <v:stroke joinstyle="miter"/>
                    </v:oval>
                  </v:group>
                  <v:shape id="مربع نص 41" o:spid="_x0000_s3497"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eJfMUA&#10;AADjAAAADwAAAGRycy9kb3ducmV2LnhtbERPS0vDQBC+C/6HZQRvdrcRQxu7LcUH9ODFNt6H7JgN&#10;ZmdDdmzSf+8Kgsf53rPZzaFXZxpTF9nCcmFAETfRddxaqE+vdytQSZAd9pHJwoUS7LbXVxusXJz4&#10;nc5HaVUO4VShBS8yVFqnxlPAtIgDceY+4xhQ8jm22o045fDQ68KYUgfsODd4HOjJU/N1/A4WRNx+&#10;ealfQjp8zG/PkzfNA9bW3t7M+0dQQrP8i//cB5fnl2ZVrovifg2/P2UA9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h4l8xQAAAOMAAAAPAAAAAAAAAAAAAAAAAJgCAABkcnMv&#10;ZG93bnJldi54bWxQSwUGAAAAAAQABAD1AAAAigM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الوضوح في التواصل</w:t>
                          </w:r>
                        </w:p>
                      </w:txbxContent>
                    </v:textbox>
                  </v:shape>
                </v:group>
                <v:shape id="صورة 54" o:spid="_x0000_s3498"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zmwaPMwAAADjAAAADwAAAAAA&#10;AAAAAAAAAACfAgAAZHJzL2Rvd25yZXYueG1sUEsFBgAAAAAEAAQA9wAAAJgDAAAAAA==&#10;">
                  <v:imagedata r:id="rId74" o:title=""/>
                  <v:path arrowok="t"/>
                </v:shape>
                <w10:wrap anchorx="page"/>
                <w10:anchorlock/>
              </v:group>
            </w:pict>
          </mc:Fallback>
        </mc:AlternateContent>
      </w:r>
    </w:p>
    <w:p w:rsidR="007C6591" w:rsidRPr="00F1502D" w:rsidRDefault="007C6591" w:rsidP="00084372">
      <w:r w:rsidRPr="00F1502D">
        <w:rPr>
          <w:rtl/>
        </w:rPr>
        <w:t xml:space="preserve">- التأكد من أن الرسائل واضحة ومفهومة للجميع.  </w:t>
      </w:r>
    </w:p>
    <w:p w:rsidR="007C6591" w:rsidRDefault="007C6591" w:rsidP="00084372">
      <w:pPr>
        <w:rPr>
          <w:rtl/>
        </w:rPr>
      </w:pPr>
      <w:r w:rsidRPr="00F1502D">
        <w:rPr>
          <w:rtl/>
        </w:rPr>
        <w:t xml:space="preserve">- استخدام وسائل التواصل المناسبة (اجتماعات، رسائل بريد إلكتروني، تقارير).  </w:t>
      </w:r>
    </w:p>
    <w:p w:rsidR="00084372" w:rsidRPr="00F1502D" w:rsidRDefault="00084372" w:rsidP="00084372">
      <w:r w:rsidRPr="002A078C">
        <w:rPr>
          <w:rFonts w:ascii="Sakkal Majalla" w:hAnsi="Sakkal Majalla"/>
          <w:noProof/>
          <w:sz w:val="34"/>
        </w:rPr>
        <mc:AlternateContent>
          <mc:Choice Requires="wpg">
            <w:drawing>
              <wp:inline distT="0" distB="0" distL="0" distR="0" wp14:anchorId="08F00E5B" wp14:editId="77D6E56B">
                <wp:extent cx="5731510" cy="892088"/>
                <wp:effectExtent l="0" t="0" r="2540" b="22860"/>
                <wp:docPr id="160869222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224" name="مجموعة 47"/>
                        <wpg:cNvGrpSpPr/>
                        <wpg:grpSpPr>
                          <a:xfrm>
                            <a:off x="0" y="0"/>
                            <a:ext cx="5731510" cy="895351"/>
                            <a:chOff x="0" y="0"/>
                            <a:chExt cx="5878196" cy="918845"/>
                          </a:xfrm>
                        </wpg:grpSpPr>
                        <wpg:grpSp>
                          <wpg:cNvPr id="1608692225" name="مجموعة 48"/>
                          <wpg:cNvGrpSpPr/>
                          <wpg:grpSpPr>
                            <a:xfrm>
                              <a:off x="0" y="0"/>
                              <a:ext cx="5878196" cy="918845"/>
                              <a:chOff x="0" y="0"/>
                              <a:chExt cx="6240348" cy="919070"/>
                            </a:xfrm>
                          </wpg:grpSpPr>
                          <wpg:grpSp>
                            <wpg:cNvPr id="1608692226" name="مجموعة 49"/>
                            <wpg:cNvGrpSpPr/>
                            <wpg:grpSpPr>
                              <a:xfrm>
                                <a:off x="0" y="169208"/>
                                <a:ext cx="5433072" cy="580613"/>
                                <a:chOff x="0" y="169208"/>
                                <a:chExt cx="5433072" cy="580613"/>
                              </a:xfrm>
                            </wpg:grpSpPr>
                            <wps:wsp>
                              <wps:cNvPr id="160869222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22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22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230" name="مربع نص 41"/>
                          <wps:cNvSpPr txBox="1"/>
                          <wps:spPr>
                            <a:xfrm>
                              <a:off x="204466" y="256739"/>
                              <a:ext cx="4615440" cy="389157"/>
                            </a:xfrm>
                            <a:prstGeom prst="rect">
                              <a:avLst/>
                            </a:prstGeom>
                            <a:noFill/>
                          </wps:spPr>
                          <wps:txbx>
                            <w:txbxContent>
                              <w:p w:rsidR="005345A8" w:rsidRDefault="005345A8"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معالجة المشكلات مباشرة</w:t>
                                </w:r>
                              </w:p>
                            </w:txbxContent>
                          </wps:txbx>
                          <wps:bodyPr wrap="square" rtlCol="1">
                            <a:spAutoFit/>
                          </wps:bodyPr>
                        </wps:wsp>
                      </wpg:grpSp>
                      <pic:pic xmlns:pic="http://schemas.openxmlformats.org/drawingml/2006/picture">
                        <pic:nvPicPr>
                          <pic:cNvPr id="1608692231"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49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">
                <v:group id="مجموعة 47" o:spid="_x0000_s350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g/JlOyQAA&#10;AOMAAAAPAAAAAAAAAAAAAAAAAKoCAABkcnMvZG93bnJldi54bWxQSwUGAAAAAAQABAD6AAAAoAMA&#10;AAAA&#10;">
                  <v:group id="مجموعة 48" o:spid="_x0000_s350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wPNXIAAAA&#10;4wAAAA8AAAAAAAAAAAAAAAAAqgIAAGRycy9kb3ducmV2LnhtbFBLBQYAAAAABAAEAPoAAACfAwAA&#10;AAA=&#10;">
                    <v:group id="مجموعة 49" o:spid="_x0000_s350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9ioqLIAAAA&#10;4wAAAA8AAAAAAAAAAAAAAAAAqgIAAGRycy9kb3ducmV2LnhtbFBLBQYAAAAABAAEAPoAAACfAwAA&#10;AAA=&#10;">
                      <v:shape id="شكل حر 50" o:spid="_x0000_s350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hYOsYA&#10;AADjAAAADwAAAGRycy9kb3ducmV2LnhtbERPzYrCMBC+C/sOYRb2pul2sWo1yiIIIh60Kl6HZrYt&#10;20xKE7W+vREEj/P9z2zRmVpcqXWVZQXfgwgEcW51xYWC42HVH4NwHlljbZkU3MnBYv7Rm2Gq7Y33&#10;dM18IUIIuxQVlN43qZQuL8mgG9iGOHB/tjXow9kWUrd4C+GmlnEUJdJgxaGhxIaWJeX/2cUoSDbD&#10;826Xr4b7bP2zdWT0SVuv1Ndn9zsF4anzb/HLvdZhfhKNk0kcxyN4/hQAkP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vhYOs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50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k6skA&#10;AADjAAAADwAAAGRycy9kb3ducmV2LnhtbESPQW/CMAyF75P2HyJP4oIgpRIVKwQ0gZB23ADtbBov&#10;rdY4XRNK9+/nw6Qd7ff83ufNbvStGqiPTWADi3kGirgKtmFn4HI+zlagYkK22AYmAz8UYbd9fNhg&#10;acOd32k4JackhGOJBuqUulLrWNXkMc5DRyzaZ+g9Jhl7p22Pdwn3rc6zrNAeG5aGGjva11R9nW7e&#10;AH77t49rSCEOV+cO02U3Tu3SmMnT+LIGlWhM/+a/61cr+EW2Kp7zPBdo+UkWoL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ik6skAAADjAAAADwAAAAAAAAAAAAAAAACYAgAA&#10;ZHJzL2Rvd25yZXYueG1sUEsFBgAAAAAEAAQA9QAAAI4DAAAAAA==&#10;" fillcolor="#a5a5a5 [2092]" stroked="f" strokeweight="1pt">
                        <v:stroke joinstyle="miter"/>
                      </v:roundrect>
                    </v:group>
                    <v:oval id="شكل بيضاوي 52" o:spid="_x0000_s350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hZxcYA&#10;AADjAAAADwAAAGRycy9kb3ducmV2LnhtbERPX2vCMBB/F/Ydwg32psnyULQzytgYOHDgqtvz0Zxt&#10;sbmUJtr67c1A2OP9/t9yPbpWXKgPjWcDzzMFgrj0tuHKwGH/MZ2DCBHZYuuZDFwpwHr1MFlibv3A&#10;33QpYiVSCIccDdQxdrmUoazJYZj5jjhxR987jOnsK2l7HFK4a6VWKpMOG04NNXb0VlN5Ks7OwO50&#10;/Ln+fm7VV+WHIhvcu9Z2b8zT4/j6AiLSGP/Fd/fGpvmZmmcLrfUC/n5KAMjV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yhZxcYAAADjAAAADwAAAAAAAAAAAAAAAACYAgAAZHJz&#10;L2Rvd25yZXYueG1sUEsFBgAAAAAEAAQA9QAAAIsDAAAAAA==&#10;" filled="f" strokecolor="#168489" strokeweight="1pt">
                      <v:stroke joinstyle="miter"/>
                    </v:oval>
                  </v:group>
                  <v:shape id="مربع نص 41" o:spid="_x0000_s3506"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0g4ckA&#10;AADjAAAADwAAAGRycy9kb3ducmV2LnhtbESPT0/DMAzF70h8h8iTuLFkRVSjLJsm/kg7cGErd6sx&#10;TbXGqRqzdt+eHJA42n5+7/02uzn06kJj6iJbWC0NKOImuo5bC/Xp/X4NKgmywz4yWbhSgt329maD&#10;lYsTf9LlKK3KJpwqtOBFhkrr1HgKmJZxIM637zgGlDyOrXYjTtk89LowptQBO84JHgd68dScjz/B&#10;gojbr671W0iHr/njdfKmecTa2rvFvH8GJTTLv/jv++By/dKsy6eieMgUmSkvQG9/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b0g4ckAAADjAAAADwAAAAAAAAAAAAAAAACYAgAA&#10;ZHJzL2Rvd25yZXYueG1sUEsFBgAAAAAEAAQA9QAAAI4DAAAAAA==&#10;" filled="f" stroked="f">
                    <v:textbox style="mso-fit-shape-to-text:t">
                      <w:txbxContent>
                        <w:p w:rsidR="005345A8" w:rsidRDefault="005345A8"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معالجة المشكلات مباشرة</w:t>
                          </w:r>
                        </w:p>
                      </w:txbxContent>
                    </v:textbox>
                  </v:shape>
                </v:group>
                <v:shape id="صورة 54" o:spid="_x0000_s3507"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kmzNrJAAAA4wAAAA8AAABkcnMvZG93bnJldi54bWxET19LwzAQfxf8DuEE31y6DmpXlw2VCcKe&#10;tqrs8dacbV1yqUnc6rc3guDj/f7fYjVaI07kQ+9YwXSSgSBunO65VfBSP92UIEJE1mgck4JvCrBa&#10;Xl4ssNLuzFs67WIrUgiHChV0MQ6VlKHpyGKYuIE4ce/OW4zp9K3UHs8p3BqZZ1khLfacGjoc6LGj&#10;5rj7sgo2/uHwMa/fTP253a9LM7t9Pa43Sl1fjfd3ICKN8V/8537WaX6RlcU8z2dT+P0pASCXP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SbM2skAAADjAAAADwAAAAAAAAAA&#10;AAAAAACfAgAAZHJzL2Rvd25yZXYueG1sUEsFBgAAAAAEAAQA9wAAAJUDAAAAAA==&#10;">
                  <v:imagedata r:id="rId74" o:title=""/>
                  <v:path arrowok="t"/>
                </v:shape>
                <w10:wrap anchorx="page"/>
                <w10:anchorlock/>
              </v:group>
            </w:pict>
          </mc:Fallback>
        </mc:AlternateContent>
      </w:r>
    </w:p>
    <w:p w:rsidR="007C6591" w:rsidRPr="00F1502D" w:rsidRDefault="007C6591" w:rsidP="00084372">
      <w:r w:rsidRPr="00F1502D">
        <w:rPr>
          <w:rtl/>
        </w:rPr>
        <w:t xml:space="preserve">- مواجهة المشكلات أو سوء الفهم فور حدوثها بطريقة هادئة وإيجابية.  </w:t>
      </w:r>
    </w:p>
    <w:p w:rsidR="007C6591" w:rsidRPr="00F1502D" w:rsidRDefault="007C6591" w:rsidP="006A21FE">
      <w:r w:rsidRPr="00F1502D">
        <w:rPr>
          <w:rtl/>
        </w:rPr>
        <w:t>- تجن</w:t>
      </w:r>
      <w:r>
        <w:rPr>
          <w:rFonts w:hint="cs"/>
          <w:rtl/>
        </w:rPr>
        <w:t>ّ</w:t>
      </w:r>
      <w:r w:rsidRPr="00F1502D">
        <w:rPr>
          <w:rtl/>
        </w:rPr>
        <w:t xml:space="preserve">ب التحدث عن القضايا بشكل غير مباشر أو خلف الكواليس.  </w:t>
      </w:r>
    </w:p>
    <w:p w:rsidR="007C6591" w:rsidRDefault="007C6591" w:rsidP="00084372">
      <w:pPr>
        <w:rPr>
          <w:b/>
          <w:bCs/>
          <w:color w:val="168489"/>
          <w:rtl/>
        </w:rPr>
      </w:pPr>
      <w:r w:rsidRPr="006A21FE">
        <w:rPr>
          <w:b/>
          <w:bCs/>
          <w:color w:val="168489"/>
          <w:rtl/>
        </w:rPr>
        <w:t xml:space="preserve"> فوائد التواصل الإيجابي داخل الفريق</w:t>
      </w:r>
    </w:p>
    <w:p w:rsidR="00394CDA" w:rsidRPr="006A21FE" w:rsidRDefault="00394CDA" w:rsidP="00394CDA">
      <w:pPr>
        <w:rPr>
          <w:b/>
          <w:bCs/>
          <w:color w:val="168489"/>
        </w:rPr>
      </w:pPr>
      <w:r w:rsidRPr="00394CDA">
        <w:rPr>
          <w:b/>
          <w:bCs/>
          <w:noProof/>
          <w:color w:val="168489"/>
        </w:rPr>
        <mc:AlternateContent>
          <mc:Choice Requires="wpg">
            <w:drawing>
              <wp:inline distT="0" distB="0" distL="0" distR="0" wp14:anchorId="0BDFF454" wp14:editId="4018F160">
                <wp:extent cx="5524879" cy="1444899"/>
                <wp:effectExtent l="0" t="0" r="19050" b="0"/>
                <wp:docPr id="1608692990" name="Group 12"/>
                <wp:cNvGraphicFramePr/>
                <a:graphic xmlns:a="http://schemas.openxmlformats.org/drawingml/2006/main">
                  <a:graphicData uri="http://schemas.microsoft.com/office/word/2010/wordprocessingGroup">
                    <wpg:wgp>
                      <wpg:cNvGrpSpPr/>
                      <wpg:grpSpPr>
                        <a:xfrm>
                          <a:off x="0" y="0"/>
                          <a:ext cx="5524879" cy="1444899"/>
                          <a:chOff x="0" y="0"/>
                          <a:chExt cx="5524879" cy="1444899"/>
                        </a:xfrm>
                      </wpg:grpSpPr>
                      <pic:pic xmlns:pic="http://schemas.openxmlformats.org/drawingml/2006/picture">
                        <pic:nvPicPr>
                          <pic:cNvPr id="1608692991" name="رسم 18" descr="الاجتماع"/>
                          <pic:cNvPicPr>
                            <a:picLocks noChangeAspect="1"/>
                          </pic:cNvPicPr>
                        </pic:nvPicPr>
                        <pic:blipFill>
                          <a:blip r:embed="rId191"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33"/>
                              </a:ext>
                            </a:extLst>
                          </a:blip>
                          <a:stretch>
                            <a:fillRect/>
                          </a:stretch>
                        </pic:blipFill>
                        <pic:spPr>
                          <a:xfrm>
                            <a:off x="300885" y="265321"/>
                            <a:ext cx="513896" cy="513896"/>
                          </a:xfrm>
                          <a:prstGeom prst="rect">
                            <a:avLst/>
                          </a:prstGeom>
                        </pic:spPr>
                      </pic:pic>
                      <pic:pic xmlns:pic="http://schemas.openxmlformats.org/drawingml/2006/picture">
                        <pic:nvPicPr>
                          <pic:cNvPr id="1608692992" name="Graphic 4" descr="Bullseye with solid fill"/>
                          <pic:cNvPicPr>
                            <a:picLocks noChangeAspect="1"/>
                          </pic:cNvPicPr>
                        </pic:nvPicPr>
                        <pic:blipFill>
                          <a:blip r:embed="rId192"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93"/>
                              </a:ext>
                            </a:extLst>
                          </a:blip>
                          <a:stretch>
                            <a:fillRect/>
                          </a:stretch>
                        </pic:blipFill>
                        <pic:spPr>
                          <a:xfrm>
                            <a:off x="2521797" y="268522"/>
                            <a:ext cx="487895" cy="487895"/>
                          </a:xfrm>
                          <a:prstGeom prst="rect">
                            <a:avLst/>
                          </a:prstGeom>
                        </pic:spPr>
                      </pic:pic>
                      <pic:pic xmlns:pic="http://schemas.openxmlformats.org/drawingml/2006/picture">
                        <pic:nvPicPr>
                          <pic:cNvPr id="1608692993" name="Graphic 29" descr="Downward trend graph with solid fill"/>
                          <pic:cNvPicPr>
                            <a:picLocks noChangeAspect="1"/>
                          </pic:cNvPicPr>
                        </pic:nvPicPr>
                        <pic:blipFill>
                          <a:blip r:embed="rId194"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95"/>
                              </a:ext>
                            </a:extLst>
                          </a:blip>
                          <a:stretch>
                            <a:fillRect/>
                          </a:stretch>
                        </pic:blipFill>
                        <pic:spPr>
                          <a:xfrm>
                            <a:off x="1446154" y="767343"/>
                            <a:ext cx="470886" cy="470886"/>
                          </a:xfrm>
                          <a:prstGeom prst="rect">
                            <a:avLst/>
                          </a:prstGeom>
                        </pic:spPr>
                      </pic:pic>
                      <pic:pic xmlns:pic="http://schemas.openxmlformats.org/drawingml/2006/picture">
                        <pic:nvPicPr>
                          <pic:cNvPr id="1608692994" name="رسم 64" descr="قاعة مجلس الإدارة"/>
                          <pic:cNvPicPr>
                            <a:picLocks noChangeAspect="1"/>
                          </pic:cNvPicPr>
                        </pic:nvPicPr>
                        <pic:blipFill>
                          <a:blip r:embed="rId196"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97"/>
                              </a:ext>
                            </a:extLst>
                          </a:blip>
                          <a:stretch>
                            <a:fillRect/>
                          </a:stretch>
                        </pic:blipFill>
                        <pic:spPr>
                          <a:xfrm>
                            <a:off x="3577046" y="733507"/>
                            <a:ext cx="564875" cy="564875"/>
                          </a:xfrm>
                          <a:prstGeom prst="snip1Rect">
                            <a:avLst/>
                          </a:prstGeom>
                        </pic:spPr>
                      </pic:pic>
                      <wpg:grpSp>
                        <wpg:cNvPr id="1608692995" name="Group 1608692995"/>
                        <wpg:cNvGrpSpPr/>
                        <wpg:grpSpPr>
                          <a:xfrm>
                            <a:off x="0" y="0"/>
                            <a:ext cx="5524879" cy="1444899"/>
                            <a:chOff x="0" y="0"/>
                            <a:chExt cx="5524879" cy="1444899"/>
                          </a:xfrm>
                        </wpg:grpSpPr>
                        <wps:wsp>
                          <wps:cNvPr id="1608692996" name="Freeform: Shape 1608692996"/>
                          <wps:cNvSpPr/>
                          <wps:spPr>
                            <a:xfrm>
                              <a:off x="3317571" y="767532"/>
                              <a:ext cx="1103654" cy="551827"/>
                            </a:xfrm>
                            <a:custGeom>
                              <a:avLst/>
                              <a:gdLst>
                                <a:gd name="connsiteX0" fmla="*/ 0 w 1298712"/>
                                <a:gd name="connsiteY0" fmla="*/ 0 h 649356"/>
                                <a:gd name="connsiteX1" fmla="*/ 1298712 w 1298712"/>
                                <a:gd name="connsiteY1" fmla="*/ 0 h 649356"/>
                                <a:gd name="connsiteX2" fmla="*/ 649356 w 1298712"/>
                                <a:gd name="connsiteY2" fmla="*/ 649356 h 649356"/>
                                <a:gd name="connsiteX3" fmla="*/ 0 w 1298712"/>
                                <a:gd name="connsiteY3" fmla="*/ 0 h 649356"/>
                              </a:gdLst>
                              <a:ahLst/>
                              <a:cxnLst>
                                <a:cxn ang="0">
                                  <a:pos x="connsiteX0" y="connsiteY0"/>
                                </a:cxn>
                                <a:cxn ang="0">
                                  <a:pos x="connsiteX1" y="connsiteY1"/>
                                </a:cxn>
                                <a:cxn ang="0">
                                  <a:pos x="connsiteX2" y="connsiteY2"/>
                                </a:cxn>
                                <a:cxn ang="0">
                                  <a:pos x="connsiteX3" y="connsiteY3"/>
                                </a:cxn>
                              </a:cxnLst>
                              <a:rect l="l" t="t" r="r" b="b"/>
                              <a:pathLst>
                                <a:path w="1298712" h="649356">
                                  <a:moveTo>
                                    <a:pt x="0" y="0"/>
                                  </a:moveTo>
                                  <a:lnTo>
                                    <a:pt x="1298712" y="0"/>
                                  </a:lnTo>
                                  <a:cubicBezTo>
                                    <a:pt x="1298712" y="358629"/>
                                    <a:pt x="1007985" y="649356"/>
                                    <a:pt x="649356" y="649356"/>
                                  </a:cubicBezTo>
                                  <a:cubicBezTo>
                                    <a:pt x="290727" y="649356"/>
                                    <a:pt x="0" y="358629"/>
                                    <a:pt x="0" y="0"/>
                                  </a:cubicBezTo>
                                  <a:close/>
                                </a:path>
                              </a:pathLst>
                            </a:custGeom>
                            <a:no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2997" name="Freeform: Shape 1608692997"/>
                          <wps:cNvSpPr/>
                          <wps:spPr>
                            <a:xfrm>
                              <a:off x="4421225" y="215705"/>
                              <a:ext cx="1103654" cy="551827"/>
                            </a:xfrm>
                            <a:custGeom>
                              <a:avLst/>
                              <a:gdLst>
                                <a:gd name="connsiteX0" fmla="*/ 649356 w 1298712"/>
                                <a:gd name="connsiteY0" fmla="*/ 0 h 649356"/>
                                <a:gd name="connsiteX1" fmla="*/ 1298712 w 1298712"/>
                                <a:gd name="connsiteY1" fmla="*/ 649356 h 649356"/>
                                <a:gd name="connsiteX2" fmla="*/ 0 w 1298712"/>
                                <a:gd name="connsiteY2" fmla="*/ 649356 h 649356"/>
                                <a:gd name="connsiteX3" fmla="*/ 649356 w 1298712"/>
                                <a:gd name="connsiteY3" fmla="*/ 0 h 649356"/>
                              </a:gdLst>
                              <a:ahLst/>
                              <a:cxnLst>
                                <a:cxn ang="0">
                                  <a:pos x="connsiteX0" y="connsiteY0"/>
                                </a:cxn>
                                <a:cxn ang="0">
                                  <a:pos x="connsiteX1" y="connsiteY1"/>
                                </a:cxn>
                                <a:cxn ang="0">
                                  <a:pos x="connsiteX2" y="connsiteY2"/>
                                </a:cxn>
                                <a:cxn ang="0">
                                  <a:pos x="connsiteX3" y="connsiteY3"/>
                                </a:cxn>
                              </a:cxnLst>
                              <a:rect l="l" t="t" r="r" b="b"/>
                              <a:pathLst>
                                <a:path w="1298712" h="649356">
                                  <a:moveTo>
                                    <a:pt x="649356" y="0"/>
                                  </a:moveTo>
                                  <a:cubicBezTo>
                                    <a:pt x="1007985" y="0"/>
                                    <a:pt x="1298712" y="290727"/>
                                    <a:pt x="1298712" y="649356"/>
                                  </a:cubicBezTo>
                                  <a:lnTo>
                                    <a:pt x="0" y="649356"/>
                                  </a:lnTo>
                                  <a:cubicBezTo>
                                    <a:pt x="0" y="290727"/>
                                    <a:pt x="290727" y="0"/>
                                    <a:pt x="649356" y="0"/>
                                  </a:cubicBezTo>
                                  <a:close/>
                                </a:path>
                              </a:pathLst>
                            </a:cu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2998" name="Freeform: Shape 1608692998"/>
                          <wps:cNvSpPr/>
                          <wps:spPr>
                            <a:xfrm>
                              <a:off x="1110264" y="767532"/>
                              <a:ext cx="1103654" cy="551827"/>
                            </a:xfrm>
                            <a:custGeom>
                              <a:avLst/>
                              <a:gdLst>
                                <a:gd name="connsiteX0" fmla="*/ 0 w 1298712"/>
                                <a:gd name="connsiteY0" fmla="*/ 0 h 649356"/>
                                <a:gd name="connsiteX1" fmla="*/ 1298712 w 1298712"/>
                                <a:gd name="connsiteY1" fmla="*/ 0 h 649356"/>
                                <a:gd name="connsiteX2" fmla="*/ 649356 w 1298712"/>
                                <a:gd name="connsiteY2" fmla="*/ 649356 h 649356"/>
                                <a:gd name="connsiteX3" fmla="*/ 0 w 1298712"/>
                                <a:gd name="connsiteY3" fmla="*/ 0 h 649356"/>
                              </a:gdLst>
                              <a:ahLst/>
                              <a:cxnLst>
                                <a:cxn ang="0">
                                  <a:pos x="connsiteX0" y="connsiteY0"/>
                                </a:cxn>
                                <a:cxn ang="0">
                                  <a:pos x="connsiteX1" y="connsiteY1"/>
                                </a:cxn>
                                <a:cxn ang="0">
                                  <a:pos x="connsiteX2" y="connsiteY2"/>
                                </a:cxn>
                                <a:cxn ang="0">
                                  <a:pos x="connsiteX3" y="connsiteY3"/>
                                </a:cxn>
                              </a:cxnLst>
                              <a:rect l="l" t="t" r="r" b="b"/>
                              <a:pathLst>
                                <a:path w="1298712" h="649356">
                                  <a:moveTo>
                                    <a:pt x="0" y="0"/>
                                  </a:moveTo>
                                  <a:lnTo>
                                    <a:pt x="1298712" y="0"/>
                                  </a:lnTo>
                                  <a:cubicBezTo>
                                    <a:pt x="1298712" y="358629"/>
                                    <a:pt x="1007985" y="649356"/>
                                    <a:pt x="649356" y="649356"/>
                                  </a:cubicBezTo>
                                  <a:cubicBezTo>
                                    <a:pt x="290727" y="649356"/>
                                    <a:pt x="0" y="358629"/>
                                    <a:pt x="0" y="0"/>
                                  </a:cubicBezTo>
                                  <a:close/>
                                </a:path>
                              </a:pathLst>
                            </a:custGeom>
                            <a:no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2999" name="Freeform: Shape 1608692999"/>
                          <wps:cNvSpPr/>
                          <wps:spPr>
                            <a:xfrm>
                              <a:off x="2213918" y="215705"/>
                              <a:ext cx="1103654" cy="551827"/>
                            </a:xfrm>
                            <a:custGeom>
                              <a:avLst/>
                              <a:gdLst>
                                <a:gd name="connsiteX0" fmla="*/ 649356 w 1298712"/>
                                <a:gd name="connsiteY0" fmla="*/ 0 h 649356"/>
                                <a:gd name="connsiteX1" fmla="*/ 1298712 w 1298712"/>
                                <a:gd name="connsiteY1" fmla="*/ 649356 h 649356"/>
                                <a:gd name="connsiteX2" fmla="*/ 0 w 1298712"/>
                                <a:gd name="connsiteY2" fmla="*/ 649356 h 649356"/>
                                <a:gd name="connsiteX3" fmla="*/ 649356 w 1298712"/>
                                <a:gd name="connsiteY3" fmla="*/ 0 h 649356"/>
                              </a:gdLst>
                              <a:ahLst/>
                              <a:cxnLst>
                                <a:cxn ang="0">
                                  <a:pos x="connsiteX0" y="connsiteY0"/>
                                </a:cxn>
                                <a:cxn ang="0">
                                  <a:pos x="connsiteX1" y="connsiteY1"/>
                                </a:cxn>
                                <a:cxn ang="0">
                                  <a:pos x="connsiteX2" y="connsiteY2"/>
                                </a:cxn>
                                <a:cxn ang="0">
                                  <a:pos x="connsiteX3" y="connsiteY3"/>
                                </a:cxn>
                              </a:cxnLst>
                              <a:rect l="l" t="t" r="r" b="b"/>
                              <a:pathLst>
                                <a:path w="1298712" h="649356">
                                  <a:moveTo>
                                    <a:pt x="649356" y="0"/>
                                  </a:moveTo>
                                  <a:cubicBezTo>
                                    <a:pt x="1007985" y="0"/>
                                    <a:pt x="1298712" y="290727"/>
                                    <a:pt x="1298712" y="649356"/>
                                  </a:cubicBezTo>
                                  <a:lnTo>
                                    <a:pt x="0" y="649356"/>
                                  </a:lnTo>
                                  <a:cubicBezTo>
                                    <a:pt x="0" y="290727"/>
                                    <a:pt x="290727" y="0"/>
                                    <a:pt x="649356" y="0"/>
                                  </a:cubicBezTo>
                                  <a:close/>
                                </a:path>
                              </a:pathLst>
                            </a:custGeom>
                            <a:no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3000" name="Freeform: Shape 1608693000"/>
                          <wps:cNvSpPr/>
                          <wps:spPr>
                            <a:xfrm>
                              <a:off x="6610" y="215705"/>
                              <a:ext cx="1103654" cy="551827"/>
                            </a:xfrm>
                            <a:custGeom>
                              <a:avLst/>
                              <a:gdLst>
                                <a:gd name="connsiteX0" fmla="*/ 649356 w 1298712"/>
                                <a:gd name="connsiteY0" fmla="*/ 0 h 649356"/>
                                <a:gd name="connsiteX1" fmla="*/ 1298712 w 1298712"/>
                                <a:gd name="connsiteY1" fmla="*/ 649356 h 649356"/>
                                <a:gd name="connsiteX2" fmla="*/ 0 w 1298712"/>
                                <a:gd name="connsiteY2" fmla="*/ 649356 h 649356"/>
                                <a:gd name="connsiteX3" fmla="*/ 649356 w 1298712"/>
                                <a:gd name="connsiteY3" fmla="*/ 0 h 649356"/>
                              </a:gdLst>
                              <a:ahLst/>
                              <a:cxnLst>
                                <a:cxn ang="0">
                                  <a:pos x="connsiteX0" y="connsiteY0"/>
                                </a:cxn>
                                <a:cxn ang="0">
                                  <a:pos x="connsiteX1" y="connsiteY1"/>
                                </a:cxn>
                                <a:cxn ang="0">
                                  <a:pos x="connsiteX2" y="connsiteY2"/>
                                </a:cxn>
                                <a:cxn ang="0">
                                  <a:pos x="connsiteX3" y="connsiteY3"/>
                                </a:cxn>
                              </a:cxnLst>
                              <a:rect l="l" t="t" r="r" b="b"/>
                              <a:pathLst>
                                <a:path w="1298712" h="649356">
                                  <a:moveTo>
                                    <a:pt x="649356" y="0"/>
                                  </a:moveTo>
                                  <a:cubicBezTo>
                                    <a:pt x="1007985" y="0"/>
                                    <a:pt x="1298712" y="290727"/>
                                    <a:pt x="1298712" y="649356"/>
                                  </a:cubicBezTo>
                                  <a:lnTo>
                                    <a:pt x="0" y="649356"/>
                                  </a:lnTo>
                                  <a:cubicBezTo>
                                    <a:pt x="0" y="290727"/>
                                    <a:pt x="290727" y="0"/>
                                    <a:pt x="649356" y="0"/>
                                  </a:cubicBezTo>
                                  <a:close/>
                                </a:path>
                              </a:pathLst>
                            </a:cu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3001" name="TextBox 18"/>
                          <wps:cNvSpPr txBox="1">
                            <a:spLocks noChangeArrowheads="1"/>
                          </wps:cNvSpPr>
                          <wps:spPr bwMode="auto">
                            <a:xfrm>
                              <a:off x="4477124" y="728243"/>
                              <a:ext cx="1005416" cy="696709"/>
                            </a:xfrm>
                            <a:prstGeom prst="rect">
                              <a:avLst/>
                            </a:prstGeom>
                          </wps:spPr>
                          <wps:txbx>
                            <w:txbxContent>
                              <w:p w:rsidR="005345A8" w:rsidRDefault="005345A8" w:rsidP="00394CDA">
                                <w:pPr>
                                  <w:jc w:val="center"/>
                                  <w:rPr>
                                    <w:rFonts w:ascii="Adobe Arabic" w:hAnsi="Adobe Arabic" w:cs="Adobe Arabic"/>
                                    <w:b/>
                                    <w:bCs/>
                                    <w:kern w:val="24"/>
                                    <w:sz w:val="36"/>
                                    <w:szCs w:val="36"/>
                                  </w:rPr>
                                </w:pPr>
                                <w:r>
                                  <w:rPr>
                                    <w:rFonts w:ascii="Adobe Arabic" w:hAnsi="Adobe Arabic" w:cs="Adobe Arabic"/>
                                    <w:b/>
                                    <w:bCs/>
                                    <w:kern w:val="24"/>
                                    <w:sz w:val="36"/>
                                    <w:szCs w:val="36"/>
                                    <w:rtl/>
                                  </w:rPr>
                                  <w:t>زيادة الرضا الوظيفي</w:t>
                                </w:r>
                              </w:p>
                            </w:txbxContent>
                          </wps:txbx>
                          <wps:bodyPr rot="0" vert="horz" wrap="square" lIns="0" tIns="45720" rIns="0" bIns="45720" anchor="b" anchorCtr="0" upright="1">
                            <a:noAutofit/>
                          </wps:bodyPr>
                        </wps:wsp>
                        <wps:wsp>
                          <wps:cNvPr id="1608693002" name="TextBox 18"/>
                          <wps:cNvSpPr txBox="1">
                            <a:spLocks noChangeArrowheads="1"/>
                          </wps:cNvSpPr>
                          <wps:spPr bwMode="auto">
                            <a:xfrm>
                              <a:off x="2213920" y="808245"/>
                              <a:ext cx="1103650" cy="631400"/>
                            </a:xfrm>
                            <a:prstGeom prst="rect">
                              <a:avLst/>
                            </a:prstGeom>
                          </wps:spPr>
                          <wps:txbx>
                            <w:txbxContent>
                              <w:p w:rsidR="005345A8" w:rsidRDefault="005345A8" w:rsidP="00394CDA">
                                <w:pPr>
                                  <w:jc w:val="center"/>
                                  <w:rPr>
                                    <w:rFonts w:ascii="Adobe Arabic" w:hAnsi="Adobe Arabic" w:cs="Adobe Arabic"/>
                                    <w:b/>
                                    <w:bCs/>
                                    <w:kern w:val="24"/>
                                    <w:sz w:val="36"/>
                                    <w:szCs w:val="36"/>
                                  </w:rPr>
                                </w:pPr>
                                <w:r>
                                  <w:rPr>
                                    <w:rFonts w:ascii="Adobe Arabic" w:hAnsi="Adobe Arabic" w:cs="Adobe Arabic"/>
                                    <w:b/>
                                    <w:bCs/>
                                    <w:kern w:val="24"/>
                                    <w:sz w:val="36"/>
                                    <w:szCs w:val="36"/>
                                    <w:rtl/>
                                  </w:rPr>
                                  <w:t>تحقيق الأهداف بشكل أسرع</w:t>
                                </w:r>
                              </w:p>
                            </w:txbxContent>
                          </wps:txbx>
                          <wps:bodyPr rot="0" vert="horz" wrap="square" lIns="0" tIns="45720" rIns="0" bIns="45720" anchor="b" anchorCtr="0" upright="1">
                            <a:noAutofit/>
                          </wps:bodyPr>
                        </wps:wsp>
                        <wps:wsp>
                          <wps:cNvPr id="1608693003" name="TextBox 18"/>
                          <wps:cNvSpPr txBox="1">
                            <a:spLocks noChangeArrowheads="1"/>
                          </wps:cNvSpPr>
                          <wps:spPr bwMode="auto">
                            <a:xfrm>
                              <a:off x="0" y="719501"/>
                              <a:ext cx="1067000" cy="725398"/>
                            </a:xfrm>
                            <a:prstGeom prst="rect">
                              <a:avLst/>
                            </a:prstGeom>
                          </wps:spPr>
                          <wps:txbx>
                            <w:txbxContent>
                              <w:p w:rsidR="005345A8" w:rsidRDefault="005345A8" w:rsidP="00394CDA">
                                <w:pPr>
                                  <w:bidi w:val="0"/>
                                  <w:jc w:val="center"/>
                                  <w:rPr>
                                    <w:rFonts w:ascii="Adobe Arabic" w:hAnsi="Adobe Arabic" w:cs="Adobe Arabic"/>
                                    <w:b/>
                                    <w:bCs/>
                                    <w:kern w:val="24"/>
                                    <w:sz w:val="36"/>
                                    <w:szCs w:val="36"/>
                                  </w:rPr>
                                </w:pPr>
                                <w:r>
                                  <w:rPr>
                                    <w:rFonts w:ascii="Adobe Arabic" w:hAnsi="Adobe Arabic" w:cs="Adobe Arabic"/>
                                    <w:b/>
                                    <w:bCs/>
                                    <w:kern w:val="24"/>
                                    <w:sz w:val="36"/>
                                    <w:szCs w:val="36"/>
                                    <w:rtl/>
                                  </w:rPr>
                                  <w:t>تحسين سُمعة الفريق والمؤسسة</w:t>
                                </w:r>
                              </w:p>
                            </w:txbxContent>
                          </wps:txbx>
                          <wps:bodyPr rot="0" vert="horz" wrap="square" lIns="0" tIns="45720" rIns="0" bIns="45720" anchor="b" anchorCtr="0" upright="1">
                            <a:noAutofit/>
                          </wps:bodyPr>
                        </wps:wsp>
                        <wps:wsp>
                          <wps:cNvPr id="1608693004" name="TextBox 18"/>
                          <wps:cNvSpPr txBox="1">
                            <a:spLocks noChangeArrowheads="1"/>
                          </wps:cNvSpPr>
                          <wps:spPr bwMode="auto">
                            <a:xfrm>
                              <a:off x="3357373" y="29958"/>
                              <a:ext cx="1074628" cy="677161"/>
                            </a:xfrm>
                            <a:prstGeom prst="rect">
                              <a:avLst/>
                            </a:prstGeom>
                          </wps:spPr>
                          <wps:txbx>
                            <w:txbxContent>
                              <w:p w:rsidR="005345A8" w:rsidRDefault="005345A8" w:rsidP="00394CDA">
                                <w:pPr>
                                  <w:jc w:val="center"/>
                                  <w:rPr>
                                    <w:rFonts w:ascii="Adobe Arabic" w:hAnsi="Adobe Arabic" w:cs="Adobe Arabic"/>
                                    <w:b/>
                                    <w:bCs/>
                                    <w:kern w:val="24"/>
                                    <w:sz w:val="36"/>
                                    <w:szCs w:val="36"/>
                                  </w:rPr>
                                </w:pPr>
                                <w:r>
                                  <w:rPr>
                                    <w:rFonts w:ascii="Adobe Arabic" w:hAnsi="Adobe Arabic" w:cs="Adobe Arabic"/>
                                    <w:b/>
                                    <w:bCs/>
                                    <w:kern w:val="24"/>
                                    <w:sz w:val="36"/>
                                    <w:szCs w:val="36"/>
                                    <w:rtl/>
                                  </w:rPr>
                                  <w:t>تعزيز العلاقات بين الأعضاء</w:t>
                                </w:r>
                              </w:p>
                            </w:txbxContent>
                          </wps:txbx>
                          <wps:bodyPr rot="0" vert="horz" wrap="square" lIns="0" tIns="45720" rIns="0" bIns="45720" anchor="b" anchorCtr="0" upright="1">
                            <a:noAutofit/>
                          </wps:bodyPr>
                        </wps:wsp>
                        <wps:wsp>
                          <wps:cNvPr id="1608693005" name="TextBox 18"/>
                          <wps:cNvSpPr txBox="1">
                            <a:spLocks noChangeArrowheads="1"/>
                          </wps:cNvSpPr>
                          <wps:spPr bwMode="auto">
                            <a:xfrm>
                              <a:off x="1067000" y="0"/>
                              <a:ext cx="1146916" cy="692224"/>
                            </a:xfrm>
                            <a:prstGeom prst="rect">
                              <a:avLst/>
                            </a:prstGeom>
                          </wps:spPr>
                          <wps:txbx>
                            <w:txbxContent>
                              <w:p w:rsidR="005345A8" w:rsidRDefault="005345A8" w:rsidP="00394CDA">
                                <w:pPr>
                                  <w:jc w:val="center"/>
                                  <w:rPr>
                                    <w:rFonts w:ascii="Adobe Arabic" w:hAnsi="Adobe Arabic" w:cs="Adobe Arabic"/>
                                    <w:b/>
                                    <w:bCs/>
                                    <w:kern w:val="24"/>
                                    <w:sz w:val="36"/>
                                    <w:szCs w:val="36"/>
                                  </w:rPr>
                                </w:pPr>
                                <w:r>
                                  <w:rPr>
                                    <w:rFonts w:ascii="Adobe Arabic" w:hAnsi="Adobe Arabic" w:cs="Adobe Arabic"/>
                                    <w:b/>
                                    <w:bCs/>
                                    <w:kern w:val="24"/>
                                    <w:sz w:val="36"/>
                                    <w:szCs w:val="36"/>
                                    <w:rtl/>
                                  </w:rPr>
                                  <w:t>تقليل معدلات الدوران الوظيفي</w:t>
                                </w:r>
                              </w:p>
                            </w:txbxContent>
                          </wps:txbx>
                          <wps:bodyPr rot="0" vert="horz" wrap="square" lIns="0" tIns="45720" rIns="0" bIns="45720" anchor="b" anchorCtr="0" upright="1">
                            <a:noAutofit/>
                          </wps:bodyPr>
                        </wps:wsp>
                      </wpg:grpSp>
                      <pic:pic xmlns:pic="http://schemas.openxmlformats.org/drawingml/2006/picture">
                        <pic:nvPicPr>
                          <pic:cNvPr id="1608693006" name="Graphic 27" descr="Confused person with solid fill"/>
                          <pic:cNvPicPr>
                            <a:picLocks noChangeAspect="1"/>
                          </pic:cNvPicPr>
                        </pic:nvPicPr>
                        <pic:blipFill>
                          <a:blip r:embed="rId198"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29"/>
                              </a:ext>
                            </a:extLst>
                          </a:blip>
                          <a:stretch>
                            <a:fillRect/>
                          </a:stretch>
                        </pic:blipFill>
                        <pic:spPr>
                          <a:xfrm>
                            <a:off x="4718520" y="229129"/>
                            <a:ext cx="506306" cy="506306"/>
                          </a:xfrm>
                          <a:prstGeom prst="rect">
                            <a:avLst/>
                          </a:prstGeom>
                        </pic:spPr>
                      </pic:pic>
                    </wpg:wgp>
                  </a:graphicData>
                </a:graphic>
              </wp:inline>
            </w:drawing>
          </mc:Choice>
          <mc:Fallback>
            <w:pict>
              <v:group id="Group 12" o:spid="_x0000_s3508" style="width:435.05pt;height:113.75pt;mso-position-horizontal-relative:char;mso-position-vertical-relative:line" coordsize="55248,144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">
                <v:shape id="رسم 18" o:spid="_x0000_s3509" type="#_x0000_t75" alt="الاجتماع" style="position:absolute;left:3008;top:2653;width:5139;height:51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sAo0nIAAAA4wAAAA8AAABkcnMvZG93bnJldi54bWxET81qwkAQvhd8h2UEb3VjDsFEV1GhoBBL&#10;qx48jtkxCWZnQ3Yb07fvFgo9zvc/y/VgGtFT52rLCmbTCARxYXXNpYLL+e11DsJ5ZI2NZVLwTQ7W&#10;q9HLEjNtn/xJ/cmXIoSwy1BB5X2bSemKigy6qW2JA3e3nUEfzq6UusNnCDeNjKMokQZrDg0VtrSr&#10;qHicvoyCa369HfJjv63pPX7kxe3jctyXSk3Gw2YBwtPg/8V/7r0O85NonqRxms7g96cAgFz9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7AKNJyAAAAOMAAAAPAAAAAAAAAAAA&#10;AAAAAJ8CAABkcnMvZG93bnJldi54bWxQSwUGAAAAAAQABAD3AAAAlAMAAAAA&#10;">
                  <v:imagedata r:id="rId199" o:title="الاجتماع"/>
                  <v:path arrowok="t"/>
                </v:shape>
                <v:shape id="Graphic 4" o:spid="_x0000_s3510" type="#_x0000_t75" alt="Bullseye with solid fill" style="position:absolute;left:25217;top:2685;width:4879;height:48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AT4VbHAAAA4wAAAA8AAABkcnMvZG93bnJldi54bWxET19LwzAQfxf2HcINfBkutUJZ67IxFcU3&#10;serAt6O5JWXNpSRxq9/eCIKP9/t/6+3kBnGiEHvPCq6XBQjizuuejYL3t8erFYiYkDUOnknBN0XY&#10;bmYXa2y0P/MrndpkRA7h2KACm9LYSBk7Sw7j0o/EmTv44DDlMxipA55zuBtkWRSVdNhzbrA40r2l&#10;7th+OQXhw7gjLfafDzcvfesWd0/W6L1Sl/Npdwsi0ZT+xX/uZ53nV8Wqqsu6LuH3pwyA3Pw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AT4VbHAAAA4wAAAA8AAAAAAAAAAAAA&#10;AAAAnwIAAGRycy9kb3ducmV2LnhtbFBLBQYAAAAABAAEAPcAAACTAwAAAAA=&#10;">
                  <v:imagedata r:id="rId200" o:title="Bullseye with solid fill"/>
                  <v:path arrowok="t"/>
                </v:shape>
                <v:shape id="Graphic 29" o:spid="_x0000_s3511" type="#_x0000_t75" alt="Downward trend graph with solid fill" style="position:absolute;left:14461;top:7673;width:4709;height:47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xtwbJAAAA4wAAAA8AAABkcnMvZG93bnJldi54bWxET0tLw0AQvgv+h2WEXqTdWGtI0m6LFgWP&#10;tS/a25Adk2h2NuyubfrvXaHgcb73zBa9acWJnG8sK3gYJSCIS6sbrhRsN2/DDIQPyBpby6TgQh4W&#10;89ubGRbanvmDTutQiRjCvkAFdQhdIaUvazLoR7YjjtyndQZDPF0ltcNzDDetHCdJKg02HBtq7GhZ&#10;U/m9/jEKjqvJip39yrr8sMPj/cvr/umyVWpw1z9PQQTqw7/46n7XcX6aZGk+zvNH+PspAiDnv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QfG3BskAAADjAAAADwAAAAAAAAAA&#10;AAAAAACfAgAAZHJzL2Rvd25yZXYueG1sUEsFBgAAAAAEAAQA9wAAAJUDAAAAAA==&#10;">
                  <v:imagedata r:id="rId201" o:title="Downward trend graph with solid fill"/>
                  <v:path arrowok="t"/>
                </v:shape>
                <v:shape id="رسم 64" o:spid="_x0000_s3512" type="#_x0000_t75" alt="قاعة مجلس الإدارة" style="position:absolute;left:35770;top:7335;width:5649;height:5648;visibility:visible;mso-wrap-style:square" coordsize="564875,564875"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7cknPIAAAA4wAAAA8AAABkcnMvZG93bnJldi54bWxET19rwjAQfx/sO4Qb7G0miiu2M4oOxhwD&#10;0eoHOJpbU20upcm0fvtlMNjj/f7ffDm4VlyoD41nDeORAkFcedNwreF4eHuagQgR2WDrmTTcKMBy&#10;cX83x8L4K+/pUsZapBAOBWqwMXaFlKGy5DCMfEecuC/fO4zp7GtperymcNfKiVKZdNhwarDY0aul&#10;6lx+Ow0n+9zdqvdyuzl87Mx4+qnWTh21fnwYVi8gIg3xX/zn3pg0P1OzLJ/k+RR+f0oAyMUP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e3JJzyAAAAOMAAAAPAAAAAAAAAAAA&#10;AAAAAJ8CAABkcnMvZG93bnJldi54bWxQSwUGAAAAAAQABAD3AAAAlAMAAAAA&#10;" path="m,l470727,r94148,94148l564875,564875,,564875,,xe">
                  <v:imagedata r:id="rId202" o:title="قاعة مجلس الإدارة"/>
                  <v:formulas/>
                  <v:path arrowok="t" o:extrusionok="t" o:connecttype="custom" o:connectlocs="0,0;470727,0;564875,94148;564875,564875;0,564875;0,0" o:connectangles="0,0,0,0,0,0"/>
                </v:shape>
                <v:group id="Group 1608692995" o:spid="_x0000_s3513" style="position:absolute;width:55248;height:14448" coordsize="55248,144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E0zX3IAAAA&#10;4wAAAA8AAAAAAAAAAAAAAAAAqgIAAGRycy9kb3ducmV2LnhtbFBLBQYAAAAABAAEAPoAAACfAwAA&#10;AAA=&#10;">
                  <v:shape id="Freeform: Shape 1608692996" o:spid="_x0000_s3514" style="position:absolute;left:33175;top:7675;width:11037;height:5518;visibility:visible;mso-wrap-style:square;v-text-anchor:middle" coordsize="1298712,6493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KopscA&#10;AADjAAAADwAAAGRycy9kb3ducmV2LnhtbERPX2vCMBB/F/Ydwg32pul8KG1nFBmMyRDGWn0/mltb&#10;bS5dk9n47ZeB4OP9/t9qE0wvLjS6zrKC50UCgri2uuNGwaF6m2cgnEfW2FsmBVdysFk/zFZYaDvx&#10;F11K34gYwq5ABa33QyGlq1sy6BZ2II7ctx0N+niOjdQjTjHc9HKZJKk02HFsaHGg15bqc/lrFJRb&#10;uc+P04c+VdfdXv9k4b35DEo9PYbtCwhPwd/FN/dOx/lpkqX5Ms9T+P8pAiD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GCqKbHAAAA4wAAAA8AAAAAAAAAAAAAAAAAmAIAAGRy&#10;cy9kb3ducmV2LnhtbFBLBQYAAAAABAAEAPUAAACMAwAAAAA=&#10;" path="m,l1298712,v,358629,-290727,649356,-649356,649356c290727,649356,,358629,,xe" filled="f" strokecolor="#ffd366" strokeweight="1pt">
                    <v:stroke joinstyle="miter"/>
                    <v:path arrowok="t" o:connecttype="custom" o:connectlocs="0,0;1103654,0;551827,551827;0,0" o:connectangles="0,0,0,0"/>
                  </v:shape>
                  <v:shape id="Freeform: Shape 1608692997" o:spid="_x0000_s3515" style="position:absolute;left:44212;top:2157;width:11036;height:5518;visibility:visible;mso-wrap-style:square;v-text-anchor:middle" coordsize="1298712,6493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TPNckA&#10;AADjAAAADwAAAGRycy9kb3ducmV2LnhtbERP3UvDMBB/F/Y/hBN8c4kD69otG0McDPTBfcEej+Zs&#10;65pLSeJW+9cbQfDxft83X/a2FRfyoXGs4WGsQBCXzjRcaTjs1/dTECEiG2wdk4ZvCrBcjG7mWBh3&#10;5S1ddrESKYRDgRrqGLtCylDWZDGMXUecuA/nLcZ0+koaj9cUbls5USqTFhtODTV29FxTed59WQ3b&#10;jVODPL/64WV4O50eP9cyez9qfXfbr2YgIvXxX/zn3pg0P1PTLJ/k+RP8/pQAkI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GTPNckAAADjAAAADwAAAAAAAAAAAAAAAACYAgAA&#10;ZHJzL2Rvd25yZXYueG1sUEsFBgAAAAAEAAQA9QAAAI4DAAAAAA==&#10;" path="m649356,v358629,,649356,290727,649356,649356l,649356c,290727,290727,,649356,xe" filled="f" strokecolor="#168489" strokeweight="1pt">
                    <v:stroke joinstyle="miter"/>
                    <v:path arrowok="t" o:connecttype="custom" o:connectlocs="551827,0;1103654,551827;0,551827;551827,0" o:connectangles="0,0,0,0"/>
                  </v:shape>
                  <v:shape id="Freeform: Shape 1608692998" o:spid="_x0000_s3516" style="position:absolute;left:11102;top:7675;width:11037;height:5518;visibility:visible;mso-wrap-style:square;v-text-anchor:middle" coordsize="1298712,6493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lmeMoA&#10;AADjAAAADwAAAGRycy9kb3ducmV2LnhtbESPQU/DMAyF70j8h8hI3FhKYdValk0TEogDh20dd6vx&#10;mm6NUzVhK/8eH5A4Pvv583vL9eR7daExdoENPM4yUMRNsB23Bg7128MCVEzIFvvAZOCHIqxXtzdL&#10;rGy48o4u+9QqgXCs0IBLaai0jo0jj3EWBmLZHcPoMYkcW21HvArc9zrPskJ77Fg+OBzo1VFz3n97&#10;oRyO26+n53c6Obv5nPO83uahNub+btq8gEo0pX/z3/WHlfhFtijKvCwltHSSAejVL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35ZnjKAAAA4wAAAA8AAAAAAAAAAAAAAAAAmAIA&#10;AGRycy9kb3ducmV2LnhtbFBLBQYAAAAABAAEAPUAAACPAwAAAAA=&#10;" path="m,l1298712,v,358629,-290727,649356,-649356,649356c290727,649356,,358629,,xe" filled="f" strokecolor="#a0c9ca" strokeweight="1pt">
                    <v:stroke joinstyle="miter"/>
                    <v:path arrowok="t" o:connecttype="custom" o:connectlocs="0,0;1103654,0;551827,551827;0,0" o:connectangles="0,0,0,0"/>
                  </v:shape>
                  <v:shape id="Freeform: Shape 1608692999" o:spid="_x0000_s3517" style="position:absolute;left:22139;top:2157;width:11036;height:5518;visibility:visible;mso-wrap-style:square;v-text-anchor:middle" coordsize="1298712,6493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vlfsgA&#10;AADjAAAADwAAAGRycy9kb3ducmV2LnhtbERPS2vCQBC+C/0PyxS86aYeQjZ1lSItLQhio4f2NmQn&#10;D8zOhuw2pv++Kwg9zvee9XaynRhp8K1jDU/LBARx6UzLtYbz6W2RgfAB2WDnmDT8koft5mG2xty4&#10;K3/SWIRaxBD2OWpoQuhzKX3ZkEW/dD1x5Co3WAzxHGppBrzGcNvJVZKk0mLLsaHBnnYNlZfix2oo&#10;girfT1N1qL73u/H4lb3i2F20nj9OL88gAk3hX3x3f5g4P02yVK2UUnD7KQIgN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6O+V+yAAAAOMAAAAPAAAAAAAAAAAAAAAAAJgCAABk&#10;cnMvZG93bnJldi54bWxQSwUGAAAAAAQABAD1AAAAjQMAAAAA&#10;" path="m649356,v358629,,649356,290727,649356,649356l,649356c,290727,290727,,649356,xe" filled="f" strokecolor="#bfbfbf" strokeweight="1pt">
                    <v:stroke joinstyle="miter"/>
                    <v:path arrowok="t" o:connecttype="custom" o:connectlocs="551827,0;1103654,551827;0,551827;551827,0" o:connectangles="0,0,0,0"/>
                  </v:shape>
                  <v:shape id="Freeform: Shape 1608693000" o:spid="_x0000_s3518" style="position:absolute;left:66;top:2157;width:11036;height:5518;visibility:visible;mso-wrap-style:square;v-text-anchor:middle" coordsize="1298712,6493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Nv0cwA&#10;AADjAAAADwAAAGRycy9kb3ducmV2LnhtbESPQUsDMRCF74L/IYzgzSYqLnXbtIhYKOjBVgs9Dptx&#10;d+1msiSxXffXO4eCx5l589775svBd+pIMbWBLdxODCjiKriWawufH6ubKaiUkR12gcnCLyVYLi4v&#10;5li6cOINHbe5VmLCqUQLTc59qXWqGvKYJqEnlttXiB6zjLHWLuJJzH2n74wptMeWJaHBnp4bqg7b&#10;H29hsw5m1IfXOL6Mb/v9w/dKF+87a6+vhqcZqExD/hefv9dO6hdmWjzeGyMUwiQL0Is/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o6Nv0cwAAADjAAAADwAAAAAAAAAAAAAAAACY&#10;AgAAZHJzL2Rvd25yZXYueG1sUEsFBgAAAAAEAAQA9QAAAJEDAAAAAA==&#10;" path="m649356,v358629,,649356,290727,649356,649356l,649356c,290727,290727,,649356,xe" filled="f" strokecolor="#168489" strokeweight="1pt">
                    <v:stroke joinstyle="miter"/>
                    <v:path arrowok="t" o:connecttype="custom" o:connectlocs="551827,0;1103654,551827;0,551827;551827,0" o:connectangles="0,0,0,0"/>
                  </v:shape>
                  <v:shape id="TextBox 18" o:spid="_x0000_s3519" type="#_x0000_t202" style="position:absolute;left:44771;top:7282;width:10054;height:6967;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NlOMcA&#10;AADjAAAADwAAAGRycy9kb3ducmV2LnhtbERPX2vCMBB/H+w7hBv4MmZSLUU7o7jh0Ffbga9Hc7Zl&#10;zaVrMu2+vRkMfLzf/1ttRtuJCw2+dawhmSoQxJUzLdcaPsuPlwUIH5ANdo5Jwy952KwfH1aYG3fl&#10;I12KUIsYwj5HDU0IfS6lrxqy6KeuJ47c2Q0WQzyHWpoBrzHcdnKmVCYtthwbGuzpvaHqq/ixGtI3&#10;OmNSptv9rhy/T8/zNNnJg9aTp3H7CiLQGO7if/fBxPmZWmTLuVIJ/P0UAZDr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dzZTjHAAAA4wAAAA8AAAAAAAAAAAAAAAAAmAIAAGRy&#10;cy9kb3ducmV2LnhtbFBLBQYAAAAABAAEAPUAAACMAwAAAAA=&#10;" filled="f" stroked="f">
                    <v:textbox inset="0,,0">
                      <w:txbxContent>
                        <w:p w:rsidR="005345A8" w:rsidRDefault="005345A8" w:rsidP="00394CDA">
                          <w:pPr>
                            <w:jc w:val="center"/>
                            <w:rPr>
                              <w:rFonts w:ascii="Adobe Arabic" w:hAnsi="Adobe Arabic" w:cs="Adobe Arabic"/>
                              <w:b/>
                              <w:bCs/>
                              <w:kern w:val="24"/>
                              <w:sz w:val="36"/>
                              <w:szCs w:val="36"/>
                            </w:rPr>
                          </w:pPr>
                          <w:r>
                            <w:rPr>
                              <w:rFonts w:ascii="Adobe Arabic" w:hAnsi="Adobe Arabic" w:cs="Adobe Arabic"/>
                              <w:b/>
                              <w:bCs/>
                              <w:kern w:val="24"/>
                              <w:sz w:val="36"/>
                              <w:szCs w:val="36"/>
                              <w:rtl/>
                            </w:rPr>
                            <w:t>زيادة الرضا الوظيفي</w:t>
                          </w:r>
                        </w:p>
                      </w:txbxContent>
                    </v:textbox>
                  </v:shape>
                  <v:shape id="TextBox 18" o:spid="_x0000_s3520" type="#_x0000_t202" style="position:absolute;left:22139;top:8082;width:11036;height:6314;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H7T8YA&#10;AADjAAAADwAAAGRycy9kb3ducmV2LnhtbERPX2vCMBB/F/Ydwg18kZlUS3GdUZwo83V2sNejOduy&#10;5tI1mdZvvwiCj/f7f8v1YFtxpt43jjUkUwWCuHSm4UrDV7F/WYDwAdlg65g0XMnDevU0WmJu3IU/&#10;6XwMlYgh7HPUUIfQ5VL6siaLfuo64sidXG8xxLOvpOnxEsNtK2dKZdJiw7Ghxo62NZU/xz+rIX2n&#10;EyZFuvnYFcPv92SeJjt50Hr8PGzeQAQawkN8dx9MnJ+pRfY6V2oGt58iAHL1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6H7T8YAAADjAAAADwAAAAAAAAAAAAAAAACYAgAAZHJz&#10;L2Rvd25yZXYueG1sUEsFBgAAAAAEAAQA9QAAAIsDAAAAAA==&#10;" filled="f" stroked="f">
                    <v:textbox inset="0,,0">
                      <w:txbxContent>
                        <w:p w:rsidR="005345A8" w:rsidRDefault="005345A8" w:rsidP="00394CDA">
                          <w:pPr>
                            <w:jc w:val="center"/>
                            <w:rPr>
                              <w:rFonts w:ascii="Adobe Arabic" w:hAnsi="Adobe Arabic" w:cs="Adobe Arabic"/>
                              <w:b/>
                              <w:bCs/>
                              <w:kern w:val="24"/>
                              <w:sz w:val="36"/>
                              <w:szCs w:val="36"/>
                            </w:rPr>
                          </w:pPr>
                          <w:r>
                            <w:rPr>
                              <w:rFonts w:ascii="Adobe Arabic" w:hAnsi="Adobe Arabic" w:cs="Adobe Arabic"/>
                              <w:b/>
                              <w:bCs/>
                              <w:kern w:val="24"/>
                              <w:sz w:val="36"/>
                              <w:szCs w:val="36"/>
                              <w:rtl/>
                            </w:rPr>
                            <w:t>تحقيق الأهداف بشكل أسرع</w:t>
                          </w:r>
                        </w:p>
                      </w:txbxContent>
                    </v:textbox>
                  </v:shape>
                  <v:shape id="TextBox 18" o:spid="_x0000_s3521" type="#_x0000_t202" style="position:absolute;top:7195;width:10670;height:7253;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1e1McA&#10;AADjAAAADwAAAGRycy9kb3ducmV2LnhtbERPX2vCMBB/H+w7hBvsZcykaylajeKGY75qB74ezdkW&#10;m0vXZNp9+0UQfLzf/1usRtuJMw2+dawhmSgQxJUzLdcavsvP1ykIH5ANdo5Jwx95WC0fHxZYGHfh&#10;HZ33oRYxhH2BGpoQ+kJKXzVk0U9cTxy5oxsshngOtTQDXmK47eSbUrm02HJsaLCnj4aq0/7Xasje&#10;6YhJma2/NuX4c3hJs2Qjt1o/P43rOYhAY7iLb+6tifNzNc1nqVIpXH+KAMj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jtXtTHAAAA4wAAAA8AAAAAAAAAAAAAAAAAmAIAAGRy&#10;cy9kb3ducmV2LnhtbFBLBQYAAAAABAAEAPUAAACMAwAAAAA=&#10;" filled="f" stroked="f">
                    <v:textbox inset="0,,0">
                      <w:txbxContent>
                        <w:p w:rsidR="005345A8" w:rsidRDefault="005345A8" w:rsidP="00394CDA">
                          <w:pPr>
                            <w:bidi w:val="0"/>
                            <w:jc w:val="center"/>
                            <w:rPr>
                              <w:rFonts w:ascii="Adobe Arabic" w:hAnsi="Adobe Arabic" w:cs="Adobe Arabic"/>
                              <w:b/>
                              <w:bCs/>
                              <w:kern w:val="24"/>
                              <w:sz w:val="36"/>
                              <w:szCs w:val="36"/>
                            </w:rPr>
                          </w:pPr>
                          <w:r>
                            <w:rPr>
                              <w:rFonts w:ascii="Adobe Arabic" w:hAnsi="Adobe Arabic" w:cs="Adobe Arabic"/>
                              <w:b/>
                              <w:bCs/>
                              <w:kern w:val="24"/>
                              <w:sz w:val="36"/>
                              <w:szCs w:val="36"/>
                              <w:rtl/>
                            </w:rPr>
                            <w:t>تحسين سُمعة الفريق والمؤسسة</w:t>
                          </w:r>
                        </w:p>
                      </w:txbxContent>
                    </v:textbox>
                  </v:shape>
                  <v:shape id="TextBox 18" o:spid="_x0000_s3522" type="#_x0000_t202" style="position:absolute;left:33573;top:299;width:10747;height:6772;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TGoMYA&#10;AADjAAAADwAAAGRycy9kb3ducmV2LnhtbERPX2vCMBB/F/Ydwg32Ipp0lqLVKG445uus4OvRnG2x&#10;uXRNpt23XwRhj/f7f6vNYFtxpd43jjUkUwWCuHSm4UrDsfiYzEH4gGywdUwafsnDZv00WmFu3I2/&#10;6HoIlYgh7HPUUIfQ5VL6siaLfuo64sidXW8xxLOvpOnxFsNtK1+VyqTFhmNDjR2911ReDj9WQ/pG&#10;Z0yKdPu5K4bv03iWJju51/rledguQQQawr/44d6bOD9T82wxUyqF+08RAL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wTGoMYAAADjAAAADwAAAAAAAAAAAAAAAACYAgAAZHJz&#10;L2Rvd25yZXYueG1sUEsFBgAAAAAEAAQA9QAAAIsDAAAAAA==&#10;" filled="f" stroked="f">
                    <v:textbox inset="0,,0">
                      <w:txbxContent>
                        <w:p w:rsidR="005345A8" w:rsidRDefault="005345A8" w:rsidP="00394CDA">
                          <w:pPr>
                            <w:jc w:val="center"/>
                            <w:rPr>
                              <w:rFonts w:ascii="Adobe Arabic" w:hAnsi="Adobe Arabic" w:cs="Adobe Arabic"/>
                              <w:b/>
                              <w:bCs/>
                              <w:kern w:val="24"/>
                              <w:sz w:val="36"/>
                              <w:szCs w:val="36"/>
                            </w:rPr>
                          </w:pPr>
                          <w:r>
                            <w:rPr>
                              <w:rFonts w:ascii="Adobe Arabic" w:hAnsi="Adobe Arabic" w:cs="Adobe Arabic"/>
                              <w:b/>
                              <w:bCs/>
                              <w:kern w:val="24"/>
                              <w:sz w:val="36"/>
                              <w:szCs w:val="36"/>
                              <w:rtl/>
                            </w:rPr>
                            <w:t>تعزيز العلاقات بين الأعضاء</w:t>
                          </w:r>
                        </w:p>
                      </w:txbxContent>
                    </v:textbox>
                  </v:shape>
                  <v:shape id="TextBox 18" o:spid="_x0000_s3523" type="#_x0000_t202" style="position:absolute;left:10670;width:11469;height:6922;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hjO8cA&#10;AADjAAAADwAAAGRycy9kb3ducmV2LnhtbERPX2vCMBB/F/wO4YS9iCadXdHOKG445uus4OvRnG1Z&#10;c+maTLtvvwwGPt7v/623g23FlXrfONaQzBUI4tKZhisNp+JttgThA7LB1jFp+CEP2814tMbcuBt/&#10;0PUYKhFD2OeooQ6hy6X0ZU0W/dx1xJG7uN5iiGdfSdPjLYbbVj4qlUmLDceGGjt6ran8PH5bDekL&#10;XTAp0t37vhi+ztNFmuzlQeuHybB7BhFoCHfxv/tg4vxMLbPVQqkn+PspAiA3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hIYzvHAAAA4wAAAA8AAAAAAAAAAAAAAAAAmAIAAGRy&#10;cy9kb3ducmV2LnhtbFBLBQYAAAAABAAEAPUAAACMAwAAAAA=&#10;" filled="f" stroked="f">
                    <v:textbox inset="0,,0">
                      <w:txbxContent>
                        <w:p w:rsidR="005345A8" w:rsidRDefault="005345A8" w:rsidP="00394CDA">
                          <w:pPr>
                            <w:jc w:val="center"/>
                            <w:rPr>
                              <w:rFonts w:ascii="Adobe Arabic" w:hAnsi="Adobe Arabic" w:cs="Adobe Arabic"/>
                              <w:b/>
                              <w:bCs/>
                              <w:kern w:val="24"/>
                              <w:sz w:val="36"/>
                              <w:szCs w:val="36"/>
                            </w:rPr>
                          </w:pPr>
                          <w:r>
                            <w:rPr>
                              <w:rFonts w:ascii="Adobe Arabic" w:hAnsi="Adobe Arabic" w:cs="Adobe Arabic"/>
                              <w:b/>
                              <w:bCs/>
                              <w:kern w:val="24"/>
                              <w:sz w:val="36"/>
                              <w:szCs w:val="36"/>
                              <w:rtl/>
                            </w:rPr>
                            <w:t>تقليل معدلات الدوران الوظيفي</w:t>
                          </w:r>
                        </w:p>
                      </w:txbxContent>
                    </v:textbox>
                  </v:shape>
                </v:group>
                <v:shape id="Graphic 27" o:spid="_x0000_s3524" type="#_x0000_t75" alt="Confused person with solid fill" style="position:absolute;left:47185;top:2291;width:5063;height:50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lF+BbLAAAA4wAAAA8AAABkcnMvZG93bnJldi54bWxEj81uwjAQhO+VeAdrkbgVB5AiSDGIn1bl&#10;2ECROK7ibZISr9PYQODpMVIljrsz8+3sdN6aSpypcaVlBYN+BII4s7rkXMH37uN1DMJ5ZI2VZVJw&#10;JQfzWedliom2F07pvPW5CBB2CSoovK8TKV1WkEHXtzVx0H5sY9CHscmlbvAS4KaSwyiKpcGSw4UC&#10;a1oVlB23J6Pga78epn+j998s3R+WmB74uL59KtXrtos3EJ5a/zT/pzc61I+jcTwZBS48fgoLkLM7&#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5RfgWywAAAOMAAAAPAAAAAAAA&#10;AAAAAAAAAJ8CAABkcnMvZG93bnJldi54bWxQSwUGAAAAAAQABAD3AAAAlwMAAAAA&#10;">
                  <v:imagedata r:id="rId203" o:title="Confused person with solid fill"/>
                  <v:path arrowok="t"/>
                </v:shape>
                <w10:wrap anchorx="page"/>
                <w10:anchorlock/>
              </v:group>
            </w:pict>
          </mc:Fallback>
        </mc:AlternateContent>
      </w:r>
    </w:p>
    <w:p w:rsidR="007C6591" w:rsidRPr="00F1502D" w:rsidRDefault="007C6591" w:rsidP="00084372">
      <w:r w:rsidRPr="006A21FE">
        <w:rPr>
          <w:color w:val="168489"/>
          <w:rtl/>
        </w:rPr>
        <w:t>1. زيادة الرضا الوظيفي:</w:t>
      </w:r>
      <w:r w:rsidRPr="006A21FE">
        <w:rPr>
          <w:rFonts w:hint="cs"/>
          <w:color w:val="168489"/>
          <w:rtl/>
        </w:rPr>
        <w:t xml:space="preserve"> </w:t>
      </w:r>
      <w:r w:rsidRPr="00F1502D">
        <w:rPr>
          <w:rtl/>
        </w:rPr>
        <w:t>يشعر الموظفون بالرضا عن عملهم عندما يكون التواصل إيجابيا</w:t>
      </w:r>
      <w:r>
        <w:rPr>
          <w:rFonts w:hint="cs"/>
          <w:rtl/>
        </w:rPr>
        <w:t>ً</w:t>
      </w:r>
      <w:r w:rsidRPr="00F1502D">
        <w:rPr>
          <w:rtl/>
        </w:rPr>
        <w:t xml:space="preserve"> وداعم</w:t>
      </w:r>
      <w:r>
        <w:rPr>
          <w:rFonts w:hint="cs"/>
          <w:rtl/>
        </w:rPr>
        <w:t>اً</w:t>
      </w:r>
      <w:r w:rsidRPr="00F1502D">
        <w:rPr>
          <w:rtl/>
        </w:rPr>
        <w:t xml:space="preserve">.  </w:t>
      </w:r>
    </w:p>
    <w:p w:rsidR="007C6591" w:rsidRPr="00F1502D" w:rsidRDefault="007C6591" w:rsidP="00084372">
      <w:r w:rsidRPr="006A21FE">
        <w:rPr>
          <w:color w:val="168489"/>
          <w:rtl/>
        </w:rPr>
        <w:t>2. تعزيز العلاقات بين الأعضاء:</w:t>
      </w:r>
      <w:r>
        <w:rPr>
          <w:rFonts w:hint="cs"/>
          <w:rtl/>
        </w:rPr>
        <w:t xml:space="preserve"> </w:t>
      </w:r>
      <w:r w:rsidRPr="00F1502D">
        <w:rPr>
          <w:rtl/>
        </w:rPr>
        <w:t xml:space="preserve">يُساعد التواصل الإيجابي على بناء علاقات قوية ومترابطة بين أعضاء الفريق.  </w:t>
      </w:r>
    </w:p>
    <w:p w:rsidR="007C6591" w:rsidRPr="00F1502D" w:rsidRDefault="007C6591" w:rsidP="00084372">
      <w:r w:rsidRPr="006A21FE">
        <w:rPr>
          <w:color w:val="168489"/>
          <w:rtl/>
        </w:rPr>
        <w:t>3. تحقيق الأهداف بشكل أسرع:</w:t>
      </w:r>
      <w:r>
        <w:rPr>
          <w:rFonts w:hint="cs"/>
          <w:rtl/>
        </w:rPr>
        <w:t xml:space="preserve"> </w:t>
      </w:r>
      <w:r w:rsidRPr="00F1502D">
        <w:rPr>
          <w:rtl/>
        </w:rPr>
        <w:t xml:space="preserve">التعاون الفعّال الناتج عن التواصل الجيد يؤدي إلى تحقيق الأهداف بكفاءة.  </w:t>
      </w:r>
    </w:p>
    <w:p w:rsidR="007C6591" w:rsidRPr="00F1502D" w:rsidRDefault="007C6591" w:rsidP="00084372">
      <w:r w:rsidRPr="006A21FE">
        <w:rPr>
          <w:color w:val="168489"/>
          <w:rtl/>
        </w:rPr>
        <w:lastRenderedPageBreak/>
        <w:t>4. تقليل معدلات الدوران الوظيفي:</w:t>
      </w:r>
      <w:r>
        <w:rPr>
          <w:rFonts w:hint="cs"/>
          <w:rtl/>
        </w:rPr>
        <w:t xml:space="preserve"> </w:t>
      </w:r>
      <w:r w:rsidRPr="00F1502D">
        <w:rPr>
          <w:rtl/>
        </w:rPr>
        <w:t xml:space="preserve">الموظفون الذين يشعرون بالدعم والتقدير يكونون أقل عرضة لترك العمل.  </w:t>
      </w:r>
    </w:p>
    <w:p w:rsidR="007C6591" w:rsidRPr="00F1502D" w:rsidRDefault="007C6591" w:rsidP="00084372">
      <w:r w:rsidRPr="006A21FE">
        <w:rPr>
          <w:color w:val="168489"/>
          <w:rtl/>
        </w:rPr>
        <w:t>5. تحسين س</w:t>
      </w:r>
      <w:r w:rsidRPr="006A21FE">
        <w:rPr>
          <w:rFonts w:hint="cs"/>
          <w:color w:val="168489"/>
          <w:rtl/>
        </w:rPr>
        <w:t>ُ</w:t>
      </w:r>
      <w:r w:rsidRPr="006A21FE">
        <w:rPr>
          <w:color w:val="168489"/>
          <w:rtl/>
        </w:rPr>
        <w:t>معة الفريق والمؤسسة:</w:t>
      </w:r>
      <w:r>
        <w:rPr>
          <w:rFonts w:hint="cs"/>
          <w:rtl/>
        </w:rPr>
        <w:t xml:space="preserve"> </w:t>
      </w:r>
      <w:r w:rsidRPr="00F1502D">
        <w:rPr>
          <w:rtl/>
        </w:rPr>
        <w:t xml:space="preserve">الفرق التي تتمتع بتواصل إيجابي تنعكس سمعتها بشكل إيجابي على المؤسسة ككل.  </w:t>
      </w:r>
    </w:p>
    <w:p w:rsidR="007C6591" w:rsidRDefault="007C6591" w:rsidP="00084372">
      <w:pPr>
        <w:rPr>
          <w:rtl/>
        </w:rPr>
      </w:pPr>
      <w:r>
        <w:rPr>
          <w:rFonts w:hint="cs"/>
          <w:rtl/>
        </w:rPr>
        <w:t xml:space="preserve">ختاماً، </w:t>
      </w:r>
      <w:r w:rsidRPr="00F1502D">
        <w:rPr>
          <w:rtl/>
        </w:rPr>
        <w:t>التواصل الإيجابي داخل الفريق ليس مجرد مهارة إضافية، بل هو ضرورة لتحقيق النجاح في أي بيئة عمل. من خلال تعزيز الثقة، الاحترام، والوضوح في التواصل، يصبح الفريق أكثر انسجاما</w:t>
      </w:r>
      <w:r>
        <w:rPr>
          <w:rFonts w:hint="cs"/>
          <w:rtl/>
        </w:rPr>
        <w:t>ً</w:t>
      </w:r>
      <w:r w:rsidRPr="00F1502D">
        <w:rPr>
          <w:rtl/>
        </w:rPr>
        <w:t xml:space="preserve"> وقدرة على مواجهة التحديات. القادة وأعضاء الفريق جميعا</w:t>
      </w:r>
      <w:r>
        <w:rPr>
          <w:rFonts w:hint="cs"/>
          <w:rtl/>
        </w:rPr>
        <w:t>ً</w:t>
      </w:r>
      <w:r w:rsidRPr="00F1502D">
        <w:rPr>
          <w:rtl/>
        </w:rPr>
        <w:t xml:space="preserve"> يتحم</w:t>
      </w:r>
      <w:r>
        <w:rPr>
          <w:rFonts w:hint="cs"/>
          <w:rtl/>
        </w:rPr>
        <w:t>ّ</w:t>
      </w:r>
      <w:r w:rsidRPr="00F1502D">
        <w:rPr>
          <w:rtl/>
        </w:rPr>
        <w:t>لون مسؤولية بناء ثقافة إيجابية تُشجع على التعاون والإبداع وتحقيق الأهداف المشتركة.</w:t>
      </w:r>
    </w:p>
    <w:p w:rsidR="00394CDA" w:rsidRDefault="00394CDA" w:rsidP="00084372">
      <w:pPr>
        <w:rPr>
          <w:rtl/>
        </w:rPr>
      </w:pPr>
    </w:p>
    <w:p w:rsidR="00394CDA" w:rsidRDefault="00394CDA" w:rsidP="00084372">
      <w:pPr>
        <w:rPr>
          <w:rtl/>
        </w:rPr>
      </w:pPr>
    </w:p>
    <w:p w:rsidR="00394CDA" w:rsidRDefault="00394CDA" w:rsidP="00084372">
      <w:pPr>
        <w:rPr>
          <w:rtl/>
        </w:rPr>
      </w:pPr>
    </w:p>
    <w:p w:rsidR="00394CDA" w:rsidRDefault="00394CDA" w:rsidP="00084372">
      <w:pPr>
        <w:rPr>
          <w:rtl/>
        </w:rPr>
      </w:pPr>
    </w:p>
    <w:p w:rsidR="00394CDA" w:rsidRPr="00F1502D" w:rsidRDefault="00394CDA" w:rsidP="00394CDA">
      <w:pPr>
        <w:jc w:val="center"/>
      </w:pPr>
      <w:r>
        <w:rPr>
          <w:noProof/>
        </w:rPr>
        <w:drawing>
          <wp:inline distT="0" distB="0" distL="0" distR="0" wp14:anchorId="1076004C" wp14:editId="6BEEE086">
            <wp:extent cx="2525172" cy="2525172"/>
            <wp:effectExtent l="0" t="0" r="0" b="0"/>
            <wp:docPr id="1608693007" name="Picture 1608693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2529737" cy="2529737"/>
                    </a:xfrm>
                    <a:prstGeom prst="rect">
                      <a:avLst/>
                    </a:prstGeom>
                    <a:noFill/>
                    <a:ln>
                      <a:noFill/>
                    </a:ln>
                  </pic:spPr>
                </pic:pic>
              </a:graphicData>
            </a:graphic>
          </wp:inline>
        </w:drawing>
      </w:r>
    </w:p>
    <w:tbl>
      <w:tblPr>
        <w:tblStyle w:val="TableGrid"/>
        <w:bidiVisual/>
        <w:tblW w:w="9673" w:type="dxa"/>
        <w:tblInd w:w="-3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63"/>
        <w:gridCol w:w="7610"/>
      </w:tblGrid>
      <w:tr w:rsidR="006A21FE" w:rsidRPr="00BA349A" w:rsidTr="005345A8">
        <w:tc>
          <w:tcPr>
            <w:tcW w:w="1963" w:type="dxa"/>
            <w:tcBorders>
              <w:right w:val="single" w:sz="36" w:space="0" w:color="168489"/>
            </w:tcBorders>
            <w:shd w:val="clear" w:color="auto" w:fill="F2F2F2" w:themeFill="background1" w:themeFillShade="F2"/>
            <w:vAlign w:val="center"/>
          </w:tcPr>
          <w:p w:rsidR="006A21FE" w:rsidRPr="00717B5A" w:rsidRDefault="006A21FE" w:rsidP="005345A8">
            <w:pPr>
              <w:pageBreakBefore/>
              <w:jc w:val="center"/>
              <w:rPr>
                <w:b/>
                <w:bCs/>
                <w:rtl/>
              </w:rPr>
            </w:pPr>
            <w:r w:rsidRPr="00717B5A">
              <w:rPr>
                <w:b/>
                <w:bCs/>
                <w:noProof/>
                <w:rtl/>
              </w:rPr>
              <w:lastRenderedPageBreak/>
              <w:drawing>
                <wp:inline distT="0" distB="0" distL="0" distR="0" wp14:anchorId="3059213F" wp14:editId="665D4C72">
                  <wp:extent cx="563984" cy="563914"/>
                  <wp:effectExtent l="0" t="0" r="7620" b="7620"/>
                  <wp:docPr id="1608692902" name="Picture 1608692902"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rsidR="006A21FE" w:rsidRPr="00BA349A" w:rsidRDefault="006A21FE" w:rsidP="005345A8">
            <w:pPr>
              <w:jc w:val="center"/>
              <w:rPr>
                <w:rFonts w:ascii="Adobe Arabic" w:hAnsi="Adobe Arabic" w:cs="Adobe Arabic"/>
                <w:b/>
                <w:bCs/>
                <w:color w:val="168489"/>
                <w:sz w:val="36"/>
                <w:szCs w:val="40"/>
                <w:rtl/>
              </w:rPr>
            </w:pPr>
            <w:r w:rsidRPr="006A21FE">
              <w:rPr>
                <w:rFonts w:ascii="Adobe Arabic" w:hAnsi="Adobe Arabic" w:cs="Adobe Arabic" w:hint="cs"/>
                <w:b/>
                <w:bCs/>
                <w:color w:val="168489"/>
                <w:sz w:val="36"/>
                <w:szCs w:val="40"/>
                <w:rtl/>
              </w:rPr>
              <w:t>"</w:t>
            </w:r>
            <w:r w:rsidRPr="006A21FE">
              <w:rPr>
                <w:rFonts w:ascii="Adobe Arabic" w:hAnsi="Adobe Arabic" w:cs="Adobe Arabic"/>
                <w:b/>
                <w:bCs/>
                <w:color w:val="168489"/>
                <w:sz w:val="36"/>
                <w:szCs w:val="40"/>
                <w:rtl/>
              </w:rPr>
              <w:t>مواصفات بيئة العمل المثالية</w:t>
            </w:r>
            <w:r w:rsidRPr="006A21FE">
              <w:rPr>
                <w:rFonts w:ascii="Adobe Arabic" w:hAnsi="Adobe Arabic" w:cs="Adobe Arabic" w:hint="cs"/>
                <w:b/>
                <w:bCs/>
                <w:color w:val="168489"/>
                <w:sz w:val="36"/>
                <w:szCs w:val="40"/>
                <w:rtl/>
              </w:rPr>
              <w:t>":</w:t>
            </w:r>
          </w:p>
        </w:tc>
      </w:tr>
      <w:tr w:rsidR="006A21FE" w:rsidRPr="00717B5A" w:rsidTr="005345A8">
        <w:tc>
          <w:tcPr>
            <w:tcW w:w="1963" w:type="dxa"/>
            <w:tcBorders>
              <w:right w:val="single" w:sz="36" w:space="0" w:color="168489"/>
            </w:tcBorders>
            <w:shd w:val="clear" w:color="auto" w:fill="F2F2F2" w:themeFill="background1" w:themeFillShade="F2"/>
            <w:vAlign w:val="center"/>
          </w:tcPr>
          <w:p w:rsidR="006A21FE" w:rsidRPr="00717B5A" w:rsidRDefault="006A21FE" w:rsidP="005345A8">
            <w:pPr>
              <w:jc w:val="center"/>
              <w:rPr>
                <w:rFonts w:ascii="Adobe Arabic" w:hAnsi="Adobe Arabic" w:cs="Adobe Arabic"/>
                <w:b/>
                <w:bCs/>
                <w:color w:val="168489"/>
                <w:sz w:val="36"/>
                <w:szCs w:val="40"/>
                <w:rtl/>
              </w:rPr>
            </w:pPr>
            <w:r w:rsidRPr="00717B5A">
              <w:rPr>
                <w:rFonts w:ascii="Adobe Arabic" w:hAnsi="Adobe Arabic" w:cs="Adobe Arabic"/>
                <w:b/>
                <w:bCs/>
                <w:color w:val="168489"/>
                <w:sz w:val="36"/>
                <w:szCs w:val="40"/>
                <w:rtl/>
              </w:rPr>
              <w:t>تنفيذ تمرين</w:t>
            </w:r>
          </w:p>
        </w:tc>
        <w:tc>
          <w:tcPr>
            <w:tcW w:w="7243" w:type="dxa"/>
            <w:vMerge/>
            <w:tcBorders>
              <w:left w:val="single" w:sz="36" w:space="0" w:color="168489"/>
            </w:tcBorders>
          </w:tcPr>
          <w:p w:rsidR="006A21FE" w:rsidRPr="00717B5A" w:rsidRDefault="006A21FE" w:rsidP="005345A8">
            <w:pPr>
              <w:rPr>
                <w:b/>
                <w:bCs/>
                <w:rtl/>
              </w:rPr>
            </w:pPr>
          </w:p>
        </w:tc>
      </w:tr>
      <w:tr w:rsidR="006A21FE" w:rsidRPr="00F77577" w:rsidTr="005345A8">
        <w:tc>
          <w:tcPr>
            <w:tcW w:w="9206" w:type="dxa"/>
            <w:gridSpan w:val="2"/>
          </w:tcPr>
          <w:p w:rsidR="006A21FE" w:rsidRPr="00261CF8" w:rsidRDefault="006A21FE" w:rsidP="005345A8">
            <w:pPr>
              <w:rPr>
                <w:b/>
                <w:bCs/>
              </w:rPr>
            </w:pPr>
          </w:p>
        </w:tc>
      </w:tr>
    </w:tbl>
    <w:p w:rsidR="007C6591" w:rsidRPr="006A21FE" w:rsidRDefault="007C6591" w:rsidP="006A21FE">
      <w:pPr>
        <w:rPr>
          <w:color w:val="168489"/>
        </w:rPr>
      </w:pPr>
      <w:r w:rsidRPr="006A21FE">
        <w:rPr>
          <w:color w:val="168489"/>
          <w:rtl/>
        </w:rPr>
        <w:t xml:space="preserve">الوصف  </w:t>
      </w:r>
    </w:p>
    <w:p w:rsidR="007C6591" w:rsidRPr="00F1502D" w:rsidRDefault="007C6591" w:rsidP="006A21FE">
      <w:r w:rsidRPr="00F1502D">
        <w:rPr>
          <w:rtl/>
        </w:rPr>
        <w:t>في هذا التمرين، يُطلب من المشاركين العمل في مجموعات صغيرة لتحديد وكتابة قائمة بخصائص ومواصفات بيئة العمل المثالية التي ت</w:t>
      </w:r>
      <w:r>
        <w:rPr>
          <w:rFonts w:hint="cs"/>
          <w:rtl/>
        </w:rPr>
        <w:t>ُ</w:t>
      </w:r>
      <w:r w:rsidRPr="00F1502D">
        <w:rPr>
          <w:rtl/>
        </w:rPr>
        <w:t>عزز الصحة النفسية. بعد ذلك، يتم مناقشة هذه القوائم مع باقي المجموعات لتبادل الأفكار والاتفاق على الخصائص الأساسية لبيئة العمل الداعمة.</w:t>
      </w:r>
    </w:p>
    <w:p w:rsidR="007C6591" w:rsidRPr="006A21FE" w:rsidRDefault="007C6591" w:rsidP="006A21FE">
      <w:pPr>
        <w:rPr>
          <w:color w:val="168489"/>
        </w:rPr>
      </w:pPr>
      <w:r w:rsidRPr="006A21FE">
        <w:rPr>
          <w:color w:val="168489"/>
          <w:rtl/>
        </w:rPr>
        <w:t xml:space="preserve"> أهداف التمرين</w:t>
      </w:r>
    </w:p>
    <w:p w:rsidR="007C6591" w:rsidRPr="00F1502D" w:rsidRDefault="007C6591" w:rsidP="006A21FE">
      <w:r w:rsidRPr="00F1502D">
        <w:rPr>
          <w:rtl/>
        </w:rPr>
        <w:t xml:space="preserve">1. تعزيز الوعي بأهمية بيئة العمل في دعم الصحة النفسية.  </w:t>
      </w:r>
    </w:p>
    <w:p w:rsidR="007C6591" w:rsidRPr="00F1502D" w:rsidRDefault="007C6591" w:rsidP="006A21FE">
      <w:r w:rsidRPr="00F1502D">
        <w:rPr>
          <w:rtl/>
        </w:rPr>
        <w:t xml:space="preserve">2. تشجيع المشاركين على التفكير في احتياجاتهم النفسية والاجتماعية داخل مكان العمل.  </w:t>
      </w:r>
    </w:p>
    <w:p w:rsidR="007C6591" w:rsidRPr="00F1502D" w:rsidRDefault="007C6591" w:rsidP="006A21FE">
      <w:r w:rsidRPr="00F1502D">
        <w:rPr>
          <w:rtl/>
        </w:rPr>
        <w:t xml:space="preserve">3. تبادل الأفكار والخبرات بين المشاركين للوصول إلى رؤية مشتركة حول بيئة العمل المثالية.  </w:t>
      </w:r>
    </w:p>
    <w:p w:rsidR="007C6591" w:rsidRDefault="007C6591" w:rsidP="006A21FE">
      <w:pPr>
        <w:rPr>
          <w:rtl/>
        </w:rPr>
      </w:pPr>
      <w:r w:rsidRPr="00F1502D">
        <w:rPr>
          <w:rtl/>
        </w:rPr>
        <w:t xml:space="preserve">4. مساعدة المشاركين على التعرف على الجوانب التي يمكن تحسينها في بيئات عملهم الحالية.  </w:t>
      </w:r>
    </w:p>
    <w:p w:rsidR="006A21FE" w:rsidRDefault="006A21FE" w:rsidP="007C6591">
      <w:pPr>
        <w:rPr>
          <w:color w:val="168489"/>
        </w:rPr>
      </w:pPr>
    </w:p>
    <w:p w:rsidR="005D04E5" w:rsidRDefault="005D04E5" w:rsidP="005D04E5">
      <w:pPr>
        <w:ind w:left="-755"/>
        <w:rPr>
          <w:rFonts w:ascii="Sakkal Majalla" w:hAnsi="Sakkal Majalla"/>
          <w:sz w:val="32"/>
          <w:szCs w:val="32"/>
        </w:rPr>
      </w:pPr>
      <w:r>
        <w:rPr>
          <w:noProof/>
        </w:rPr>
        <mc:AlternateContent>
          <mc:Choice Requires="wps">
            <w:drawing>
              <wp:inline distT="0" distB="0" distL="0" distR="0" wp14:anchorId="583B4096" wp14:editId="297AAD6D">
                <wp:extent cx="6544310" cy="3657600"/>
                <wp:effectExtent l="0" t="0" r="27940" b="19050"/>
                <wp:docPr id="1493962481"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44310" cy="3657600"/>
                        </a:xfrm>
                        <a:prstGeom prst="roundRect">
                          <a:avLst>
                            <a:gd name="adj" fmla="val 16667"/>
                          </a:avLst>
                        </a:prstGeom>
                        <a:solidFill>
                          <a:srgbClr val="EAF4E4"/>
                        </a:solidFill>
                        <a:ln w="12700">
                          <a:solidFill>
                            <a:schemeClr val="accent6"/>
                          </a:solidFill>
                          <a:miter lim="800000"/>
                          <a:headEnd/>
                          <a:tailEnd/>
                        </a:ln>
                      </wps:spPr>
                      <wps:txbx>
                        <w:txbxContent>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_x0000_s3525" style="width:515.3pt;height:4in;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" fillcolor="#eaf4e4" strokecolor="#70ad47 [3209]" strokeweight="1pt">
                <v:stroke joinstyle="miter"/>
                <v:textbox inset="0,3mm,0">
                  <w:txbxContent>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jc w:val="center"/>
                        <w:rPr>
                          <w:sz w:val="22"/>
                          <w:szCs w:val="28"/>
                          <w:rtl/>
                          <w:lang w:bidi="ar-SY"/>
                        </w:rPr>
                      </w:pPr>
                    </w:p>
                  </w:txbxContent>
                </v:textbox>
                <w10:wrap anchorx="page"/>
                <w10:anchorlock/>
              </v:roundrect>
            </w:pict>
          </mc:Fallback>
        </mc:AlternateContent>
      </w:r>
    </w:p>
    <w:p w:rsidR="005D04E5" w:rsidRDefault="005D04E5" w:rsidP="005D04E5">
      <w:pPr>
        <w:ind w:left="-897"/>
        <w:jc w:val="center"/>
        <w:rPr>
          <w:noProof/>
        </w:rPr>
      </w:pPr>
      <w:r>
        <w:rPr>
          <w:noProof/>
        </w:rPr>
        <w:lastRenderedPageBreak/>
        <mc:AlternateContent>
          <mc:Choice Requires="wps">
            <w:drawing>
              <wp:inline distT="0" distB="0" distL="0" distR="0" wp14:anchorId="2624FE7C" wp14:editId="57EF2F81">
                <wp:extent cx="6791960" cy="7131050"/>
                <wp:effectExtent l="0" t="0" r="27940" b="12700"/>
                <wp:docPr id="302930479"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91960" cy="7131050"/>
                        </a:xfrm>
                        <a:prstGeom prst="roundRect">
                          <a:avLst>
                            <a:gd name="adj" fmla="val 16667"/>
                          </a:avLst>
                        </a:prstGeom>
                        <a:solidFill>
                          <a:srgbClr val="EAF4E4"/>
                        </a:solidFill>
                        <a:ln w="12700">
                          <a:solidFill>
                            <a:schemeClr val="accent6"/>
                          </a:solidFill>
                          <a:miter lim="800000"/>
                          <a:headEnd/>
                          <a:tailEnd/>
                        </a:ln>
                      </wps:spPr>
                      <wps:txbx>
                        <w:txbxContent>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_x0000_s3526" style="width:534.8pt;height:561.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" fillcolor="#eaf4e4" strokecolor="#70ad47 [3209]" strokeweight="1pt">
                <v:stroke joinstyle="miter"/>
                <v:textbox inset="0,3mm,0">
                  <w:txbxContent>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jc w:val="center"/>
                        <w:rPr>
                          <w:sz w:val="22"/>
                          <w:szCs w:val="28"/>
                          <w:rtl/>
                          <w:lang w:bidi="ar-SY"/>
                        </w:rPr>
                      </w:pPr>
                    </w:p>
                  </w:txbxContent>
                </v:textbox>
                <w10:wrap anchorx="page"/>
                <w10:anchorlock/>
              </v:roundrect>
            </w:pict>
          </mc:Fallback>
        </mc:AlternateContent>
      </w:r>
    </w:p>
    <w:p w:rsidR="006A21FE" w:rsidRDefault="006A21FE" w:rsidP="006A21FE">
      <w:pPr>
        <w:jc w:val="center"/>
        <w:rPr>
          <w:rFonts w:ascii="Sakkal Majalla" w:hAnsi="Sakkal Majalla"/>
          <w:sz w:val="32"/>
          <w:szCs w:val="32"/>
        </w:rPr>
      </w:pPr>
      <w:r w:rsidRPr="00717B5A">
        <w:rPr>
          <w:noProof/>
        </w:rPr>
        <w:drawing>
          <wp:inline distT="0" distB="0" distL="0" distR="0" wp14:anchorId="53C1B836" wp14:editId="49C4D8F7">
            <wp:extent cx="1501775" cy="1397000"/>
            <wp:effectExtent l="0" t="0" r="0" b="0"/>
            <wp:docPr id="1608692903" name="Picture 1608692903" descr="Text book with pencil isolated icon Royalty Free Vector">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pic:cNvPr>
                    <pic:cNvPicPr>
                      <a:picLocks noChangeAspect="1" noChangeArrowheads="1"/>
                    </pic:cNvPicPr>
                  </pic:nvPicPr>
                  <pic:blipFill rotWithShape="1">
                    <a:blip r:embed="rId108" cstate="print">
                      <a:duotone>
                        <a:schemeClr val="accent3">
                          <a:shade val="45000"/>
                          <a:satMod val="135000"/>
                        </a:schemeClr>
                        <a:prstClr val="white"/>
                      </a:duotone>
                      <a:extLst>
                        <a:ext uri="{BEBA8EAE-BF5A-486C-A8C5-ECC9F3942E4B}">
                          <a14:imgProps xmlns:a14="http://schemas.microsoft.com/office/drawing/2010/main">
                            <a14:imgLayer r:embed="rId109">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01775" cy="1397000"/>
                    </a:xfrm>
                    <a:prstGeom prst="rect">
                      <a:avLst/>
                    </a:prstGeom>
                    <a:noFill/>
                  </pic:spPr>
                </pic:pic>
              </a:graphicData>
            </a:graphic>
          </wp:inline>
        </w:drawing>
      </w:r>
    </w:p>
    <w:tbl>
      <w:tblPr>
        <w:tblStyle w:val="TableGrid"/>
        <w:bidiVisual/>
        <w:tblW w:w="9628" w:type="dxa"/>
        <w:tblInd w:w="-2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6A21FE" w:rsidRPr="00C9255C" w:rsidTr="005345A8">
        <w:trPr>
          <w:trHeight w:val="2152"/>
        </w:trPr>
        <w:tc>
          <w:tcPr>
            <w:tcW w:w="2122" w:type="dxa"/>
            <w:tcBorders>
              <w:right w:val="single" w:sz="36" w:space="0" w:color="808080" w:themeColor="background1" w:themeShade="80"/>
            </w:tcBorders>
            <w:shd w:val="clear" w:color="auto" w:fill="F2F2F2" w:themeFill="background1" w:themeFillShade="F2"/>
            <w:vAlign w:val="center"/>
          </w:tcPr>
          <w:p w:rsidR="006A21FE" w:rsidRPr="00C9255C" w:rsidRDefault="006A21FE" w:rsidP="005345A8">
            <w:pPr>
              <w:pageBreakBefore/>
              <w:jc w:val="center"/>
              <w:rPr>
                <w:rFonts w:ascii="Adobe Arabic" w:hAnsi="Adobe Arabic" w:cs="Adobe Arabic"/>
                <w:b/>
                <w:bCs/>
                <w:color w:val="168489"/>
                <w:sz w:val="40"/>
                <w:szCs w:val="48"/>
                <w:rtl/>
                <w:lang w:bidi="ar-SY"/>
              </w:rPr>
            </w:pPr>
            <w:r w:rsidRPr="00C9255C">
              <w:rPr>
                <w:rFonts w:ascii="Adobe Arabic" w:hAnsi="Adobe Arabic" w:cs="Adobe Arabic"/>
                <w:b/>
                <w:bCs/>
                <w:noProof/>
                <w:color w:val="168489"/>
                <w:sz w:val="40"/>
                <w:szCs w:val="48"/>
                <w:rtl/>
              </w:rPr>
              <w:lastRenderedPageBreak/>
              <w:drawing>
                <wp:inline distT="0" distB="0" distL="0" distR="0" wp14:anchorId="3E4710C7" wp14:editId="04A50A02">
                  <wp:extent cx="485140" cy="485140"/>
                  <wp:effectExtent l="0" t="0" r="0" b="0"/>
                  <wp:docPr id="1608692904" name="Picture 1608692904"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rsidR="006A21FE" w:rsidRPr="00C9255C" w:rsidRDefault="006A21FE" w:rsidP="005345A8">
            <w:pPr>
              <w:jc w:val="center"/>
              <w:rPr>
                <w:rFonts w:ascii="Adobe Arabic" w:hAnsi="Adobe Arabic" w:cs="Adobe Arabic"/>
                <w:b/>
                <w:bCs/>
                <w:color w:val="168489"/>
                <w:sz w:val="40"/>
                <w:szCs w:val="48"/>
                <w:rtl/>
                <w:lang w:bidi="ar-SY"/>
              </w:rPr>
            </w:pPr>
            <w:r w:rsidRPr="00C9255C">
              <w:rPr>
                <w:rFonts w:ascii="Adobe Arabic" w:hAnsi="Adobe Arabic" w:cs="Adobe Arabic"/>
                <w:b/>
                <w:bCs/>
                <w:color w:val="168489"/>
                <w:sz w:val="40"/>
                <w:szCs w:val="48"/>
                <w:rtl/>
                <w:lang w:bidi="ar-SY"/>
              </w:rPr>
              <w:t>ممارسة نشاط تدريبي</w:t>
            </w:r>
          </w:p>
        </w:tc>
        <w:tc>
          <w:tcPr>
            <w:tcW w:w="7506" w:type="dxa"/>
            <w:tcBorders>
              <w:left w:val="single" w:sz="36" w:space="0" w:color="808080" w:themeColor="background1" w:themeShade="80"/>
            </w:tcBorders>
            <w:shd w:val="clear" w:color="auto" w:fill="F2F2F2" w:themeFill="background1" w:themeFillShade="F2"/>
          </w:tcPr>
          <w:p w:rsidR="006A21FE" w:rsidRDefault="006A21FE" w:rsidP="005345A8">
            <w:pPr>
              <w:jc w:val="center"/>
              <w:rPr>
                <w:rFonts w:ascii="Adobe Arabic" w:hAnsi="Adobe Arabic" w:cs="Adobe Arabic"/>
                <w:b/>
                <w:bCs/>
                <w:color w:val="168489"/>
                <w:sz w:val="40"/>
                <w:szCs w:val="48"/>
                <w:lang w:bidi="ar-SY"/>
              </w:rPr>
            </w:pPr>
          </w:p>
          <w:p w:rsidR="006A21FE" w:rsidRPr="00960E81" w:rsidRDefault="006A21FE" w:rsidP="005345A8">
            <w:pPr>
              <w:jc w:val="center"/>
              <w:rPr>
                <w:rFonts w:ascii="Adobe Arabic" w:hAnsi="Adobe Arabic" w:cs="Adobe Arabic"/>
                <w:b/>
                <w:bCs/>
                <w:color w:val="168489"/>
                <w:sz w:val="40"/>
                <w:szCs w:val="48"/>
                <w:lang w:bidi="ar-SY"/>
              </w:rPr>
            </w:pPr>
            <w:r w:rsidRPr="006A21FE">
              <w:rPr>
                <w:rFonts w:ascii="Adobe Arabic" w:hAnsi="Adobe Arabic" w:cs="Adobe Arabic" w:hint="cs"/>
                <w:b/>
                <w:bCs/>
                <w:color w:val="168489"/>
                <w:sz w:val="40"/>
                <w:szCs w:val="48"/>
                <w:rtl/>
                <w:lang w:bidi="ar-SY"/>
              </w:rPr>
              <w:t>"</w:t>
            </w:r>
            <w:r w:rsidRPr="006A21FE">
              <w:rPr>
                <w:rFonts w:ascii="Adobe Arabic" w:hAnsi="Adobe Arabic" w:cs="Adobe Arabic"/>
                <w:b/>
                <w:bCs/>
                <w:color w:val="168489"/>
                <w:sz w:val="40"/>
                <w:szCs w:val="48"/>
                <w:rtl/>
                <w:lang w:bidi="ar-SY"/>
              </w:rPr>
              <w:t>لعبة التواصل</w:t>
            </w:r>
            <w:r w:rsidRPr="006A21FE">
              <w:rPr>
                <w:rFonts w:ascii="Adobe Arabic" w:hAnsi="Adobe Arabic" w:cs="Adobe Arabic" w:hint="cs"/>
                <w:b/>
                <w:bCs/>
                <w:color w:val="168489"/>
                <w:sz w:val="40"/>
                <w:szCs w:val="48"/>
                <w:rtl/>
                <w:lang w:bidi="ar-SY"/>
              </w:rPr>
              <w:t>":</w:t>
            </w:r>
          </w:p>
        </w:tc>
      </w:tr>
    </w:tbl>
    <w:p w:rsidR="006A21FE" w:rsidRDefault="006A21FE" w:rsidP="006A21FE">
      <w:pPr>
        <w:jc w:val="center"/>
        <w:rPr>
          <w:rFonts w:ascii="Sakkal Majalla" w:hAnsi="Sakkal Majalla"/>
          <w:sz w:val="32"/>
          <w:szCs w:val="32"/>
          <w:rtl/>
        </w:rPr>
      </w:pPr>
    </w:p>
    <w:p w:rsidR="007C6591" w:rsidRPr="006A21FE" w:rsidRDefault="007C6591" w:rsidP="006A21FE">
      <w:pPr>
        <w:rPr>
          <w:color w:val="168489"/>
          <w:rtl/>
        </w:rPr>
      </w:pPr>
      <w:r w:rsidRPr="006A21FE">
        <w:rPr>
          <w:rFonts w:hint="cs"/>
          <w:color w:val="168489"/>
          <w:rtl/>
        </w:rPr>
        <w:t>الوصف</w:t>
      </w:r>
    </w:p>
    <w:p w:rsidR="007C6591" w:rsidRPr="00F1502D" w:rsidRDefault="007C6591" w:rsidP="006A21FE">
      <w:r w:rsidRPr="00F1502D">
        <w:rPr>
          <w:rtl/>
        </w:rPr>
        <w:t>لعبة التواصل هي نشاط جماعي يهدف إلى تحسين مهارات التواصل الإيجابي بين أعضاء الفريق. يتضمن النشاط تمثيل أدوار وتطبيق مواقف عملية تُحفّز المشاركين على استخدام عبارات دعم وتشجيع وتعزيز التفاهم. يساعد النشاط على بناء بيئة عمل متناغمة، وتقوية العلاقات بين أعضاء الفريق، وتحسين قدرتهم على التعبير عن الأفكار بطريقة إيجابية وبنّاءة.</w:t>
      </w:r>
    </w:p>
    <w:p w:rsidR="007C6591" w:rsidRPr="006A21FE" w:rsidRDefault="007C6591" w:rsidP="006A21FE">
      <w:pPr>
        <w:rPr>
          <w:color w:val="168489"/>
        </w:rPr>
      </w:pPr>
      <w:r w:rsidRPr="006A21FE">
        <w:rPr>
          <w:color w:val="168489"/>
          <w:rtl/>
        </w:rPr>
        <w:t xml:space="preserve"> أهداف النشاط</w:t>
      </w:r>
    </w:p>
    <w:p w:rsidR="007C6591" w:rsidRPr="00F1502D" w:rsidRDefault="007C6591" w:rsidP="006A21FE">
      <w:r w:rsidRPr="00F1502D">
        <w:rPr>
          <w:rtl/>
        </w:rPr>
        <w:t xml:space="preserve">1. تعزيز مهارات التواصل الفعّال والإيجابي بين أعضاء الفريق.  </w:t>
      </w:r>
    </w:p>
    <w:p w:rsidR="007C6591" w:rsidRPr="00F1502D" w:rsidRDefault="007C6591" w:rsidP="006A21FE">
      <w:r w:rsidRPr="00F1502D">
        <w:rPr>
          <w:rtl/>
        </w:rPr>
        <w:t xml:space="preserve">2. تشجيع استخدام عبارات الدعم والتشجيع.  </w:t>
      </w:r>
    </w:p>
    <w:p w:rsidR="007C6591" w:rsidRPr="00F1502D" w:rsidRDefault="007C6591" w:rsidP="006A21FE">
      <w:r w:rsidRPr="00F1502D">
        <w:rPr>
          <w:rtl/>
        </w:rPr>
        <w:t xml:space="preserve">3. تحسين القدرة على التعامل مع المواقف الصعبة بطريقة بنّاءة.  </w:t>
      </w:r>
    </w:p>
    <w:p w:rsidR="007C6591" w:rsidRDefault="007C6591" w:rsidP="006A21FE">
      <w:pPr>
        <w:rPr>
          <w:rtl/>
        </w:rPr>
      </w:pPr>
      <w:r w:rsidRPr="00F1502D">
        <w:rPr>
          <w:rtl/>
        </w:rPr>
        <w:t xml:space="preserve">4. تعزيز التفاهم والثقة بين أعضاء الفريق.  </w:t>
      </w:r>
    </w:p>
    <w:p w:rsidR="006A21FE" w:rsidRDefault="006A21FE" w:rsidP="006A21FE">
      <w:pPr>
        <w:rPr>
          <w:color w:val="168489"/>
        </w:rPr>
      </w:pPr>
    </w:p>
    <w:p w:rsidR="005D04E5" w:rsidRDefault="005D04E5" w:rsidP="005D04E5">
      <w:pPr>
        <w:ind w:left="-613"/>
      </w:pPr>
      <w:r>
        <w:rPr>
          <w:noProof/>
        </w:rPr>
        <mc:AlternateContent>
          <mc:Choice Requires="wps">
            <w:drawing>
              <wp:inline distT="0" distB="0" distL="0" distR="0" wp14:anchorId="14B51236" wp14:editId="27319E5C">
                <wp:extent cx="6487160" cy="3321050"/>
                <wp:effectExtent l="0" t="0" r="27940" b="12700"/>
                <wp:docPr id="1997339"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87160" cy="3321050"/>
                        </a:xfrm>
                        <a:prstGeom prst="roundRect">
                          <a:avLst>
                            <a:gd name="adj" fmla="val 16667"/>
                          </a:avLst>
                        </a:prstGeom>
                        <a:solidFill>
                          <a:srgbClr val="EAF4E4"/>
                        </a:solidFill>
                        <a:ln w="12700">
                          <a:solidFill>
                            <a:schemeClr val="accent6"/>
                          </a:solidFill>
                          <a:miter lim="800000"/>
                          <a:headEnd/>
                          <a:tailEnd/>
                        </a:ln>
                      </wps:spPr>
                      <wps:txbx>
                        <w:txbxContent>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_x0000_s3527" style="width:510.8pt;height:261.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" fillcolor="#eaf4e4" strokecolor="#70ad47 [3209]" strokeweight="1pt">
                <v:stroke joinstyle="miter"/>
                <v:textbox inset="0,3mm,0">
                  <w:txbxContent>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jc w:val="center"/>
                        <w:rPr>
                          <w:sz w:val="22"/>
                          <w:szCs w:val="28"/>
                          <w:rtl/>
                          <w:lang w:bidi="ar-SY"/>
                        </w:rPr>
                      </w:pPr>
                    </w:p>
                  </w:txbxContent>
                </v:textbox>
                <w10:wrap anchorx="page"/>
                <w10:anchorlock/>
              </v:roundrect>
            </w:pict>
          </mc:Fallback>
        </mc:AlternateContent>
      </w:r>
    </w:p>
    <w:p w:rsidR="005D04E5" w:rsidRDefault="005D04E5" w:rsidP="005D04E5">
      <w:pPr>
        <w:ind w:left="-897"/>
        <w:jc w:val="center"/>
        <w:rPr>
          <w:noProof/>
        </w:rPr>
      </w:pPr>
      <w:r>
        <w:rPr>
          <w:noProof/>
        </w:rPr>
        <w:lastRenderedPageBreak/>
        <mc:AlternateContent>
          <mc:Choice Requires="wps">
            <w:drawing>
              <wp:inline distT="0" distB="0" distL="0" distR="0" wp14:anchorId="3DC901DD" wp14:editId="7164947C">
                <wp:extent cx="6791960" cy="7213600"/>
                <wp:effectExtent l="0" t="0" r="46990" b="25400"/>
                <wp:docPr id="1865602649"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91960" cy="7213600"/>
                        </a:xfrm>
                        <a:prstGeom prst="roundRect">
                          <a:avLst>
                            <a:gd name="adj" fmla="val 16667"/>
                          </a:avLst>
                        </a:prstGeom>
                        <a:solidFill>
                          <a:srgbClr val="EAF4E4"/>
                        </a:solidFill>
                        <a:ln w="12700">
                          <a:solidFill>
                            <a:schemeClr val="accent6"/>
                          </a:solidFill>
                          <a:miter lim="800000"/>
                          <a:headEnd/>
                          <a:tailEnd/>
                        </a:ln>
                      </wps:spPr>
                      <wps:txbx>
                        <w:txbxContent>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_x0000_s3528" style="width:534.8pt;height:568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" fillcolor="#eaf4e4" strokecolor="#70ad47 [3209]" strokeweight="1pt">
                <v:stroke joinstyle="miter"/>
                <v:textbox inset="0,3mm,0">
                  <w:txbxContent>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jc w:val="center"/>
                        <w:rPr>
                          <w:sz w:val="22"/>
                          <w:szCs w:val="28"/>
                          <w:rtl/>
                          <w:lang w:bidi="ar-SY"/>
                        </w:rPr>
                      </w:pPr>
                    </w:p>
                  </w:txbxContent>
                </v:textbox>
                <w10:wrap anchorx="page"/>
                <w10:anchorlock/>
              </v:roundrect>
            </w:pict>
          </mc:Fallback>
        </mc:AlternateContent>
      </w:r>
    </w:p>
    <w:p w:rsidR="00C0289F" w:rsidRDefault="006A21FE" w:rsidP="006A21FE">
      <w:pPr>
        <w:jc w:val="center"/>
        <w:rPr>
          <w:rtl/>
        </w:rPr>
      </w:pPr>
      <w:r w:rsidRPr="00717B5A">
        <w:rPr>
          <w:noProof/>
        </w:rPr>
        <w:drawing>
          <wp:inline distT="0" distB="0" distL="0" distR="0" wp14:anchorId="352FE2BA" wp14:editId="0919BD4F">
            <wp:extent cx="1501775" cy="1397000"/>
            <wp:effectExtent l="0" t="0" r="0" b="0"/>
            <wp:docPr id="1608692905" name="Picture 1608692905" descr="Text book with pencil isolated icon Royalty Free Vector">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pic:cNvPr>
                    <pic:cNvPicPr>
                      <a:picLocks noChangeAspect="1" noChangeArrowheads="1"/>
                    </pic:cNvPicPr>
                  </pic:nvPicPr>
                  <pic:blipFill rotWithShape="1">
                    <a:blip r:embed="rId108" cstate="print">
                      <a:duotone>
                        <a:schemeClr val="accent3">
                          <a:shade val="45000"/>
                          <a:satMod val="135000"/>
                        </a:schemeClr>
                        <a:prstClr val="white"/>
                      </a:duotone>
                      <a:extLst>
                        <a:ext uri="{BEBA8EAE-BF5A-486C-A8C5-ECC9F3942E4B}">
                          <a14:imgProps xmlns:a14="http://schemas.microsoft.com/office/drawing/2010/main">
                            <a14:imgLayer r:embed="rId109">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01775" cy="1397000"/>
                    </a:xfrm>
                    <a:prstGeom prst="rect">
                      <a:avLst/>
                    </a:prstGeom>
                    <a:noFill/>
                  </pic:spPr>
                </pic:pic>
              </a:graphicData>
            </a:graphic>
          </wp:inline>
        </w:drawing>
      </w:r>
    </w:p>
    <w:p w:rsidR="00C0289F" w:rsidRPr="00132C0A" w:rsidRDefault="00C0289F" w:rsidP="007C12CD">
      <w:pPr>
        <w:jc w:val="center"/>
        <w:rPr>
          <w:rtl/>
        </w:rPr>
        <w:sectPr w:rsidR="00C0289F" w:rsidRPr="00132C0A" w:rsidSect="00AA22C9">
          <w:pgSz w:w="11906" w:h="16838" w:code="9"/>
          <w:pgMar w:top="1440" w:right="1440" w:bottom="1440" w:left="1440" w:header="113" w:footer="0" w:gutter="0"/>
          <w:cols w:space="720"/>
          <w:titlePg/>
          <w:docGrid w:linePitch="381"/>
        </w:sectPr>
      </w:pPr>
    </w:p>
    <w:tbl>
      <w:tblPr>
        <w:tblStyle w:val="TableGrid"/>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958"/>
        <w:gridCol w:w="3433"/>
        <w:gridCol w:w="1099"/>
      </w:tblGrid>
      <w:tr w:rsidR="00F01FA2" w:rsidRPr="00707A32" w:rsidTr="005345A8">
        <w:tc>
          <w:tcPr>
            <w:tcW w:w="5000" w:type="pct"/>
            <w:gridSpan w:val="3"/>
            <w:tcBorders>
              <w:left w:val="single" w:sz="4" w:space="0" w:color="168489"/>
              <w:right w:val="single" w:sz="4" w:space="0" w:color="168489"/>
            </w:tcBorders>
            <w:shd w:val="clear" w:color="auto" w:fill="F2F2F2" w:themeFill="background1" w:themeFillShade="F2"/>
          </w:tcPr>
          <w:p w:rsidR="00F01FA2" w:rsidRPr="00781A2F" w:rsidRDefault="00F01FA2" w:rsidP="005345A8">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rsidTr="005345A8">
        <w:tc>
          <w:tcPr>
            <w:tcW w:w="2612" w:type="pct"/>
            <w:tcBorders>
              <w:left w:val="single" w:sz="4" w:space="0" w:color="168489"/>
              <w:right w:val="single" w:sz="4" w:space="0" w:color="168489"/>
            </w:tcBorders>
            <w:shd w:val="clear" w:color="auto" w:fill="auto"/>
          </w:tcPr>
          <w:p w:rsidR="00F01FA2" w:rsidRDefault="00F01FA2" w:rsidP="005345A8">
            <w:pPr>
              <w:pStyle w:val="bold"/>
              <w:jc w:val="center"/>
              <w:rPr>
                <w:color w:val="168489"/>
                <w:sz w:val="40"/>
                <w:szCs w:val="40"/>
                <w:rtl/>
                <w:lang w:bidi="ar-EG"/>
              </w:rPr>
            </w:pPr>
            <w:r>
              <w:rPr>
                <w:noProof/>
              </w:rPr>
              <w:drawing>
                <wp:inline distT="0" distB="0" distL="0" distR="0" wp14:anchorId="78F07126" wp14:editId="3B31A4DC">
                  <wp:extent cx="417155" cy="417165"/>
                  <wp:effectExtent l="0" t="0" r="2540" b="2540"/>
                  <wp:docPr id="1465698222" name="Picture 1465698222"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57"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rsidR="00F01FA2" w:rsidRPr="00F01FA2" w:rsidRDefault="00F01FA2" w:rsidP="005345A8">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rsidR="00F01FA2" w:rsidRDefault="00F01FA2" w:rsidP="005345A8">
            <w:pPr>
              <w:pStyle w:val="bold"/>
              <w:jc w:val="center"/>
              <w:rPr>
                <w:color w:val="168489"/>
                <w:sz w:val="40"/>
                <w:szCs w:val="40"/>
                <w:rtl/>
                <w:lang w:bidi="ar-EG"/>
              </w:rPr>
            </w:pPr>
            <w:r>
              <w:rPr>
                <w:noProof/>
              </w:rPr>
              <w:drawing>
                <wp:inline distT="0" distB="0" distL="0" distR="0" wp14:anchorId="7A8E4EAE" wp14:editId="406D6358">
                  <wp:extent cx="371475" cy="400050"/>
                  <wp:effectExtent l="0" t="0" r="9525" b="0"/>
                  <wp:docPr id="1465698223" name="Picture 1465698223"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8"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rsidR="00F01FA2" w:rsidRPr="00F01FA2" w:rsidRDefault="00162D45" w:rsidP="005345A8">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shd w:val="clear" w:color="auto" w:fill="auto"/>
          </w:tcPr>
          <w:p w:rsidR="00F01FA2" w:rsidRPr="00F01FA2" w:rsidRDefault="00F01FA2" w:rsidP="005345A8">
            <w:pPr>
              <w:pStyle w:val="bold"/>
              <w:bidi w:val="0"/>
              <w:jc w:val="center"/>
              <w:rPr>
                <w:color w:val="168489"/>
                <w:sz w:val="40"/>
                <w:szCs w:val="40"/>
                <w:rtl/>
                <w:lang w:bidi="ar-EG"/>
              </w:rPr>
            </w:pPr>
            <w:r w:rsidRPr="00595B2E">
              <w:rPr>
                <w:noProof/>
              </w:rPr>
              <w:drawing>
                <wp:inline distT="0" distB="0" distL="0" distR="0" wp14:anchorId="3F8903CE" wp14:editId="0663D1B4">
                  <wp:extent cx="286893" cy="286893"/>
                  <wp:effectExtent l="0" t="0" r="0" b="0"/>
                  <wp:docPr id="1465698224" name="Picture 1465698224"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9"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rsidTr="005345A8">
        <w:tc>
          <w:tcPr>
            <w:tcW w:w="2612" w:type="pct"/>
            <w:tcBorders>
              <w:left w:val="single" w:sz="4" w:space="0" w:color="168489"/>
              <w:right w:val="single" w:sz="4" w:space="0" w:color="168489"/>
            </w:tcBorders>
            <w:vAlign w:val="center"/>
          </w:tcPr>
          <w:p w:rsidR="007C6591" w:rsidRPr="007C6591" w:rsidRDefault="007C6591" w:rsidP="007C6591">
            <w:pPr>
              <w:pStyle w:val="ListParagraph"/>
              <w:numPr>
                <w:ilvl w:val="0"/>
                <w:numId w:val="8"/>
              </w:numPr>
              <w:spacing w:after="0" w:line="240" w:lineRule="auto"/>
              <w:jc w:val="lowKashida"/>
              <w:rPr>
                <w:rFonts w:ascii="Adobe Arabic" w:eastAsia="Calibri" w:hAnsi="Adobe Arabic" w:cs="Adobe Arabic"/>
                <w:color w:val="0D0D0D" w:themeColor="text1" w:themeTint="F2"/>
                <w:sz w:val="32"/>
                <w:szCs w:val="32"/>
                <w:rtl/>
                <w:lang w:bidi="ar-EG"/>
              </w:rPr>
            </w:pPr>
            <w:r w:rsidRPr="007C6591">
              <w:rPr>
                <w:rFonts w:ascii="Adobe Arabic" w:eastAsia="Calibri" w:hAnsi="Adobe Arabic" w:cs="Adobe Arabic" w:hint="cs"/>
                <w:color w:val="0D0D0D" w:themeColor="text1" w:themeTint="F2"/>
                <w:sz w:val="32"/>
                <w:szCs w:val="32"/>
                <w:rtl/>
                <w:lang w:bidi="ar-EG"/>
              </w:rPr>
              <w:t>مشاهدة فيديو تدريبي.</w:t>
            </w:r>
          </w:p>
          <w:p w:rsidR="007C6591" w:rsidRPr="007C6591" w:rsidRDefault="007C6591" w:rsidP="007C6591">
            <w:pPr>
              <w:pStyle w:val="ListParagraph"/>
              <w:numPr>
                <w:ilvl w:val="0"/>
                <w:numId w:val="8"/>
              </w:numPr>
              <w:spacing w:after="0" w:line="240" w:lineRule="auto"/>
              <w:jc w:val="lowKashida"/>
              <w:rPr>
                <w:rFonts w:ascii="Adobe Arabic" w:eastAsia="Calibri" w:hAnsi="Adobe Arabic" w:cs="Adobe Arabic"/>
                <w:color w:val="0D0D0D" w:themeColor="text1" w:themeTint="F2"/>
                <w:sz w:val="32"/>
                <w:szCs w:val="32"/>
                <w:lang w:bidi="ar-EG"/>
              </w:rPr>
            </w:pPr>
            <w:r w:rsidRPr="007C6591">
              <w:rPr>
                <w:rFonts w:ascii="Adobe Arabic" w:eastAsia="Calibri" w:hAnsi="Adobe Arabic" w:cs="Adobe Arabic"/>
                <w:color w:val="0D0D0D" w:themeColor="text1" w:themeTint="F2"/>
                <w:sz w:val="32"/>
                <w:szCs w:val="32"/>
                <w:rtl/>
                <w:lang w:bidi="ar-EG"/>
              </w:rPr>
              <w:t xml:space="preserve">أهمية التحفيز في تحسين الصحة النفسية والمهنية.  </w:t>
            </w:r>
          </w:p>
          <w:p w:rsidR="007C6591" w:rsidRPr="007C6591" w:rsidRDefault="007C6591" w:rsidP="007C6591">
            <w:pPr>
              <w:pStyle w:val="ListParagraph"/>
              <w:numPr>
                <w:ilvl w:val="0"/>
                <w:numId w:val="8"/>
              </w:numPr>
              <w:spacing w:after="0" w:line="240" w:lineRule="auto"/>
              <w:jc w:val="lowKashida"/>
              <w:rPr>
                <w:rFonts w:ascii="Adobe Arabic" w:eastAsia="Calibri" w:hAnsi="Adobe Arabic" w:cs="Adobe Arabic"/>
                <w:color w:val="0D0D0D" w:themeColor="text1" w:themeTint="F2"/>
                <w:sz w:val="32"/>
                <w:szCs w:val="32"/>
                <w:lang w:bidi="ar-EG"/>
              </w:rPr>
            </w:pPr>
            <w:r w:rsidRPr="007C6591">
              <w:rPr>
                <w:rFonts w:ascii="Adobe Arabic" w:eastAsia="Calibri" w:hAnsi="Adobe Arabic" w:cs="Adobe Arabic"/>
                <w:color w:val="0D0D0D" w:themeColor="text1" w:themeTint="F2"/>
                <w:sz w:val="32"/>
                <w:szCs w:val="32"/>
                <w:rtl/>
                <w:lang w:bidi="ar-EG"/>
              </w:rPr>
              <w:t xml:space="preserve">استراتيجيات فعّالة لتحفيز الموظفين.  </w:t>
            </w:r>
          </w:p>
          <w:p w:rsidR="007C6591" w:rsidRPr="007C6591" w:rsidRDefault="007C6591" w:rsidP="007C6591">
            <w:pPr>
              <w:pStyle w:val="ListParagraph"/>
              <w:numPr>
                <w:ilvl w:val="0"/>
                <w:numId w:val="8"/>
              </w:numPr>
              <w:spacing w:after="0" w:line="240" w:lineRule="auto"/>
              <w:jc w:val="lowKashida"/>
              <w:rPr>
                <w:rFonts w:ascii="Adobe Arabic" w:eastAsia="Calibri" w:hAnsi="Adobe Arabic" w:cs="Adobe Arabic"/>
                <w:color w:val="0D0D0D" w:themeColor="text1" w:themeTint="F2"/>
                <w:sz w:val="32"/>
                <w:szCs w:val="32"/>
                <w:rtl/>
                <w:lang w:bidi="ar-EG"/>
              </w:rPr>
            </w:pPr>
            <w:r w:rsidRPr="007C6591">
              <w:rPr>
                <w:rFonts w:ascii="Adobe Arabic" w:eastAsia="Calibri" w:hAnsi="Adobe Arabic" w:cs="Adobe Arabic"/>
                <w:color w:val="0D0D0D" w:themeColor="text1" w:themeTint="F2"/>
                <w:sz w:val="32"/>
                <w:szCs w:val="32"/>
                <w:rtl/>
                <w:lang w:bidi="ar-EG"/>
              </w:rPr>
              <w:t xml:space="preserve">كيفية قياس وتحسين الصحة النفسية بشكل مستمر.  </w:t>
            </w:r>
          </w:p>
          <w:p w:rsidR="00F01FA2" w:rsidRPr="007C6591" w:rsidRDefault="007C6591" w:rsidP="007C6591">
            <w:pPr>
              <w:pStyle w:val="ListParagraph"/>
              <w:numPr>
                <w:ilvl w:val="0"/>
                <w:numId w:val="8"/>
              </w:numPr>
              <w:spacing w:after="0" w:line="240" w:lineRule="auto"/>
              <w:jc w:val="lowKashida"/>
              <w:rPr>
                <w:rFonts w:ascii="Sakkal Majalla" w:hAnsi="Sakkal Majalla" w:cs="Sakkal Majalla"/>
                <w:sz w:val="32"/>
                <w:szCs w:val="32"/>
                <w:rtl/>
              </w:rPr>
            </w:pPr>
            <w:r w:rsidRPr="007C6591">
              <w:rPr>
                <w:rFonts w:ascii="Adobe Arabic" w:eastAsia="Calibri" w:hAnsi="Adobe Arabic" w:cs="Adobe Arabic" w:hint="cs"/>
                <w:color w:val="0D0D0D" w:themeColor="text1" w:themeTint="F2"/>
                <w:sz w:val="32"/>
                <w:szCs w:val="32"/>
                <w:rtl/>
                <w:lang w:bidi="ar-EG"/>
              </w:rPr>
              <w:t>الخاتمة.</w:t>
            </w:r>
          </w:p>
        </w:tc>
        <w:tc>
          <w:tcPr>
            <w:tcW w:w="1809" w:type="pct"/>
            <w:tcBorders>
              <w:left w:val="single" w:sz="4" w:space="0" w:color="168489"/>
              <w:right w:val="single" w:sz="4" w:space="0" w:color="168489"/>
            </w:tcBorders>
            <w:vAlign w:val="center"/>
          </w:tcPr>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استخدام فيديوهات تدريبية.</w:t>
            </w:r>
          </w:p>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rsidR="00F01FA2" w:rsidRPr="00781A2F" w:rsidRDefault="00162D45" w:rsidP="00162D45">
            <w:pPr>
              <w:pStyle w:val="ListParagraph"/>
              <w:numPr>
                <w:ilvl w:val="0"/>
                <w:numId w:val="8"/>
              </w:numPr>
              <w:spacing w:after="0" w:line="240" w:lineRule="auto"/>
              <w:jc w:val="lowKashida"/>
              <w:rPr>
                <w:rFonts w:ascii="Adobe Arabic" w:eastAsia="Calibri" w:hAnsi="Adobe Arabic" w:cs="Adobe Arabic"/>
                <w:color w:val="0D0D0D" w:themeColor="text1" w:themeTint="F2"/>
                <w:sz w:val="36"/>
                <w:szCs w:val="36"/>
                <w:rtl/>
                <w:lang w:bidi="ar-EG"/>
              </w:rPr>
            </w:pPr>
            <w:r w:rsidRPr="00162D45">
              <w:rPr>
                <w:rFonts w:ascii="Adobe Arabic" w:eastAsia="Calibri" w:hAnsi="Adobe Arabic" w:cs="Adobe Arabic"/>
                <w:color w:val="0D0D0D" w:themeColor="text1" w:themeTint="F2"/>
                <w:sz w:val="32"/>
                <w:szCs w:val="32"/>
                <w:rtl/>
                <w:lang w:bidi="ar-EG"/>
              </w:rPr>
              <w:t>تنفيذ أنشطة تعاونيّة.</w:t>
            </w:r>
          </w:p>
        </w:tc>
        <w:tc>
          <w:tcPr>
            <w:tcW w:w="579" w:type="pct"/>
            <w:tcBorders>
              <w:left w:val="single" w:sz="4" w:space="0" w:color="168489"/>
              <w:right w:val="single" w:sz="4" w:space="0" w:color="168489"/>
            </w:tcBorders>
            <w:vAlign w:val="center"/>
          </w:tcPr>
          <w:p w:rsidR="00F01FA2" w:rsidRPr="00F01FA2" w:rsidRDefault="00F01FA2" w:rsidP="005345A8">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rsidR="00F01FA2" w:rsidRPr="00423539" w:rsidRDefault="00F01FA2" w:rsidP="00F01FA2">
      <w:pPr>
        <w:spacing w:line="240" w:lineRule="auto"/>
        <w:jc w:val="center"/>
        <w:rPr>
          <w:rFonts w:cs="PT Bold Heading"/>
          <w:sz w:val="52"/>
          <w:szCs w:val="56"/>
          <w:rtl/>
        </w:rPr>
      </w:pPr>
      <w:r>
        <w:rPr>
          <w:rFonts w:cs="PT Bold Heading"/>
          <w:noProof/>
          <w:sz w:val="52"/>
          <w:szCs w:val="56"/>
          <w:rtl/>
        </w:rPr>
        <mc:AlternateContent>
          <mc:Choice Requires="wpg">
            <w:drawing>
              <wp:anchor distT="0" distB="0" distL="114300" distR="114300" simplePos="0" relativeHeight="252781568" behindDoc="0" locked="0" layoutInCell="1" allowOverlap="1" wp14:anchorId="3E708E07" wp14:editId="3E7E5240">
                <wp:simplePos x="0" y="0"/>
                <wp:positionH relativeFrom="column">
                  <wp:posOffset>130629</wp:posOffset>
                </wp:positionH>
                <wp:positionV relativeFrom="paragraph">
                  <wp:posOffset>-463138</wp:posOffset>
                </wp:positionV>
                <wp:extent cx="6352560" cy="7279574"/>
                <wp:effectExtent l="0" t="0" r="0" b="0"/>
                <wp:wrapNone/>
                <wp:docPr id="1462637121" name="Group 1462637121"/>
                <wp:cNvGraphicFramePr/>
                <a:graphic xmlns:a="http://schemas.openxmlformats.org/drawingml/2006/main">
                  <a:graphicData uri="http://schemas.microsoft.com/office/word/2010/wordprocessingGroup">
                    <wpg:wgp>
                      <wpg:cNvGrpSpPr/>
                      <wpg:grpSpPr>
                        <a:xfrm>
                          <a:off x="0" y="0"/>
                          <a:ext cx="6352560" cy="7279574"/>
                          <a:chOff x="0" y="0"/>
                          <a:chExt cx="6352560" cy="7279574"/>
                        </a:xfrm>
                      </wpg:grpSpPr>
                      <wpg:grpSp>
                        <wpg:cNvPr id="1462637122" name="Group 1462637122"/>
                        <wpg:cNvGrpSpPr/>
                        <wpg:grpSpPr>
                          <a:xfrm>
                            <a:off x="161925" y="2571750"/>
                            <a:ext cx="5425856" cy="4707824"/>
                            <a:chOff x="-2" y="0"/>
                            <a:chExt cx="5425928" cy="4708158"/>
                          </a:xfrm>
                        </wpg:grpSpPr>
                        <wpg:grpSp>
                          <wpg:cNvPr id="1462637123" name="Group 25"/>
                          <wpg:cNvGrpSpPr/>
                          <wpg:grpSpPr>
                            <a:xfrm>
                              <a:off x="3130302" y="0"/>
                              <a:ext cx="2262067" cy="515506"/>
                              <a:chOff x="3849928" y="0"/>
                              <a:chExt cx="2262067" cy="515506"/>
                            </a:xfrm>
                          </wpg:grpSpPr>
                          <wpg:grpSp>
                            <wpg:cNvPr id="1462637124" name="Group 1462637124"/>
                            <wpg:cNvGrpSpPr/>
                            <wpg:grpSpPr>
                              <a:xfrm>
                                <a:off x="5606227" y="0"/>
                                <a:ext cx="505768" cy="515506"/>
                                <a:chOff x="5606227" y="0"/>
                                <a:chExt cx="505768" cy="515506"/>
                              </a:xfrm>
                            </wpg:grpSpPr>
                            <wps:wsp>
                              <wps:cNvPr id="1462637125" name="Oval 1462637125"/>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62637126" name="Picture 1462637126" descr="Target "/>
                                <pic:cNvPicPr>
                                  <a:picLocks noChangeAspect="1" noChangeArrowheads="1"/>
                                </pic:cNvPicPr>
                              </pic:nvPicPr>
                              <pic:blipFill>
                                <a:blip r:embed="rId47"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27" name="TextBox 34"/>
                            <wps:cNvSpPr txBox="1"/>
                            <wps:spPr>
                              <a:xfrm>
                                <a:off x="3849928" y="69934"/>
                                <a:ext cx="1755152" cy="441349"/>
                              </a:xfrm>
                              <a:prstGeom prst="rect">
                                <a:avLst/>
                              </a:prstGeom>
                              <a:noFill/>
                            </wps:spPr>
                            <wps:txbx>
                              <w:txbxContent>
                                <w:p w:rsidR="005345A8" w:rsidRPr="00BC6FB1" w:rsidRDefault="00571199" w:rsidP="00571199">
                                  <w:pPr>
                                    <w:jc w:val="center"/>
                                    <w:rPr>
                                      <w:rFonts w:ascii="Adobe Arabic" w:eastAsia="GE Dinar One" w:hAnsi="Adobe Arabic" w:cs="Adobe Arabic"/>
                                      <w:b/>
                                      <w:bCs/>
                                      <w:color w:val="000000"/>
                                      <w:kern w:val="24"/>
                                      <w:sz w:val="44"/>
                                      <w:szCs w:val="44"/>
                                      <w:lang w:bidi="ar-SY"/>
                                    </w:rPr>
                                  </w:pPr>
                                  <w:hyperlink r:id="rId205" w:history="1">
                                    <w:r w:rsidR="005345A8" w:rsidRPr="00571199">
                                      <w:rPr>
                                        <w:rStyle w:val="Hyperlink"/>
                                        <w:rFonts w:ascii="Adobe Arabic" w:eastAsia="GE Dinar One" w:hAnsi="Adobe Arabic" w:cs="Adobe Arabic"/>
                                        <w:b/>
                                        <w:bCs/>
                                        <w:kern w:val="24"/>
                                        <w:sz w:val="44"/>
                                        <w:szCs w:val="44"/>
                                        <w:rtl/>
                                        <w:lang w:bidi="ar-SY"/>
                                      </w:rPr>
                                      <w:t>أهداف الجلسة</w:t>
                                    </w:r>
                                  </w:hyperlink>
                                </w:p>
                              </w:txbxContent>
                            </wps:txbx>
                            <wps:bodyPr wrap="square" rtlCol="0">
                              <a:spAutoFit/>
                            </wps:bodyPr>
                          </wps:wsp>
                        </wpg:grpSp>
                        <wpg:grpSp>
                          <wpg:cNvPr id="1462637128" name="Group 26"/>
                          <wpg:cNvGrpSpPr/>
                          <wpg:grpSpPr>
                            <a:xfrm>
                              <a:off x="-2" y="9939"/>
                              <a:ext cx="2261237" cy="514985"/>
                              <a:chOff x="-2" y="0"/>
                              <a:chExt cx="2261545" cy="515506"/>
                            </a:xfrm>
                          </wpg:grpSpPr>
                          <wps:wsp>
                            <wps:cNvPr id="1462637129" name="Oval 1462637129"/>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2637130" name="TextBox 34"/>
                            <wps:cNvSpPr txBox="1"/>
                            <wps:spPr>
                              <a:xfrm>
                                <a:off x="-2" y="69936"/>
                                <a:ext cx="1756026" cy="441796"/>
                              </a:xfrm>
                              <a:prstGeom prst="rect">
                                <a:avLst/>
                              </a:prstGeom>
                              <a:noFill/>
                            </wps:spPr>
                            <wps:txbx>
                              <w:txbxContent>
                                <w:p w:rsidR="005345A8" w:rsidRPr="00BC6FB1" w:rsidRDefault="00571199" w:rsidP="00571199">
                                  <w:pPr>
                                    <w:jc w:val="center"/>
                                    <w:rPr>
                                      <w:rFonts w:ascii="Adobe Arabic" w:eastAsia="GE Dinar One" w:hAnsi="Adobe Arabic" w:cs="Adobe Arabic"/>
                                      <w:b/>
                                      <w:bCs/>
                                      <w:color w:val="000000"/>
                                      <w:kern w:val="24"/>
                                      <w:sz w:val="44"/>
                                      <w:szCs w:val="44"/>
                                      <w:lang w:bidi="ar-SY"/>
                                    </w:rPr>
                                  </w:pPr>
                                  <w:hyperlink r:id="rId206" w:history="1">
                                    <w:r w:rsidR="005345A8" w:rsidRPr="00571199">
                                      <w:rPr>
                                        <w:rStyle w:val="Hyperlink"/>
                                        <w:rFonts w:ascii="Adobe Arabic" w:eastAsia="GE Dinar One" w:hAnsi="Adobe Arabic" w:cs="Adobe Arabic" w:hint="cs"/>
                                        <w:b/>
                                        <w:bCs/>
                                        <w:kern w:val="24"/>
                                        <w:sz w:val="44"/>
                                        <w:szCs w:val="44"/>
                                        <w:rtl/>
                                        <w:lang w:bidi="ar-SY"/>
                                      </w:rPr>
                                      <w:t>محاور الجلسة</w:t>
                                    </w:r>
                                  </w:hyperlink>
                                </w:p>
                              </w:txbxContent>
                            </wps:txbx>
                            <wps:bodyPr wrap="square" rtlCol="0">
                              <a:spAutoFit/>
                            </wps:bodyPr>
                          </wps:wsp>
                          <pic:pic xmlns:pic="http://schemas.openxmlformats.org/drawingml/2006/picture">
                            <pic:nvPicPr>
                              <pic:cNvPr id="1462637131" name="Picture 1462637131" descr="Note "/>
                              <pic:cNvPicPr>
                                <a:picLocks noChangeAspect="1" noChangeArrowheads="1"/>
                              </pic:cNvPicPr>
                            </pic:nvPicPr>
                            <pic:blipFill>
                              <a:blip r:embed="rId50"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32" name="Text Box 1462637132"/>
                          <wps:cNvSpPr txBox="1"/>
                          <wps:spPr>
                            <a:xfrm>
                              <a:off x="3102299" y="874163"/>
                              <a:ext cx="2323627" cy="3833995"/>
                            </a:xfrm>
                            <a:prstGeom prst="rect">
                              <a:avLst/>
                            </a:prstGeom>
                            <a:noFill/>
                            <a:ln w="6350">
                              <a:noFill/>
                            </a:ln>
                          </wps:spPr>
                          <wps:txbx>
                            <w:txbxContent>
                              <w:p w:rsidR="005345A8" w:rsidRPr="002C04B9" w:rsidRDefault="005345A8" w:rsidP="007C6591">
                                <w:pPr>
                                  <w:pStyle w:val="a1"/>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rsidR="005345A8" w:rsidRPr="007C6591" w:rsidRDefault="005345A8"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hint="cs"/>
                                    <w:color w:val="000000"/>
                                    <w:kern w:val="24"/>
                                    <w:sz w:val="36"/>
                                    <w:szCs w:val="36"/>
                                    <w:rtl/>
                                    <w:lang w:bidi="ar-SY"/>
                                  </w:rPr>
                                  <w:t xml:space="preserve">توضيح </w:t>
                                </w:r>
                                <w:r w:rsidRPr="007C6591">
                                  <w:rPr>
                                    <w:rFonts w:ascii="Adobe Arabic" w:eastAsia="GE Dinar One" w:hAnsi="Adobe Arabic" w:cs="Adobe Arabic"/>
                                    <w:color w:val="000000"/>
                                    <w:kern w:val="24"/>
                                    <w:sz w:val="36"/>
                                    <w:szCs w:val="36"/>
                                    <w:rtl/>
                                    <w:lang w:bidi="ar-SY"/>
                                  </w:rPr>
                                  <w:t xml:space="preserve">أهمية التحفيز في تحسين الصحة النفسية والمهنية.  </w:t>
                                </w:r>
                              </w:p>
                              <w:p w:rsidR="005345A8" w:rsidRPr="007C6591" w:rsidRDefault="005345A8"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hint="cs"/>
                                    <w:color w:val="000000"/>
                                    <w:kern w:val="24"/>
                                    <w:sz w:val="36"/>
                                    <w:szCs w:val="36"/>
                                    <w:rtl/>
                                    <w:lang w:bidi="ar-SY"/>
                                  </w:rPr>
                                  <w:t>التعرّف على أبرز ال</w:t>
                                </w:r>
                                <w:r w:rsidRPr="007C6591">
                                  <w:rPr>
                                    <w:rFonts w:ascii="Adobe Arabic" w:eastAsia="GE Dinar One" w:hAnsi="Adobe Arabic" w:cs="Adobe Arabic"/>
                                    <w:color w:val="000000"/>
                                    <w:kern w:val="24"/>
                                    <w:sz w:val="36"/>
                                    <w:szCs w:val="36"/>
                                    <w:rtl/>
                                    <w:lang w:bidi="ar-SY"/>
                                  </w:rPr>
                                  <w:t xml:space="preserve">استراتيجيات </w:t>
                                </w:r>
                                <w:r w:rsidRPr="007C6591">
                                  <w:rPr>
                                    <w:rFonts w:ascii="Adobe Arabic" w:eastAsia="GE Dinar One" w:hAnsi="Adobe Arabic" w:cs="Adobe Arabic" w:hint="cs"/>
                                    <w:color w:val="000000"/>
                                    <w:kern w:val="24"/>
                                    <w:sz w:val="36"/>
                                    <w:szCs w:val="36"/>
                                    <w:rtl/>
                                    <w:lang w:bidi="ar-SY"/>
                                  </w:rPr>
                                  <w:t>ال</w:t>
                                </w:r>
                                <w:r w:rsidRPr="007C6591">
                                  <w:rPr>
                                    <w:rFonts w:ascii="Adobe Arabic" w:eastAsia="GE Dinar One" w:hAnsi="Adobe Arabic" w:cs="Adobe Arabic"/>
                                    <w:color w:val="000000"/>
                                    <w:kern w:val="24"/>
                                    <w:sz w:val="36"/>
                                    <w:szCs w:val="36"/>
                                    <w:rtl/>
                                    <w:lang w:bidi="ar-SY"/>
                                  </w:rPr>
                                  <w:t xml:space="preserve">فعّالة لتحفيز الموظفين.  </w:t>
                                </w:r>
                              </w:p>
                              <w:p w:rsidR="005345A8" w:rsidRPr="007C6591" w:rsidRDefault="005345A8"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hint="cs"/>
                                    <w:color w:val="000000"/>
                                    <w:kern w:val="24"/>
                                    <w:sz w:val="36"/>
                                    <w:szCs w:val="36"/>
                                    <w:rtl/>
                                    <w:lang w:bidi="ar-SY"/>
                                  </w:rPr>
                                  <w:t xml:space="preserve">مناقشة </w:t>
                                </w:r>
                                <w:r w:rsidRPr="007C6591">
                                  <w:rPr>
                                    <w:rFonts w:ascii="Adobe Arabic" w:eastAsia="GE Dinar One" w:hAnsi="Adobe Arabic" w:cs="Adobe Arabic"/>
                                    <w:color w:val="000000"/>
                                    <w:kern w:val="24"/>
                                    <w:sz w:val="36"/>
                                    <w:szCs w:val="36"/>
                                    <w:rtl/>
                                    <w:lang w:bidi="ar-SY"/>
                                  </w:rPr>
                                  <w:t xml:space="preserve">كيفية قياس وتحسين الصحة النفسية بشكل مستمر. </w:t>
                                </w:r>
                              </w:p>
                              <w:p w:rsidR="005345A8" w:rsidRPr="000F32C7" w:rsidRDefault="005345A8" w:rsidP="007C6591">
                                <w:pPr>
                                  <w:pStyle w:val="ListParagraph"/>
                                  <w:spacing w:line="276" w:lineRule="auto"/>
                                  <w:ind w:left="576"/>
                                  <w:rPr>
                                    <w:rFonts w:ascii="Adobe Arabic" w:eastAsia="GE Dinar One" w:hAnsi="Adobe Arabic" w:cs="Adobe Arabic"/>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62637133" name="Text Box 1462637133"/>
                          <wps:cNvSpPr txBox="1"/>
                          <wps:spPr>
                            <a:xfrm>
                              <a:off x="39625" y="874355"/>
                              <a:ext cx="2216426" cy="3786299"/>
                            </a:xfrm>
                            <a:prstGeom prst="rect">
                              <a:avLst/>
                            </a:prstGeom>
                            <a:noFill/>
                            <a:ln w="6350">
                              <a:noFill/>
                            </a:ln>
                          </wps:spPr>
                          <wps:txbx>
                            <w:txbxContent>
                              <w:p w:rsidR="005345A8" w:rsidRPr="007C6591" w:rsidRDefault="005345A8" w:rsidP="007C6591">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7C6591">
                                  <w:rPr>
                                    <w:rFonts w:ascii="Adobe Arabic" w:eastAsia="GE Dinar One" w:hAnsi="Adobe Arabic" w:cs="Adobe Arabic" w:hint="cs"/>
                                    <w:color w:val="000000"/>
                                    <w:kern w:val="24"/>
                                    <w:sz w:val="36"/>
                                    <w:szCs w:val="36"/>
                                    <w:rtl/>
                                    <w:lang w:bidi="ar-SY"/>
                                  </w:rPr>
                                  <w:t>مشاهدة فيديو تدريبي.</w:t>
                                </w:r>
                              </w:p>
                              <w:p w:rsidR="005345A8" w:rsidRPr="007C6591" w:rsidRDefault="005345A8"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color w:val="000000"/>
                                    <w:kern w:val="24"/>
                                    <w:sz w:val="36"/>
                                    <w:szCs w:val="36"/>
                                    <w:rtl/>
                                    <w:lang w:bidi="ar-SY"/>
                                  </w:rPr>
                                  <w:t xml:space="preserve">أهمية التحفيز في تحسين الصحة النفسية والمهنية.  </w:t>
                                </w:r>
                              </w:p>
                              <w:p w:rsidR="005345A8" w:rsidRPr="007C6591" w:rsidRDefault="005345A8"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color w:val="000000"/>
                                    <w:kern w:val="24"/>
                                    <w:sz w:val="36"/>
                                    <w:szCs w:val="36"/>
                                    <w:rtl/>
                                    <w:lang w:bidi="ar-SY"/>
                                  </w:rPr>
                                  <w:t xml:space="preserve">استراتيجيات فعّالة لتحفيز الموظفين.  </w:t>
                                </w:r>
                              </w:p>
                              <w:p w:rsidR="005345A8" w:rsidRPr="007C6591" w:rsidRDefault="005345A8"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color w:val="000000"/>
                                    <w:kern w:val="24"/>
                                    <w:sz w:val="36"/>
                                    <w:szCs w:val="36"/>
                                    <w:rtl/>
                                    <w:lang w:bidi="ar-SY"/>
                                  </w:rPr>
                                  <w:t xml:space="preserve">كيفية قياس وتحسين الصحة النفسية بشكل مستمر.  </w:t>
                                </w:r>
                              </w:p>
                              <w:p w:rsidR="005345A8" w:rsidRPr="007C6591" w:rsidRDefault="005345A8" w:rsidP="007C6591">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7C6591">
                                  <w:rPr>
                                    <w:rFonts w:ascii="Adobe Arabic" w:eastAsia="GE Dinar One" w:hAnsi="Adobe Arabic" w:cs="Adobe Arabic"/>
                                    <w:color w:val="000000"/>
                                    <w:kern w:val="24"/>
                                    <w:sz w:val="36"/>
                                    <w:szCs w:val="36"/>
                                    <w:rtl/>
                                    <w:lang w:bidi="ar-SY"/>
                                  </w:rPr>
                                  <w:t>تمرين</w:t>
                                </w:r>
                                <w:r w:rsidRPr="007C6591">
                                  <w:rPr>
                                    <w:rFonts w:ascii="Adobe Arabic" w:eastAsia="GE Dinar One" w:hAnsi="Adobe Arabic" w:cs="Adobe Arabic" w:hint="cs"/>
                                    <w:color w:val="000000"/>
                                    <w:kern w:val="24"/>
                                    <w:sz w:val="36"/>
                                    <w:szCs w:val="36"/>
                                    <w:rtl/>
                                    <w:lang w:bidi="ar-SY"/>
                                  </w:rPr>
                                  <w:t xml:space="preserve"> "</w:t>
                                </w:r>
                                <w:r w:rsidRPr="007C6591">
                                  <w:rPr>
                                    <w:rFonts w:ascii="Adobe Arabic" w:eastAsia="GE Dinar One" w:hAnsi="Adobe Arabic" w:cs="Adobe Arabic"/>
                                    <w:color w:val="000000"/>
                                    <w:kern w:val="24"/>
                                    <w:sz w:val="36"/>
                                    <w:szCs w:val="36"/>
                                    <w:rtl/>
                                    <w:lang w:bidi="ar-SY"/>
                                  </w:rPr>
                                  <w:t>أفكار للتحفيز</w:t>
                                </w:r>
                                <w:r w:rsidRPr="007C6591">
                                  <w:rPr>
                                    <w:rFonts w:ascii="Adobe Arabic" w:eastAsia="GE Dinar One" w:hAnsi="Adobe Arabic" w:cs="Adobe Arabic" w:hint="cs"/>
                                    <w:color w:val="000000"/>
                                    <w:kern w:val="24"/>
                                    <w:sz w:val="36"/>
                                    <w:szCs w:val="36"/>
                                    <w:rtl/>
                                    <w:lang w:bidi="ar-SY"/>
                                  </w:rPr>
                                  <w:t>".</w:t>
                                </w:r>
                              </w:p>
                              <w:p w:rsidR="005345A8" w:rsidRPr="007C6591" w:rsidRDefault="005345A8" w:rsidP="007C6591">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7C6591">
                                  <w:rPr>
                                    <w:rFonts w:ascii="Adobe Arabic" w:eastAsia="GE Dinar One" w:hAnsi="Adobe Arabic" w:cs="Adobe Arabic"/>
                                    <w:color w:val="000000"/>
                                    <w:kern w:val="24"/>
                                    <w:sz w:val="36"/>
                                    <w:szCs w:val="36"/>
                                    <w:rtl/>
                                    <w:lang w:bidi="ar-SY"/>
                                  </w:rPr>
                                  <w:t>نشاط</w:t>
                                </w:r>
                                <w:r w:rsidRPr="007C6591">
                                  <w:rPr>
                                    <w:rFonts w:ascii="Adobe Arabic" w:eastAsia="GE Dinar One" w:hAnsi="Adobe Arabic" w:cs="Adobe Arabic" w:hint="cs"/>
                                    <w:color w:val="000000"/>
                                    <w:kern w:val="24"/>
                                    <w:sz w:val="36"/>
                                    <w:szCs w:val="36"/>
                                    <w:rtl/>
                                    <w:lang w:bidi="ar-SY"/>
                                  </w:rPr>
                                  <w:t xml:space="preserve"> تدريبي "</w:t>
                                </w:r>
                                <w:r w:rsidRPr="007C6591">
                                  <w:rPr>
                                    <w:rFonts w:ascii="Adobe Arabic" w:eastAsia="GE Dinar One" w:hAnsi="Adobe Arabic" w:cs="Adobe Arabic"/>
                                    <w:color w:val="000000"/>
                                    <w:kern w:val="24"/>
                                    <w:sz w:val="36"/>
                                    <w:szCs w:val="36"/>
                                    <w:rtl/>
                                    <w:lang w:bidi="ar-SY"/>
                                  </w:rPr>
                                  <w:t>تقييم الصحة النفسية</w:t>
                                </w:r>
                                <w:r w:rsidRPr="007C6591">
                                  <w:rPr>
                                    <w:rFonts w:ascii="Adobe Arabic" w:eastAsia="GE Dinar One" w:hAnsi="Adobe Arabic" w:cs="Adobe Arabic" w:hint="cs"/>
                                    <w:color w:val="000000"/>
                                    <w:kern w:val="24"/>
                                    <w:sz w:val="36"/>
                                    <w:szCs w:val="36"/>
                                    <w:rtl/>
                                    <w:lang w:bidi="ar-SY"/>
                                  </w:rPr>
                                  <w:t>".</w:t>
                                </w:r>
                                <w:r w:rsidRPr="007C6591">
                                  <w:rPr>
                                    <w:rFonts w:ascii="Adobe Arabic" w:eastAsia="GE Dinar One" w:hAnsi="Adobe Arabic" w:cs="Adobe Arabic"/>
                                    <w:color w:val="000000"/>
                                    <w:kern w:val="24"/>
                                    <w:sz w:val="36"/>
                                    <w:szCs w:val="36"/>
                                    <w:rtl/>
                                    <w:lang w:bidi="ar-SY"/>
                                  </w:rPr>
                                  <w:t xml:space="preserve"> </w:t>
                                </w:r>
                              </w:p>
                              <w:p w:rsidR="005345A8" w:rsidRPr="007C6591" w:rsidRDefault="005345A8"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hint="cs"/>
                                    <w:color w:val="000000"/>
                                    <w:kern w:val="24"/>
                                    <w:sz w:val="36"/>
                                    <w:szCs w:val="36"/>
                                    <w:rtl/>
                                    <w:lang w:bidi="ar-SY"/>
                                  </w:rPr>
                                  <w:t>الخاتمة.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62637134" name="Group 1462637134"/>
                        <wpg:cNvGrpSpPr/>
                        <wpg:grpSpPr>
                          <a:xfrm>
                            <a:off x="0" y="0"/>
                            <a:ext cx="6352560" cy="2053917"/>
                            <a:chOff x="0" y="0"/>
                            <a:chExt cx="6352560" cy="2053917"/>
                          </a:xfrm>
                        </wpg:grpSpPr>
                        <pic:pic xmlns:pic="http://schemas.openxmlformats.org/drawingml/2006/picture">
                          <pic:nvPicPr>
                            <pic:cNvPr id="1462637135" name="Picture 1462637135" descr="Calendar "/>
                            <pic:cNvPicPr>
                              <a:picLocks noChangeAspect="1"/>
                            </pic:cNvPicPr>
                          </pic:nvPicPr>
                          <pic:blipFill>
                            <a:blip r:embed="rId51"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62637136" name="TextBox 34"/>
                          <wps:cNvSpPr txBox="1"/>
                          <wps:spPr>
                            <a:xfrm>
                              <a:off x="5220355" y="1072198"/>
                              <a:ext cx="1132205" cy="981710"/>
                            </a:xfrm>
                            <a:prstGeom prst="rect">
                              <a:avLst/>
                            </a:prstGeom>
                            <a:noFill/>
                          </wps:spPr>
                          <wps:txbx>
                            <w:txbxContent>
                              <w:p w:rsidR="005345A8" w:rsidRPr="00F01FA2" w:rsidRDefault="005345A8" w:rsidP="00571199">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الثالث</w:t>
                                </w:r>
                              </w:p>
                            </w:txbxContent>
                          </wps:txbx>
                          <wps:bodyPr wrap="square" rtlCol="0">
                            <a:spAutoFit/>
                          </wps:bodyPr>
                        </wps:wsp>
                        <wps:wsp>
                          <wps:cNvPr id="1462637137" name="TextBox 34"/>
                          <wps:cNvSpPr txBox="1"/>
                          <wps:spPr>
                            <a:xfrm>
                              <a:off x="2494620" y="19867"/>
                              <a:ext cx="2430145" cy="536575"/>
                            </a:xfrm>
                            <a:prstGeom prst="rect">
                              <a:avLst/>
                            </a:prstGeom>
                            <a:noFill/>
                          </wps:spPr>
                          <wps:txbx>
                            <w:txbxContent>
                              <w:p w:rsidR="005345A8" w:rsidRPr="00F01FA2" w:rsidRDefault="005345A8" w:rsidP="00571199">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62637138" name="TextBox 34"/>
                          <wps:cNvSpPr txBox="1"/>
                          <wps:spPr>
                            <a:xfrm>
                              <a:off x="0" y="1072207"/>
                              <a:ext cx="4567555" cy="981710"/>
                            </a:xfrm>
                            <a:prstGeom prst="rect">
                              <a:avLst/>
                            </a:prstGeom>
                            <a:noFill/>
                          </wps:spPr>
                          <wps:txbx>
                            <w:txbxContent>
                              <w:p w:rsidR="005345A8" w:rsidRPr="00F01FA2" w:rsidRDefault="005345A8" w:rsidP="00571199">
                                <w:pPr>
                                  <w:jc w:val="center"/>
                                  <w:rPr>
                                    <w:rFonts w:ascii="Adobe Arabic" w:eastAsia="GE Dinar One" w:hAnsi="Adobe Arabic" w:cs="Adobe Arabic"/>
                                    <w:b/>
                                    <w:bCs/>
                                    <w:kern w:val="24"/>
                                    <w:sz w:val="56"/>
                                    <w:szCs w:val="56"/>
                                    <w:lang w:bidi="ar-SY"/>
                                  </w:rPr>
                                </w:pPr>
                                <w:r w:rsidRPr="007C6591">
                                  <w:rPr>
                                    <w:rFonts w:ascii="Adobe Arabic" w:eastAsia="GE Dinar One" w:hAnsi="Adobe Arabic" w:cs="Adobe Arabic"/>
                                    <w:b/>
                                    <w:bCs/>
                                    <w:kern w:val="24"/>
                                    <w:sz w:val="56"/>
                                    <w:szCs w:val="56"/>
                                    <w:rtl/>
                                    <w:lang w:bidi="ar-SY"/>
                                  </w:rPr>
                                  <w:t>استراتيجيات تحفيز الموظفين وتعزيز الصحة النفسية</w:t>
                                </w:r>
                              </w:p>
                            </w:txbxContent>
                          </wps:txbx>
                          <wps:bodyPr wrap="square" rtlCol="0">
                            <a:spAutoFit/>
                          </wps:bodyPr>
                        </wps:wsp>
                      </wpg:grpSp>
                    </wpg:wgp>
                  </a:graphicData>
                </a:graphic>
                <wp14:sizeRelV relativeFrom="margin">
                  <wp14:pctHeight>0</wp14:pctHeight>
                </wp14:sizeRelV>
              </wp:anchor>
            </w:drawing>
          </mc:Choice>
          <mc:Fallback>
            <w:pict>
              <v:group id="Group 1462637121" o:spid="_x0000_s3529" style="position:absolute;left:0;text-align:left;margin-left:10.3pt;margin-top:-36.45pt;width:500.2pt;height:573.2pt;z-index:252781568;mso-position-horizontal-relative:text;mso-position-vertical-relative:text;mso-height-relative:margin" coordsize="63525,727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">
                <v:group id="Group 1462637122" o:spid="_x0000_s3530" style="position:absolute;left:1619;top:25717;width:54258;height:47078" coordorigin="" coordsize="54259,470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zAZl/IAAAA&#10;4wAAAA8AAAAAAAAAAAAAAAAAqgIAAGRycy9kb3ducmV2LnhtbFBLBQYAAAAABAAEAPoAAACfAwAA&#10;AAA=&#10;">
                  <v:group id="Group 25" o:spid="_x0000_s3531" style="position:absolute;left:31303;width:22620;height:5155" coordorigin="38499" coordsize="22620,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DjMPEyQAA&#10;AOMAAAAPAAAAAAAAAAAAAAAAAKoCAABkcnMvZG93bnJldi54bWxQSwUGAAAAAAQABAD6AAAAoAMA&#10;AAAA&#10;">
                    <v:group id="Group 1462637124" o:spid="_x0000_s3532" style="position:absolute;left:56062;width:5057;height:5155" coordorigin="56062" coordsize="5057,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MZVuwyQAA&#10;AOMAAAAPAAAAAAAAAAAAAAAAAKoCAABkcnMvZG93bnJldi54bWxQSwUGAAAAAAQABAD6AAAAoAMA&#10;AAAA&#10;">
                      <v:oval id="Oval 1462637125" o:spid="_x0000_s3533" style="position:absolute;left:56062;width:5057;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ECJ8cA&#10;AADjAAAADwAAAGRycy9kb3ducmV2LnhtbERPX2vCMBB/H+w7hBvsTVOrVumMIoJsDH3Qis9Hc2uL&#10;zaUkWa3ffhkM9ni//7faDKYVPTnfWFYwGScgiEurG64UXIr9aAnCB2SNrWVS8CAPm/Xz0wpzbe98&#10;ov4cKhFD2OeooA6hy6X0ZU0G/dh2xJH7ss5giKerpHZ4j+GmlWmSZNJgw7Ghxo52NZW387dRcDDT&#10;4trP3Pujuxyut09njvsiVer1Zdi+gQg0hH/xn/tDx/mzLM2mi0k6h9+fIgBy/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yhAifHAAAA4wAAAA8AAAAAAAAAAAAAAAAAmAIAAGRy&#10;cy9kb3ducmV2LnhtbFBLBQYAAAAABAAEAPUAAACMAwAAAAA=&#10;" fillcolor="#168489" stroked="f" strokeweight="1pt">
                        <v:fill opacity="49087f"/>
                        <v:stroke joinstyle="miter"/>
                      </v:oval>
                      <v:shape id="Picture 1462637126" o:spid="_x0000_s3534" type="#_x0000_t75" alt="Target " style="position:absolute;left:56923;top:814;width:3526;height:3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WcPiXIAAAA4wAAAA8AAABkcnMvZG93bnJldi54bWxET09rwjAUvw/2HcIbeJupnXRSjSLCYAdh&#10;2Hnx9miebbfmpTRZjH56Mxjs+H7/32oTTS8Cja6zrGA2zUAQ11Z33Cg4fr49L0A4j6yxt0wKruRg&#10;s358WGGp7YUPFCrfiBTCrkQFrfdDKaWrWzLopnYgTtzZjgZ9OsdG6hEvKdz0Ms+yQhrsODW0ONCu&#10;pfq7+jEKPgIeXVbN9S7uT3F7CF952N+UmjzF7RKEp+j/xX/ud53mz4u8eHmd5QX8/pQAkOs7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FnD4lyAAAAOMAAAAPAAAAAAAAAAAA&#10;AAAAAJ8CAABkcnMvZG93bnJldi54bWxQSwUGAAAAAAQABAD3AAAAlAMAAAAA&#10;">
                        <v:imagedata r:id="rId52" o:title="Target " gain="19661f" blacklevel="22938f"/>
                      </v:shape>
                    </v:group>
                    <v:shape id="TextBox 34" o:spid="_x0000_s3535" type="#_x0000_t202" style="position:absolute;left:38499;top:699;width:17551;height:4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TstsYA&#10;AADjAAAADwAAAGRycy9kb3ducmV2LnhtbERPS0vDQBC+C/6HZQRvdpOoaYndluIDevDSGu9DdpoN&#10;ZmdDdmzSf+8Kgsf53rPezr5XZxpjF9hAvshAETfBdtwaqD/e7lagoiBb7AOTgQtF2G6ur9ZY2TDx&#10;gc5HaVUK4VihAScyVFrHxpHHuAgDceJOYfQo6RxbbUecUrjvdZFlpfbYcWpwONCzo+br+O0NiNhd&#10;fqlffdx/zu8vk8uaR6yNub2Zd0+ghGb5F/+59zbNfyiL8n6ZF0v4/SkBo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xTstsYAAADjAAAADwAAAAAAAAAAAAAAAACYAgAAZHJz&#10;L2Rvd25yZXYueG1sUEsFBgAAAAAEAAQA9QAAAIsDAAAAAA==&#10;" filled="f" stroked="f">
                      <v:textbox style="mso-fit-shape-to-text:t">
                        <w:txbxContent>
                          <w:p w:rsidR="005345A8" w:rsidRPr="00BC6FB1" w:rsidRDefault="00571199" w:rsidP="00571199">
                            <w:pPr>
                              <w:jc w:val="center"/>
                              <w:rPr>
                                <w:rFonts w:ascii="Adobe Arabic" w:eastAsia="GE Dinar One" w:hAnsi="Adobe Arabic" w:cs="Adobe Arabic"/>
                                <w:b/>
                                <w:bCs/>
                                <w:color w:val="000000"/>
                                <w:kern w:val="24"/>
                                <w:sz w:val="44"/>
                                <w:szCs w:val="44"/>
                                <w:lang w:bidi="ar-SY"/>
                              </w:rPr>
                            </w:pPr>
                            <w:hyperlink r:id="rId207" w:history="1">
                              <w:r w:rsidR="005345A8" w:rsidRPr="00571199">
                                <w:rPr>
                                  <w:rStyle w:val="Hyperlink"/>
                                  <w:rFonts w:ascii="Adobe Arabic" w:eastAsia="GE Dinar One" w:hAnsi="Adobe Arabic" w:cs="Adobe Arabic"/>
                                  <w:b/>
                                  <w:bCs/>
                                  <w:kern w:val="24"/>
                                  <w:sz w:val="44"/>
                                  <w:szCs w:val="44"/>
                                  <w:rtl/>
                                  <w:lang w:bidi="ar-SY"/>
                                </w:rPr>
                                <w:t>أهداف الجلسة</w:t>
                              </w:r>
                            </w:hyperlink>
                          </w:p>
                        </w:txbxContent>
                      </v:textbox>
                    </v:shape>
                  </v:group>
                  <v:group id="Group 26" o:spid="_x0000_s3536" style="position:absolute;top:99;width:22612;height:5150" coordorigin="" coordsize="22615,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NKFG1&#10;zAAAAOMAAAAPAAAAAAAAAAAAAAAAAKoCAABkcnMvZG93bnJldi54bWxQSwUGAAAAAAQABAD6AAAA&#10;owMAAAAA&#10;">
                    <v:oval id="Oval 1462637129" o:spid="_x0000_s3537" style="position:absolute;left:17557;width:5058;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wIIscA&#10;AADjAAAADwAAAGRycy9kb3ducmV2LnhtbERPX2vCMBB/F/Ydwgl7m6lVulmNMgTZGO5hVnw+mrMt&#10;NpeSxFq//TIY+Hi//7faDKYVPTnfWFYwnSQgiEurG64UHIvdyxsIH5A1tpZJwZ08bNZPoxXm2t74&#10;h/pDqEQMYZ+jgjqELpfSlzUZ9BPbEUfubJ3BEE9XSe3wFsNNK9MkyaTBhmNDjR1tayovh6tRsDez&#10;4tTP3ce9O+5Ply9nvndFqtTzeHhfggg0hIf43/2p4/x5lmaz12m6gL+fIgB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3sCCLHAAAA4wAAAA8AAAAAAAAAAAAAAAAAmAIAAGRy&#10;cy9kb3ducmV2LnhtbFBLBQYAAAAABAAEAPUAAACMAwAAAAA=&#10;" fillcolor="#168489" stroked="f" strokeweight="1pt">
                      <v:fill opacity="49087f"/>
                      <v:stroke joinstyle="miter"/>
                    </v:oval>
                    <v:shape id="TextBox 34" o:spid="_x0000_s3538" type="#_x0000_t202" style="position:absolute;top:699;width:17560;height:4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TiH8kA&#10;AADjAAAADwAAAGRycy9kb3ducmV2LnhtbESPQU/DMAyF70j7D5EncWNpNyhTWTZNA6QduDDK3Wq8&#10;pqJJqsZbu3+PD0gcbT+/977NbvKdutKQ2hgM5IsMFIU62jY0Bqqv94c1qMQYLHYxkIEbJdhtZ3cb&#10;LG0cwyddT9woMQmpRAOOuS+1TrUjj2kRewpyO8fBI8s4NNoOOIq57/QyywrtsQ2S4LCng6P653Tx&#10;BpjtPr9Vbz4dv6eP19Fl9RNWxtzPp/0LKKaJ/8V/30cr9R+LZbF6zldCIUyyAL39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STiH8kAAADjAAAADwAAAAAAAAAAAAAAAACYAgAA&#10;ZHJzL2Rvd25yZXYueG1sUEsFBgAAAAAEAAQA9QAAAI4DAAAAAA==&#10;" filled="f" stroked="f">
                      <v:textbox style="mso-fit-shape-to-text:t">
                        <w:txbxContent>
                          <w:p w:rsidR="005345A8" w:rsidRPr="00BC6FB1" w:rsidRDefault="00571199" w:rsidP="00571199">
                            <w:pPr>
                              <w:jc w:val="center"/>
                              <w:rPr>
                                <w:rFonts w:ascii="Adobe Arabic" w:eastAsia="GE Dinar One" w:hAnsi="Adobe Arabic" w:cs="Adobe Arabic"/>
                                <w:b/>
                                <w:bCs/>
                                <w:color w:val="000000"/>
                                <w:kern w:val="24"/>
                                <w:sz w:val="44"/>
                                <w:szCs w:val="44"/>
                                <w:lang w:bidi="ar-SY"/>
                              </w:rPr>
                            </w:pPr>
                            <w:hyperlink r:id="rId208" w:history="1">
                              <w:r w:rsidR="005345A8" w:rsidRPr="00571199">
                                <w:rPr>
                                  <w:rStyle w:val="Hyperlink"/>
                                  <w:rFonts w:ascii="Adobe Arabic" w:eastAsia="GE Dinar One" w:hAnsi="Adobe Arabic" w:cs="Adobe Arabic" w:hint="cs"/>
                                  <w:b/>
                                  <w:bCs/>
                                  <w:kern w:val="24"/>
                                  <w:sz w:val="44"/>
                                  <w:szCs w:val="44"/>
                                  <w:rtl/>
                                  <w:lang w:bidi="ar-SY"/>
                                </w:rPr>
                                <w:t>محاور الجلسة</w:t>
                              </w:r>
                            </w:hyperlink>
                          </w:p>
                        </w:txbxContent>
                      </v:textbox>
                    </v:shape>
                    <v:shape id="Picture 1462637131" o:spid="_x0000_s3539" type="#_x0000_t75" alt="Note " style="position:absolute;left:18323;top:639;width:3816;height:38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n8gi/JAAAA4wAAAA8AAABkcnMvZG93bnJldi54bWxET81qwkAQvhd8h2UEL0U30RIldZVSqJVi&#10;D0a9D9kxSc3OptmNxrfvFgo9zvc/y3VvanGl1lWWFcSTCARxbnXFhYLj4W28AOE8ssbaMim4k4P1&#10;avCwxFTbG+/pmvlChBB2KSoovW9SKV1ekkE3sQ1x4M62NejD2RZSt3gL4aaW0yhKpMGKQ0OJDb2W&#10;lF+yzijwH9nufs4et1+bLpp/f566d76QUqNh//IMwlPv/8V/7q0O85+SaTKbx7MYfn8KAMjVD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mfyCL8kAAADjAAAADwAAAAAAAAAA&#10;AAAAAACfAgAAZHJzL2Rvd25yZXYueG1sUEsFBgAAAAAEAAQA9wAAAJUDAAAAAA==&#10;">
                      <v:imagedata r:id="rId55" o:title="Note " gain="19661f" blacklevel="22938f"/>
                    </v:shape>
                  </v:group>
                  <v:shape id="Text Box 1462637132" o:spid="_x0000_s3540" type="#_x0000_t202" style="position:absolute;left:31022;top:8741;width:23237;height:38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E0lMkA&#10;AADjAAAADwAAAGRycy9kb3ducmV2LnhtbERPS2vCQBC+F/wPyxS81Y2xjRJdRQLSUurBx8XbmB2T&#10;0OxszK6a9td3C4LH+d4zW3SmFldqXWVZwXAQgSDOra64ULDfrV4mIJxH1lhbJgU/5GAx7z3NMNX2&#10;xhu6bn0hQgi7FBWU3jeplC4vyaAb2IY4cCfbGvThbAupW7yFcFPLOIoSabDi0FBiQ1lJ+ff2YhR8&#10;Zqs1bo6xmfzW2fvXadmc94c3pfrP3XIKwlPnH+K7+0OH+a9JnIzGw1EM/z8FAOT8D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wE0lMkAAADjAAAADwAAAAAAAAAAAAAAAACYAgAA&#10;ZHJzL2Rvd25yZXYueG1sUEsFBgAAAAAEAAQA9QAAAI4DAAAAAA==&#10;" filled="f" stroked="f" strokeweight=".5pt">
                    <v:textbox>
                      <w:txbxContent>
                        <w:p w:rsidR="005345A8" w:rsidRPr="002C04B9" w:rsidRDefault="005345A8" w:rsidP="007C6591">
                          <w:pPr>
                            <w:pStyle w:val="a1"/>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rsidR="005345A8" w:rsidRPr="007C6591" w:rsidRDefault="005345A8"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hint="cs"/>
                              <w:color w:val="000000"/>
                              <w:kern w:val="24"/>
                              <w:sz w:val="36"/>
                              <w:szCs w:val="36"/>
                              <w:rtl/>
                              <w:lang w:bidi="ar-SY"/>
                            </w:rPr>
                            <w:t xml:space="preserve">توضيح </w:t>
                          </w:r>
                          <w:r w:rsidRPr="007C6591">
                            <w:rPr>
                              <w:rFonts w:ascii="Adobe Arabic" w:eastAsia="GE Dinar One" w:hAnsi="Adobe Arabic" w:cs="Adobe Arabic"/>
                              <w:color w:val="000000"/>
                              <w:kern w:val="24"/>
                              <w:sz w:val="36"/>
                              <w:szCs w:val="36"/>
                              <w:rtl/>
                              <w:lang w:bidi="ar-SY"/>
                            </w:rPr>
                            <w:t xml:space="preserve">أهمية التحفيز في تحسين الصحة النفسية والمهنية.  </w:t>
                          </w:r>
                        </w:p>
                        <w:p w:rsidR="005345A8" w:rsidRPr="007C6591" w:rsidRDefault="005345A8"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hint="cs"/>
                              <w:color w:val="000000"/>
                              <w:kern w:val="24"/>
                              <w:sz w:val="36"/>
                              <w:szCs w:val="36"/>
                              <w:rtl/>
                              <w:lang w:bidi="ar-SY"/>
                            </w:rPr>
                            <w:t>التعرّف على أبرز ال</w:t>
                          </w:r>
                          <w:r w:rsidRPr="007C6591">
                            <w:rPr>
                              <w:rFonts w:ascii="Adobe Arabic" w:eastAsia="GE Dinar One" w:hAnsi="Adobe Arabic" w:cs="Adobe Arabic"/>
                              <w:color w:val="000000"/>
                              <w:kern w:val="24"/>
                              <w:sz w:val="36"/>
                              <w:szCs w:val="36"/>
                              <w:rtl/>
                              <w:lang w:bidi="ar-SY"/>
                            </w:rPr>
                            <w:t xml:space="preserve">استراتيجيات </w:t>
                          </w:r>
                          <w:r w:rsidRPr="007C6591">
                            <w:rPr>
                              <w:rFonts w:ascii="Adobe Arabic" w:eastAsia="GE Dinar One" w:hAnsi="Adobe Arabic" w:cs="Adobe Arabic" w:hint="cs"/>
                              <w:color w:val="000000"/>
                              <w:kern w:val="24"/>
                              <w:sz w:val="36"/>
                              <w:szCs w:val="36"/>
                              <w:rtl/>
                              <w:lang w:bidi="ar-SY"/>
                            </w:rPr>
                            <w:t>ال</w:t>
                          </w:r>
                          <w:r w:rsidRPr="007C6591">
                            <w:rPr>
                              <w:rFonts w:ascii="Adobe Arabic" w:eastAsia="GE Dinar One" w:hAnsi="Adobe Arabic" w:cs="Adobe Arabic"/>
                              <w:color w:val="000000"/>
                              <w:kern w:val="24"/>
                              <w:sz w:val="36"/>
                              <w:szCs w:val="36"/>
                              <w:rtl/>
                              <w:lang w:bidi="ar-SY"/>
                            </w:rPr>
                            <w:t xml:space="preserve">فعّالة لتحفيز الموظفين.  </w:t>
                          </w:r>
                        </w:p>
                        <w:p w:rsidR="005345A8" w:rsidRPr="007C6591" w:rsidRDefault="005345A8"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hint="cs"/>
                              <w:color w:val="000000"/>
                              <w:kern w:val="24"/>
                              <w:sz w:val="36"/>
                              <w:szCs w:val="36"/>
                              <w:rtl/>
                              <w:lang w:bidi="ar-SY"/>
                            </w:rPr>
                            <w:t xml:space="preserve">مناقشة </w:t>
                          </w:r>
                          <w:r w:rsidRPr="007C6591">
                            <w:rPr>
                              <w:rFonts w:ascii="Adobe Arabic" w:eastAsia="GE Dinar One" w:hAnsi="Adobe Arabic" w:cs="Adobe Arabic"/>
                              <w:color w:val="000000"/>
                              <w:kern w:val="24"/>
                              <w:sz w:val="36"/>
                              <w:szCs w:val="36"/>
                              <w:rtl/>
                              <w:lang w:bidi="ar-SY"/>
                            </w:rPr>
                            <w:t xml:space="preserve">كيفية قياس وتحسين الصحة النفسية بشكل مستمر. </w:t>
                          </w:r>
                        </w:p>
                        <w:p w:rsidR="005345A8" w:rsidRPr="000F32C7" w:rsidRDefault="005345A8" w:rsidP="007C6591">
                          <w:pPr>
                            <w:pStyle w:val="ListParagraph"/>
                            <w:spacing w:line="276" w:lineRule="auto"/>
                            <w:ind w:left="576"/>
                            <w:rPr>
                              <w:rFonts w:ascii="Adobe Arabic" w:eastAsia="GE Dinar One" w:hAnsi="Adobe Arabic" w:cs="Adobe Arabic"/>
                              <w:color w:val="000000"/>
                              <w:kern w:val="24"/>
                              <w:sz w:val="36"/>
                              <w:szCs w:val="36"/>
                              <w:lang w:bidi="ar-SY"/>
                            </w:rPr>
                          </w:pPr>
                        </w:p>
                      </w:txbxContent>
                    </v:textbox>
                  </v:shape>
                  <v:shape id="Text Box 1462637133" o:spid="_x0000_s3541" type="#_x0000_t202" style="position:absolute;left:396;top:8743;width:22164;height:37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2RD8oA&#10;AADjAAAADwAAAGRycy9kb3ducmV2LnhtbERPzWrCQBC+F/oOyxS81Y2JjRJdRQLSIu1B68XbmB2T&#10;0Oxsml01+vTdQqHH+f5nvuxNIy7UudqygtEwAkFcWF1zqWD/uX6egnAeWWNjmRTcyMFy8fgwx0zb&#10;K2/psvOlCCHsMlRQed9mUrqiIoNuaFviwJ1sZ9CHsyul7vAawk0j4yhKpcGaQ0OFLeUVFV+7s1Gw&#10;ydcfuD3GZnpv8tf306r93h9elBo89asZCE+9/xf/ud90mD9O4zSZjJIEfn8KAMjF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BNkQ/KAAAA4wAAAA8AAAAAAAAAAAAAAAAAmAIA&#10;AGRycy9kb3ducmV2LnhtbFBLBQYAAAAABAAEAPUAAACPAwAAAAA=&#10;" filled="f" stroked="f" strokeweight=".5pt">
                    <v:textbox>
                      <w:txbxContent>
                        <w:p w:rsidR="005345A8" w:rsidRPr="007C6591" w:rsidRDefault="005345A8" w:rsidP="007C6591">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7C6591">
                            <w:rPr>
                              <w:rFonts w:ascii="Adobe Arabic" w:eastAsia="GE Dinar One" w:hAnsi="Adobe Arabic" w:cs="Adobe Arabic" w:hint="cs"/>
                              <w:color w:val="000000"/>
                              <w:kern w:val="24"/>
                              <w:sz w:val="36"/>
                              <w:szCs w:val="36"/>
                              <w:rtl/>
                              <w:lang w:bidi="ar-SY"/>
                            </w:rPr>
                            <w:t>مشاهدة فيديو تدريبي.</w:t>
                          </w:r>
                        </w:p>
                        <w:p w:rsidR="005345A8" w:rsidRPr="007C6591" w:rsidRDefault="005345A8"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color w:val="000000"/>
                              <w:kern w:val="24"/>
                              <w:sz w:val="36"/>
                              <w:szCs w:val="36"/>
                              <w:rtl/>
                              <w:lang w:bidi="ar-SY"/>
                            </w:rPr>
                            <w:t xml:space="preserve">أهمية التحفيز في تحسين الصحة النفسية والمهنية.  </w:t>
                          </w:r>
                        </w:p>
                        <w:p w:rsidR="005345A8" w:rsidRPr="007C6591" w:rsidRDefault="005345A8"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color w:val="000000"/>
                              <w:kern w:val="24"/>
                              <w:sz w:val="36"/>
                              <w:szCs w:val="36"/>
                              <w:rtl/>
                              <w:lang w:bidi="ar-SY"/>
                            </w:rPr>
                            <w:t xml:space="preserve">استراتيجيات فعّالة لتحفيز الموظفين.  </w:t>
                          </w:r>
                        </w:p>
                        <w:p w:rsidR="005345A8" w:rsidRPr="007C6591" w:rsidRDefault="005345A8"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color w:val="000000"/>
                              <w:kern w:val="24"/>
                              <w:sz w:val="36"/>
                              <w:szCs w:val="36"/>
                              <w:rtl/>
                              <w:lang w:bidi="ar-SY"/>
                            </w:rPr>
                            <w:t xml:space="preserve">كيفية قياس وتحسين الصحة النفسية بشكل مستمر.  </w:t>
                          </w:r>
                        </w:p>
                        <w:p w:rsidR="005345A8" w:rsidRPr="007C6591" w:rsidRDefault="005345A8" w:rsidP="007C6591">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7C6591">
                            <w:rPr>
                              <w:rFonts w:ascii="Adobe Arabic" w:eastAsia="GE Dinar One" w:hAnsi="Adobe Arabic" w:cs="Adobe Arabic"/>
                              <w:color w:val="000000"/>
                              <w:kern w:val="24"/>
                              <w:sz w:val="36"/>
                              <w:szCs w:val="36"/>
                              <w:rtl/>
                              <w:lang w:bidi="ar-SY"/>
                            </w:rPr>
                            <w:t>تمرين</w:t>
                          </w:r>
                          <w:r w:rsidRPr="007C6591">
                            <w:rPr>
                              <w:rFonts w:ascii="Adobe Arabic" w:eastAsia="GE Dinar One" w:hAnsi="Adobe Arabic" w:cs="Adobe Arabic" w:hint="cs"/>
                              <w:color w:val="000000"/>
                              <w:kern w:val="24"/>
                              <w:sz w:val="36"/>
                              <w:szCs w:val="36"/>
                              <w:rtl/>
                              <w:lang w:bidi="ar-SY"/>
                            </w:rPr>
                            <w:t xml:space="preserve"> "</w:t>
                          </w:r>
                          <w:r w:rsidRPr="007C6591">
                            <w:rPr>
                              <w:rFonts w:ascii="Adobe Arabic" w:eastAsia="GE Dinar One" w:hAnsi="Adobe Arabic" w:cs="Adobe Arabic"/>
                              <w:color w:val="000000"/>
                              <w:kern w:val="24"/>
                              <w:sz w:val="36"/>
                              <w:szCs w:val="36"/>
                              <w:rtl/>
                              <w:lang w:bidi="ar-SY"/>
                            </w:rPr>
                            <w:t>أفكار للتحفيز</w:t>
                          </w:r>
                          <w:r w:rsidRPr="007C6591">
                            <w:rPr>
                              <w:rFonts w:ascii="Adobe Arabic" w:eastAsia="GE Dinar One" w:hAnsi="Adobe Arabic" w:cs="Adobe Arabic" w:hint="cs"/>
                              <w:color w:val="000000"/>
                              <w:kern w:val="24"/>
                              <w:sz w:val="36"/>
                              <w:szCs w:val="36"/>
                              <w:rtl/>
                              <w:lang w:bidi="ar-SY"/>
                            </w:rPr>
                            <w:t>".</w:t>
                          </w:r>
                        </w:p>
                        <w:p w:rsidR="005345A8" w:rsidRPr="007C6591" w:rsidRDefault="005345A8" w:rsidP="007C6591">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7C6591">
                            <w:rPr>
                              <w:rFonts w:ascii="Adobe Arabic" w:eastAsia="GE Dinar One" w:hAnsi="Adobe Arabic" w:cs="Adobe Arabic"/>
                              <w:color w:val="000000"/>
                              <w:kern w:val="24"/>
                              <w:sz w:val="36"/>
                              <w:szCs w:val="36"/>
                              <w:rtl/>
                              <w:lang w:bidi="ar-SY"/>
                            </w:rPr>
                            <w:t>نشاط</w:t>
                          </w:r>
                          <w:r w:rsidRPr="007C6591">
                            <w:rPr>
                              <w:rFonts w:ascii="Adobe Arabic" w:eastAsia="GE Dinar One" w:hAnsi="Adobe Arabic" w:cs="Adobe Arabic" w:hint="cs"/>
                              <w:color w:val="000000"/>
                              <w:kern w:val="24"/>
                              <w:sz w:val="36"/>
                              <w:szCs w:val="36"/>
                              <w:rtl/>
                              <w:lang w:bidi="ar-SY"/>
                            </w:rPr>
                            <w:t xml:space="preserve"> تدريبي "</w:t>
                          </w:r>
                          <w:r w:rsidRPr="007C6591">
                            <w:rPr>
                              <w:rFonts w:ascii="Adobe Arabic" w:eastAsia="GE Dinar One" w:hAnsi="Adobe Arabic" w:cs="Adobe Arabic"/>
                              <w:color w:val="000000"/>
                              <w:kern w:val="24"/>
                              <w:sz w:val="36"/>
                              <w:szCs w:val="36"/>
                              <w:rtl/>
                              <w:lang w:bidi="ar-SY"/>
                            </w:rPr>
                            <w:t>تقييم الصحة النفسية</w:t>
                          </w:r>
                          <w:r w:rsidRPr="007C6591">
                            <w:rPr>
                              <w:rFonts w:ascii="Adobe Arabic" w:eastAsia="GE Dinar One" w:hAnsi="Adobe Arabic" w:cs="Adobe Arabic" w:hint="cs"/>
                              <w:color w:val="000000"/>
                              <w:kern w:val="24"/>
                              <w:sz w:val="36"/>
                              <w:szCs w:val="36"/>
                              <w:rtl/>
                              <w:lang w:bidi="ar-SY"/>
                            </w:rPr>
                            <w:t>".</w:t>
                          </w:r>
                          <w:r w:rsidRPr="007C6591">
                            <w:rPr>
                              <w:rFonts w:ascii="Adobe Arabic" w:eastAsia="GE Dinar One" w:hAnsi="Adobe Arabic" w:cs="Adobe Arabic"/>
                              <w:color w:val="000000"/>
                              <w:kern w:val="24"/>
                              <w:sz w:val="36"/>
                              <w:szCs w:val="36"/>
                              <w:rtl/>
                              <w:lang w:bidi="ar-SY"/>
                            </w:rPr>
                            <w:t xml:space="preserve"> </w:t>
                          </w:r>
                        </w:p>
                        <w:p w:rsidR="005345A8" w:rsidRPr="007C6591" w:rsidRDefault="005345A8"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hint="cs"/>
                              <w:color w:val="000000"/>
                              <w:kern w:val="24"/>
                              <w:sz w:val="36"/>
                              <w:szCs w:val="36"/>
                              <w:rtl/>
                              <w:lang w:bidi="ar-SY"/>
                            </w:rPr>
                            <w:t>الخاتمة.</w:t>
                          </w:r>
                        </w:p>
                      </w:txbxContent>
                    </v:textbox>
                  </v:shape>
                </v:group>
                <v:group id="Group 1462637134" o:spid="_x0000_s3542" style="position:absolute;width:63525;height:20539" coordsize="63525,20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JvM1tyQAA&#10;AOMAAAAPAAAAAAAAAAAAAAAAAKoCAABkcnMvZG93bnJldi54bWxQSwUGAAAAAAQABAD6AAAAoAMA&#10;AAAA&#10;">
                  <v:shape id="Picture 1462637135" o:spid="_x0000_s3543" type="#_x0000_t75" alt="Calendar " style="position:absolute;left:55460;width:5264;height:5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w087IAAAA4wAAAA8AAABkcnMvZG93bnJldi54bWxET19LwzAQfxf2HcINfHPpVq2jLhujIBOF&#10;waovvh3NmZY1l5LErn57Iwh7vN//2+wm24uRfOgcK1guMhDEjdMdGwUf7893axAhImvsHZOCHwqw&#10;285uNlhqd+ETjXU0IoVwKFFBG+NQShmaliyGhRuIE/flvMWYTm+k9nhJ4baXqywrpMWOU0OLA1Ut&#10;Nef62yrIXw/yaMb158G9mZOvQ1W7Y6XU7XzaP4GINMWr+N/9otP8+2JV5I/L/AH+fkoAyO0v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nMNPOyAAAAOMAAAAPAAAAAAAAAAAA&#10;AAAAAJ8CAABkcnMvZG93bnJldi54bWxQSwUGAAAAAAQABAD3AAAAlAMAAAAA&#10;">
                    <v:imagedata r:id="rId56" o:title="Calendar " gain="19661f" blacklevel="22938f"/>
                    <v:path arrowok="t"/>
                  </v:shape>
                  <v:shape id="TextBox 34" o:spid="_x0000_s3544" type="#_x0000_t202" style="position:absolute;left:52203;top:10721;width:11322;height:98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Hf8MYA&#10;AADjAAAADwAAAGRycy9kb3ducmV2LnhtbERPS0vDQBC+C/6HZQre7CatphK7LcUH9OClbbwP2TEb&#10;mp0N2bFJ/70rCB7ne896O/lOXWiIbWAD+TwDRVwH23JjoDq93z+BioJssQtMBq4UYbu5vVljacPI&#10;B7ocpVEphGOJBpxIX2oda0ce4zz0xIn7CoNHSefQaDvgmMJ9pxdZVmiPLacGhz29OKrPx29vQMTu&#10;8mv15uP+c/p4HV1WP2JlzN1s2j2DEprkX/zn3ts0/6FYFMtVvizg96cEgN7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YHf8MYAAADjAAAADwAAAAAAAAAAAAAAAACYAgAAZHJz&#10;L2Rvd25yZXYueG1sUEsFBgAAAAAEAAQA9QAAAIsDAAAAAA==&#10;" filled="f" stroked="f">
                    <v:textbox style="mso-fit-shape-to-text:t">
                      <w:txbxContent>
                        <w:p w:rsidR="005345A8" w:rsidRPr="00F01FA2" w:rsidRDefault="005345A8" w:rsidP="00571199">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الثالث</w:t>
                          </w:r>
                        </w:p>
                      </w:txbxContent>
                    </v:textbox>
                  </v:shape>
                  <v:shape id="TextBox 34" o:spid="_x0000_s3545" type="#_x0000_t202" style="position:absolute;left:24946;top:198;width:24301;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16a8YA&#10;AADjAAAADwAAAGRycy9kb3ducmV2LnhtbERPS0vDQBC+C/6HZQre7CatphK7LcUH9ODFGu9DdsyG&#10;ZmdDdmzSf+8KhR7ne896O/lOnWiIbWAD+TwDRVwH23JjoPp6v38CFQXZYheYDJwpwnZze7PG0oaR&#10;P+l0kEalEI4lGnAifal1rB15jPPQEyfuJwweJZ1Do+2AYwr3nV5kWaE9tpwaHPb04qg+Hn69ARG7&#10;y8/Vm4/77+njdXRZ/YiVMXezafcMSmiSq/ji3ts0/6FYFMtVvlzB/08JAL3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s16a8YAAADjAAAADwAAAAAAAAAAAAAAAACYAgAAZHJz&#10;L2Rvd25yZXYueG1sUEsFBgAAAAAEAAQA9QAAAIsDAAAAAA==&#10;" filled="f" stroked="f">
                    <v:textbox style="mso-fit-shape-to-text:t">
                      <w:txbxContent>
                        <w:p w:rsidR="005345A8" w:rsidRPr="00F01FA2" w:rsidRDefault="005345A8" w:rsidP="00571199">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3546" type="#_x0000_t202" style="position:absolute;top:10722;width:45675;height:9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LuGckA&#10;AADjAAAADwAAAGRycy9kb3ducmV2LnhtbESPQU/DMAyF70j7D5EncWNpNyhTWTZNA6QduDDK3Wq8&#10;pqJJqsZbu3+PD0gc7ff83ufNbvKdutKQ2hgM5IsMFIU62jY0Bqqv94c1qMQYLHYxkIEbJdhtZ3cb&#10;LG0cwyddT9woCQmpRAOOuS+1TrUjj2kRewqinePgkWUcGm0HHCXcd3qZZYX22AZpcNjTwVH9c7p4&#10;A8x2n9+qN5+O39PH6+iy+gkrY+7n0/4FFNPE/+a/66MV/MdiWaye85VAy0+yAL39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1LuGckAAADjAAAADwAAAAAAAAAAAAAAAACYAgAA&#10;ZHJzL2Rvd25yZXYueG1sUEsFBgAAAAAEAAQA9QAAAI4DAAAAAA==&#10;" filled="f" stroked="f">
                    <v:textbox style="mso-fit-shape-to-text:t">
                      <w:txbxContent>
                        <w:p w:rsidR="005345A8" w:rsidRPr="00F01FA2" w:rsidRDefault="005345A8" w:rsidP="00571199">
                          <w:pPr>
                            <w:jc w:val="center"/>
                            <w:rPr>
                              <w:rFonts w:ascii="Adobe Arabic" w:eastAsia="GE Dinar One" w:hAnsi="Adobe Arabic" w:cs="Adobe Arabic"/>
                              <w:b/>
                              <w:bCs/>
                              <w:kern w:val="24"/>
                              <w:sz w:val="56"/>
                              <w:szCs w:val="56"/>
                              <w:lang w:bidi="ar-SY"/>
                            </w:rPr>
                          </w:pPr>
                          <w:r w:rsidRPr="007C6591">
                            <w:rPr>
                              <w:rFonts w:ascii="Adobe Arabic" w:eastAsia="GE Dinar One" w:hAnsi="Adobe Arabic" w:cs="Adobe Arabic"/>
                              <w:b/>
                              <w:bCs/>
                              <w:kern w:val="24"/>
                              <w:sz w:val="56"/>
                              <w:szCs w:val="56"/>
                              <w:rtl/>
                              <w:lang w:bidi="ar-SY"/>
                            </w:rPr>
                            <w:t>استراتيجيات تحفيز الموظفين وتعزيز الصحة النفسية</w:t>
                          </w:r>
                        </w:p>
                      </w:txbxContent>
                    </v:textbox>
                  </v:shape>
                </v:group>
              </v:group>
            </w:pict>
          </mc:Fallback>
        </mc:AlternateContent>
      </w:r>
    </w:p>
    <w:p w:rsidR="007C12CD" w:rsidRPr="007C12CD" w:rsidRDefault="007C12CD" w:rsidP="007C12CD">
      <w:pPr>
        <w:rPr>
          <w:rFonts w:ascii="Sakkal Majalla" w:hAnsi="Sakkal Majalla"/>
          <w:color w:val="002060"/>
          <w:sz w:val="30"/>
          <w:rtl/>
          <w:lang w:bidi="ar-EG"/>
        </w:rPr>
      </w:pPr>
    </w:p>
    <w:p w:rsidR="00132C0A" w:rsidRDefault="00132C0A" w:rsidP="006C52FE">
      <w:pPr>
        <w:rPr>
          <w:rtl/>
          <w:lang w:bidi="ar-EG"/>
        </w:rPr>
      </w:pPr>
    </w:p>
    <w:p w:rsidR="00691535" w:rsidRDefault="00691535" w:rsidP="00152BBE">
      <w:pPr>
        <w:bidi w:val="0"/>
        <w:rPr>
          <w:rFonts w:asciiTheme="majorBidi" w:hAnsiTheme="majorBidi" w:cstheme="majorBidi"/>
          <w:szCs w:val="28"/>
          <w:lang w:bidi="ar-SY"/>
        </w:rPr>
      </w:pPr>
    </w:p>
    <w:p w:rsidR="00691535" w:rsidRDefault="00691535" w:rsidP="00691535">
      <w:pPr>
        <w:spacing w:line="240" w:lineRule="auto"/>
        <w:jc w:val="center"/>
        <w:rPr>
          <w:rFonts w:cs="PT Bold Heading"/>
          <w:sz w:val="52"/>
          <w:szCs w:val="56"/>
          <w:rtl/>
          <w:lang w:bidi="ar-SY"/>
        </w:rPr>
      </w:pPr>
    </w:p>
    <w:p w:rsidR="00691535" w:rsidRPr="00EB7D48" w:rsidRDefault="00691535" w:rsidP="000F1708">
      <w:pPr>
        <w:spacing w:line="240" w:lineRule="auto"/>
        <w:rPr>
          <w:rFonts w:ascii="Adobe Arabic" w:hAnsi="Adobe Arabic" w:cs="Adobe Arabic"/>
          <w:b/>
          <w:bCs/>
          <w:color w:val="002060"/>
          <w:sz w:val="48"/>
          <w:szCs w:val="36"/>
          <w:rtl/>
          <w:lang w:bidi="ar-EG"/>
        </w:rPr>
      </w:pPr>
    </w:p>
    <w:p w:rsidR="00691535" w:rsidRDefault="00691535" w:rsidP="00691535">
      <w:pPr>
        <w:pStyle w:val="ListParagraph"/>
        <w:spacing w:line="256" w:lineRule="auto"/>
        <w:rPr>
          <w:rFonts w:ascii="Adobe Arabic" w:hAnsi="Adobe Arabic" w:cs="Adobe Arabic"/>
          <w:b/>
          <w:bCs/>
          <w:color w:val="002060"/>
          <w:sz w:val="48"/>
          <w:szCs w:val="36"/>
          <w:rtl/>
          <w:lang w:bidi="ar-SY"/>
        </w:rPr>
      </w:pPr>
    </w:p>
    <w:p w:rsidR="00F04847" w:rsidRDefault="00F04847" w:rsidP="00F04847">
      <w:pPr>
        <w:pStyle w:val="ListParagraph"/>
        <w:tabs>
          <w:tab w:val="left" w:pos="5578"/>
        </w:tabs>
        <w:spacing w:after="0" w:line="276" w:lineRule="auto"/>
        <w:rPr>
          <w:rFonts w:ascii="Adobe Arabic" w:hAnsi="Adobe Arabic" w:cs="Adobe Arabic"/>
          <w:b/>
          <w:bCs/>
          <w:color w:val="002060"/>
          <w:sz w:val="48"/>
          <w:szCs w:val="36"/>
          <w:rtl/>
          <w:lang w:bidi="ar-SY"/>
        </w:rPr>
      </w:pPr>
      <w:r>
        <w:rPr>
          <w:rFonts w:ascii="Adobe Arabic" w:hAnsi="Adobe Arabic" w:cs="Adobe Arabic"/>
          <w:b/>
          <w:bCs/>
          <w:color w:val="002060"/>
          <w:sz w:val="48"/>
          <w:szCs w:val="36"/>
          <w:rtl/>
          <w:lang w:bidi="ar-SY"/>
        </w:rPr>
        <w:tab/>
      </w:r>
    </w:p>
    <w:p w:rsidR="00691535" w:rsidRDefault="00691535" w:rsidP="00F04847">
      <w:pPr>
        <w:pStyle w:val="ListParagraph"/>
        <w:tabs>
          <w:tab w:val="left" w:pos="5578"/>
        </w:tabs>
        <w:spacing w:after="0" w:line="276" w:lineRule="auto"/>
        <w:rPr>
          <w:rFonts w:ascii="Adobe Arabic" w:hAnsi="Adobe Arabic" w:cs="Adobe Arabic"/>
          <w:b/>
          <w:bCs/>
          <w:color w:val="002060"/>
          <w:sz w:val="48"/>
          <w:szCs w:val="36"/>
          <w:rtl/>
          <w:lang w:bidi="ar-SY"/>
        </w:rPr>
      </w:pPr>
    </w:p>
    <w:p w:rsidR="00691535" w:rsidRDefault="00691535" w:rsidP="00691535">
      <w:pPr>
        <w:pStyle w:val="ListParagraph"/>
        <w:spacing w:line="360" w:lineRule="auto"/>
        <w:rPr>
          <w:rFonts w:ascii="Adobe Arabic" w:hAnsi="Adobe Arabic" w:cs="Adobe Arabic"/>
          <w:b/>
          <w:bCs/>
          <w:color w:val="002060"/>
          <w:sz w:val="48"/>
          <w:szCs w:val="36"/>
          <w:rtl/>
        </w:rPr>
      </w:pPr>
    </w:p>
    <w:p w:rsidR="00691535" w:rsidRPr="000F1708" w:rsidRDefault="00691535" w:rsidP="000F1708">
      <w:pPr>
        <w:bidi w:val="0"/>
        <w:spacing w:after="160" w:line="254" w:lineRule="auto"/>
        <w:jc w:val="left"/>
        <w:rPr>
          <w:rFonts w:cs="PT Bold Heading"/>
          <w:sz w:val="52"/>
          <w:szCs w:val="56"/>
        </w:rPr>
      </w:pPr>
      <w:r>
        <w:rPr>
          <w:rFonts w:cs="PT Bold Heading" w:hint="cs"/>
          <w:sz w:val="52"/>
          <w:szCs w:val="56"/>
          <w:rtl/>
        </w:rPr>
        <w:br w:type="page"/>
      </w:r>
    </w:p>
    <w:p w:rsidR="00247375" w:rsidRDefault="007C6591" w:rsidP="00247375">
      <w:pPr>
        <w:bidi w:val="0"/>
        <w:rPr>
          <w:rFonts w:ascii="Sakkal Majalla" w:hAnsi="Sakkal Majalla"/>
          <w:color w:val="002060"/>
          <w:sz w:val="34"/>
          <w:lang w:bidi="ar-SY"/>
        </w:rPr>
      </w:pPr>
      <w:r>
        <w:rPr>
          <w:noProof/>
        </w:rPr>
        <w:lastRenderedPageBreak/>
        <w:drawing>
          <wp:anchor distT="0" distB="0" distL="114300" distR="114300" simplePos="0" relativeHeight="252810240" behindDoc="0" locked="0" layoutInCell="1" allowOverlap="1" wp14:anchorId="183E6FD8" wp14:editId="2DC40CED">
            <wp:simplePos x="0" y="0"/>
            <wp:positionH relativeFrom="column">
              <wp:posOffset>3859291</wp:posOffset>
            </wp:positionH>
            <wp:positionV relativeFrom="paragraph">
              <wp:posOffset>58890</wp:posOffset>
            </wp:positionV>
            <wp:extent cx="1313889" cy="1313889"/>
            <wp:effectExtent l="0" t="0" r="635" b="635"/>
            <wp:wrapNone/>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1313889" cy="131388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47375" w:rsidRPr="00F01FA2">
        <w:rPr>
          <w:rFonts w:ascii="Sakkal Majalla" w:hAnsi="Sakkal Majalla"/>
          <w:noProof/>
          <w:color w:val="002060"/>
          <w:sz w:val="34"/>
        </w:rPr>
        <mc:AlternateContent>
          <mc:Choice Requires="wpg">
            <w:drawing>
              <wp:inline distT="0" distB="0" distL="0" distR="0" wp14:anchorId="022BFDC5" wp14:editId="6CB3105B">
                <wp:extent cx="5239055" cy="1388331"/>
                <wp:effectExtent l="19050" t="19050" r="19050" b="21590"/>
                <wp:docPr id="145" name="Group 10"/>
                <wp:cNvGraphicFramePr/>
                <a:graphic xmlns:a="http://schemas.openxmlformats.org/drawingml/2006/main">
                  <a:graphicData uri="http://schemas.microsoft.com/office/word/2010/wordprocessingGroup">
                    <wpg:wgp>
                      <wpg:cNvGrpSpPr/>
                      <wpg:grpSpPr>
                        <a:xfrm>
                          <a:off x="0" y="0"/>
                          <a:ext cx="5239055" cy="1388331"/>
                          <a:chOff x="973794" y="0"/>
                          <a:chExt cx="5647938" cy="1388331"/>
                        </a:xfrm>
                        <a:noFill/>
                      </wpg:grpSpPr>
                      <wps:wsp>
                        <wps:cNvPr id="146" name="Rectangle 146"/>
                        <wps:cNvSpPr/>
                        <wps:spPr>
                          <a:xfrm>
                            <a:off x="973794" y="0"/>
                            <a:ext cx="5647938" cy="1388331"/>
                          </a:xfrm>
                          <a:prstGeom prst="rect">
                            <a:avLst/>
                          </a:prstGeom>
                          <a:grpFill/>
                          <a:ln w="28575">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7" name="TextBox 36"/>
                        <wps:cNvSpPr txBox="1"/>
                        <wps:spPr>
                          <a:xfrm>
                            <a:off x="1305515" y="316344"/>
                            <a:ext cx="4178935" cy="377825"/>
                          </a:xfrm>
                          <a:prstGeom prst="rect">
                            <a:avLst/>
                          </a:prstGeom>
                          <a:grpFill/>
                        </wps:spPr>
                        <wps:txbx>
                          <w:txbxContent>
                            <w:p w:rsidR="005345A8" w:rsidRPr="007C6591" w:rsidRDefault="005345A8" w:rsidP="007C6591">
                              <w:pPr>
                                <w:jc w:val="center"/>
                                <w:rPr>
                                  <w:rFonts w:ascii="Adobe Arabic" w:eastAsia="Calibri" w:hAnsi="Adobe Arabic" w:cs="Adobe Arabic"/>
                                  <w:b/>
                                  <w:bCs/>
                                  <w:color w:val="168489"/>
                                  <w:kern w:val="24"/>
                                  <w:sz w:val="36"/>
                                  <w:szCs w:val="36"/>
                                  <w:rtl/>
                                  <w:lang w:bidi="ar-SY"/>
                                </w:rPr>
                              </w:pPr>
                              <w:r w:rsidRPr="007C6591">
                                <w:rPr>
                                  <w:rFonts w:ascii="Adobe Arabic" w:eastAsia="Calibri" w:hAnsi="Adobe Arabic" w:cs="Adobe Arabic" w:hint="cs"/>
                                  <w:b/>
                                  <w:bCs/>
                                  <w:color w:val="168489"/>
                                  <w:kern w:val="24"/>
                                  <w:sz w:val="36"/>
                                  <w:szCs w:val="36"/>
                                  <w:rtl/>
                                  <w:lang w:bidi="ar-SY"/>
                                </w:rPr>
                                <w:t>كيف يمكننا تحفيز الموظفين؟</w:t>
                              </w:r>
                            </w:p>
                            <w:p w:rsidR="005345A8" w:rsidRDefault="005345A8" w:rsidP="00247375">
                              <w:pPr>
                                <w:jc w:val="center"/>
                                <w:rPr>
                                  <w:rFonts w:ascii="Adobe Arabic" w:eastAsia="Calibri" w:hAnsi="Adobe Arabic" w:cs="Adobe Arabic"/>
                                  <w:b/>
                                  <w:bCs/>
                                  <w:color w:val="168489"/>
                                  <w:kern w:val="24"/>
                                  <w:sz w:val="36"/>
                                  <w:szCs w:val="36"/>
                                  <w:lang w:bidi="ar-SY"/>
                                </w:rPr>
                              </w:pPr>
                            </w:p>
                          </w:txbxContent>
                        </wps:txbx>
                        <wps:bodyPr wrap="square">
                          <a:noAutofit/>
                        </wps:bodyPr>
                      </wps:wsp>
                      <wps:wsp>
                        <wps:cNvPr id="148" name="TextBox 38"/>
                        <wps:cNvSpPr txBox="1"/>
                        <wps:spPr>
                          <a:xfrm>
                            <a:off x="973811" y="817161"/>
                            <a:ext cx="4833288" cy="417195"/>
                          </a:xfrm>
                          <a:prstGeom prst="rect">
                            <a:avLst/>
                          </a:prstGeom>
                          <a:grpFill/>
                        </wps:spPr>
                        <wps:txbx>
                          <w:txbxContent>
                            <w:p w:rsidR="005345A8" w:rsidRPr="00854AF2" w:rsidRDefault="005345A8" w:rsidP="00247375">
                              <w:pPr>
                                <w:jc w:val="center"/>
                                <w:rPr>
                                  <w:rStyle w:val="Hyperlink"/>
                                  <w:rFonts w:eastAsia="Calibri"/>
                                  <w:b/>
                                  <w:bCs/>
                                  <w:color w:val="000000"/>
                                  <w:kern w:val="24"/>
                                  <w:u w:val="none"/>
                                  <w:rtl/>
                                </w:rPr>
                              </w:pPr>
                              <w:r w:rsidRPr="00854AF2">
                                <w:rPr>
                                  <w:rStyle w:val="Hyperlink"/>
                                  <w:rFonts w:eastAsia="Calibri" w:hint="cs"/>
                                  <w:b/>
                                  <w:bCs/>
                                  <w:color w:val="000000"/>
                                  <w:kern w:val="24"/>
                                  <w:u w:val="none"/>
                                  <w:rtl/>
                                </w:rPr>
                                <w:t>مشاهدة فيديو تدريبي.</w:t>
                              </w:r>
                            </w:p>
                            <w:p w:rsidR="005345A8" w:rsidRDefault="005345A8" w:rsidP="00247375">
                              <w:pPr>
                                <w:jc w:val="center"/>
                                <w:rPr>
                                  <w:rFonts w:ascii="Sakkal Majalla" w:eastAsia="Calibri" w:hAnsi="Sakkal Majalla"/>
                                  <w:b/>
                                  <w:bCs/>
                                  <w:color w:val="000000"/>
                                  <w:kern w:val="24"/>
                                  <w:sz w:val="32"/>
                                  <w:szCs w:val="32"/>
                                </w:rPr>
                              </w:pPr>
                            </w:p>
                          </w:txbxContent>
                        </wps:txbx>
                        <wps:bodyPr wrap="square">
                          <a:noAutofit/>
                        </wps:bodyPr>
                      </wps:wsp>
                    </wpg:wgp>
                  </a:graphicData>
                </a:graphic>
              </wp:inline>
            </w:drawing>
          </mc:Choice>
          <mc:Fallback>
            <w:pict>
              <v:group id="_x0000_s3547" style="width:412.5pt;height:109.3pt;mso-position-horizontal-relative:char;mso-position-vertical-relative:line" coordorigin="9737" coordsize="56479,13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">
                <v:rect id="Rectangle 146" o:spid="_x0000_s3548" style="position:absolute;left:9737;width:56480;height:138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CQYMEA&#10;AADcAAAADwAAAGRycy9kb3ducmV2LnhtbERPTWsCMRC9F/wPYYReSs1aVGRrFBEETwWtCN6myXSz&#10;uJksO1G3/fVNodDbPN7nLFZ9aNSNOqkjGxiPClDENrqaKwPH9+3zHJQkZIdNZDLwRQKr5eBhgaWL&#10;d97T7ZAqlUNYSjTgU2pLrcV6Ciij2BJn7jN2AVOGXaVdh/ccHhr9UhQzHbDm3OCxpY0nezlcg4Hp&#10;9FSLnP3RWnzrP76fJPmLNeZx2K9fQSXq07/4z71zef5kBr/P5Av08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VQkGDBAAAA3AAAAA8AAAAAAAAAAAAAAAAAmAIAAGRycy9kb3du&#10;cmV2LnhtbFBLBQYAAAAABAAEAPUAAACGAwAAAAA=&#10;" filled="f" strokecolor="#168489" strokeweight="2.25pt"/>
                <v:shape id="TextBox 36" o:spid="_x0000_s3549" type="#_x0000_t202" style="position:absolute;left:13055;top:3163;width:41789;height:3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M+VMEA&#10;AADcAAAADwAAAGRycy9kb3ducmV2LnhtbERPS4vCMBC+C/sfwix402QXH7vVKMuK4ElRV2FvQzO2&#10;xWZSmmjrvzeC4G0+vudM560txZVqXzjW8NFXIIhTZwrONPztl70vED4gGywdk4YbeZjP3jpTTIxr&#10;eEvXXchEDGGfoIY8hCqR0qc5WfR9VxFH7uRqiyHCOpOmxiaG21J+KjWSFguODTlW9JtTet5drIbD&#10;+vR/HKhNtrDDqnGtkmy/pdbd9/ZnAiJQG17ip3tl4vzBGB7PxAvk7A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XTPlTBAAAA3AAAAA8AAAAAAAAAAAAAAAAAmAIAAGRycy9kb3du&#10;cmV2LnhtbFBLBQYAAAAABAAEAPUAAACGAwAAAAA=&#10;" filled="f" stroked="f">
                  <v:textbox>
                    <w:txbxContent>
                      <w:p w:rsidR="005345A8" w:rsidRPr="007C6591" w:rsidRDefault="005345A8" w:rsidP="007C6591">
                        <w:pPr>
                          <w:jc w:val="center"/>
                          <w:rPr>
                            <w:rFonts w:ascii="Adobe Arabic" w:eastAsia="Calibri" w:hAnsi="Adobe Arabic" w:cs="Adobe Arabic"/>
                            <w:b/>
                            <w:bCs/>
                            <w:color w:val="168489"/>
                            <w:kern w:val="24"/>
                            <w:sz w:val="36"/>
                            <w:szCs w:val="36"/>
                            <w:rtl/>
                            <w:lang w:bidi="ar-SY"/>
                          </w:rPr>
                        </w:pPr>
                        <w:r w:rsidRPr="007C6591">
                          <w:rPr>
                            <w:rFonts w:ascii="Adobe Arabic" w:eastAsia="Calibri" w:hAnsi="Adobe Arabic" w:cs="Adobe Arabic" w:hint="cs"/>
                            <w:b/>
                            <w:bCs/>
                            <w:color w:val="168489"/>
                            <w:kern w:val="24"/>
                            <w:sz w:val="36"/>
                            <w:szCs w:val="36"/>
                            <w:rtl/>
                            <w:lang w:bidi="ar-SY"/>
                          </w:rPr>
                          <w:t>كيف يمكننا تحفيز الموظفين؟</w:t>
                        </w:r>
                      </w:p>
                      <w:p w:rsidR="005345A8" w:rsidRDefault="005345A8" w:rsidP="00247375">
                        <w:pPr>
                          <w:jc w:val="center"/>
                          <w:rPr>
                            <w:rFonts w:ascii="Adobe Arabic" w:eastAsia="Calibri" w:hAnsi="Adobe Arabic" w:cs="Adobe Arabic"/>
                            <w:b/>
                            <w:bCs/>
                            <w:color w:val="168489"/>
                            <w:kern w:val="24"/>
                            <w:sz w:val="36"/>
                            <w:szCs w:val="36"/>
                            <w:lang w:bidi="ar-SY"/>
                          </w:rPr>
                        </w:pPr>
                      </w:p>
                    </w:txbxContent>
                  </v:textbox>
                </v:shape>
                <v:shape id="TextBox 38" o:spid="_x0000_s3550" type="#_x0000_t202" style="position:absolute;left:9738;top:8171;width:48332;height:4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yqJsQA&#10;AADcAAAADwAAAGRycy9kb3ducmV2LnhtbESPQWvCQBCF70L/wzIFb7rbotJGVykVoSeL2grehuyY&#10;BLOzIbua9N93DoK3Gd6b975ZrHpfqxu1sQps4WVsQBHnwVVcWPg5bEZvoGJCdlgHJgt/FGG1fBos&#10;MHOh4x3d9qlQEsIxQwtlSk2mdcxL8hjHoSEW7Rxaj0nWttCuxU7Cfa1fjZlpjxVLQ4kNfZaUX/ZX&#10;b+F3ez4dJ+a7WPtp04XeaPbv2trhc/8xB5WoTw/z/frLCf5EaOUZmUA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MqibEAAAA3AAAAA8AAAAAAAAAAAAAAAAAmAIAAGRycy9k&#10;b3ducmV2LnhtbFBLBQYAAAAABAAEAPUAAACJAwAAAAA=&#10;" filled="f" stroked="f">
                  <v:textbox>
                    <w:txbxContent>
                      <w:p w:rsidR="005345A8" w:rsidRPr="00854AF2" w:rsidRDefault="005345A8" w:rsidP="00247375">
                        <w:pPr>
                          <w:jc w:val="center"/>
                          <w:rPr>
                            <w:rStyle w:val="Hyperlink"/>
                            <w:rFonts w:eastAsia="Calibri"/>
                            <w:b/>
                            <w:bCs/>
                            <w:color w:val="000000"/>
                            <w:kern w:val="24"/>
                            <w:u w:val="none"/>
                            <w:rtl/>
                          </w:rPr>
                        </w:pPr>
                        <w:r w:rsidRPr="00854AF2">
                          <w:rPr>
                            <w:rStyle w:val="Hyperlink"/>
                            <w:rFonts w:eastAsia="Calibri" w:hint="cs"/>
                            <w:b/>
                            <w:bCs/>
                            <w:color w:val="000000"/>
                            <w:kern w:val="24"/>
                            <w:u w:val="none"/>
                            <w:rtl/>
                          </w:rPr>
                          <w:t>مشاهدة فيديو تدريبي.</w:t>
                        </w:r>
                      </w:p>
                      <w:p w:rsidR="005345A8" w:rsidRDefault="005345A8" w:rsidP="00247375">
                        <w:pPr>
                          <w:jc w:val="center"/>
                          <w:rPr>
                            <w:rFonts w:ascii="Sakkal Majalla" w:eastAsia="Calibri" w:hAnsi="Sakkal Majalla"/>
                            <w:b/>
                            <w:bCs/>
                            <w:color w:val="000000"/>
                            <w:kern w:val="24"/>
                            <w:sz w:val="32"/>
                            <w:szCs w:val="32"/>
                          </w:rPr>
                        </w:pPr>
                      </w:p>
                    </w:txbxContent>
                  </v:textbox>
                </v:shape>
                <w10:wrap anchorx="page"/>
                <w10:anchorlock/>
              </v:group>
            </w:pict>
          </mc:Fallback>
        </mc:AlternateContent>
      </w:r>
    </w:p>
    <w:p w:rsidR="00247375" w:rsidRDefault="00247375" w:rsidP="00247375">
      <w:pPr>
        <w:rPr>
          <w:rFonts w:ascii="Sakkal Majalla" w:hAnsi="Sakkal Majalla"/>
          <w:color w:val="002060"/>
          <w:sz w:val="34"/>
          <w:rtl/>
          <w:lang w:bidi="ar-SY"/>
        </w:rPr>
      </w:pPr>
      <w:r w:rsidRPr="002A078C">
        <w:rPr>
          <w:rFonts w:ascii="Sakkal Majalla" w:hAnsi="Sakkal Majalla"/>
          <w:noProof/>
          <w:color w:val="002060"/>
          <w:sz w:val="34"/>
        </w:rPr>
        <mc:AlternateContent>
          <mc:Choice Requires="wpg">
            <w:drawing>
              <wp:inline distT="0" distB="0" distL="0" distR="0" wp14:anchorId="2C877031" wp14:editId="228287EB">
                <wp:extent cx="5731510" cy="895350"/>
                <wp:effectExtent l="0" t="0" r="21590" b="19050"/>
                <wp:docPr id="149"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52"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53" name="مجموعة 39"/>
                        <wpg:cNvGrpSpPr/>
                        <wpg:grpSpPr>
                          <a:xfrm>
                            <a:off x="0" y="0"/>
                            <a:ext cx="5731510" cy="895350"/>
                            <a:chOff x="0" y="0"/>
                            <a:chExt cx="5878196" cy="918845"/>
                          </a:xfrm>
                        </wpg:grpSpPr>
                        <wpg:grpSp>
                          <wpg:cNvPr id="154" name="مجموعة 40"/>
                          <wpg:cNvGrpSpPr/>
                          <wpg:grpSpPr>
                            <a:xfrm>
                              <a:off x="0" y="0"/>
                              <a:ext cx="5878196" cy="918845"/>
                              <a:chOff x="0" y="0"/>
                              <a:chExt cx="6240348" cy="919070"/>
                            </a:xfrm>
                          </wpg:grpSpPr>
                          <wpg:grpSp>
                            <wpg:cNvPr id="165" name="مجموعة 41"/>
                            <wpg:cNvGrpSpPr/>
                            <wpg:grpSpPr>
                              <a:xfrm>
                                <a:off x="0" y="169208"/>
                                <a:ext cx="5433072" cy="580613"/>
                                <a:chOff x="0" y="169208"/>
                                <a:chExt cx="5433072" cy="580613"/>
                              </a:xfrm>
                            </wpg:grpSpPr>
                            <wps:wsp>
                              <wps:cNvPr id="166"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7"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8"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0" name="مربع نص 41"/>
                          <wps:cNvSpPr txBox="1"/>
                          <wps:spPr>
                            <a:xfrm>
                              <a:off x="204484" y="256985"/>
                              <a:ext cx="4616071" cy="387740"/>
                            </a:xfrm>
                            <a:prstGeom prst="rect">
                              <a:avLst/>
                            </a:prstGeom>
                            <a:noFill/>
                          </wps:spPr>
                          <wps:txbx>
                            <w:txbxContent>
                              <w:p w:rsidR="005345A8" w:rsidRPr="006A21FE" w:rsidRDefault="005345A8" w:rsidP="006A21FE">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أهمية التحفيز في تحسين الصحة النفسية والمهنية</w:t>
                                </w:r>
                              </w:p>
                            </w:txbxContent>
                          </wps:txbx>
                          <wps:bodyPr wrap="square" rtlCol="1">
                            <a:spAutoFit/>
                          </wps:bodyPr>
                        </wps:wsp>
                      </wpg:grpSp>
                    </wpg:wgp>
                  </a:graphicData>
                </a:graphic>
              </wp:inline>
            </w:drawing>
          </mc:Choice>
          <mc:Fallback>
            <w:pict>
              <v:group id="_x0000_s3551"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">
                <v:shape id="صورة 38" o:spid="_x0000_s3552"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v6tovBAAAA3AAAAA8AAABkcnMvZG93bnJldi54bWxET02LwjAQvS/4H8II3tZUxWWpRhFR8CKr&#10;dcHr0IxNsZnUJtb67zeCsLd5vM+ZLztbiZYaXzpWMBomIIhzp0suFPyetp/fIHxA1lg5JgVP8rBc&#10;9D7mmGr34CO1WShEDGGfogITQp1K6XNDFv3Q1cSRu7jGYoiwKaRu8BHDbSXHSfIlLZYcGwzWtDaU&#10;X7O7VTDZtN1msv7Z+7OpT7fMrkp/PCg16HerGYhAXfgXv907HedPx/B6Jl4gF3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v6tovBAAAA3AAAAA8AAAAAAAAAAAAAAAAAnwIA&#10;AGRycy9kb3ducmV2LnhtbFBLBQYAAAAABAAEAPcAAACNAwAAAAA=&#10;">
                  <v:imagedata r:id="rId67" o:title=""/>
                </v:shape>
                <v:group id="مجموعة 39" o:spid="_x0000_s355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pSs2wwAAANwAAAAP&#10;AAAAAAAAAAAAAAAAAKoCAABkcnMvZG93bnJldi54bWxQSwUGAAAAAAQABAD6AAAAmgMAAAAA&#10;">
                  <v:group id="مجموعة 40" o:spid="_x0000_s355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0yzQsMAAADcAAAADwAAAGRycy9kb3ducmV2LnhtbERPS4vCMBC+C/6HMIK3&#10;Na2usnSNIqLiQRZ8wLK3oRnbYjMpTWzrv98Igrf5+J4zX3amFA3VrrCsIB5FIIhTqwvOFFzO248v&#10;EM4jaywtk4IHOVgu+r05Jtq2fKTm5DMRQtglqCD3vkqkdGlOBt3IVsSBu9raoA+wzqSusQ3hppTj&#10;KJpJgwWHhhwrWueU3k53o2DXYruaxJvmcLuuH3/n6c/vISalhoNu9Q3CU+ff4pd7r8P86S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TLNCwwAAANwAAAAP&#10;AAAAAAAAAAAAAAAAAKoCAABkcnMvZG93bnJldi54bWxQSwUGAAAAAAQABAD6AAAAmgMAAAAA&#10;">
                    <v:group id="مجموعة 41" o:spid="_x0000_s355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Zs3GTCAAAA3AAAAA8A&#10;AAAAAAAAAAAAAAAAqgIAAGRycy9kb3ducmV2LnhtbFBLBQYAAAAABAAEAPoAAACZAwAAAAA=&#10;">
                      <v:shape id="شكل حر 42" o:spid="_x0000_s355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m4w8EA&#10;AADcAAAADwAAAGRycy9kb3ducmV2LnhtbERPS27CMBDdI3EHayqxA5sWBZTGIISo6KIbPgcYxdM4&#10;TTxOYwPp7etKldjN0/tOsRlcK27Uh9qzhvlMgSAuvam50nA5v01XIEJENth6Jg0/FGCzHo8KzI2/&#10;85Fup1iJFMIhRw02xi6XMpSWHIaZ74gT9+l7hzHBvpKmx3sKd618ViqTDmtODRY72lkqm9PVaTBq&#10;sXeL5WFJu+8Pq77mJjYvRuvJ07B9BRFpiA/xv/vdpPlZBn/PpAvk+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sJuMPBAAAA3AAAAA8AAAAAAAAAAAAAAAAAmAIAAGRycy9kb3du&#10;cmV2LnhtbFBLBQYAAAAABAAEAPUAAACGAw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55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nk8cIA&#10;AADcAAAADwAAAGRycy9kb3ducmV2LnhtbERPTWvCQBC9C/6HZYTedKOHKKmrqKBI24NGaa9DdpoE&#10;d2dDdjXpv+8WCt7m8T5nue6tEQ9qfe1YwXSSgCAunK65VHC97McLED4gazSOScEPeVivhoMlZtp1&#10;fKZHHkoRQ9hnqKAKocmk9EVFFv3ENcSR+3atxRBhW0rdYhfDrZGzJEmlxZpjQ4UN7SoqbvndKpif&#10;9vfOH9LL2/bTfNSJ+drM3lmpl1G/eQURqA9P8b/7qOP8dA5/z8QL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2eTxwgAAANwAAAAPAAAAAAAAAAAAAAAAAJgCAABkcnMvZG93&#10;bnJldi54bWxQSwUGAAAAAAQABAD1AAAAhwMAAAAA&#10;" fillcolor="#168489" stroked="f" strokeweight="1pt">
                        <v:stroke joinstyle="miter"/>
                      </v:roundrect>
                    </v:group>
                    <v:oval id="شكل بيضاوي 44" o:spid="_x0000_s355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mOisQA&#10;AADcAAAADwAAAGRycy9kb3ducmV2LnhtbESPQWsCMRCF74X+hzCF3mrWHkS2G6UUSqVQxOgPmG7G&#10;zepmst2kuv575yB4m+G9ee+bajmGTp1oSG1kA9NJAYq4jq7lxsBu+/kyB5UyssMuMhm4UILl4vGh&#10;wtLFM2/oZHOjJIRTiQZ8zn2pdao9BUyT2BOLto9DwCzr0Gg34FnCQ6dfi2KmA7YsDR57+vBUH+1/&#10;MGDHrV1/7Rsdf6z//p0e4l/YrIx5fhrf30BlGvPdfLteOcGfCa08IxPox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2JjorEAAAA3AAAAA8AAAAAAAAAAAAAAAAAmAIAAGRycy9k&#10;b3ducmV2LnhtbFBLBQYAAAAABAAEAPUAAACJAwAAAAA=&#10;" filled="f" strokecolor="#a5a5a5 [2092]" strokeweight="1pt">
                      <v:stroke joinstyle="miter"/>
                    </v:oval>
                  </v:group>
                  <v:shape id="مربع نص 41" o:spid="_x0000_s3559" type="#_x0000_t202" style="position:absolute;left:2044;top:2569;width:46161;height:38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LBhMMA&#10;AADcAAAADwAAAGRycy9kb3ducmV2LnhtbESPQU/DMAyF70j7D5EncWPpkICpLJumAdIOXNi6u9WY&#10;plrjVI1Zu3+PD0jcbL3n9z6vt1PszJWG3CZ2sFwUYIjr5FtuHFSnj4cVmCzIHrvE5OBGGbab2d0a&#10;S59G/qLrURqjIZxLdBBE+tLaXAeKmBepJ1btOw0RRdehsX7AUcNjZx+L4tlGbFkbAva0D1Rfjj/R&#10;gYjfLW/Ve8yH8/T5NoaifsLKufv5tHsFIzTJv/nv+uAV/0Xx9Rmdw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tLBhMMAAADcAAAADwAAAAAAAAAAAAAAAACYAgAAZHJzL2Rv&#10;d25yZXYueG1sUEsFBgAAAAAEAAQA9QAAAIgDAAAAAA==&#10;" filled="f" stroked="f">
                    <v:textbox style="mso-fit-shape-to-text:t">
                      <w:txbxContent>
                        <w:p w:rsidR="005345A8" w:rsidRPr="006A21FE" w:rsidRDefault="005345A8" w:rsidP="006A21FE">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أهمية التحفيز في تحسين الصحة النفسية والمهنية</w:t>
                          </w:r>
                        </w:p>
                      </w:txbxContent>
                    </v:textbox>
                  </v:shape>
                </v:group>
                <w10:wrap anchorx="page"/>
                <w10:anchorlock/>
              </v:group>
            </w:pict>
          </mc:Fallback>
        </mc:AlternateContent>
      </w:r>
    </w:p>
    <w:p w:rsidR="007C6591" w:rsidRPr="00F1502D" w:rsidRDefault="007C6591" w:rsidP="00E9423C">
      <w:r w:rsidRPr="00F1502D">
        <w:rPr>
          <w:rtl/>
        </w:rPr>
        <w:t>التحفيز هو أحد العوامل الأساسية التي تؤثر بشكل مباشر على الصحة النفسية والمهنية للأفراد. عندما يشعر الموظفون بالتحفيز، سواء</w:t>
      </w:r>
      <w:r>
        <w:rPr>
          <w:rFonts w:hint="cs"/>
          <w:rtl/>
        </w:rPr>
        <w:t>ً</w:t>
      </w:r>
      <w:r w:rsidRPr="00F1502D">
        <w:rPr>
          <w:rtl/>
        </w:rPr>
        <w:t xml:space="preserve"> من خلال التقدير أو الدعم أو تحقيق الأهداف، فإنهم يصبحون أكثر قدرة</w:t>
      </w:r>
      <w:r>
        <w:rPr>
          <w:rFonts w:hint="cs"/>
          <w:rtl/>
        </w:rPr>
        <w:t>ً</w:t>
      </w:r>
      <w:r w:rsidRPr="00F1502D">
        <w:rPr>
          <w:rtl/>
        </w:rPr>
        <w:t xml:space="preserve"> على التعامل مع التحديات، وأكثر إنتاجية ورضا عن حياتهم المهنية. على العكس، غياب التحفيز يمكن أن يؤدي إلى الإحباط، التوتر، وانخفاض الأداء. لذا، فإن التحفيز ليس مجرد وسيلة لتحقيق الأهداف المهنية، بل أداة مهمة لتحسين الصحة النفسية وتعزيز رفاهية الأفراد.</w:t>
      </w:r>
    </w:p>
    <w:p w:rsidR="007C6591" w:rsidRDefault="007C6591" w:rsidP="00E9423C">
      <w:pPr>
        <w:rPr>
          <w:b/>
          <w:bCs/>
          <w:color w:val="168489"/>
          <w:rtl/>
        </w:rPr>
      </w:pPr>
      <w:r w:rsidRPr="006A21FE">
        <w:rPr>
          <w:b/>
          <w:bCs/>
          <w:color w:val="168489"/>
          <w:rtl/>
        </w:rPr>
        <w:t xml:space="preserve"> </w:t>
      </w:r>
      <w:hyperlink r:id="rId210" w:history="1">
        <w:r w:rsidRPr="00571199">
          <w:rPr>
            <w:rStyle w:val="Hyperlink"/>
            <w:b/>
            <w:bCs/>
            <w:rtl/>
          </w:rPr>
          <w:t>أهمية التحفيز للصحة النفسية والمهنية</w:t>
        </w:r>
      </w:hyperlink>
      <w:bookmarkStart w:id="2" w:name="_GoBack"/>
      <w:bookmarkEnd w:id="2"/>
    </w:p>
    <w:p w:rsidR="00C019AE" w:rsidRPr="006A21FE" w:rsidRDefault="00C019AE" w:rsidP="00C019AE">
      <w:pPr>
        <w:rPr>
          <w:b/>
          <w:bCs/>
          <w:color w:val="168489"/>
          <w:rtl/>
        </w:rPr>
      </w:pPr>
      <w:r w:rsidRPr="00C019AE">
        <w:rPr>
          <w:b/>
          <w:bCs/>
          <w:noProof/>
          <w:color w:val="168489"/>
        </w:rPr>
        <mc:AlternateContent>
          <mc:Choice Requires="wpg">
            <w:drawing>
              <wp:inline distT="0" distB="0" distL="0" distR="0" wp14:anchorId="4CF80443" wp14:editId="15586924">
                <wp:extent cx="5960181" cy="1218877"/>
                <wp:effectExtent l="0" t="0" r="2540" b="19685"/>
                <wp:docPr id="1608693008" name="Group 37"/>
                <wp:cNvGraphicFramePr/>
                <a:graphic xmlns:a="http://schemas.openxmlformats.org/drawingml/2006/main">
                  <a:graphicData uri="http://schemas.microsoft.com/office/word/2010/wordprocessingGroup">
                    <wpg:wgp>
                      <wpg:cNvGrpSpPr/>
                      <wpg:grpSpPr>
                        <a:xfrm>
                          <a:off x="0" y="0"/>
                          <a:ext cx="5960181" cy="1218877"/>
                          <a:chOff x="0" y="0"/>
                          <a:chExt cx="5960182" cy="1218877"/>
                        </a:xfrm>
                      </wpg:grpSpPr>
                      <wpg:grpSp>
                        <wpg:cNvPr id="1608693009" name="Group 1608693009"/>
                        <wpg:cNvGrpSpPr/>
                        <wpg:grpSpPr>
                          <a:xfrm>
                            <a:off x="0" y="18338"/>
                            <a:ext cx="5960182" cy="1200539"/>
                            <a:chOff x="0" y="18338"/>
                            <a:chExt cx="5960182" cy="1200539"/>
                          </a:xfrm>
                        </wpg:grpSpPr>
                        <wpg:grpSp>
                          <wpg:cNvPr id="1608693010" name="Group 1608693010"/>
                          <wpg:cNvGrpSpPr/>
                          <wpg:grpSpPr>
                            <a:xfrm>
                              <a:off x="0" y="18342"/>
                              <a:ext cx="1214755" cy="1200531"/>
                              <a:chOff x="0" y="18342"/>
                              <a:chExt cx="1397055" cy="1380694"/>
                            </a:xfrm>
                          </wpg:grpSpPr>
                          <wps:wsp>
                            <wps:cNvPr id="1608693011" name="Rectangle: Diagonal Corners Rounded 1608693011"/>
                            <wps:cNvSpPr/>
                            <wps:spPr>
                              <a:xfrm flipV="1">
                                <a:off x="34938" y="85450"/>
                                <a:ext cx="1278364" cy="1313586"/>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3012" name="Rectangle: Diagonal Corners Rounded 1608693012"/>
                            <wps:cNvSpPr/>
                            <wps:spPr>
                              <a:xfrm flipV="1">
                                <a:off x="94728" y="18342"/>
                                <a:ext cx="1278364" cy="1313586"/>
                              </a:xfrm>
                              <a:prstGeom prst="round2DiagRect">
                                <a:avLst>
                                  <a:gd name="adj1" fmla="val 7948"/>
                                  <a:gd name="adj2" fmla="val 45033"/>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3013" name="TextBox 159"/>
                            <wps:cNvSpPr txBox="1"/>
                            <wps:spPr>
                              <a:xfrm>
                                <a:off x="0" y="477306"/>
                                <a:ext cx="1397055" cy="763888"/>
                              </a:xfrm>
                              <a:prstGeom prst="rect">
                                <a:avLst/>
                              </a:prstGeom>
                              <a:noFill/>
                            </wps:spPr>
                            <wps:txbx>
                              <w:txbxContent>
                                <w:p w:rsidR="005345A8" w:rsidRDefault="005345A8" w:rsidP="00C019AE">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تقليل معدلات الإرهاق المهني</w:t>
                                  </w:r>
                                </w:p>
                              </w:txbxContent>
                            </wps:txbx>
                            <wps:bodyPr wrap="square" rtlCol="0">
                              <a:spAutoFit/>
                            </wps:bodyPr>
                          </wps:wsp>
                        </wpg:grpSp>
                        <wpg:grpSp>
                          <wpg:cNvPr id="1608693014" name="Group 1608693014"/>
                          <wpg:cNvGrpSpPr/>
                          <wpg:grpSpPr>
                            <a:xfrm>
                              <a:off x="4777877" y="18343"/>
                              <a:ext cx="1182305" cy="1200531"/>
                              <a:chOff x="4777877" y="18343"/>
                              <a:chExt cx="1359735" cy="1380695"/>
                            </a:xfrm>
                          </wpg:grpSpPr>
                          <wps:wsp>
                            <wps:cNvPr id="1608693015" name="Rectangle: Diagonal Corners Rounded 1608693015"/>
                            <wps:cNvSpPr/>
                            <wps:spPr>
                              <a:xfrm flipV="1">
                                <a:off x="4777877" y="85452"/>
                                <a:ext cx="1278364" cy="1313586"/>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3016" name="Rectangle: Diagonal Corners Rounded 1608693016"/>
                            <wps:cNvSpPr/>
                            <wps:spPr>
                              <a:xfrm flipV="1">
                                <a:off x="4837667" y="18343"/>
                                <a:ext cx="1278364" cy="1313586"/>
                              </a:xfrm>
                              <a:prstGeom prst="round2DiagRect">
                                <a:avLst>
                                  <a:gd name="adj1" fmla="val 7948"/>
                                  <a:gd name="adj2" fmla="val 45033"/>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3017" name="TextBox 156"/>
                            <wps:cNvSpPr txBox="1"/>
                            <wps:spPr>
                              <a:xfrm>
                                <a:off x="4782915" y="525079"/>
                                <a:ext cx="1354697" cy="763888"/>
                              </a:xfrm>
                              <a:prstGeom prst="rect">
                                <a:avLst/>
                              </a:prstGeom>
                              <a:noFill/>
                            </wps:spPr>
                            <wps:txbx>
                              <w:txbxContent>
                                <w:p w:rsidR="005345A8" w:rsidRDefault="005345A8" w:rsidP="00C019AE">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تعزيز الرضا الوظيفي</w:t>
                                  </w:r>
                                </w:p>
                              </w:txbxContent>
                            </wps:txbx>
                            <wps:bodyPr wrap="square" rtlCol="0">
                              <a:spAutoFit/>
                            </wps:bodyPr>
                          </wps:wsp>
                        </wpg:grpSp>
                        <wpg:grpSp>
                          <wpg:cNvPr id="1608693018" name="Group 1608693018"/>
                          <wpg:cNvGrpSpPr/>
                          <wpg:grpSpPr>
                            <a:xfrm>
                              <a:off x="3520533" y="18342"/>
                              <a:ext cx="1305560" cy="1200532"/>
                              <a:chOff x="3520527" y="18342"/>
                              <a:chExt cx="1501486" cy="1380694"/>
                            </a:xfrm>
                          </wpg:grpSpPr>
                          <wps:wsp>
                            <wps:cNvPr id="1608693019" name="Rectangle: Diagonal Corners Rounded 1608693019"/>
                            <wps:cNvSpPr/>
                            <wps:spPr>
                              <a:xfrm flipV="1">
                                <a:off x="3611770" y="85450"/>
                                <a:ext cx="1278364" cy="1313586"/>
                              </a:xfrm>
                              <a:prstGeom prst="round2DiagRect">
                                <a:avLst>
                                  <a:gd name="adj1" fmla="val 7948"/>
                                  <a:gd name="adj2" fmla="val 45033"/>
                                </a:avLst>
                              </a:pr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3020" name="Rectangle: Diagonal Corners Rounded 1608693020"/>
                            <wps:cNvSpPr/>
                            <wps:spPr>
                              <a:xfrm flipV="1">
                                <a:off x="3671560" y="18342"/>
                                <a:ext cx="1278364" cy="1313586"/>
                              </a:xfrm>
                              <a:prstGeom prst="round2DiagRect">
                                <a:avLst>
                                  <a:gd name="adj1" fmla="val 7948"/>
                                  <a:gd name="adj2" fmla="val 45033"/>
                                </a:avLst>
                              </a:prstGeom>
                              <a:solidFill>
                                <a:schemeClr val="bg1"/>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3021" name="TextBox 153"/>
                            <wps:cNvSpPr txBox="1"/>
                            <wps:spPr>
                              <a:xfrm>
                                <a:off x="3520527" y="525081"/>
                                <a:ext cx="1501486" cy="763887"/>
                              </a:xfrm>
                              <a:prstGeom prst="rect">
                                <a:avLst/>
                              </a:prstGeom>
                              <a:noFill/>
                            </wps:spPr>
                            <wps:txbx>
                              <w:txbxContent>
                                <w:p w:rsidR="005345A8" w:rsidRDefault="005345A8" w:rsidP="00C019AE">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زيادة الإنتاجية والأداء</w:t>
                                  </w:r>
                                </w:p>
                              </w:txbxContent>
                            </wps:txbx>
                            <wps:bodyPr wrap="square" rtlCol="0">
                              <a:spAutoFit/>
                            </wps:bodyPr>
                          </wps:wsp>
                        </wpg:grpSp>
                        <wpg:grpSp>
                          <wpg:cNvPr id="1608693022" name="Group 1608693022"/>
                          <wpg:cNvGrpSpPr/>
                          <wpg:grpSpPr>
                            <a:xfrm>
                              <a:off x="2357292" y="18338"/>
                              <a:ext cx="1330325" cy="1200531"/>
                              <a:chOff x="2357288" y="18338"/>
                              <a:chExt cx="1529965" cy="1380695"/>
                            </a:xfrm>
                          </wpg:grpSpPr>
                          <wps:wsp>
                            <wps:cNvPr id="1608693023" name="Rectangle: Diagonal Corners Rounded 1608693023"/>
                            <wps:cNvSpPr/>
                            <wps:spPr>
                              <a:xfrm flipV="1">
                                <a:off x="2425598" y="85447"/>
                                <a:ext cx="1278364" cy="1313586"/>
                              </a:xfrm>
                              <a:prstGeom prst="round2DiagRect">
                                <a:avLst>
                                  <a:gd name="adj1" fmla="val 7948"/>
                                  <a:gd name="adj2" fmla="val 45033"/>
                                </a:avLst>
                              </a:pr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3024" name="Rectangle: Diagonal Corners Rounded 1608693024"/>
                            <wps:cNvSpPr/>
                            <wps:spPr>
                              <a:xfrm flipV="1">
                                <a:off x="2485389" y="18338"/>
                                <a:ext cx="1278365" cy="1313586"/>
                              </a:xfrm>
                              <a:prstGeom prst="round2DiagRect">
                                <a:avLst>
                                  <a:gd name="adj1" fmla="val 7948"/>
                                  <a:gd name="adj2" fmla="val 45033"/>
                                </a:avLst>
                              </a:prstGeom>
                              <a:solidFill>
                                <a:schemeClr val="bg1"/>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3025" name="TextBox 149"/>
                            <wps:cNvSpPr txBox="1"/>
                            <wps:spPr>
                              <a:xfrm>
                                <a:off x="2357288" y="477306"/>
                                <a:ext cx="1529965" cy="763888"/>
                              </a:xfrm>
                              <a:prstGeom prst="rect">
                                <a:avLst/>
                              </a:prstGeom>
                              <a:noFill/>
                            </wps:spPr>
                            <wps:txbx>
                              <w:txbxContent>
                                <w:p w:rsidR="005345A8" w:rsidRDefault="005345A8" w:rsidP="00C019AE">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تحسين الصحة النفسية</w:t>
                                  </w:r>
                                </w:p>
                              </w:txbxContent>
                            </wps:txbx>
                            <wps:bodyPr wrap="square" rtlCol="0">
                              <a:spAutoFit/>
                            </wps:bodyPr>
                          </wps:wsp>
                        </wpg:grpSp>
                        <wpg:grpSp>
                          <wpg:cNvPr id="1608693026" name="Group 1608693026"/>
                          <wpg:cNvGrpSpPr/>
                          <wpg:grpSpPr>
                            <a:xfrm>
                              <a:off x="1203003" y="18345"/>
                              <a:ext cx="1187691" cy="1200532"/>
                              <a:chOff x="1203001" y="18345"/>
                              <a:chExt cx="1365927" cy="1380694"/>
                            </a:xfrm>
                          </wpg:grpSpPr>
                          <wps:wsp>
                            <wps:cNvPr id="1608693027" name="Rectangle: Diagonal Corners Rounded 1608693027"/>
                            <wps:cNvSpPr/>
                            <wps:spPr>
                              <a:xfrm flipV="1">
                                <a:off x="1230774" y="85453"/>
                                <a:ext cx="1278364" cy="1313586"/>
                              </a:xfrm>
                              <a:prstGeom prst="round2DiagRect">
                                <a:avLst>
                                  <a:gd name="adj1" fmla="val 7948"/>
                                  <a:gd name="adj2" fmla="val 45033"/>
                                </a:avLst>
                              </a:prstGeom>
                              <a:solidFill>
                                <a:srgbClr val="A0C9CA"/>
                              </a:solid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3028" name="Rectangle: Diagonal Corners Rounded 1608693028"/>
                            <wps:cNvSpPr/>
                            <wps:spPr>
                              <a:xfrm flipV="1">
                                <a:off x="1290564" y="18345"/>
                                <a:ext cx="1278364" cy="1313586"/>
                              </a:xfrm>
                              <a:prstGeom prst="round2DiagRect">
                                <a:avLst>
                                  <a:gd name="adj1" fmla="val 7948"/>
                                  <a:gd name="adj2" fmla="val 45033"/>
                                </a:avLst>
                              </a:prstGeom>
                              <a:solidFill>
                                <a:schemeClr val="bg1"/>
                              </a:solid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3029" name="TextBox 144"/>
                            <wps:cNvSpPr txBox="1"/>
                            <wps:spPr>
                              <a:xfrm>
                                <a:off x="1203001" y="477305"/>
                                <a:ext cx="1351774" cy="763887"/>
                              </a:xfrm>
                              <a:prstGeom prst="rect">
                                <a:avLst/>
                              </a:prstGeom>
                            </wps:spPr>
                            <wps:txbx>
                              <w:txbxContent>
                                <w:p w:rsidR="005345A8" w:rsidRDefault="005345A8" w:rsidP="00C019AE">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بناء بيئة عمل إيجابية</w:t>
                                  </w:r>
                                </w:p>
                              </w:txbxContent>
                            </wps:txbx>
                            <wps:bodyPr wrap="square" rtlCol="0">
                              <a:spAutoFit/>
                            </wps:bodyPr>
                          </wps:wsp>
                        </wpg:grpSp>
                      </wpg:grpSp>
                      <pic:pic xmlns:pic="http://schemas.openxmlformats.org/drawingml/2006/picture">
                        <pic:nvPicPr>
                          <pic:cNvPr id="1608693030" name="Graphic 162" descr="Heart with pulse with solid fill"/>
                          <pic:cNvPicPr>
                            <a:picLocks noChangeAspect="1"/>
                          </pic:cNvPicPr>
                        </pic:nvPicPr>
                        <pic:blipFill>
                          <a:blip r:embed="rId211">
                            <a:extLs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212"/>
                              </a:ext>
                            </a:extLst>
                          </a:blip>
                          <a:stretch>
                            <a:fillRect/>
                          </a:stretch>
                        </pic:blipFill>
                        <pic:spPr>
                          <a:xfrm>
                            <a:off x="338929" y="0"/>
                            <a:ext cx="639738" cy="639738"/>
                          </a:xfrm>
                          <a:prstGeom prst="rect">
                            <a:avLst/>
                          </a:prstGeom>
                        </pic:spPr>
                      </pic:pic>
                      <pic:pic xmlns:pic="http://schemas.openxmlformats.org/drawingml/2006/picture">
                        <pic:nvPicPr>
                          <pic:cNvPr id="1608693031" name="Graphic 8" descr="Brain in head with solid fill"/>
                          <pic:cNvPicPr>
                            <a:picLocks noChangeAspect="1"/>
                          </pic:cNvPicPr>
                        </pic:nvPicPr>
                        <pic:blipFill>
                          <a:blip r:embed="rId213"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214"/>
                              </a:ext>
                            </a:extLst>
                          </a:blip>
                          <a:stretch>
                            <a:fillRect/>
                          </a:stretch>
                        </pic:blipFill>
                        <pic:spPr>
                          <a:xfrm>
                            <a:off x="2851282" y="69735"/>
                            <a:ext cx="500269" cy="500269"/>
                          </a:xfrm>
                          <a:prstGeom prst="rect">
                            <a:avLst/>
                          </a:prstGeom>
                        </pic:spPr>
                      </pic:pic>
                      <pic:pic xmlns:pic="http://schemas.openxmlformats.org/drawingml/2006/picture">
                        <pic:nvPicPr>
                          <pic:cNvPr id="1608693032" name="Graphic 85" descr="Bar graph with upward trend with solid fill"/>
                          <pic:cNvPicPr>
                            <a:picLocks noChangeAspect="1"/>
                          </pic:cNvPicPr>
                        </pic:nvPicPr>
                        <pic:blipFill>
                          <a:blip r:embed="rId215">
                            <a:extLs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216"/>
                              </a:ext>
                            </a:extLst>
                          </a:blip>
                          <a:stretch>
                            <a:fillRect/>
                          </a:stretch>
                        </pic:blipFill>
                        <pic:spPr>
                          <a:xfrm>
                            <a:off x="4021417" y="75320"/>
                            <a:ext cx="489098" cy="489098"/>
                          </a:xfrm>
                          <a:prstGeom prst="rect">
                            <a:avLst/>
                          </a:prstGeom>
                        </pic:spPr>
                      </pic:pic>
                      <pic:pic xmlns:pic="http://schemas.openxmlformats.org/drawingml/2006/picture">
                        <pic:nvPicPr>
                          <pic:cNvPr id="1608693033" name="Graphic 3" descr="Connections with solid fill"/>
                          <pic:cNvPicPr>
                            <a:picLocks noChangeAspect="1"/>
                          </pic:cNvPicPr>
                        </pic:nvPicPr>
                        <pic:blipFill>
                          <a:blip r:embed="rId217"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218"/>
                              </a:ext>
                            </a:extLst>
                          </a:blip>
                          <a:stretch>
                            <a:fillRect/>
                          </a:stretch>
                        </pic:blipFill>
                        <pic:spPr>
                          <a:xfrm>
                            <a:off x="1648533" y="53428"/>
                            <a:ext cx="532883" cy="532883"/>
                          </a:xfrm>
                          <a:prstGeom prst="rect">
                            <a:avLst/>
                          </a:prstGeom>
                        </pic:spPr>
                      </pic:pic>
                      <pic:pic xmlns:pic="http://schemas.openxmlformats.org/drawingml/2006/picture">
                        <pic:nvPicPr>
                          <pic:cNvPr id="1608693034" name="Graphic 29" descr="Downward trend graph with solid fill"/>
                          <pic:cNvPicPr>
                            <a:picLocks noChangeAspect="1"/>
                          </pic:cNvPicPr>
                        </pic:nvPicPr>
                        <pic:blipFill>
                          <a:blip r:embed="rId219"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220"/>
                              </a:ext>
                            </a:extLst>
                          </a:blip>
                          <a:stretch>
                            <a:fillRect/>
                          </a:stretch>
                        </pic:blipFill>
                        <pic:spPr>
                          <a:xfrm>
                            <a:off x="5180379" y="84426"/>
                            <a:ext cx="470886" cy="470886"/>
                          </a:xfrm>
                          <a:prstGeom prst="rect">
                            <a:avLst/>
                          </a:prstGeom>
                        </pic:spPr>
                      </pic:pic>
                    </wpg:wgp>
                  </a:graphicData>
                </a:graphic>
              </wp:inline>
            </w:drawing>
          </mc:Choice>
          <mc:Fallback>
            <w:pict>
              <v:group id="Group 37" o:spid="_x0000_s3560" style="width:469.3pt;height:95.95pt;mso-position-horizontal-relative:char;mso-position-vertical-relative:line" coordsize="59601,121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">
                <v:group id="Group 1608693009" o:spid="_x0000_s3561" style="position:absolute;top:183;width:59601;height:12005" coordorigin=",183" coordsize="59601,120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BX/+jIAAAA&#10;4wAAAA8AAAAAAAAAAAAAAAAAqgIAAGRycy9kb3ducmV2LnhtbFBLBQYAAAAABAAEAPoAAACfAwAA&#10;AAA=&#10;">
                  <v:group id="Group 1608693010" o:spid="_x0000_s3562" style="position:absolute;top:183;width:12147;height:12005" coordorigin=",183" coordsize="13970,13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UtMCo&#10;zAAAAOMAAAAPAAAAAAAAAAAAAAAAAKoCAABkcnMvZG93bnJldi54bWxQSwUGAAAAAAQABAD6AAAA&#10;owMAAAAA&#10;">
                    <v:shape id="Rectangle: Diagonal Corners Rounded 1608693011" o:spid="_x0000_s3563" style="position:absolute;left:349;top:854;width:12784;height:13136;flip:y;visibility:visible;mso-wrap-style:square;v-text-anchor:middle" coordsize="1278364,1313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S+k8gA&#10;AADjAAAADwAAAGRycy9kb3ducmV2LnhtbERPX2vCMBB/H+w7hBvsZcykOopWo4zBYC+DVQXZ29Gc&#10;bbW5lCTW7tsvg4GP9/t/q81oOzGQD61jDdlEgSCunGm51rDfvT/PQYSIbLBzTBp+KMBmfX+3wsK4&#10;K5c0bGMtUgiHAjU0MfaFlKFqyGKYuJ44cUfnLcZ0+loaj9cUbjs5VSqXFltODQ329NZQdd5erIZD&#10;WY4XmuJp6L794ek4q+XL55fWjw/j6xJEpDHexP/uD5Pm52qeL2Yqy+DvpwSAXP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FVL6TyAAAAOMAAAAPAAAAAAAAAAAAAAAAAJgCAABk&#10;cnMvZG93bnJldi54bWxQSwUGAAAAAAQABAD1AAAAjQMAAAAA&#10;" path="m101604,l702678,v317943,,575686,257743,575686,575686l1278364,1211982v,56114,-45490,101604,-101604,101604l575686,1313586c257743,1313586,,1055843,,737900l,101604c,45490,45490,,101604,xe" fillcolor="#168489" strokecolor="#168489" strokeweight="1pt">
                      <v:stroke joinstyle="miter"/>
                      <v:path arrowok="t" o:connecttype="custom" o:connectlocs="101604,0;702678,0;1278364,575686;1278364,1211982;1176760,1313586;575686,1313586;0,737900;0,101604;101604,0" o:connectangles="0,0,0,0,0,0,0,0,0"/>
                    </v:shape>
                    <v:shape id="Rectangle: Diagonal Corners Rounded 1608693012" o:spid="_x0000_s3564" style="position:absolute;left:947;top:183;width:12783;height:13136;flip:y;visibility:visible;mso-wrap-style:square;v-text-anchor:middle" coordsize="1278364,1313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h6x8cA&#10;AADjAAAADwAAAGRycy9kb3ducmV2LnhtbERPzWrCQBC+F/oOyxS8lLqrQkyjqxRByKWHqgePQ3ZM&#10;gtnZkJ1q2qfvFgo9zvc/6+3oO3WjIbaBLcymBhRxFVzLtYXTcf+Sg4qC7LALTBa+KMJ28/iwxsKF&#10;O3/Q7SC1SiEcC7TQiPSF1rFqyGOchp44cZcweJR0DrV2A95TuO/03JhMe2w5NTTY066h6nr49BaW&#10;32LO/rpYPsuo3yvxebkro7WTp/FtBUpolH/xn7t0aX5m8ux1YWZz+P0pAaA3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gIesfHAAAA4wAAAA8AAAAAAAAAAAAAAAAAmAIAAGRy&#10;cy9kb3ducmV2LnhtbFBLBQYAAAAABAAEAPUAAACMAwAAAAA=&#10;" path="m101604,l702678,v317943,,575686,257743,575686,575686l1278364,1211982v,56114,-45490,101604,-101604,101604l575686,1313586c257743,1313586,,1055843,,737900l,101604c,45490,45490,,101604,xe" fillcolor="white [3212]" strokecolor="#168489" strokeweight="1pt">
                      <v:stroke joinstyle="miter"/>
                      <v:path arrowok="t" o:connecttype="custom" o:connectlocs="101604,0;702678,0;1278364,575686;1278364,1211982;1176760,1313586;575686,1313586;0,737900;0,101604;101604,0" o:connectangles="0,0,0,0,0,0,0,0,0"/>
                    </v:shape>
                    <v:shape id="TextBox 159" o:spid="_x0000_s3565" type="#_x0000_t202" style="position:absolute;top:4773;width:13970;height:7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V3rsUA&#10;AADjAAAADwAAAGRycy9kb3ducmV2LnhtbERPS0vDQBC+C/6HZQRvdjcWQ5t2W4oP6MGLNd6H7JgN&#10;ZmdDdmzSf+8Kgsf53rPdz6FXZxpTF9lCsTCgiJvoOm4t1O8vdytQSZAd9pHJwoUS7HfXV1usXJz4&#10;jc4naVUO4VShBS8yVFqnxlPAtIgDceY+4xhQ8jm22o045fDQ63tjSh2w49zgcaBHT83X6TtYEHGH&#10;4lI/h3T8mF+fJm+aB6ytvb2ZDxtQQrP8i//cR5fnl2ZVrpemWMLvTxkAv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xXeuxQAAAOMAAAAPAAAAAAAAAAAAAAAAAJgCAABkcnMv&#10;ZG93bnJldi54bWxQSwUGAAAAAAQABAD1AAAAigMAAAAA&#10;" filled="f" stroked="f">
                      <v:textbox style="mso-fit-shape-to-text:t">
                        <w:txbxContent>
                          <w:p w:rsidR="005345A8" w:rsidRDefault="005345A8" w:rsidP="00C019AE">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تقليل معدلات الإرهاق المهني</w:t>
                            </w:r>
                          </w:p>
                        </w:txbxContent>
                      </v:textbox>
                    </v:shape>
                  </v:group>
                  <v:group id="Group 1608693014" o:spid="_x0000_s3566" style="position:absolute;left:47778;top:183;width:11823;height:12005" coordorigin="47778,183" coordsize="13597,13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rj8aryQAA&#10;AOMAAAAPAAAAAAAAAAAAAAAAAKoCAABkcnMvZG93bnJldi54bWxQSwUGAAAAAAQABAD6AAAAoAMA&#10;AAAA&#10;">
                    <v:shape id="Rectangle: Diagonal Corners Rounded 1608693015" o:spid="_x0000_s3567" style="position:absolute;left:47778;top:854;width:12784;height:13136;flip:y;visibility:visible;mso-wrap-style:square;v-text-anchor:middle" coordsize="1278364,1313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4kMkA&#10;AADjAAAADwAAAGRycy9kb3ducmV2LnhtbERP3WvCMBB/H+x/CDfwZczEjxXXGWUMBF+E1Q1kb0dz&#10;tt2aS0lirf+9GQh7vN/3LdeDbUVPPjSONUzGCgRx6UzDlYavz83TAkSIyAZbx6ThQgHWq/u7JebG&#10;nbmgfh8rkUI45KihjrHLpQxlTRbD2HXEiTs6bzGm01fSeDyncNvKqVKZtNhwaqixo/eayt/9yWo4&#10;FMVwoin+9O23PzweZ5Wc7z60Hj0Mb68gIg3xX3xzb02an6lF9jJTk2f4+ykBIFdX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m+4kMkAAADjAAAADwAAAAAAAAAAAAAAAACYAgAA&#10;ZHJzL2Rvd25yZXYueG1sUEsFBgAAAAAEAAQA9QAAAI4DAAAAAA==&#10;" path="m101604,l702678,v317943,,575686,257743,575686,575686l1278364,1211982v,56114,-45490,101604,-101604,101604l575686,1313586c257743,1313586,,1055843,,737900l,101604c,45490,45490,,101604,xe" fillcolor="#168489" strokecolor="#168489" strokeweight="1pt">
                      <v:stroke joinstyle="miter"/>
                      <v:path arrowok="t" o:connecttype="custom" o:connectlocs="101604,0;702678,0;1278364,575686;1278364,1211982;1176760,1313586;575686,1313586;0,737900;0,101604;101604,0" o:connectangles="0,0,0,0,0,0,0,0,0"/>
                    </v:shape>
                    <v:shape id="Rectangle: Diagonal Corners Rounded 1608693016" o:spid="_x0000_s3568" style="position:absolute;left:48376;top:183;width:12784;height:13136;flip:y;visibility:visible;mso-wrap-style:square;v-text-anchor:middle" coordsize="1278364,1313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N8xMcA&#10;AADjAAAADwAAAGRycy9kb3ducmV2LnhtbERPzWrCQBC+F/oOyxR6KXXXCjGmrlKEQi49aHvocciO&#10;STA7G7JTjT59VxA8zvc/y/XoO3WkIbaBLUwnBhRxFVzLtYWf78/XHFQUZIddYLJwpgjr1ePDEgsX&#10;Tryl405qlUI4FmihEekLrWPVkMc4CT1x4vZh8CjpHGrtBjylcN/pN2My7bHl1NBgT5uGqsPuz1uY&#10;X8T8+sNs/iKj/qrE5+WmjNY+P40f76CERrmLb+7SpfmZybPFzEwzuP6UANCr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czfMTHAAAA4wAAAA8AAAAAAAAAAAAAAAAAmAIAAGRy&#10;cy9kb3ducmV2LnhtbFBLBQYAAAAABAAEAPUAAACMAwAAAAA=&#10;" path="m101604,l702678,v317943,,575686,257743,575686,575686l1278364,1211982v,56114,-45490,101604,-101604,101604l575686,1313586c257743,1313586,,1055843,,737900l,101604c,45490,45490,,101604,xe" fillcolor="white [3212]" strokecolor="#168489" strokeweight="1pt">
                      <v:stroke joinstyle="miter"/>
                      <v:path arrowok="t" o:connecttype="custom" o:connectlocs="101604,0;702678,0;1278364,575686;1278364,1211982;1176760,1313586;575686,1313586;0,737900;0,101604;101604,0" o:connectangles="0,0,0,0,0,0,0,0,0"/>
                    </v:shape>
                    <v:shape id="TextBox 156" o:spid="_x0000_s3569" type="#_x0000_t202" style="position:absolute;left:47829;top:5250;width:13547;height:76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5xrcUA&#10;AADjAAAADwAAAGRycy9kb3ducmV2LnhtbERPS0/DMAy+I/EfIiNxY0lBlK0smyYe0g5cGOVuNV5T&#10;0ThVY9bu3xMkJI7+3l5v59CrE42pi2yhWBhQxE10HbcW6o/XmyWoJMgO+8hk4UwJtpvLizVWLk78&#10;TqeDtCqHcKrQghcZKq1T4ylgWsSBOHPHOAaUfI6tdiNOOTz0+taYUgfsODd4HOjJU/N1+A4WRNyu&#10;ONcvIe0/57fnyZvmHmtrr6/m3SMooVn+xX/uvcvzS7MsV3emeIDfnzIAev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nGtxQAAAOMAAAAPAAAAAAAAAAAAAAAAAJgCAABkcnMv&#10;ZG93bnJldi54bWxQSwUGAAAAAAQABAD1AAAAigMAAAAA&#10;" filled="f" stroked="f">
                      <v:textbox style="mso-fit-shape-to-text:t">
                        <w:txbxContent>
                          <w:p w:rsidR="005345A8" w:rsidRDefault="005345A8" w:rsidP="00C019AE">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تعزيز الرضا الوظيفي</w:t>
                            </w:r>
                          </w:p>
                        </w:txbxContent>
                      </v:textbox>
                    </v:shape>
                  </v:group>
                  <v:group id="Group 1608693018" o:spid="_x0000_s3570" style="position:absolute;left:35205;top:183;width:13055;height:12005" coordorigin="35205,183" coordsize="15014,13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qwsyu&#10;zAAAAOMAAAAPAAAAAAAAAAAAAAAAAKoCAABkcnMvZG93bnJldi54bWxQSwUGAAAAAAQABAD6AAAA&#10;owMAAAAA&#10;">
                    <v:shape id="Rectangle: Diagonal Corners Rounded 1608693019" o:spid="_x0000_s3571" style="position:absolute;left:36117;top:854;width:12784;height:13136;flip:y;visibility:visible;mso-wrap-style:square;v-text-anchor:middle" coordsize="1278364,1313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1sXsUA&#10;AADjAAAADwAAAGRycy9kb3ducmV2LnhtbERPS2sCMRC+C/6HMII3Tayw6NYoohQK4qE+oMdhM02W&#10;bibLJtX135tCocf53rPa9L4RN+piHVjDbKpAEFfB1Gw1XM5vkwWImJANNoFJw4MibNbDwQpLE+78&#10;QbdTsiKHcCxRg0upLaWMlSOPcRpa4sx9hc5jymdnpenwnsN9I1+UKqTHmnODw5Z2jqrv04/XYPat&#10;cxLt/nI8fGJ9pWN6WKP1eNRvX0Ek6tO/+M/9bvL8Qi2K5VzNlvD7UwZAr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DWxexQAAAOMAAAAPAAAAAAAAAAAAAAAAAJgCAABkcnMv&#10;ZG93bnJldi54bWxQSwUGAAAAAAQABAD1AAAAigMAAAAA&#10;" path="m101604,l702678,v317943,,575686,257743,575686,575686l1278364,1211982v,56114,-45490,101604,-101604,101604l575686,1313586c257743,1313586,,1055843,,737900l,101604c,45490,45490,,101604,xe" fillcolor="#ffd366" strokecolor="#ffd366" strokeweight="1pt">
                      <v:stroke joinstyle="miter"/>
                      <v:path arrowok="t" o:connecttype="custom" o:connectlocs="101604,0;702678,0;1278364,575686;1278364,1211982;1176760,1313586;575686,1313586;0,737900;0,101604;101604,0" o:connectangles="0,0,0,0,0,0,0,0,0"/>
                    </v:shape>
                    <v:shape id="Rectangle: Diagonal Corners Rounded 1608693020" o:spid="_x0000_s3572" style="position:absolute;left:36715;top:183;width:12784;height:13136;flip:y;visibility:visible;mso-wrap-style:square;v-text-anchor:middle" coordsize="1278364,1313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xrvswA&#10;AADjAAAADwAAAGRycy9kb3ducmV2LnhtbESPQU/DMAyF70j7D5EncWMJBVWjWzYhxCROsI1J7Jg1&#10;XlPaOFUT1vLv8WESR9vP771vuR59Ky7YxzqQhvuZAoFUBltTpeHwubmbg4jJkDVtINTwixHWq8nN&#10;0hQ2DLTDyz5Vgk0oFkaDS6krpIylQ2/iLHRIfDuH3pvEY19J25uBzX0rM6Vy6U1NnOBMhy8Oy2b/&#10;4zVsDsOryh631e672bqv04fyx/dG69vp+LwAkXBM/+Lr95vl+rma508PKmMKZuIFyNUf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G6xrvswAAADjAAAADwAAAAAAAAAAAAAAAACY&#10;AgAAZHJzL2Rvd25yZXYueG1sUEsFBgAAAAAEAAQA9QAAAJEDAAAAAA==&#10;" path="m101604,l702678,v317943,,575686,257743,575686,575686l1278364,1211982v,56114,-45490,101604,-101604,101604l575686,1313586c257743,1313586,,1055843,,737900l,101604c,45490,45490,,101604,xe" fillcolor="white [3212]" strokecolor="#ffd366" strokeweight="1pt">
                      <v:stroke joinstyle="miter"/>
                      <v:path arrowok="t" o:connecttype="custom" o:connectlocs="101604,0;702678,0;1278364,575686;1278364,1211982;1176760,1313586;575686,1313586;0,737900;0,101604;101604,0" o:connectangles="0,0,0,0,0,0,0,0,0"/>
                    </v:shape>
                    <v:shape id="TextBox 153" o:spid="_x0000_s3573" type="#_x0000_t202" style="position:absolute;left:35205;top:5250;width:15015;height:76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G/8UA&#10;AADjAAAADwAAAGRycy9kb3ducmV2LnhtbERPS0vDQBC+C/6HZQRvdjcVQ5t2W4oP6MGLNd6H7JgN&#10;ZmdDdmzSf+8Kgsf53rPdz6FXZxpTF9lCsTCgiJvoOm4t1O8vdytQSZAd9pHJwoUS7HfXV1usXJz4&#10;jc4naVUO4VShBS8yVFqnxlPAtIgDceY+4xhQ8jm22o045fDQ66UxpQ7YcW7wONCjp+br9B0siLhD&#10;camfQzp+zK9PkzfNA9bW3t7Mhw0ooVn+xX/uo8vzS7Mq1/dmWcDvTxkAv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4b/xQAAAOMAAAAPAAAAAAAAAAAAAAAAAJgCAABkcnMv&#10;ZG93bnJldi54bWxQSwUGAAAAAAQABAD1AAAAigMAAAAA&#10;" filled="f" stroked="f">
                      <v:textbox style="mso-fit-shape-to-text:t">
                        <w:txbxContent>
                          <w:p w:rsidR="005345A8" w:rsidRDefault="005345A8" w:rsidP="00C019AE">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زيادة الإنتاجية والأداء</w:t>
                            </w:r>
                          </w:p>
                        </w:txbxContent>
                      </v:textbox>
                    </v:shape>
                  </v:group>
                  <v:group id="Group 1608693022" o:spid="_x0000_s3574" style="position:absolute;left:23572;top:183;width:13304;height:12005" coordorigin="23572,183" coordsize="15299,13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VGMfnIAAAA&#10;4wAAAA8AAAAAAAAAAAAAAAAAqgIAAGRycy9kb3ducmV2LnhtbFBLBQYAAAAABAAEAPoAAACfAwAA&#10;AAA=&#10;">
                    <v:shape id="Rectangle: Diagonal Corners Rounded 1608693023" o:spid="_x0000_s3575" style="position:absolute;left:24255;top:854;width:12784;height:13136;flip:y;visibility:visible;mso-wrap-style:square;v-text-anchor:middle" coordsize="1278364,1313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Om5sUA&#10;AADjAAAADwAAAGRycy9kb3ducmV2LnhtbERPX2vCMBB/F/wO4QZ7kZlModrOKGOwIXuzyp6P5taU&#10;NZfaZLX79kYY+Hi//7fZja4VA/Wh8azhea5AEFfeNFxrOB3fn9YgQkQ22HomDX8UYLedTjZYGH/h&#10;Aw1lrEUK4VCgBhtjV0gZKksOw9x3xIn79r3DmM6+lqbHSwp3rVwolUmHDacGix29Wap+yl+nYbCq&#10;+cz3bva14nNOH4ErObDWjw/j6wuISGO8i//de5PmZ2qd5Uu1WMLtpwSA3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86bmxQAAAOMAAAAPAAAAAAAAAAAAAAAAAJgCAABkcnMv&#10;ZG93bnJldi54bWxQSwUGAAAAAAQABAD1AAAAigMAAAAA&#10;" path="m101604,l702678,v317943,,575686,257743,575686,575686l1278364,1211982v,56114,-45490,101604,-101604,101604l575686,1313586c257743,1313586,,1055843,,737900l,101604c,45490,45490,,101604,xe" fillcolor="#bfbfbf" strokecolor="#bfbfbf" strokeweight="1pt">
                      <v:stroke joinstyle="miter"/>
                      <v:path arrowok="t" o:connecttype="custom" o:connectlocs="101604,0;702678,0;1278364,575686;1278364,1211982;1176760,1313586;575686,1313586;0,737900;0,101604;101604,0" o:connectangles="0,0,0,0,0,0,0,0,0"/>
                    </v:shape>
                    <v:shape id="Rectangle: Diagonal Corners Rounded 1608693024" o:spid="_x0000_s3576" style="position:absolute;left:24853;top:183;width:12784;height:13136;flip:y;visibility:visible;mso-wrap-style:square;v-text-anchor:middle" coordsize="1278365,1313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nDlccA&#10;AADjAAAADwAAAGRycy9kb3ducmV2LnhtbERP3WvCMBB/F/Y/hBv4pokfVNcZZQyUwZ7UwV5vzdkU&#10;m0vXZG3975eBsMf7fd9mN7hadNSGyrOG2VSBIC68qbjU8HHeT9YgQkQ2WHsmDTcKsNs+jDaYG9/z&#10;kbpTLEUK4ZCjBhtjk0sZCksOw9Q3xIm7+NZhTGdbStNin8JdLedKZdJhxanBYkOvlorr6cdp+Fyu&#10;zpfDVdm+pK/vRTd757pbaT1+HF6eQUQa4r/47n4zaX6m1tnTQs2X8PdTAkB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CZw5XHAAAA4wAAAA8AAAAAAAAAAAAAAAAAmAIAAGRy&#10;cy9kb3ducmV2LnhtbFBLBQYAAAAABAAEAPUAAACMAwAAAAA=&#10;" path="m101604,l702679,v317943,,575686,257743,575686,575686l1278365,1211982v,56114,-45490,101604,-101604,101604l575686,1313586c257743,1313586,,1055843,,737900l,101604c,45490,45490,,101604,xe" fillcolor="white [3212]" strokecolor="#bfbfbf" strokeweight="1pt">
                      <v:stroke joinstyle="miter"/>
                      <v:path arrowok="t" o:connecttype="custom" o:connectlocs="101604,0;702679,0;1278365,575686;1278365,1211982;1176761,1313586;575686,1313586;0,737900;0,101604;101604,0" o:connectangles="0,0,0,0,0,0,0,0,0"/>
                    </v:shape>
                    <v:shape id="TextBox 149" o:spid="_x0000_s3577" type="#_x0000_t202" style="position:absolute;left:23572;top:4773;width:15300;height:7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yA/MYA&#10;AADjAAAADwAAAGRycy9kb3ducmV2LnhtbERPS2vDMAy+D/YfjAq7rXY7Grqsbil7QA+7rM3uItbi&#10;0FgOsdak/34eDHbU99ZmN4VOXWhIbWQLi7kBRVxH13JjoTq93a9BJUF22EUmC1dKsNve3mywdHHk&#10;D7ocpVE5hFOJFrxIX2qdak8B0zz2xJn7ikNAyefQaDfgmMNDp5fGFDpgy7nBY0/Pnurz8TtYEHH7&#10;xbV6DenwOb2/jN7UK6ysvZtN+ydQQpP8i//cB5fnF2ZdPD6Y5Qp+f8oA6O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QyA/MYAAADjAAAADwAAAAAAAAAAAAAAAACYAgAAZHJz&#10;L2Rvd25yZXYueG1sUEsFBgAAAAAEAAQA9QAAAIsDAAAAAA==&#10;" filled="f" stroked="f">
                      <v:textbox style="mso-fit-shape-to-text:t">
                        <w:txbxContent>
                          <w:p w:rsidR="005345A8" w:rsidRDefault="005345A8" w:rsidP="00C019AE">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تحسين الصحة النفسية</w:t>
                            </w:r>
                          </w:p>
                        </w:txbxContent>
                      </v:textbox>
                    </v:shape>
                  </v:group>
                  <v:group id="Group 1608693026" o:spid="_x0000_s3578" style="position:absolute;left:12030;top:183;width:11876;height:12005" coordorigin="12030,183" coordsize="13659,13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p9N/rIAAAA&#10;4wAAAA8AAAAAAAAAAAAAAAAAqgIAAGRycy9kb3ducmV2LnhtbFBLBQYAAAAABAAEAPoAAACfAwAA&#10;AAA=&#10;">
                    <v:shape id="Rectangle: Diagonal Corners Rounded 1608693027" o:spid="_x0000_s3579" style="position:absolute;left:12307;top:854;width:12784;height:13136;flip:y;visibility:visible;mso-wrap-style:square;v-text-anchor:middle" coordsize="1278364,1313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ExckA&#10;AADjAAAADwAAAGRycy9kb3ducmV2LnhtbERPS0vDQBC+C/6HZQQv0u4aIbZpt0VaFXvrC9rjkB2T&#10;YHY2za5N6q93C4LH+d4znfe2FmdqfeVYw+NQgSDOnam40LDfvQ1GIHxANlg7Jg0X8jCf3d5MMTOu&#10;4w2dt6EQMYR9hhrKEJpMSp+XZNEPXUMcuU/XWgzxbAtpWuxiuK1lolQqLVYcG0psaFFS/rX9thpO&#10;p+NqvH89FOnDeumr1fq9+8FE6/u7/mUCIlAf/sV/7g8T56dqlI6fVPIM158iAHL2C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3/OExckAAADjAAAADwAAAAAAAAAAAAAAAACYAgAA&#10;ZHJzL2Rvd25yZXYueG1sUEsFBgAAAAAEAAQA9QAAAI4DAAAAAA==&#10;" path="m101604,l702678,v317943,,575686,257743,575686,575686l1278364,1211982v,56114,-45490,101604,-101604,101604l575686,1313586c257743,1313586,,1055843,,737900l,101604c,45490,45490,,101604,xe" fillcolor="#a0c9ca" strokecolor="#a0c9ca" strokeweight="1pt">
                      <v:stroke joinstyle="miter"/>
                      <v:path arrowok="t" o:connecttype="custom" o:connectlocs="101604,0;702678,0;1278364,575686;1278364,1211982;1176760,1313586;575686,1313586;0,737900;0,101604;101604,0" o:connectangles="0,0,0,0,0,0,0,0,0"/>
                    </v:shape>
                    <v:shape id="Rectangle: Diagonal Corners Rounded 1608693028" o:spid="_x0000_s3580" style="position:absolute;left:12905;top:183;width:12784;height:13136;flip:y;visibility:visible;mso-wrap-style:square;v-text-anchor:middle" coordsize="1278364,1313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LzH80A&#10;AADjAAAADwAAAGRycy9kb3ducmV2LnhtbESPQU/DMAyF70j7D5EncUEsYUjVKMumaQhphwHq4MDR&#10;akzb0TilybrCr8cHJI72e37v83I9+lYN1McmsIWbmQFFXAbXcGXh7fXxegEqJmSHbWCy8E0R1qvJ&#10;xRJzF85c0HBIlZIQjjlaqFPqcq1jWZPHOAsdsWgfofeYZOwr7Xo8S7hv9dyYTHtsWBpq7GhbU/l5&#10;OHkLe3reXb0MlT++77+wOBU/x/HpwdrL6bi5B5VoTP/mv+udE/zMLLK7WzMXaPlJFqBXv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JDC8x/NAAAA4wAAAA8AAAAAAAAAAAAAAAAA&#10;mAIAAGRycy9kb3ducmV2LnhtbFBLBQYAAAAABAAEAPUAAACSAwAAAAA=&#10;" path="m101604,l702678,v317943,,575686,257743,575686,575686l1278364,1211982v,56114,-45490,101604,-101604,101604l575686,1313586c257743,1313586,,1055843,,737900l,101604c,45490,45490,,101604,xe" fillcolor="white [3212]" strokecolor="#a0c9ca" strokeweight="1pt">
                      <v:stroke joinstyle="miter"/>
                      <v:path arrowok="t" o:connecttype="custom" o:connectlocs="101604,0;702678,0;1278364,575686;1278364,1211982;1176760,1313586;575686,1313586;0,737900;0,101604;101604,0" o:connectangles="0,0,0,0,0,0,0,0,0"/>
                    </v:shape>
                    <v:shape id="TextBox 144" o:spid="_x0000_s3581" type="#_x0000_t202" style="position:absolute;left:12030;top:4773;width:13517;height:7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GK+cUA&#10;AADjAAAADwAAAGRycy9kb3ducmV2LnhtbERPzUrDQBC+C77DMoI3u9uKoY3dlqIWevBiG+9DdswG&#10;s7MhOzbp23cFweN8/7PeTqFTZxpSG9nCfGZAEdfRtdxYqE77hyWoJMgOu8hk4UIJtpvbmzWWLo78&#10;QeejNCqHcCrRghfpS61T7SlgmsWeOHNfcQgo+Rwa7QYcc3jo9MKYQgdsOTd47OnFU/19/AkWRNxu&#10;fqneQjp8Tu+vozf1E1bW3t9Nu2dQQpP8i//cB5fnF2ZZrB7NYgW/P2UA9OY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QYr5xQAAAOMAAAAPAAAAAAAAAAAAAAAAAJgCAABkcnMv&#10;ZG93bnJldi54bWxQSwUGAAAAAAQABAD1AAAAigMAAAAA&#10;" filled="f" stroked="f">
                      <v:textbox style="mso-fit-shape-to-text:t">
                        <w:txbxContent>
                          <w:p w:rsidR="005345A8" w:rsidRDefault="005345A8" w:rsidP="00C019AE">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بناء بيئة عمل إيجابية</w:t>
                            </w:r>
                          </w:p>
                        </w:txbxContent>
                      </v:textbox>
                    </v:shape>
                  </v:group>
                </v:group>
                <v:shape id="Graphic 162" o:spid="_x0000_s3582" type="#_x0000_t75" alt="Heart with pulse with solid fill" style="position:absolute;left:3389;width:6397;height:63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B/jwpnywAAAOMAAAAPAAAAAAAA&#10;AAAAAAAAAJ8CAABkcnMvZG93bnJldi54bWxQSwUGAAAAAAQABAD3AAAAlwMAAAAA&#10;">
                  <v:imagedata r:id="rId221" o:title="Heart with pulse with solid fill"/>
                  <v:path arrowok="t"/>
                </v:shape>
                <v:shape id="Graphic 8" o:spid="_x0000_s3583" type="#_x0000_t75" alt="Brain in head with solid fill" style="position:absolute;left:28512;top:697;width:5003;height:50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kcfzHAAAA4wAAAA8AAABkcnMvZG93bnJldi54bWxET19rwjAQfx/sO4QT9jaTVlZqNcqQjQ1h&#10;D1Y/wNGcbbG5dE1mu2+/CMIe7/f/1tvJduJKg28da0jmCgRx5UzLtYbT8f05B+EDssHOMWn4JQ/b&#10;zePDGgvjRj7QtQy1iCHsC9TQhNAXUvqqIYt+7nriyJ3dYDHEc6ilGXCM4baTqVKZtNhybGiwp11D&#10;1aX8sRq+qpdkt/829d62pU/pzacfY67102x6XYEINIV/8d39aeL8TOXZcqEWCdx+igDIzR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PkcfzHAAAA4wAAAA8AAAAAAAAAAAAA&#10;AAAAnwIAAGRycy9kb3ducmV2LnhtbFBLBQYAAAAABAAEAPcAAACTAwAAAAA=&#10;">
                  <v:imagedata r:id="rId222" o:title="Brain in head with solid fill"/>
                  <v:path arrowok="t"/>
                </v:shape>
                <v:shape id="Graphic 85" o:spid="_x0000_s3584" type="#_x0000_t75" alt="Bar graph with upward trend with solid fill" style="position:absolute;left:40214;top:753;width:4891;height:48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9cW1fGAAAA4wAAAA8AAABkcnMvZG93bnJldi54bWxET09rwjAUvw/8DuEJu81Ehc51RpGBsJvo&#10;POz42ry11ealS2Jtv/0yGOz4fv/fejvYVvTkQ+NYw3ymQBCXzjRcaTh/7J9WIEJENtg6Jg0jBdhu&#10;Jg9rzI2785H6U6xECuGQo4Y6xi6XMpQ1WQwz1xEn7st5izGdvpLG4z2F21YulMqkxYZTQ40dvdVU&#10;Xk83q8HZo7l80358lkVxuH0Wvj+MXuvH6bB7BRFpiP/iP/e7SfMztcpelmq5gN+fEgBy8w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1xbV8YAAADjAAAADwAAAAAAAAAAAAAA&#10;AACfAgAAZHJzL2Rvd25yZXYueG1sUEsFBgAAAAAEAAQA9wAAAJIDAAAAAA==&#10;">
                  <v:imagedata r:id="rId223" o:title="Bar graph with upward trend with solid fill"/>
                  <v:path arrowok="t"/>
                </v:shape>
                <v:shape id="Graphic 3" o:spid="_x0000_s3585" type="#_x0000_t75" alt="Connections with solid fill" style="position:absolute;left:16485;top:534;width:5329;height:53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GGHbXIAAAA4wAAAA8AAABkcnMvZG93bnJldi54bWxET91LwzAQfxf8H8IJvohLZqV0ddkYA0VE&#10;Bvt42dvR3Jqy5lKabO3+eyMIPt7v++bL0bXiSn1oPGuYThQI4sqbhmsNh/37cwEiRGSDrWfScKMA&#10;y8X93RxL4wfe0nUXa5FCOJSowcbYlVKGypLDMPEdceJOvncY09nX0vQ4pHDXyhelcumw4dRgsaO1&#10;peq8uzgNX7PD2h4vN7+JT+H1ozt+j0NbaP34MK7eQEQa47/4z/1p0vxcFfksU1kGvz8lAOTiB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hhh21yAAAAOMAAAAPAAAAAAAAAAAA&#10;AAAAAJ8CAABkcnMvZG93bnJldi54bWxQSwUGAAAAAAQABAD3AAAAlAMAAAAA&#10;">
                  <v:imagedata r:id="rId224" o:title="Connections with solid fill"/>
                  <v:path arrowok="t"/>
                </v:shape>
                <v:shape id="Graphic 29" o:spid="_x0000_s3586" type="#_x0000_t75" alt="Downward trend graph with solid fill" style="position:absolute;left:51803;top:844;width:4709;height:47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ynYRLKAAAA4wAAAA8AAABkcnMvZG93bnJldi54bWxEj0tvAjEMhO9I/Q+RK/UGCa8VbDegFqkS&#10;PXAobe9m432IjbNKUtj++6YSEkd7xvONi+1gO3EhH1rHGqYTBYK4dKblWsPX59t4BSJEZIOdY9Lw&#10;SwG2m4dRgblxV/6gyzHWIoVwyFFDE2OfSxnKhiyGieuJk1Y5bzGm0dfSeLymcNvJmVKZtNhyIjTY&#10;066h8nz8sQmyUMsqvL7b6XKffe/MSc0O/qz10+Pw8gwi0hDv5tv13qT6mVpl67maL+D/p7QAufkD&#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HynYRLKAAAA4wAAAA8AAAAAAAAA&#10;AAAAAAAAnwIAAGRycy9kb3ducmV2LnhtbFBLBQYAAAAABAAEAPcAAACWAwAAAAA=&#10;">
                  <v:imagedata r:id="rId225" o:title="Downward trend graph with solid fill"/>
                  <v:path arrowok="t"/>
                </v:shape>
                <w10:wrap anchorx="page"/>
                <w10:anchorlock/>
              </v:group>
            </w:pict>
          </mc:Fallback>
        </mc:AlternateContent>
      </w:r>
    </w:p>
    <w:p w:rsidR="00E9423C" w:rsidRPr="00880E17" w:rsidRDefault="00E9423C" w:rsidP="00E9423C">
      <w:pPr>
        <w:rPr>
          <w:b/>
          <w:bCs/>
        </w:rPr>
      </w:pPr>
      <w:r w:rsidRPr="002A078C">
        <w:rPr>
          <w:rFonts w:ascii="Sakkal Majalla" w:hAnsi="Sakkal Majalla"/>
          <w:noProof/>
          <w:sz w:val="34"/>
        </w:rPr>
        <mc:AlternateContent>
          <mc:Choice Requires="wpg">
            <w:drawing>
              <wp:inline distT="0" distB="0" distL="0" distR="0" wp14:anchorId="2BD546A9" wp14:editId="4BD70178">
                <wp:extent cx="5731510" cy="892088"/>
                <wp:effectExtent l="0" t="0" r="2540" b="22860"/>
                <wp:docPr id="160869240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404" name="مجموعة 47"/>
                        <wpg:cNvGrpSpPr/>
                        <wpg:grpSpPr>
                          <a:xfrm>
                            <a:off x="0" y="0"/>
                            <a:ext cx="5731510" cy="895351"/>
                            <a:chOff x="0" y="0"/>
                            <a:chExt cx="5878196" cy="918845"/>
                          </a:xfrm>
                        </wpg:grpSpPr>
                        <wpg:grpSp>
                          <wpg:cNvPr id="1608692405" name="مجموعة 48"/>
                          <wpg:cNvGrpSpPr/>
                          <wpg:grpSpPr>
                            <a:xfrm>
                              <a:off x="0" y="0"/>
                              <a:ext cx="5878196" cy="918845"/>
                              <a:chOff x="0" y="0"/>
                              <a:chExt cx="6240348" cy="919070"/>
                            </a:xfrm>
                          </wpg:grpSpPr>
                          <wpg:grpSp>
                            <wpg:cNvPr id="1608692406" name="مجموعة 49"/>
                            <wpg:cNvGrpSpPr/>
                            <wpg:grpSpPr>
                              <a:xfrm>
                                <a:off x="0" y="169208"/>
                                <a:ext cx="5433072" cy="580613"/>
                                <a:chOff x="0" y="169208"/>
                                <a:chExt cx="5433072" cy="580613"/>
                              </a:xfrm>
                            </wpg:grpSpPr>
                            <wps:wsp>
                              <wps:cNvPr id="160869240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40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40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410" name="مربع نص 41"/>
                          <wps:cNvSpPr txBox="1"/>
                          <wps:spPr>
                            <a:xfrm>
                              <a:off x="204466" y="256739"/>
                              <a:ext cx="4615440" cy="389157"/>
                            </a:xfrm>
                            <a:prstGeom prst="rect">
                              <a:avLst/>
                            </a:prstGeom>
                            <a:noFill/>
                          </wps:spPr>
                          <wps:txbx>
                            <w:txbxContent>
                              <w:p w:rsidR="005345A8" w:rsidRDefault="005345A8"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تعزيز الرضا الوظيفي</w:t>
                                </w:r>
                              </w:p>
                            </w:txbxContent>
                          </wps:txbx>
                          <wps:bodyPr wrap="square" rtlCol="1">
                            <a:spAutoFit/>
                          </wps:bodyPr>
                        </wps:wsp>
                      </wpg:grpSp>
                      <pic:pic xmlns:pic="http://schemas.openxmlformats.org/drawingml/2006/picture">
                        <pic:nvPicPr>
                          <pic:cNvPr id="1608692411"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58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">
                <v:group id="مجموعة 47" o:spid="_x0000_s358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dAgfWyQAA&#10;AOMAAAAPAAAAAAAAAAAAAAAAAKoCAABkcnMvZG93bnJldi54bWxQSwUGAAAAAAQABAD6AAAAoAMA&#10;AAAA&#10;">
                  <v:group id="مجموعة 48" o:spid="_x0000_s358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yTqJNyQAA&#10;AOMAAAAPAAAAAAAAAAAAAAAAAKoCAABkcnMvZG93bnJldi54bWxQSwUGAAAAAAQABAD6AAAAoAMA&#10;AAAA&#10;">
                    <v:group id="مجموعة 49" o:spid="_x0000_s359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CnDw6yQAA&#10;AOMAAAAPAAAAAAAAAAAAAAAAAKoCAABkcnMvZG93bnJldi54bWxQSwUGAAAAAAQABAD6AAAAoAMA&#10;AAAA&#10;">
                      <v:shape id="شكل حر 50" o:spid="_x0000_s359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bGosYA&#10;AADjAAAADwAAAGRycy9kb3ducmV2LnhtbERPX2vCMBB/F/Ydwg1802ROq6tGGQNBxh60Kr4eza0t&#10;NpfSRK3ffhkIPt7v/y1Wna3FlVpfOdbwNlQgiHNnKi40HPbrwQyED8gGa8ek4U4eVsuX3gJT4268&#10;o2sWChFD2KeooQyhSaX0eUkW/dA1xJH7da3FEM+2kKbFWwy3tRwplUiLFceGEhv6Kik/ZxerIfme&#10;nLbbfD3ZZZv3H0/WHI0LWvdfu885iEBdeIof7o2J8xM1Sz5GYzWF/58iAHL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wbGos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59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Y6cskA&#10;AADjAAAADwAAAGRycy9kb3ducmV2LnhtbESPQU/DMAyF70j8h8iTuEwsYWLV6JZNCITEEbZpZ6/x&#10;0mqNU5rQlX+PD0gc7ff83uf1dgytGqhPTWQLDzMDiriKrmFv4bB/u1+CShnZYRuZLPxQgu3m9maN&#10;pYtX/qRhl72SEE4lWqhz7kqtU1VTwDSLHbFo59gHzDL2XrserxIeWj03ptABG5aGGjt6qam67L6D&#10;BfwKH8dTzDENJ+9fp4tunLqFtXeT8XkFKtOY/81/1+9O8AuzLJ7mj0ag5SdZgN78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gY6cskAAADjAAAADwAAAAAAAAAAAAAAAACYAgAA&#10;ZHJzL2Rvd25yZXYueG1sUEsFBgAAAAAEAAQA9QAAAI4DAAAAAA==&#10;" fillcolor="#a5a5a5 [2092]" stroked="f" strokeweight="1pt">
                        <v:stroke joinstyle="miter"/>
                      </v:roundrect>
                    </v:group>
                    <v:oval id="شكل بيضاوي 52" o:spid="_x0000_s359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bHXcYA&#10;AADjAAAADwAAAGRycy9kb3ducmV2LnhtbERPX2vCMBB/H/gdwgm+zWRlFO2MMjaECQ5m1T0fzdkW&#10;m0tpoq3f3gwGPt7v/y1Wg23ElTpfO9bwMlUgiAtnai41HPbr5xkIH5ANNo5Jw408rJajpwVmxvW8&#10;o2seShFD2GeooQqhzaT0RUUW/dS1xJE7uc5iiGdXStNhH8NtIxOlUmmx5thQYUsfFRXn/GI1/JxP&#10;x9vvZqu+S9fnaW8/k8TstZ6Mh/c3EIGG8BD/u79MnJ+qWTpPXtUc/n6KAMjl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tbHXcYAAADjAAAADwAAAAAAAAAAAAAAAACYAgAAZHJz&#10;L2Rvd25yZXYueG1sUEsFBgAAAAAEAAQA9QAAAIsDAAAAAA==&#10;" filled="f" strokecolor="#168489" strokeweight="1pt">
                      <v:stroke joinstyle="miter"/>
                    </v:oval>
                  </v:group>
                  <v:shape id="مربع نص 41" o:spid="_x0000_s3594"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O+eckA&#10;AADjAAAADwAAAGRycy9kb3ducmV2LnhtbESPT0/DMAzF70h8h8iTuLGkE1SjLJsm/kg7cGErd6sx&#10;TbXGqZqwdt8eH5A42n5+7/02uzn06kJj6iJbKJYGFHETXcethfr0fr8GlTKywz4yWbhSgt329maD&#10;lYsTf9LlmFslJpwqtOBzHiqtU+MpYFrGgVhu33EMmGUcW+1GnMQ89HplTKkDdiwJHgd68dScjz/B&#10;Qs5uX1zrt5AOX/PH6+RN84i1tXeLef8MKtOc/8V/3wcn9UuzLp9WD4VQCJMsQG9/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EO+eckAAADjAAAADwAAAAAAAAAAAAAAAACYAgAA&#10;ZHJzL2Rvd25yZXYueG1sUEsFBgAAAAAEAAQA9QAAAI4DAAAAAA==&#10;" filled="f" stroked="f">
                    <v:textbox style="mso-fit-shape-to-text:t">
                      <w:txbxContent>
                        <w:p w:rsidR="005345A8" w:rsidRDefault="005345A8"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تعزيز الرضا الوظيفي</w:t>
                          </w:r>
                        </w:p>
                      </w:txbxContent>
                    </v:textbox>
                  </v:shape>
                </v:group>
                <v:shape id="صورة 54" o:spid="_x0000_s3595"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TYUkLJAAAA4wAAAA8AAABkcnMvZG93bnJldi54bWxET19LwzAQfxf8DuEE31zaKbWry4bKBGFP&#10;W3Xs8WzOti651CRu9dsbQfDxfv9vvhytEUfyoXesIJ9kIIgbp3tuFbzUT1cliBCRNRrHpOCbAiwX&#10;52dzrLQ78YaO29iKFMKhQgVdjEMlZWg6shgmbiBO3LvzFmM6fSu1x1MKt0ZOs6yQFntODR0O9NhR&#10;c9h+WQVr//D2Mat3pv7c7Felub59PazWSl1ejPd3ICKN8V/8537WaX6RlcVsepPn8PtTAkAufg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BNhSQskAAADjAAAADwAAAAAAAAAA&#10;AAAAAACfAgAAZHJzL2Rvd25yZXYueG1sUEsFBgAAAAAEAAQA9wAAAJUDAAAAAA==&#10;">
                  <v:imagedata r:id="rId74" o:title=""/>
                  <v:path arrowok="t"/>
                </v:shape>
                <w10:wrap anchorx="page"/>
                <w10:anchorlock/>
              </v:group>
            </w:pict>
          </mc:Fallback>
        </mc:AlternateContent>
      </w:r>
    </w:p>
    <w:p w:rsidR="007C6591" w:rsidRPr="00F1502D" w:rsidRDefault="007C6591" w:rsidP="00E9423C">
      <w:r w:rsidRPr="00F1502D">
        <w:rPr>
          <w:rtl/>
        </w:rPr>
        <w:t>- التحفيز يعزز الشعور بالإنجاز:</w:t>
      </w:r>
      <w:r>
        <w:rPr>
          <w:rFonts w:hint="cs"/>
          <w:rtl/>
        </w:rPr>
        <w:t xml:space="preserve"> </w:t>
      </w:r>
      <w:r w:rsidRPr="00F1502D">
        <w:rPr>
          <w:rtl/>
        </w:rPr>
        <w:t xml:space="preserve">عندما يشعر الموظفون بأن جهودهم تُقدر، فإن ذلك يعزز شعورهم بالرضا عن عملهم.  </w:t>
      </w:r>
    </w:p>
    <w:p w:rsidR="007C6591" w:rsidRDefault="007C6591" w:rsidP="00E9423C">
      <w:pPr>
        <w:rPr>
          <w:rtl/>
        </w:rPr>
      </w:pPr>
      <w:r w:rsidRPr="00F1502D">
        <w:rPr>
          <w:rtl/>
        </w:rPr>
        <w:t>- تقليل الشعور بالإحباط:</w:t>
      </w:r>
      <w:r>
        <w:rPr>
          <w:rFonts w:hint="cs"/>
          <w:rtl/>
        </w:rPr>
        <w:t xml:space="preserve"> </w:t>
      </w:r>
      <w:r w:rsidRPr="00F1502D">
        <w:rPr>
          <w:rtl/>
        </w:rPr>
        <w:t xml:space="preserve">الموظفون المحفزون أكثر قدرة على تجاوز التحديات والضغوط اليومية.  </w:t>
      </w:r>
    </w:p>
    <w:p w:rsidR="00E9423C" w:rsidRPr="00F1502D" w:rsidRDefault="00E9423C" w:rsidP="00C019AE">
      <w:pPr>
        <w:keepNext/>
      </w:pPr>
      <w:r w:rsidRPr="002A078C">
        <w:rPr>
          <w:rFonts w:ascii="Sakkal Majalla" w:hAnsi="Sakkal Majalla"/>
          <w:noProof/>
          <w:sz w:val="34"/>
        </w:rPr>
        <w:lastRenderedPageBreak/>
        <mc:AlternateContent>
          <mc:Choice Requires="wpg">
            <w:drawing>
              <wp:inline distT="0" distB="0" distL="0" distR="0" wp14:anchorId="6574F16A" wp14:editId="311D4D2A">
                <wp:extent cx="5731510" cy="892088"/>
                <wp:effectExtent l="0" t="0" r="2540" b="22860"/>
                <wp:docPr id="160869239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395" name="مجموعة 47"/>
                        <wpg:cNvGrpSpPr/>
                        <wpg:grpSpPr>
                          <a:xfrm>
                            <a:off x="0" y="0"/>
                            <a:ext cx="5731510" cy="895351"/>
                            <a:chOff x="0" y="0"/>
                            <a:chExt cx="5878196" cy="918845"/>
                          </a:xfrm>
                        </wpg:grpSpPr>
                        <wpg:grpSp>
                          <wpg:cNvPr id="1608692396" name="مجموعة 48"/>
                          <wpg:cNvGrpSpPr/>
                          <wpg:grpSpPr>
                            <a:xfrm>
                              <a:off x="0" y="0"/>
                              <a:ext cx="5878196" cy="918845"/>
                              <a:chOff x="0" y="0"/>
                              <a:chExt cx="6240348" cy="919070"/>
                            </a:xfrm>
                          </wpg:grpSpPr>
                          <wpg:grpSp>
                            <wpg:cNvPr id="1608692397" name="مجموعة 49"/>
                            <wpg:cNvGrpSpPr/>
                            <wpg:grpSpPr>
                              <a:xfrm>
                                <a:off x="0" y="169208"/>
                                <a:ext cx="5433072" cy="580613"/>
                                <a:chOff x="0" y="169208"/>
                                <a:chExt cx="5433072" cy="580613"/>
                              </a:xfrm>
                            </wpg:grpSpPr>
                            <wps:wsp>
                              <wps:cNvPr id="160869239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39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40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401" name="مربع نص 41"/>
                          <wps:cNvSpPr txBox="1"/>
                          <wps:spPr>
                            <a:xfrm>
                              <a:off x="204466" y="256739"/>
                              <a:ext cx="4615440" cy="389157"/>
                            </a:xfrm>
                            <a:prstGeom prst="rect">
                              <a:avLst/>
                            </a:prstGeom>
                            <a:noFill/>
                          </wps:spPr>
                          <wps:txbx>
                            <w:txbxContent>
                              <w:p w:rsidR="005345A8" w:rsidRDefault="005345A8"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زيادة الإنتاجية والأداء</w:t>
                                </w:r>
                              </w:p>
                            </w:txbxContent>
                          </wps:txbx>
                          <wps:bodyPr wrap="square" rtlCol="1">
                            <a:spAutoFit/>
                          </wps:bodyPr>
                        </wps:wsp>
                      </wpg:grpSp>
                      <pic:pic xmlns:pic="http://schemas.openxmlformats.org/drawingml/2006/picture">
                        <pic:nvPicPr>
                          <pic:cNvPr id="1608692402"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59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Vt0rtN0AAAAFAQAADwAAAGRy&#10;cy9kb3ducmV2LnhtbEyPQUvDQBCF74L/YRnBm91NtcXGbEop6qkIbQXpbZudJqHZ2ZDdJum/d/Si&#10;lwfDe7z3TbYcXSN67ELtSUMyUSCQCm9rKjV87t8enkGEaMiaxhNquGKAZX57k5nU+oG22O9iKbiE&#10;Qmo0VDG2qZShqNCZMPEtEnsn3zkT+exKaTszcLlr5FSpuXSmJl6oTIvrCovz7uI0vA9mWD0mr/3m&#10;fFpfD/vZx9cmQa3v78bVC4iIY/wLww8+o0POTEd/IRtEo4Efib/K3kJN5yCOHHpSM5B5Jv/T598A&#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">
                <v:group id="مجموعة 47" o:spid="_x0000_s359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ru+q/IAAAA&#10;4wAAAA8AAAAAAAAAAAAAAAAAqgIAAGRycy9kb3ducmV2LnhtbFBLBQYAAAAABAAEAPoAAACfAwAA&#10;AAA=&#10;">
                  <v:group id="مجموعة 48" o:spid="_x0000_s359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o8ZNjIAAAA&#10;4wAAAA8AAAAAAAAAAAAAAAAAqgIAAGRycy9kb3ducmV2LnhtbFBLBQYAAAAABAAEAPoAAACfAwAA&#10;AAA=&#10;">
                    <v:group id="مجموعة 49" o:spid="_x0000_s359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VwwUPIAAAA&#10;4wAAAA8AAAAAAAAAAAAAAAAAqgIAAGRycy9kb3ducmV2LnhtbFBLBQYAAAAABAAEAPoAAACfAwAA&#10;AAA=&#10;">
                      <v:shape id="شكل حر 50" o:spid="_x0000_s360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kKMskA&#10;AADjAAAADwAAAGRycy9kb3ducmV2LnhtbESPQWvCQBCF7wX/wzJCb3WjYtDUVUQQRHrQtOJ1yE6T&#10;YHY2ZLca/33nIHiceW/e+2a57l2jbtSF2rOB8SgBRVx4W3Np4Od79zEHFSKyxcYzGXhQgPVq8LbE&#10;zPo7n+iWx1JJCIcMDVQxtpnWoajIYRj5lli0X985jDJ2pbYd3iXcNXqSJKl2WLM0VNjStqLimv85&#10;A+lhdjkei93slO+nX4GcPVsfjXkf9ptPUJH6+DI/r/dW8NNkni4m04VAy0+yAL36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0jkKMskAAADj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60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rHC8UA&#10;AADjAAAADwAAAGRycy9kb3ducmV2LnhtbERPS2vCQBC+C/0Pywi9SN3UYjDRVUqL0KMveh6z4yaY&#10;nU2z2xj/vSsIHud7z2LV21p01PrKsYL3cQKCuHC6YqPgsF+/zUD4gKyxdkwKruRhtXwZLDDX7sJb&#10;6nbBiBjCPkcFZQhNLqUvSrLox64hjtzJtRZDPFsjdYuXGG5rOUmSVFqsODaU2NBXScV5928V4J/d&#10;/B5dcL47GvM9mjb9SE+Veh32n3MQgfrwFD/cPzrOT5NZmk0+sgzuP0UA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6scLxQAAAOMAAAAPAAAAAAAAAAAAAAAAAJgCAABkcnMv&#10;ZG93bnJldi54bWxQSwUGAAAAAAQABAD1AAAAigMAAAAA&#10;" fillcolor="#a5a5a5 [2092]" stroked="f" strokeweight="1pt">
                        <v:stroke joinstyle="miter"/>
                      </v:roundrect>
                    </v:group>
                    <v:oval id="شكل بيضاوي 52" o:spid="_x0000_s360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uwMoA&#10;AADjAAAADwAAAGRycy9kb3ducmV2LnhtbESPQUvDQBCF70L/wzIFb3bXIKGm3RZpERQUNNWeh+w0&#10;Cc3OhuzapP/eOQgeZ+bNe+9bbyffqQsNsQ1s4X5hQBFXwbVcW/g6PN8tQcWE7LALTBauFGG7md2s&#10;sXBh5E+6lKlWYsKxQAtNSn2hdawa8hgXoSeW2ykMHpOMQ63dgKOY+05nxuTaY8uS0GBPu4aqc/nj&#10;LXycT9/X4+ubea/DWOaj32eZO1h7O5+eVqASTelf/Pf94qR+bpb5Y/ZghEKYZAF68ws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sbsDKAAAA4wAAAA8AAAAAAAAAAAAAAAAAmAIA&#10;AGRycy9kb3ducmV2LnhtbFBLBQYAAAAABAAEAPUAAACPAwAAAAA=&#10;" filled="f" strokecolor="#168489" strokeweight="1pt">
                      <v:stroke joinstyle="miter"/>
                    </v:oval>
                  </v:group>
                  <v:shape id="مربع نص 41" o:spid="_x0000_s3603"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aNP8UA&#10;AADjAAAADwAAAGRycy9kb3ducmV2LnhtbERPS0vDQBC+C/6HZQRvdjdFQ5t2W4oP6MGLNd6H7JgN&#10;ZmdDdmzSf+8Kgsf53rPdz6FXZxpTF9lCsTCgiJvoOm4t1O8vdytQSZAd9pHJwoUS7HfXV1usXJz4&#10;jc4naVUO4VShBS8yVFqnxlPAtIgDceY+4xhQ8jm22o045fDQ66UxpQ7YcW7wONCjp+br9B0siLhD&#10;camfQzp+zK9PkzfNA9bW3t7Mhw0ooVn+xX/uo8vzS7Mq18t7U8DvTxkAv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1o0/xQAAAOMAAAAPAAAAAAAAAAAAAAAAAJgCAABkcnMv&#10;ZG93bnJldi54bWxQSwUGAAAAAAQABAD1AAAAigMAAAAA&#10;" filled="f" stroked="f">
                    <v:textbox style="mso-fit-shape-to-text:t">
                      <w:txbxContent>
                        <w:p w:rsidR="005345A8" w:rsidRDefault="005345A8"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زيادة الإنتاجية والأداء</w:t>
                          </w:r>
                        </w:p>
                      </w:txbxContent>
                    </v:textbox>
                  </v:shape>
                </v:group>
                <v:shape id="صورة 54" o:spid="_x0000_s3604"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HTWujJAAAA4wAAAA8AAABkcnMvZG93bnJldi54bWxET09PwjAUv5v4HZpn4k1aJ5ljUIgaTEw4&#10;wYR4rOtjm7Svs60wvz0lMfH4fv/fbDFYw47oQ+dIwv1IAEOqne6okfBevd4VwEJUpJVxhBJ+McBi&#10;fn01U6V2J1rjcRMblkIolEpCG2Nfch7qFq0KI9cjJW7vvFUxnb7h2qtTCreGZ0Lk3KqOUkOrenxp&#10;sT5sfqyElX/+/JpUO1N9rz+WhXl43B6WKylvb4anKbCIQ/wX/7nfdJqfiyKfZGORweWnBACfnwE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cdNa6MkAAADjAAAADwAAAAAAAAAA&#10;AAAAAACfAgAAZHJzL2Rvd25yZXYueG1sUEsFBgAAAAAEAAQA9wAAAJUDAAAAAA==&#10;">
                  <v:imagedata r:id="rId74" o:title=""/>
                  <v:path arrowok="t"/>
                </v:shape>
                <w10:wrap anchorx="page"/>
                <w10:anchorlock/>
              </v:group>
            </w:pict>
          </mc:Fallback>
        </mc:AlternateContent>
      </w:r>
    </w:p>
    <w:p w:rsidR="007C6591" w:rsidRPr="00F1502D" w:rsidRDefault="007C6591" w:rsidP="00E9423C">
      <w:r w:rsidRPr="00F1502D">
        <w:rPr>
          <w:rtl/>
        </w:rPr>
        <w:t>- تعزيز التركيز والانخراط:</w:t>
      </w:r>
      <w:r>
        <w:rPr>
          <w:rFonts w:hint="cs"/>
          <w:rtl/>
        </w:rPr>
        <w:t xml:space="preserve"> </w:t>
      </w:r>
      <w:r w:rsidRPr="00F1502D">
        <w:rPr>
          <w:rtl/>
        </w:rPr>
        <w:t xml:space="preserve">التحفيز يدفع الموظفين إلى بذل المزيد من الجهد والانخراط الكامل في عملهم.  </w:t>
      </w:r>
    </w:p>
    <w:p w:rsidR="007C6591" w:rsidRDefault="007C6591" w:rsidP="00E9423C">
      <w:pPr>
        <w:rPr>
          <w:rtl/>
        </w:rPr>
      </w:pPr>
      <w:r w:rsidRPr="00F1502D">
        <w:rPr>
          <w:rtl/>
        </w:rPr>
        <w:t>- تحسين جودة العمل:</w:t>
      </w:r>
      <w:r>
        <w:rPr>
          <w:rFonts w:hint="cs"/>
          <w:rtl/>
        </w:rPr>
        <w:t xml:space="preserve"> </w:t>
      </w:r>
      <w:r w:rsidRPr="00F1502D">
        <w:rPr>
          <w:rtl/>
        </w:rPr>
        <w:t xml:space="preserve">الأفراد المحفزون يقدمون أداءً أفضل وينجزون المهام بجودة أعلى.  </w:t>
      </w:r>
    </w:p>
    <w:p w:rsidR="00E9423C" w:rsidRPr="00F1502D" w:rsidRDefault="00E9423C" w:rsidP="00E9423C">
      <w:r w:rsidRPr="002A078C">
        <w:rPr>
          <w:rFonts w:ascii="Sakkal Majalla" w:hAnsi="Sakkal Majalla"/>
          <w:noProof/>
          <w:sz w:val="34"/>
        </w:rPr>
        <mc:AlternateContent>
          <mc:Choice Requires="wpg">
            <w:drawing>
              <wp:inline distT="0" distB="0" distL="0" distR="0" wp14:anchorId="24B07D45" wp14:editId="7190C136">
                <wp:extent cx="5731510" cy="892088"/>
                <wp:effectExtent l="0" t="0" r="2540" b="22860"/>
                <wp:docPr id="160869238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386" name="مجموعة 47"/>
                        <wpg:cNvGrpSpPr/>
                        <wpg:grpSpPr>
                          <a:xfrm>
                            <a:off x="0" y="0"/>
                            <a:ext cx="5731510" cy="895351"/>
                            <a:chOff x="0" y="0"/>
                            <a:chExt cx="5878196" cy="918845"/>
                          </a:xfrm>
                        </wpg:grpSpPr>
                        <wpg:grpSp>
                          <wpg:cNvPr id="1608692387" name="مجموعة 48"/>
                          <wpg:cNvGrpSpPr/>
                          <wpg:grpSpPr>
                            <a:xfrm>
                              <a:off x="0" y="0"/>
                              <a:ext cx="5878196" cy="918845"/>
                              <a:chOff x="0" y="0"/>
                              <a:chExt cx="6240348" cy="919070"/>
                            </a:xfrm>
                          </wpg:grpSpPr>
                          <wpg:grpSp>
                            <wpg:cNvPr id="1608692388" name="مجموعة 49"/>
                            <wpg:cNvGrpSpPr/>
                            <wpg:grpSpPr>
                              <a:xfrm>
                                <a:off x="0" y="169208"/>
                                <a:ext cx="5433072" cy="580613"/>
                                <a:chOff x="0" y="169208"/>
                                <a:chExt cx="5433072" cy="580613"/>
                              </a:xfrm>
                            </wpg:grpSpPr>
                            <wps:wsp>
                              <wps:cNvPr id="160869238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39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39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392" name="مربع نص 41"/>
                          <wps:cNvSpPr txBox="1"/>
                          <wps:spPr>
                            <a:xfrm>
                              <a:off x="204466" y="256739"/>
                              <a:ext cx="4615440" cy="389157"/>
                            </a:xfrm>
                            <a:prstGeom prst="rect">
                              <a:avLst/>
                            </a:prstGeom>
                            <a:noFill/>
                          </wps:spPr>
                          <wps:txbx>
                            <w:txbxContent>
                              <w:p w:rsidR="005345A8" w:rsidRDefault="005345A8"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تحسين الصحة النفسية</w:t>
                                </w:r>
                              </w:p>
                            </w:txbxContent>
                          </wps:txbx>
                          <wps:bodyPr wrap="square" rtlCol="1">
                            <a:spAutoFit/>
                          </wps:bodyPr>
                        </wps:wsp>
                      </wpg:grpSp>
                      <pic:pic xmlns:pic="http://schemas.openxmlformats.org/drawingml/2006/picture">
                        <pic:nvPicPr>
                          <pic:cNvPr id="1608692393"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60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">
                <v:group id="مجموعة 47" o:spid="_x0000_s360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l8gXIAAAA&#10;4wAAAA8AAAAAAAAAAAAAAAAAqgIAAGRycy9kb3ducmV2LnhtbFBLBQYAAAAABAAEAPoAAACfAwAA&#10;AAA=&#10;">
                  <v:group id="مجموعة 48" o:spid="_x0000_s360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AqVeeyQAA&#10;AOMAAAAPAAAAAAAAAAAAAAAAAKoCAABkcnMvZG93bnJldi54bWxQSwUGAAAAAAQABAD6AAAAoAMA&#10;AAAA&#10;">
                    <v:group id="مجموعة 49" o:spid="_x0000_s360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xNsPs&#10;zAAAAOMAAAAPAAAAAAAAAAAAAAAAAKoCAABkcnMvZG93bnJldi54bWxQSwUGAAAAAAQABAD6AAAA&#10;owMAAAAA&#10;">
                      <v:shape id="شكل حر 50" o:spid="_x0000_s360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w5dMcA&#10;AADjAAAADwAAAGRycy9kb3ducmV2LnhtbERPzWqDQBC+B/oOyxR6i2uViLHZhBIQQskhMS29Du5U&#10;pe6suJto374bKPQ43/9sdrPpxY1G11lW8BzFIIhrqztuFLxfymUOwnlkjb1lUvBDDnbbh8UGC20n&#10;PtOt8o0IIewKVNB6PxRSurolgy6yA3Hgvuxo0IdzbKQecQrhppdJHGfSYMehocWB9i3V39XVKMje&#10;Vp+nU12uztUhPToy+kNbr9TT4/z6AsLT7P/Ff+6DDvOzOM/WSZqv4f5TAEB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isOXTHAAAA4w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61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BulskA&#10;AADjAAAADwAAAGRycy9kb3ducmV2LnhtbESPQW/CMAyF75P2HyJP4oJGOiYqKAQ0DSHtyNi0s2lM&#10;Wq1xuiYr5d/jAxJH28/vvW+1GXyjeupiHdjAyyQDRVwGW7Mz8P21e56DignZYhOYDFwowmb9+LDC&#10;woYzf1J/SE6JCccCDVQptYXWsazIY5yEllhup9B5TDJ2TtsOz2LuGz3Nslx7rFkSKmzpvaLy9/Dv&#10;DeCf3/8cQwqxPzq3Hc/aYWxnxoyehrclqERDuotv3x9W6ufZPF9MXxdCIUyyAL2+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NBulskAAADjAAAADwAAAAAAAAAAAAAAAACYAgAA&#10;ZHJzL2Rvd25yZXYueG1sUEsFBgAAAAAEAAQA9QAAAI4DAAAAAA==&#10;" fillcolor="#a5a5a5 [2092]" stroked="f" strokeweight="1pt">
                        <v:stroke joinstyle="miter"/>
                      </v:roundrect>
                    </v:group>
                    <v:oval id="شكل بيضاوي 52" o:spid="_x0000_s361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CTuccA&#10;AADjAAAADwAAAGRycy9kb3ducmV2LnhtbERPX2vCMBB/H/gdwgl7m4kdFK1GkQ1hAwdbnT4fzdkW&#10;m0tpoq3f3gwGPt7v/y3Xg23ElTpfO9YwnSgQxIUzNZcafvfblxkIH5ANNo5Jw408rFejpyVmxvX8&#10;Q9c8lCKGsM9QQxVCm0npi4os+olriSN3cp3FEM+ulKbDPobbRiZKpdJizbGhwpbeKirO+cVq+D6f&#10;Drfj5059la7P096+J4nZa/08HjYLEIGG8BD/uz9MnJ+qWTpPXudT+PspAiB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gAk7nHAAAA4wAAAA8AAAAAAAAAAAAAAAAAmAIAAGRy&#10;cy9kb3ducmV2LnhtbFBLBQYAAAAABAAEAPUAAACMAwAAAAA=&#10;" filled="f" strokecolor="#168489" strokeweight="1pt">
                      <v:stroke joinstyle="miter"/>
                    </v:oval>
                  </v:group>
                  <v:shape id="مربع نص 41" o:spid="_x0000_s3612"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RLqsUA&#10;AADjAAAADwAAAGRycy9kb3ducmV2LnhtbERPS0vDQBC+C/6HZQRvdrcRQxu7LcUH9ODFNt6H7JgN&#10;ZmdDdmzSf+8Kgsf53rPZzaFXZxpTF9nCcmFAETfRddxaqE+vdytQSZAd9pHJwoUS7LbXVxusXJz4&#10;nc5HaVUO4VShBS8yVFqnxlPAtIgDceY+4xhQ8jm22o045fDQ68KYUgfsODd4HOjJU/N1/A4WRNx+&#10;ealfQjp8zG/PkzfNA9bW3t7M+0dQQrP8i//cB5fnl2ZVrov7dQG/P2UA9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pEuqxQAAAOMAAAAPAAAAAAAAAAAAAAAAAJgCAABkcnMv&#10;ZG93bnJldi54bWxQSwUGAAAAAAQABAD1AAAAigMAAAAA&#10;" filled="f" stroked="f">
                    <v:textbox style="mso-fit-shape-to-text:t">
                      <w:txbxContent>
                        <w:p w:rsidR="005345A8" w:rsidRDefault="005345A8"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تحسين الصحة النفسية</w:t>
                          </w:r>
                        </w:p>
                      </w:txbxContent>
                    </v:textbox>
                  </v:shape>
                </v:group>
                <v:shape id="صورة 54" o:spid="_x0000_s3613"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Y/p5HIAAAA4wAAAA8AAABkcnMvZG93bnJldi54bWxET19LwzAQfxf8DuEE31zqCrWty4bKBGFP&#10;W1V8PJuzrUsuNYlb/fZmIPh4v/+3WE3WiAP5MDhWcD3LQBC3Tg/cKXhuHq9KECEiazSOScEPBVgt&#10;z88WWGt35C0ddrETKYRDjQr6GMdaytD2ZDHM3EicuA/nLcZ0+k5qj8cUbo2cZ1khLQ6cGnoc6aGn&#10;dr/7tgo2/v79s2peTfO1fVuXJr952a83Sl1eTHe3ICJN8V/8537SaX6RlUU1z6scTj8lAOTyF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2P6eRyAAAAOMAAAAPAAAAAAAAAAAA&#10;AAAAAJ8CAABkcnMvZG93bnJldi54bWxQSwUGAAAAAAQABAD3AAAAlAMAAAAA&#10;">
                  <v:imagedata r:id="rId74" o:title=""/>
                  <v:path arrowok="t"/>
                </v:shape>
                <w10:wrap anchorx="page"/>
                <w10:anchorlock/>
              </v:group>
            </w:pict>
          </mc:Fallback>
        </mc:AlternateContent>
      </w:r>
    </w:p>
    <w:p w:rsidR="007C6591" w:rsidRPr="00F1502D" w:rsidRDefault="007C6591" w:rsidP="00E9423C">
      <w:r w:rsidRPr="00F1502D">
        <w:rPr>
          <w:rtl/>
        </w:rPr>
        <w:t>- تقليل التوتر والإجهاد:</w:t>
      </w:r>
      <w:r>
        <w:rPr>
          <w:rFonts w:hint="cs"/>
          <w:rtl/>
        </w:rPr>
        <w:t xml:space="preserve"> </w:t>
      </w:r>
      <w:r w:rsidRPr="00F1502D">
        <w:rPr>
          <w:rtl/>
        </w:rPr>
        <w:t xml:space="preserve">التحفيز الإيجابي يخلق بيئة عمل داعمة تُخفف من الضغوط النفسية.  </w:t>
      </w:r>
    </w:p>
    <w:p w:rsidR="007C6591" w:rsidRPr="00F1502D" w:rsidRDefault="007C6591" w:rsidP="00E9423C">
      <w:r w:rsidRPr="00F1502D">
        <w:rPr>
          <w:rtl/>
        </w:rPr>
        <w:t>- زيادة الثقة بالنفس:</w:t>
      </w:r>
      <w:r>
        <w:rPr>
          <w:rFonts w:hint="cs"/>
          <w:rtl/>
        </w:rPr>
        <w:t xml:space="preserve"> </w:t>
      </w:r>
      <w:r w:rsidRPr="00F1502D">
        <w:rPr>
          <w:rtl/>
        </w:rPr>
        <w:t xml:space="preserve">عندما يشعر الموظفون بأنهم قادرون على تحقيق النجاح، تتحسن صحتهم النفسية.  </w:t>
      </w:r>
    </w:p>
    <w:p w:rsidR="007C6591" w:rsidRDefault="007C6591" w:rsidP="00E9423C">
      <w:pPr>
        <w:rPr>
          <w:rtl/>
        </w:rPr>
      </w:pPr>
      <w:r w:rsidRPr="00F1502D">
        <w:rPr>
          <w:rtl/>
        </w:rPr>
        <w:t xml:space="preserve">- تعزيز السعادة: التحفيز يعزز السعادة والرضا الشخصي، مما ينعكس على الأداء المهني.  </w:t>
      </w:r>
    </w:p>
    <w:p w:rsidR="00E9423C" w:rsidRPr="00F1502D" w:rsidRDefault="00E9423C" w:rsidP="00E9423C">
      <w:r w:rsidRPr="002A078C">
        <w:rPr>
          <w:rFonts w:ascii="Sakkal Majalla" w:hAnsi="Sakkal Majalla"/>
          <w:noProof/>
          <w:sz w:val="34"/>
        </w:rPr>
        <mc:AlternateContent>
          <mc:Choice Requires="wpg">
            <w:drawing>
              <wp:inline distT="0" distB="0" distL="0" distR="0" wp14:anchorId="70E746B2" wp14:editId="11627D6E">
                <wp:extent cx="5731510" cy="892088"/>
                <wp:effectExtent l="0" t="0" r="2540" b="22860"/>
                <wp:docPr id="160869237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377" name="مجموعة 47"/>
                        <wpg:cNvGrpSpPr/>
                        <wpg:grpSpPr>
                          <a:xfrm>
                            <a:off x="0" y="0"/>
                            <a:ext cx="5731510" cy="895351"/>
                            <a:chOff x="0" y="0"/>
                            <a:chExt cx="5878196" cy="918845"/>
                          </a:xfrm>
                        </wpg:grpSpPr>
                        <wpg:grpSp>
                          <wpg:cNvPr id="1608692378" name="مجموعة 48"/>
                          <wpg:cNvGrpSpPr/>
                          <wpg:grpSpPr>
                            <a:xfrm>
                              <a:off x="0" y="0"/>
                              <a:ext cx="5878196" cy="918845"/>
                              <a:chOff x="0" y="0"/>
                              <a:chExt cx="6240348" cy="919070"/>
                            </a:xfrm>
                          </wpg:grpSpPr>
                          <wpg:grpSp>
                            <wpg:cNvPr id="1608692379" name="مجموعة 49"/>
                            <wpg:cNvGrpSpPr/>
                            <wpg:grpSpPr>
                              <a:xfrm>
                                <a:off x="0" y="169208"/>
                                <a:ext cx="5433072" cy="580613"/>
                                <a:chOff x="0" y="169208"/>
                                <a:chExt cx="5433072" cy="580613"/>
                              </a:xfrm>
                            </wpg:grpSpPr>
                            <wps:wsp>
                              <wps:cNvPr id="160869238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38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38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383" name="مربع نص 41"/>
                          <wps:cNvSpPr txBox="1"/>
                          <wps:spPr>
                            <a:xfrm>
                              <a:off x="204466" y="256739"/>
                              <a:ext cx="4615440" cy="389157"/>
                            </a:xfrm>
                            <a:prstGeom prst="rect">
                              <a:avLst/>
                            </a:prstGeom>
                            <a:noFill/>
                          </wps:spPr>
                          <wps:txbx>
                            <w:txbxContent>
                              <w:p w:rsidR="005345A8" w:rsidRDefault="005345A8"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بناء بيئة عمل إيجابية</w:t>
                                </w:r>
                              </w:p>
                            </w:txbxContent>
                          </wps:txbx>
                          <wps:bodyPr wrap="square" rtlCol="1">
                            <a:spAutoFit/>
                          </wps:bodyPr>
                        </wps:wsp>
                      </wpg:grpSp>
                      <pic:pic xmlns:pic="http://schemas.openxmlformats.org/drawingml/2006/picture">
                        <pic:nvPicPr>
                          <pic:cNvPr id="1608692384"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61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">
                <v:group id="مجموعة 47" o:spid="_x0000_s361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1fCe5yQAA&#10;AOMAAAAPAAAAAAAAAAAAAAAAAKoCAABkcnMvZG93bnJldi54bWxQSwUGAAAAAAQABAD6AAAAoAMA&#10;AAAA&#10;">
                  <v:group id="مجموعة 48" o:spid="_x0000_s361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E47PL&#10;zAAAAOMAAAAPAAAAAAAAAAAAAAAAAKoCAABkcnMvZG93bnJldi54bWxQSwUGAAAAAAQABAD6AAAA&#10;owMAAAAA&#10;">
                    <v:group id="مجموعة 49" o:spid="_x0000_s361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uvFlDIAAAA&#10;4wAAAA8AAAAAAAAAAAAAAAAAqgIAAGRycy9kb3ducmV2LnhtbFBLBQYAAAAABAAEAPoAAACfAwAA&#10;AAA=&#10;">
                      <v:shape id="شكل حر 50" o:spid="_x0000_s361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aQ6ckA&#10;AADjAAAADwAAAGRycy9kb3ducmV2LnhtbESPQWvCQBCF74X+h2UK3uqmiiFGVykFQaQHjYrXITsm&#10;odnZkF01/vvOodDjzLx5733L9eBadac+NJ4NfIwTUMSltw1XBk7HzXsGKkRki61nMvCkAOvV68sS&#10;c+sffKB7ESslJhxyNFDH2OVah7Imh2HsO2K5XX3vMMrYV9r2+BBz1+pJkqTaYcOSUGNHXzWVP8XN&#10;GUh3s8t+X25mh2I7/Q7k7Nn6aMzobfhcgIo0xH/x3/fWSv00ydL5ZJoJhTDJAvTqF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ZaQ6ckAAADj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61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Vd0MUA&#10;AADjAAAADwAAAGRycy9kb3ducmV2LnhtbERPX2vCMBB/H/gdwgl7kZmqWGpnlOEY+OhU9nw2Z1rW&#10;XLom1u7bG0Hw8X7/b7nubS06an3lWMFknIAgLpyu2Cg4Hr7eMhA+IGusHZOCf/KwXg1elphrd+Vv&#10;6vbBiBjCPkcFZQhNLqUvSrLox64hjtzZtRZDPFsjdYvXGG5rOU2SVFqsODaU2NCmpOJ3f7EK8M/u&#10;fk4uON+djPkczZt+pOdKvQ77j3cQgfrwFD/cWx3np0mWLqazbAL3nyIAc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RV3QxQAAAOMAAAAPAAAAAAAAAAAAAAAAAJgCAABkcnMv&#10;ZG93bnJldi54bWxQSwUGAAAAAAQABAD1AAAAigMAAAAA&#10;" fillcolor="#a5a5a5 [2092]" stroked="f" strokeweight="1pt">
                        <v:stroke joinstyle="miter"/>
                      </v:roundrect>
                    </v:group>
                    <v:oval id="شكل بيضاوي 52" o:spid="_x0000_s362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ubE8cA&#10;AADjAAAADwAAAGRycy9kb3ducmV2LnhtbERPX0vDMBB/F/Ydwgm+ucQIpXbLxpgICgquU5+P5taW&#10;NZfSxLX79mYw8PF+/2+5nlwnTjSE1rOBh7kCQVx523Jt4Gv/cp+DCBHZYueZDJwpwHo1u1liYf3I&#10;OzqVsRYphEOBBpoY+0LKUDXkMMx9T5y4gx8cxnQOtbQDjincdVIrlUmHLaeGBnvaNlQdy19n4PN4&#10;+D7/vL2rj9qPZTa6Z63t3pi722mzABFpiv/iq/vVpvmZyrMn/ZhruPyUAJ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0LmxPHAAAA4wAAAA8AAAAAAAAAAAAAAAAAmAIAAGRy&#10;cy9kb3ducmV2LnhtbFBLBQYAAAAABAAEAPUAAACMAwAAAAA=&#10;" filled="f" strokecolor="#168489" strokeweight="1pt">
                      <v:stroke joinstyle="miter"/>
                    </v:oval>
                  </v:group>
                  <v:shape id="مربع نص 41" o:spid="_x0000_s3621"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F47MUA&#10;AADjAAAADwAAAGRycy9kb3ducmV2LnhtbERPS0vDQBC+C/6HZQRvdrcthhi7LcUH9ODFNt6H7JgN&#10;ZmdDdmzSf+8Kgsf53rPZzaFXZxpTF9nCcmFAETfRddxaqE+vdyWoJMgO+8hk4UIJdtvrqw1WLk78&#10;TuejtCqHcKrQghcZKq1T4ylgWsSBOHOfcQwo+Rxb7Uaccnjo9cqYQgfsODd4HOjJU/N1/A4WRNx+&#10;ealfQjp8zG/PkzfNPdbW3t7M+0dQQrP8i//cB5fnF6YsHlbrcg2/P2UA9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MXjsxQAAAOMAAAAPAAAAAAAAAAAAAAAAAJgCAABkcnMv&#10;ZG93bnJldi54bWxQSwUGAAAAAAQABAD1AAAAigMAAAAA&#10;" filled="f" stroked="f">
                    <v:textbox style="mso-fit-shape-to-text:t">
                      <w:txbxContent>
                        <w:p w:rsidR="005345A8" w:rsidRDefault="005345A8"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بناء بيئة عمل إيجابية</w:t>
                          </w:r>
                        </w:p>
                      </w:txbxContent>
                    </v:textbox>
                  </v:shape>
                </v:group>
                <v:shape id="صورة 54" o:spid="_x0000_s3622"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wPqTjJAAAA4wAAAA8AAABkcnMvZG93bnJldi54bWxET19PwjAQfzfhOzRH4pt0ghljUogaTEx4&#10;gqnx8VzPbdJeZ1thfntrYsLj/f7fcj1YI47kQ+dYwfUkA0FcO91xo+C5erwqQISIrNE4JgU/FGC9&#10;Gl0ssdTuxDs67mMjUgiHEhW0MfallKFuyWKYuJ44cR/OW4zp9I3UHk8p3Bo5zbJcWuw4NbTY00NL&#10;9WH/bRVs/f3756J6NdXX7m1TmNn85bDZKnU5Hu5uQUQa4ln8737SaX6eFfliOitu4O+nBIBc/QI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PA+pOMkAAADjAAAADwAAAAAAAAAA&#10;AAAAAACfAgAAZHJzL2Rvd25yZXYueG1sUEsFBgAAAAAEAAQA9wAAAJUDAAAAAA==&#10;">
                  <v:imagedata r:id="rId74" o:title=""/>
                  <v:path arrowok="t"/>
                </v:shape>
                <w10:wrap anchorx="page"/>
                <w10:anchorlock/>
              </v:group>
            </w:pict>
          </mc:Fallback>
        </mc:AlternateContent>
      </w:r>
    </w:p>
    <w:p w:rsidR="007C6591" w:rsidRPr="00F1502D" w:rsidRDefault="007C6591" w:rsidP="00E9423C">
      <w:r w:rsidRPr="00F1502D">
        <w:rPr>
          <w:rtl/>
        </w:rPr>
        <w:t>- تعزيز العلاقات بين الفريق:</w:t>
      </w:r>
      <w:r>
        <w:rPr>
          <w:rFonts w:hint="cs"/>
          <w:rtl/>
        </w:rPr>
        <w:t xml:space="preserve"> </w:t>
      </w:r>
      <w:r w:rsidRPr="00F1502D">
        <w:rPr>
          <w:rtl/>
        </w:rPr>
        <w:t xml:space="preserve">التحفيز الجماعي يُشجع التعاون بين الزملاء ويخلق جوًا من الدعم المتبادل.  </w:t>
      </w:r>
    </w:p>
    <w:p w:rsidR="007C6591" w:rsidRPr="00F1502D" w:rsidRDefault="007C6591" w:rsidP="00E9423C">
      <w:r w:rsidRPr="00F1502D">
        <w:rPr>
          <w:rtl/>
        </w:rPr>
        <w:t>- تقليل النزاعات:</w:t>
      </w:r>
      <w:r>
        <w:rPr>
          <w:rFonts w:hint="cs"/>
          <w:rtl/>
        </w:rPr>
        <w:t xml:space="preserve"> </w:t>
      </w:r>
      <w:r w:rsidRPr="00F1502D">
        <w:rPr>
          <w:rtl/>
        </w:rPr>
        <w:t>الموظفون المحفزون أكثر استعداد</w:t>
      </w:r>
      <w:r>
        <w:rPr>
          <w:rFonts w:hint="cs"/>
          <w:rtl/>
        </w:rPr>
        <w:t>اً</w:t>
      </w:r>
      <w:r w:rsidRPr="00F1502D">
        <w:rPr>
          <w:rtl/>
        </w:rPr>
        <w:t xml:space="preserve"> للتعاون بدلاً من الدخول في صراعات.  </w:t>
      </w:r>
    </w:p>
    <w:p w:rsidR="007C6591" w:rsidRPr="00E9423C" w:rsidRDefault="00E9423C" w:rsidP="00E9423C">
      <w:r w:rsidRPr="002A078C">
        <w:rPr>
          <w:rFonts w:ascii="Sakkal Majalla" w:hAnsi="Sakkal Majalla"/>
          <w:noProof/>
          <w:sz w:val="34"/>
        </w:rPr>
        <mc:AlternateContent>
          <mc:Choice Requires="wpg">
            <w:drawing>
              <wp:inline distT="0" distB="0" distL="0" distR="0" wp14:anchorId="381AA178" wp14:editId="1899B0BF">
                <wp:extent cx="5731510" cy="892088"/>
                <wp:effectExtent l="0" t="0" r="2540" b="22860"/>
                <wp:docPr id="160869236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368" name="مجموعة 47"/>
                        <wpg:cNvGrpSpPr/>
                        <wpg:grpSpPr>
                          <a:xfrm>
                            <a:off x="0" y="0"/>
                            <a:ext cx="5731510" cy="895351"/>
                            <a:chOff x="0" y="0"/>
                            <a:chExt cx="5878196" cy="918845"/>
                          </a:xfrm>
                        </wpg:grpSpPr>
                        <wpg:grpSp>
                          <wpg:cNvPr id="1608692369" name="مجموعة 48"/>
                          <wpg:cNvGrpSpPr/>
                          <wpg:grpSpPr>
                            <a:xfrm>
                              <a:off x="0" y="0"/>
                              <a:ext cx="5878196" cy="918845"/>
                              <a:chOff x="0" y="0"/>
                              <a:chExt cx="6240348" cy="919070"/>
                            </a:xfrm>
                          </wpg:grpSpPr>
                          <wpg:grpSp>
                            <wpg:cNvPr id="1608692370" name="مجموعة 49"/>
                            <wpg:cNvGrpSpPr/>
                            <wpg:grpSpPr>
                              <a:xfrm>
                                <a:off x="0" y="169208"/>
                                <a:ext cx="5433072" cy="580613"/>
                                <a:chOff x="0" y="169208"/>
                                <a:chExt cx="5433072" cy="580613"/>
                              </a:xfrm>
                            </wpg:grpSpPr>
                            <wps:wsp>
                              <wps:cNvPr id="160869237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37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37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374" name="مربع نص 41"/>
                          <wps:cNvSpPr txBox="1"/>
                          <wps:spPr>
                            <a:xfrm>
                              <a:off x="204466" y="256739"/>
                              <a:ext cx="4615440" cy="389157"/>
                            </a:xfrm>
                            <a:prstGeom prst="rect">
                              <a:avLst/>
                            </a:prstGeom>
                            <a:noFill/>
                          </wps:spPr>
                          <wps:txbx>
                            <w:txbxContent>
                              <w:p w:rsidR="005345A8" w:rsidRDefault="005345A8"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تقليل معدلات الإرهاق المهن</w:t>
                                </w:r>
                                <w:r w:rsidRPr="006A21FE">
                                  <w:rPr>
                                    <w:rFonts w:eastAsia="Calibri" w:hAnsi="Adobe Arabic" w:cs="Adobe Arabic" w:hint="cs"/>
                                    <w:b/>
                                    <w:bCs/>
                                    <w:color w:val="FFFFFF"/>
                                    <w:kern w:val="24"/>
                                    <w:sz w:val="36"/>
                                    <w:szCs w:val="36"/>
                                    <w:rtl/>
                                    <w:lang w:bidi="ar-EG"/>
                                  </w:rPr>
                                  <w:t>ي</w:t>
                                </w:r>
                              </w:p>
                            </w:txbxContent>
                          </wps:txbx>
                          <wps:bodyPr wrap="square" rtlCol="1">
                            <a:spAutoFit/>
                          </wps:bodyPr>
                        </wps:wsp>
                      </wpg:grpSp>
                      <pic:pic xmlns:pic="http://schemas.openxmlformats.org/drawingml/2006/picture">
                        <pic:nvPicPr>
                          <pic:cNvPr id="1608692375"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62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">
                <v:group id="مجموعة 47" o:spid="_x0000_s362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BOiUW&#10;zAAAAOMAAAAPAAAAAAAAAAAAAAAAAKoCAABkcnMvZG93bnJldi54bWxQSwUGAAAAAAQABAD6AAAA&#10;owMAAAAA&#10;">
                  <v:group id="مجموعة 48" o:spid="_x0000_s362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52gI3IAAAA&#10;4wAAAA8AAAAAAAAAAAAAAAAAqgIAAGRycy9kb3ducmV2LnhtbFBLBQYAAAAABAAEAPoAAACfAwAA&#10;AAA=&#10;">
                    <v:group id="مجموعة 49" o:spid="_x0000_s362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6lb/N&#10;zAAAAOMAAAAPAAAAAAAAAAAAAAAAAKoCAABkcnMvZG93bnJldi54bWxQSwUGAAAAAAQABAD6AAAA&#10;owMAAAAA&#10;">
                      <v:shape id="شكل حر 50" o:spid="_x0000_s362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9FVcUA&#10;AADjAAAADwAAAGRycy9kb3ducmV2LnhtbERPzYrCMBC+C/sOYRa8aapi1WqUZUEQ2YNWxevQjG2x&#10;mZQman37jSB4nO9/FqvWVOJOjSstKxj0IxDEmdUl5wqOh3VvCsJ5ZI2VZVLwJAer5VdngYm2D97T&#10;PfW5CCHsElRQeF8nUrqsIIOub2viwF1sY9CHs8mlbvARwk0lh1EUS4Mlh4YCa/otKLumN6Mg3o7P&#10;u122Hu/TzejPkdEnbb1S3e/2Zw7CU+s/4rd7o8P8OJrGs+FoMoDXTwEAuf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D0VVxQAAAOMAAAAPAAAAAAAAAAAAAAAAAJgCAABkcnMv&#10;ZG93bnJldi54bWxQSwUGAAAAAAQABAD1AAAAig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62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KzgMYA&#10;AADjAAAADwAAAGRycy9kb3ducmV2LnhtbERPX2vCMBB/H/gdwgm+iKbrsGo1ytgY+Lg58flszrTY&#10;XLom1u7bm8HAx/v9v/W2t7XoqPWVYwXP0wQEceF0xUbB4ftjsgDhA7LG2jEp+CUP283gaY25djf+&#10;om4fjIgh7HNUUIbQ5FL6oiSLfuoa4sidXWsxxLM1Urd4i+G2lmmSZNJixbGhxIbeSiou+6tVgD/2&#10;83hywfnuZMz7eNb0Yz1TajTsX1cgAvXhIf5373ScnyWLbJm+zFP4+ykCID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0KzgMYAAADjAAAADwAAAAAAAAAAAAAAAACYAgAAZHJz&#10;L2Rvd25yZXYueG1sUEsFBgAAAAAEAAQA9QAAAIsDAAAAAA==&#10;" fillcolor="#a5a5a5 [2092]" stroked="f" strokeweight="1pt">
                        <v:stroke joinstyle="miter"/>
                      </v:roundrect>
                    </v:group>
                    <v:oval id="شكل بيضاوي 52" o:spid="_x0000_s362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JOr8cA&#10;AADjAAAADwAAAGRycy9kb3ducmV2LnhtbERPX2vCMBB/H/gdwg18m8kqVFeNIoqwwQRXN5+P5myL&#10;zaU0ma3ffhkM9ni//7dcD7YRN+p87VjD80SBIC6cqbnU8HnaP81B+IBssHFMGu7kYb0aPSwxM67n&#10;D7rloRQxhH2GGqoQ2kxKX1Rk0U9cSxy5i+sshnh2pTQd9jHcNjJRKpUWa44NFba0rai45t9Ww/F6&#10;+bqf397VoXR9nvZ2lyTmpPX4cdgsQAQawr/4z/1q4vxUzdOXZDqbwu9PEQC5+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eSTq/HAAAA4wAAAA8AAAAAAAAAAAAAAAAAmAIAAGRy&#10;cy9kb3ducmV2LnhtbFBLBQYAAAAABAAEAPUAAACMAwAAAAA=&#10;" filled="f" strokecolor="#168489" strokeweight="1pt">
                      <v:stroke joinstyle="miter"/>
                    </v:oval>
                  </v:group>
                  <v:shape id="مربع نص 41" o:spid="_x0000_s3630"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2Qv8YA&#10;AADjAAAADwAAAGRycy9kb3ducmV2LnhtbERPS0/DMAy+I/EfIiNxY8kGlK0smyYe0g5cGN3dakxT&#10;0ThVY9bu3xMkJI7+3l5vp9CpEw2pjWxhPjOgiOvoWm4sVB+vN0tQSZAddpHJwpkSbDeXF2ssXRz5&#10;nU4HaVQO4VSiBS/Sl1qn2lPANIs9ceY+4xBQ8jk02g045vDQ6YUxhQ7Ycm7w2NOTp/rr8B0siLjd&#10;/Fy9hLQ/Tm/Pozf1PVbWXl9Nu0dQQpP8i//ce5fnF2ZZrBa3D3fw+1MGQG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g2Qv8YAAADjAAAADwAAAAAAAAAAAAAAAACYAgAAZHJz&#10;L2Rvd25yZXYueG1sUEsFBgAAAAAEAAQA9QAAAIsDAAAAAA==&#10;" filled="f" stroked="f">
                    <v:textbox style="mso-fit-shape-to-text:t">
                      <w:txbxContent>
                        <w:p w:rsidR="005345A8" w:rsidRDefault="005345A8"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تقليل معدلات الإرهاق المهن</w:t>
                          </w:r>
                          <w:r w:rsidRPr="006A21FE">
                            <w:rPr>
                              <w:rFonts w:eastAsia="Calibri" w:hAnsi="Adobe Arabic" w:cs="Adobe Arabic" w:hint="cs"/>
                              <w:b/>
                              <w:bCs/>
                              <w:color w:val="FFFFFF"/>
                              <w:kern w:val="24"/>
                              <w:sz w:val="36"/>
                              <w:szCs w:val="36"/>
                              <w:rtl/>
                              <w:lang w:bidi="ar-EG"/>
                            </w:rPr>
                            <w:t>ي</w:t>
                          </w:r>
                        </w:p>
                      </w:txbxContent>
                    </v:textbox>
                  </v:shape>
                </v:group>
                <v:shape id="صورة 54" o:spid="_x0000_s3631"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WfITJAAAA4wAAAA8AAABkcnMvZG93bnJldi54bWxET19PwjAQfzfxOzRn4pt0QhxjUogaTEx4&#10;ggnx8VzPbdJeZ1thfntqYuLj/f7ffDlYI47kQ+dYwe0oA0FcO91xo+C1er4pQISIrNE4JgU/FGC5&#10;uLyYY6ndiTd03MZGpBAOJSpoY+xLKUPdksUwcj1x4j6ctxjT6RupPZ5SuDVynGW5tNhxamixp6eW&#10;6sP22ypY+8f3z1m1N9XX5m1VmMl0d1itlbq+Gh7uQUQa4r/4z/2i0/w8K/LZeDK9g9+fEgBycQY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ZpZ8hMkAAADjAAAADwAAAAAAAAAA&#10;AAAAAACfAgAAZHJzL2Rvd25yZXYueG1sUEsFBgAAAAAEAAQA9wAAAJUDAAAAAA==&#10;">
                  <v:imagedata r:id="rId74" o:title=""/>
                  <v:path arrowok="t"/>
                </v:shape>
                <w10:wrap anchorx="page"/>
                <w10:anchorlock/>
              </v:group>
            </w:pict>
          </mc:Fallback>
        </mc:AlternateContent>
      </w:r>
    </w:p>
    <w:p w:rsidR="007C6591" w:rsidRPr="00F1502D" w:rsidRDefault="007C6591" w:rsidP="00E9423C">
      <w:r w:rsidRPr="00F1502D">
        <w:rPr>
          <w:rtl/>
        </w:rPr>
        <w:t>- إعادة شحن الطاقة النفسية:</w:t>
      </w:r>
      <w:r>
        <w:rPr>
          <w:rFonts w:hint="cs"/>
          <w:rtl/>
        </w:rPr>
        <w:t xml:space="preserve"> </w:t>
      </w:r>
      <w:r w:rsidRPr="00F1502D">
        <w:rPr>
          <w:rtl/>
        </w:rPr>
        <w:t xml:space="preserve">التحفيز يمنح الموظفين دفعة نفسية للتعامل مع عبء العمل.  </w:t>
      </w:r>
    </w:p>
    <w:p w:rsidR="007C6591" w:rsidRPr="006A21FE" w:rsidRDefault="007C6591" w:rsidP="006A21FE">
      <w:pPr>
        <w:rPr>
          <w:rtl/>
        </w:rPr>
      </w:pPr>
      <w:r w:rsidRPr="00F1502D">
        <w:rPr>
          <w:rtl/>
        </w:rPr>
        <w:t>- تشجيع التوازن بين العمل والحياة:</w:t>
      </w:r>
      <w:r>
        <w:rPr>
          <w:rFonts w:hint="cs"/>
          <w:rtl/>
        </w:rPr>
        <w:t xml:space="preserve"> </w:t>
      </w:r>
      <w:r w:rsidRPr="00F1502D">
        <w:rPr>
          <w:rtl/>
        </w:rPr>
        <w:t xml:space="preserve">التحفيز الإيجابي يُشجع الموظفين على تحقيق التوازن الذي يحميهم من الإرهاق.  </w:t>
      </w:r>
    </w:p>
    <w:p w:rsidR="007C6591" w:rsidRDefault="007C6591" w:rsidP="00C019AE">
      <w:pPr>
        <w:keepNext/>
        <w:rPr>
          <w:b/>
          <w:bCs/>
          <w:color w:val="168489"/>
          <w:rtl/>
        </w:rPr>
      </w:pPr>
      <w:r w:rsidRPr="006A21FE">
        <w:rPr>
          <w:b/>
          <w:bCs/>
          <w:color w:val="168489"/>
          <w:rtl/>
        </w:rPr>
        <w:lastRenderedPageBreak/>
        <w:t>أنواع التحفيز ودوره في تحسين الصحة النفسية والمهنية</w:t>
      </w:r>
    </w:p>
    <w:p w:rsidR="00C019AE" w:rsidRPr="006A21FE" w:rsidRDefault="00C019AE" w:rsidP="00C019AE">
      <w:pPr>
        <w:keepNext/>
        <w:rPr>
          <w:b/>
          <w:bCs/>
          <w:color w:val="168489"/>
          <w:rtl/>
        </w:rPr>
      </w:pPr>
      <w:r w:rsidRPr="00C019AE">
        <w:rPr>
          <w:b/>
          <w:bCs/>
          <w:noProof/>
          <w:color w:val="168489"/>
        </w:rPr>
        <mc:AlternateContent>
          <mc:Choice Requires="wpg">
            <w:drawing>
              <wp:inline distT="0" distB="0" distL="0" distR="0" wp14:anchorId="122BA79E" wp14:editId="5AFFE6B0">
                <wp:extent cx="5874384" cy="1795781"/>
                <wp:effectExtent l="19050" t="0" r="0" b="0"/>
                <wp:docPr id="1608693035" name="Group 4"/>
                <wp:cNvGraphicFramePr/>
                <a:graphic xmlns:a="http://schemas.openxmlformats.org/drawingml/2006/main">
                  <a:graphicData uri="http://schemas.microsoft.com/office/word/2010/wordprocessingGroup">
                    <wpg:wgp>
                      <wpg:cNvGrpSpPr/>
                      <wpg:grpSpPr>
                        <a:xfrm>
                          <a:off x="0" y="0"/>
                          <a:ext cx="5874384" cy="1795781"/>
                          <a:chOff x="0" y="0"/>
                          <a:chExt cx="5874384" cy="1795781"/>
                        </a:xfrm>
                      </wpg:grpSpPr>
                      <wpg:grpSp>
                        <wpg:cNvPr id="1608693036" name="Group 1608693036"/>
                        <wpg:cNvGrpSpPr/>
                        <wpg:grpSpPr>
                          <a:xfrm>
                            <a:off x="0" y="0"/>
                            <a:ext cx="1672978" cy="1795325"/>
                            <a:chOff x="0" y="0"/>
                            <a:chExt cx="1672978" cy="1795325"/>
                          </a:xfrm>
                        </wpg:grpSpPr>
                        <wps:wsp>
                          <wps:cNvPr id="1608693037" name="Shape"/>
                          <wps:cNvSpPr/>
                          <wps:spPr>
                            <a:xfrm>
                              <a:off x="569203"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noFill/>
                              <a:miter lim="400000"/>
                            </a:ln>
                          </wps:spPr>
                          <wps:bodyPr lIns="38100" tIns="38100" rIns="38100" bIns="38100" anchor="ctr"/>
                        </wps:wsp>
                        <wps:wsp>
                          <wps:cNvPr id="1608693038" name="Shape"/>
                          <wps:cNvSpPr/>
                          <wps:spPr>
                            <a:xfrm>
                              <a:off x="0" y="411667"/>
                              <a:ext cx="1672978" cy="1383658"/>
                            </a:xfrm>
                            <a:custGeom>
                              <a:avLst/>
                              <a:gdLst/>
                              <a:ahLst/>
                              <a:cxnLst>
                                <a:cxn ang="0">
                                  <a:pos x="wd2" y="hd2"/>
                                </a:cxn>
                                <a:cxn ang="5400000">
                                  <a:pos x="wd2" y="hd2"/>
                                </a:cxn>
                                <a:cxn ang="10800000">
                                  <a:pos x="wd2" y="hd2"/>
                                </a:cxn>
                                <a:cxn ang="16200000">
                                  <a:pos x="wd2" y="hd2"/>
                                </a:cxn>
                              </a:cxnLst>
                              <a:rect l="0" t="0" r="r" b="b"/>
                              <a:pathLst>
                                <a:path w="21262" h="21600" extrusionOk="0">
                                  <a:moveTo>
                                    <a:pt x="10625" y="21600"/>
                                  </a:moveTo>
                                  <a:cubicBezTo>
                                    <a:pt x="10181" y="21600"/>
                                    <a:pt x="9736" y="21393"/>
                                    <a:pt x="9396" y="20972"/>
                                  </a:cubicBezTo>
                                  <a:lnTo>
                                    <a:pt x="506" y="9968"/>
                                  </a:lnTo>
                                  <a:cubicBezTo>
                                    <a:pt x="-169" y="9133"/>
                                    <a:pt x="-169" y="7769"/>
                                    <a:pt x="506" y="6933"/>
                                  </a:cubicBezTo>
                                  <a:lnTo>
                                    <a:pt x="5673" y="543"/>
                                  </a:lnTo>
                                  <a:cubicBezTo>
                                    <a:pt x="5955" y="193"/>
                                    <a:pt x="6331" y="0"/>
                                    <a:pt x="6729" y="0"/>
                                  </a:cubicBezTo>
                                  <a:cubicBezTo>
                                    <a:pt x="7127" y="0"/>
                                    <a:pt x="7502" y="193"/>
                                    <a:pt x="7785" y="543"/>
                                  </a:cubicBezTo>
                                  <a:lnTo>
                                    <a:pt x="9569" y="2749"/>
                                  </a:lnTo>
                                  <a:cubicBezTo>
                                    <a:pt x="9852" y="3099"/>
                                    <a:pt x="10233" y="3292"/>
                                    <a:pt x="10631" y="3292"/>
                                  </a:cubicBezTo>
                                  <a:cubicBezTo>
                                    <a:pt x="11029" y="3292"/>
                                    <a:pt x="11410" y="3099"/>
                                    <a:pt x="11693" y="2749"/>
                                  </a:cubicBezTo>
                                  <a:lnTo>
                                    <a:pt x="13477" y="543"/>
                                  </a:lnTo>
                                  <a:cubicBezTo>
                                    <a:pt x="13760" y="193"/>
                                    <a:pt x="14135" y="0"/>
                                    <a:pt x="14533" y="0"/>
                                  </a:cubicBezTo>
                                  <a:cubicBezTo>
                                    <a:pt x="14931" y="0"/>
                                    <a:pt x="15307" y="193"/>
                                    <a:pt x="15589" y="543"/>
                                  </a:cubicBezTo>
                                  <a:lnTo>
                                    <a:pt x="20756" y="6933"/>
                                  </a:lnTo>
                                  <a:cubicBezTo>
                                    <a:pt x="21431" y="7769"/>
                                    <a:pt x="21431" y="9133"/>
                                    <a:pt x="20756" y="9968"/>
                                  </a:cubicBezTo>
                                  <a:lnTo>
                                    <a:pt x="11861" y="20972"/>
                                  </a:lnTo>
                                  <a:cubicBezTo>
                                    <a:pt x="11520" y="21386"/>
                                    <a:pt x="11075" y="21600"/>
                                    <a:pt x="10625" y="21600"/>
                                  </a:cubicBezTo>
                                  <a:close/>
                                  <a:moveTo>
                                    <a:pt x="6723" y="286"/>
                                  </a:moveTo>
                                  <a:cubicBezTo>
                                    <a:pt x="6388" y="286"/>
                                    <a:pt x="6071" y="450"/>
                                    <a:pt x="5834" y="743"/>
                                  </a:cubicBezTo>
                                  <a:lnTo>
                                    <a:pt x="668" y="7133"/>
                                  </a:lnTo>
                                  <a:cubicBezTo>
                                    <a:pt x="79" y="7862"/>
                                    <a:pt x="79" y="9040"/>
                                    <a:pt x="668" y="9768"/>
                                  </a:cubicBezTo>
                                  <a:lnTo>
                                    <a:pt x="9563" y="20772"/>
                                  </a:lnTo>
                                  <a:cubicBezTo>
                                    <a:pt x="10152" y="21500"/>
                                    <a:pt x="11104" y="21500"/>
                                    <a:pt x="11693" y="20772"/>
                                  </a:cubicBezTo>
                                  <a:lnTo>
                                    <a:pt x="20588" y="9768"/>
                                  </a:lnTo>
                                  <a:cubicBezTo>
                                    <a:pt x="21177" y="9040"/>
                                    <a:pt x="21177" y="7862"/>
                                    <a:pt x="20588" y="7133"/>
                                  </a:cubicBezTo>
                                  <a:lnTo>
                                    <a:pt x="15422" y="743"/>
                                  </a:lnTo>
                                  <a:cubicBezTo>
                                    <a:pt x="15185" y="450"/>
                                    <a:pt x="14868" y="286"/>
                                    <a:pt x="14533" y="286"/>
                                  </a:cubicBezTo>
                                  <a:cubicBezTo>
                                    <a:pt x="14198" y="286"/>
                                    <a:pt x="13881" y="450"/>
                                    <a:pt x="13644" y="743"/>
                                  </a:cubicBezTo>
                                  <a:lnTo>
                                    <a:pt x="11860" y="2949"/>
                                  </a:lnTo>
                                  <a:cubicBezTo>
                                    <a:pt x="11531" y="3356"/>
                                    <a:pt x="11099" y="3577"/>
                                    <a:pt x="10631" y="3577"/>
                                  </a:cubicBezTo>
                                  <a:cubicBezTo>
                                    <a:pt x="10163" y="3577"/>
                                    <a:pt x="9731" y="3356"/>
                                    <a:pt x="9401" y="2949"/>
                                  </a:cubicBezTo>
                                  <a:lnTo>
                                    <a:pt x="7618" y="743"/>
                                  </a:lnTo>
                                  <a:cubicBezTo>
                                    <a:pt x="7375" y="443"/>
                                    <a:pt x="7064" y="286"/>
                                    <a:pt x="6723" y="286"/>
                                  </a:cubicBezTo>
                                  <a:close/>
                                </a:path>
                              </a:pathLst>
                            </a:custGeom>
                            <a:solidFill>
                              <a:schemeClr val="tx2"/>
                            </a:solidFill>
                            <a:ln w="12700">
                              <a:miter lim="400000"/>
                            </a:ln>
                          </wps:spPr>
                          <wps:bodyPr lIns="38100" tIns="38100" rIns="38100" bIns="38100" anchor="ctr"/>
                        </wps:wsp>
                        <wps:wsp>
                          <wps:cNvPr id="1608693039" name="TextBox 13"/>
                          <wps:cNvSpPr txBox="1"/>
                          <wps:spPr>
                            <a:xfrm>
                              <a:off x="230758" y="825136"/>
                              <a:ext cx="1126088" cy="504902"/>
                            </a:xfrm>
                            <a:prstGeom prst="rect">
                              <a:avLst/>
                            </a:prstGeom>
                            <a:noFill/>
                          </wps:spPr>
                          <wps:txbx>
                            <w:txbxContent>
                              <w:p w:rsidR="005345A8" w:rsidRDefault="005345A8" w:rsidP="00C019AE">
                                <w:pPr>
                                  <w:bidi w:val="0"/>
                                  <w:jc w:val="center"/>
                                  <w:rPr>
                                    <w:rFonts w:ascii="Adobe Arabic" w:hAnsi="Adobe Arabic" w:cs="Adobe Arabic"/>
                                    <w:b/>
                                    <w:bCs/>
                                    <w:kern w:val="24"/>
                                    <w:sz w:val="36"/>
                                    <w:szCs w:val="36"/>
                                    <w:lang w:bidi="ar-SY"/>
                                  </w:rPr>
                                </w:pPr>
                                <w:r w:rsidRPr="00C019AE">
                                  <w:rPr>
                                    <w:rFonts w:ascii="Adobe Arabic" w:hAnsi="Adobe Arabic" w:cs="Adobe Arabic"/>
                                    <w:b/>
                                    <w:bCs/>
                                    <w:kern w:val="24"/>
                                    <w:sz w:val="36"/>
                                    <w:szCs w:val="36"/>
                                    <w:rtl/>
                                    <w:lang w:bidi="ar-SY"/>
                                  </w:rPr>
                                  <w:t>الجماعي</w:t>
                                </w:r>
                              </w:p>
                            </w:txbxContent>
                          </wps:txbx>
                          <wps:bodyPr wrap="square" lIns="0" rIns="0" rtlCol="0" anchor="t">
                            <a:noAutofit/>
                          </wps:bodyPr>
                        </wps:wsp>
                      </wpg:grpSp>
                      <wpg:grpSp>
                        <wpg:cNvPr id="1608693040" name="Group 1608693040"/>
                        <wpg:cNvGrpSpPr/>
                        <wpg:grpSpPr>
                          <a:xfrm>
                            <a:off x="1398878" y="0"/>
                            <a:ext cx="4475506" cy="1795781"/>
                            <a:chOff x="1398878" y="0"/>
                            <a:chExt cx="4475506" cy="1795781"/>
                          </a:xfrm>
                        </wpg:grpSpPr>
                        <wpg:grpSp>
                          <wpg:cNvPr id="1608693041" name="Group 1608693041"/>
                          <wpg:cNvGrpSpPr/>
                          <wpg:grpSpPr>
                            <a:xfrm>
                              <a:off x="2802299" y="0"/>
                              <a:ext cx="1673207" cy="1795781"/>
                              <a:chOff x="2802299" y="0"/>
                              <a:chExt cx="1673207" cy="1795781"/>
                            </a:xfrm>
                          </wpg:grpSpPr>
                          <wps:wsp>
                            <wps:cNvPr id="1608693042" name="Shape"/>
                            <wps:cNvSpPr/>
                            <wps:spPr>
                              <a:xfrm>
                                <a:off x="3371616"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noFill/>
                                <a:miter lim="400000"/>
                              </a:ln>
                            </wps:spPr>
                            <wps:bodyPr lIns="38100" tIns="38100" rIns="38100" bIns="38100" anchor="ctr"/>
                          </wps:wsp>
                          <wps:wsp>
                            <wps:cNvPr id="1608693043" name="Shape"/>
                            <wps:cNvSpPr/>
                            <wps:spPr>
                              <a:xfrm>
                                <a:off x="2802299" y="411667"/>
                                <a:ext cx="1673207"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1608693044" name="TextBox 19"/>
                            <wps:cNvSpPr txBox="1"/>
                            <wps:spPr>
                              <a:xfrm>
                                <a:off x="3072088" y="853163"/>
                                <a:ext cx="1082393" cy="558565"/>
                              </a:xfrm>
                              <a:prstGeom prst="rect">
                                <a:avLst/>
                              </a:prstGeom>
                              <a:noFill/>
                            </wps:spPr>
                            <wps:txbx>
                              <w:txbxContent>
                                <w:p w:rsidR="005345A8" w:rsidRDefault="005345A8" w:rsidP="00C019AE">
                                  <w:pPr>
                                    <w:bidi w:val="0"/>
                                    <w:jc w:val="center"/>
                                    <w:rPr>
                                      <w:rFonts w:ascii="Adobe Arabic" w:hAnsi="Adobe Arabic" w:cs="Adobe Arabic"/>
                                      <w:b/>
                                      <w:bCs/>
                                      <w:kern w:val="24"/>
                                      <w:sz w:val="36"/>
                                      <w:szCs w:val="36"/>
                                      <w:lang w:bidi="ar-SY"/>
                                    </w:rPr>
                                  </w:pPr>
                                  <w:r w:rsidRPr="00C019AE">
                                    <w:rPr>
                                      <w:rFonts w:ascii="Adobe Arabic" w:hAnsi="Adobe Arabic" w:cs="Adobe Arabic"/>
                                      <w:b/>
                                      <w:bCs/>
                                      <w:kern w:val="24"/>
                                      <w:sz w:val="36"/>
                                      <w:szCs w:val="36"/>
                                      <w:rtl/>
                                      <w:lang w:bidi="ar-SY"/>
                                    </w:rPr>
                                    <w:t>المادي</w:t>
                                  </w:r>
                                </w:p>
                              </w:txbxContent>
                            </wps:txbx>
                            <wps:bodyPr wrap="square" lIns="0" rIns="0" rtlCol="0" anchor="t">
                              <a:noAutofit/>
                            </wps:bodyPr>
                          </wps:wsp>
                        </wpg:grpSp>
                        <wps:wsp>
                          <wps:cNvPr id="1608693045" name="TextBox 450"/>
                          <wps:cNvSpPr txBox="1"/>
                          <wps:spPr>
                            <a:xfrm>
                              <a:off x="3401387" y="93232"/>
                              <a:ext cx="516255" cy="374650"/>
                            </a:xfrm>
                            <a:prstGeom prst="rect">
                              <a:avLst/>
                            </a:prstGeom>
                            <a:noFill/>
                          </wps:spPr>
                          <wps:txbx>
                            <w:txbxContent>
                              <w:p w:rsidR="005345A8" w:rsidRDefault="005345A8" w:rsidP="00C019AE">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02</w:t>
                                </w:r>
                              </w:p>
                            </w:txbxContent>
                          </wps:txbx>
                          <wps:bodyPr wrap="square" rtlCol="0">
                            <a:spAutoFit/>
                          </wps:bodyPr>
                        </wps:wsp>
                        <wpg:grpSp>
                          <wpg:cNvPr id="1608693046" name="Group 1608693046"/>
                          <wpg:cNvGrpSpPr/>
                          <wpg:grpSpPr>
                            <a:xfrm>
                              <a:off x="1398878" y="0"/>
                              <a:ext cx="1673205" cy="1795781"/>
                              <a:chOff x="1398878" y="0"/>
                              <a:chExt cx="1673205" cy="1795781"/>
                            </a:xfrm>
                          </wpg:grpSpPr>
                          <wps:wsp>
                            <wps:cNvPr id="1608693047" name="Shape"/>
                            <wps:cNvSpPr/>
                            <wps:spPr>
                              <a:xfrm>
                                <a:off x="1968195"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noFill/>
                                <a:miter lim="400000"/>
                              </a:ln>
                            </wps:spPr>
                            <wps:bodyPr lIns="38100" tIns="38100" rIns="38100" bIns="38100" anchor="ctr"/>
                          </wps:wsp>
                          <wps:wsp>
                            <wps:cNvPr id="1608693048" name="Shape"/>
                            <wps:cNvSpPr/>
                            <wps:spPr>
                              <a:xfrm>
                                <a:off x="1398878" y="411667"/>
                                <a:ext cx="1673205"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608693049" name="TextBox 445"/>
                            <wps:cNvSpPr txBox="1"/>
                            <wps:spPr>
                              <a:xfrm>
                                <a:off x="1754034" y="855024"/>
                                <a:ext cx="906173" cy="439387"/>
                              </a:xfrm>
                              <a:prstGeom prst="rect">
                                <a:avLst/>
                              </a:prstGeom>
                            </wps:spPr>
                            <wps:txbx>
                              <w:txbxContent>
                                <w:p w:rsidR="005345A8" w:rsidRDefault="005345A8" w:rsidP="00C019AE">
                                  <w:pPr>
                                    <w:bidi w:val="0"/>
                                    <w:jc w:val="center"/>
                                    <w:rPr>
                                      <w:rFonts w:ascii="Adobe Arabic" w:hAnsi="Adobe Arabic" w:cs="Adobe Arabic"/>
                                      <w:b/>
                                      <w:bCs/>
                                      <w:kern w:val="24"/>
                                      <w:sz w:val="36"/>
                                      <w:szCs w:val="36"/>
                                      <w:lang w:bidi="ar-SY"/>
                                    </w:rPr>
                                  </w:pPr>
                                  <w:r w:rsidRPr="00C019AE">
                                    <w:rPr>
                                      <w:rFonts w:ascii="Adobe Arabic" w:hAnsi="Adobe Arabic" w:cs="Adobe Arabic"/>
                                      <w:b/>
                                      <w:bCs/>
                                      <w:kern w:val="24"/>
                                      <w:sz w:val="36"/>
                                      <w:szCs w:val="36"/>
                                      <w:rtl/>
                                      <w:lang w:bidi="ar-SY"/>
                                    </w:rPr>
                                    <w:t>الشخصي</w:t>
                                  </w:r>
                                </w:p>
                              </w:txbxContent>
                            </wps:txbx>
                            <wps:bodyPr wrap="square" lIns="0" rIns="0" rtlCol="0" anchor="t">
                              <a:noAutofit/>
                            </wps:bodyPr>
                          </wps:wsp>
                        </wpg:grpSp>
                        <wpg:grpSp>
                          <wpg:cNvPr id="1608693050" name="Group 1608693050"/>
                          <wpg:cNvGrpSpPr/>
                          <wpg:grpSpPr>
                            <a:xfrm>
                              <a:off x="4201177" y="0"/>
                              <a:ext cx="1673207" cy="1795781"/>
                              <a:chOff x="4201177" y="0"/>
                              <a:chExt cx="1673207" cy="1795781"/>
                            </a:xfrm>
                          </wpg:grpSpPr>
                          <wps:wsp>
                            <wps:cNvPr id="1608693051" name="Shape"/>
                            <wps:cNvSpPr/>
                            <wps:spPr>
                              <a:xfrm>
                                <a:off x="4770495"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noFill/>
                                <a:miter lim="400000"/>
                              </a:ln>
                            </wps:spPr>
                            <wps:bodyPr lIns="38100" tIns="38100" rIns="38100" bIns="38100" anchor="ctr"/>
                          </wps:wsp>
                          <wps:wsp>
                            <wps:cNvPr id="1608693052" name="Shape"/>
                            <wps:cNvSpPr/>
                            <wps:spPr>
                              <a:xfrm>
                                <a:off x="4201177" y="411667"/>
                                <a:ext cx="1673207"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10"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7"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608693053" name="TextBox 22"/>
                            <wps:cNvSpPr txBox="1"/>
                            <wps:spPr>
                              <a:xfrm>
                                <a:off x="4492355" y="880825"/>
                                <a:ext cx="1150216" cy="559443"/>
                              </a:xfrm>
                              <a:prstGeom prst="rect">
                                <a:avLst/>
                              </a:prstGeom>
                              <a:noFill/>
                            </wps:spPr>
                            <wps:txbx>
                              <w:txbxContent>
                                <w:p w:rsidR="005345A8" w:rsidRDefault="005345A8" w:rsidP="00C019AE">
                                  <w:pPr>
                                    <w:bidi w:val="0"/>
                                    <w:jc w:val="center"/>
                                    <w:rPr>
                                      <w:rFonts w:ascii="Adobe Arabic" w:hAnsi="Adobe Arabic" w:cs="Adobe Arabic"/>
                                      <w:b/>
                                      <w:bCs/>
                                      <w:kern w:val="24"/>
                                      <w:sz w:val="36"/>
                                      <w:szCs w:val="36"/>
                                      <w:lang w:bidi="ar-SY"/>
                                    </w:rPr>
                                  </w:pPr>
                                  <w:r w:rsidRPr="00C019AE">
                                    <w:rPr>
                                      <w:rFonts w:ascii="Adobe Arabic" w:hAnsi="Adobe Arabic" w:cs="Adobe Arabic"/>
                                      <w:b/>
                                      <w:bCs/>
                                      <w:kern w:val="24"/>
                                      <w:sz w:val="36"/>
                                      <w:szCs w:val="36"/>
                                      <w:rtl/>
                                      <w:lang w:bidi="ar-SY"/>
                                    </w:rPr>
                                    <w:t>المعنوي</w:t>
                                  </w:r>
                                </w:p>
                              </w:txbxContent>
                            </wps:txbx>
                            <wps:bodyPr wrap="square" lIns="0" rIns="0" rtlCol="0" anchor="t">
                              <a:noAutofit/>
                            </wps:bodyPr>
                          </wps:wsp>
                        </wpg:grpSp>
                        <wps:wsp>
                          <wps:cNvPr id="1608693054" name="TextBox 449"/>
                          <wps:cNvSpPr txBox="1"/>
                          <wps:spPr>
                            <a:xfrm>
                              <a:off x="4793918" y="93232"/>
                              <a:ext cx="516890" cy="374650"/>
                            </a:xfrm>
                            <a:prstGeom prst="rect">
                              <a:avLst/>
                            </a:prstGeom>
                            <a:noFill/>
                          </wps:spPr>
                          <wps:txbx>
                            <w:txbxContent>
                              <w:p w:rsidR="005345A8" w:rsidRDefault="005345A8" w:rsidP="00C019AE">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01</w:t>
                                </w:r>
                              </w:p>
                            </w:txbxContent>
                          </wps:txbx>
                          <wps:bodyPr wrap="square" rtlCol="0">
                            <a:spAutoFit/>
                          </wps:bodyPr>
                        </wps:wsp>
                        <wps:wsp>
                          <wps:cNvPr id="1608693055" name="TextBox 451"/>
                          <wps:cNvSpPr txBox="1"/>
                          <wps:spPr>
                            <a:xfrm>
                              <a:off x="1980577" y="93232"/>
                              <a:ext cx="516890" cy="374650"/>
                            </a:xfrm>
                            <a:prstGeom prst="rect">
                              <a:avLst/>
                            </a:prstGeom>
                            <a:noFill/>
                          </wps:spPr>
                          <wps:txbx>
                            <w:txbxContent>
                              <w:p w:rsidR="005345A8" w:rsidRDefault="005345A8" w:rsidP="00C019AE">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03</w:t>
                                </w:r>
                              </w:p>
                            </w:txbxContent>
                          </wps:txbx>
                          <wps:bodyPr wrap="square" rtlCol="0">
                            <a:spAutoFit/>
                          </wps:bodyPr>
                        </wps:wsp>
                      </wpg:grpSp>
                      <wps:wsp>
                        <wps:cNvPr id="1608693056" name="TextBox 452"/>
                        <wps:cNvSpPr txBox="1"/>
                        <wps:spPr>
                          <a:xfrm>
                            <a:off x="588047" y="93232"/>
                            <a:ext cx="516890" cy="374650"/>
                          </a:xfrm>
                          <a:prstGeom prst="rect">
                            <a:avLst/>
                          </a:prstGeom>
                          <a:noFill/>
                        </wps:spPr>
                        <wps:txbx>
                          <w:txbxContent>
                            <w:p w:rsidR="005345A8" w:rsidRDefault="005345A8" w:rsidP="00C019AE">
                              <w:pPr>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04</w:t>
                              </w:r>
                            </w:p>
                          </w:txbxContent>
                        </wps:txbx>
                        <wps:bodyPr wrap="square" rtlCol="0">
                          <a:spAutoFit/>
                        </wps:bodyPr>
                      </wps:wsp>
                    </wpg:wgp>
                  </a:graphicData>
                </a:graphic>
              </wp:inline>
            </w:drawing>
          </mc:Choice>
          <mc:Fallback>
            <w:pict>
              <v:group id="_x0000_s3632" style="width:462.55pt;height:141.4pt;mso-position-horizontal-relative:char;mso-position-vertical-relative:line" coordsize="58743,179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">
                <v:group id="Group 1608693036" o:spid="_x0000_s3633" style="position:absolute;width:16729;height:17953" coordsize="16729,179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pKEnyQAA&#10;AOMAAAAPAAAAAAAAAAAAAAAAAKoCAABkcnMvZG93bnJldi54bWxQSwUGAAAAAAQABAD6AAAAoAMA&#10;AAAA&#10;">
                  <v:shape id="Shape" o:spid="_x0000_s3634" style="position:absolute;left:5692;width:5345;height:5383;visibility:visible;mso-wrap-style:square;v-text-anchor:middle" coordsize="20856,208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l5HskA&#10;AADjAAAADwAAAGRycy9kb3ducmV2LnhtbERPT0/CMBS/m/gdmmfiTVohDpgUIosaIl4EL95e1ue2&#10;uL6OtrLJp7cmJhzf7/9brAbbiiP50DjWcDtSIIhLZxquNLzvn25mIEJENtg6Jg0/FGC1vLxYYG5c&#10;z2903MVKpBAOOWqoY+xyKUNZk8Uwch1x4j6dtxjT6StpPPYp3LZyrFQmLTacGmrsqKip/Np9Ww3y&#10;cFgX/XY8fXw9FdHj83D38bLW+vpqeLgHEWmIZ/G/e2PS/EzNsvlETabw91MCQC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nl5HskAAADjAAAADwAAAAAAAAAAAAAAAACYAgAA&#10;ZHJzL2Rvd25yZXYueG1sUEsFBgAAAAAEAAQA9QAAAI4DAAAA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86,269184;267286,269184;267286,269184;267286,269184" o:connectangles="0,90,180,270"/>
                  </v:shape>
                  <v:shape id="Shape" o:spid="_x0000_s3635" style="position:absolute;top:4116;width:16729;height:13837;visibility:visible;mso-wrap-style:square;v-text-anchor:middle" coordsize="21262,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C2LMkA&#10;AADjAAAADwAAAGRycy9kb3ducmV2LnhtbESPwU7DMBBE70j9B2sr9UbtUilqQ90KIVVwq1r6ASZe&#10;EkN2HWzTOH+PD0gcd2d25u3ukKkXNwzRedawWioQyI23jlsN17fj/QZETIat6T2jhgkjHPazu52p&#10;rR/5jLdLakUJ4VgbDV1KQy1lbDokE5d+QC7ahw9kUhlDK20wYwmnXj4oVUkyjktDZwZ87rD5uvyQ&#10;BkXfOZ+qcXqh85E+V1Nw7vqu9WKenx5BJMzp3/x3/WoLfqU21Xat1gW6/FQWIP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sYC2LMkAAADjAAAADwAAAAAAAAAAAAAAAACYAgAA&#10;ZHJzL2Rvd25yZXYueG1sUEsFBgAAAAAEAAQA9QAAAI4DAAAAAA==&#10;" path="m10625,21600v-444,,-889,-207,-1229,-628l506,9968v-675,-835,-675,-2199,,-3035l5673,543c5955,193,6331,,6729,v398,,773,193,1056,543l9569,2749v283,350,664,543,1062,543c11029,3292,11410,3099,11693,2749l13477,543c13760,193,14135,,14533,v398,,774,193,1056,543l20756,6933v675,836,675,2200,,3035l11861,20972v-341,414,-786,628,-1236,628xm6723,286v-335,,-652,164,-889,457l668,7133c79,7862,79,9040,668,9768l9563,20772v589,728,1541,728,2130,l20588,9768v589,-728,589,-1906,,-2635l15422,743c15185,450,14868,286,14533,286v-335,,-652,164,-889,457l11860,2949v-329,407,-761,628,-1229,628c10163,3577,9731,3356,9401,2949l7618,743c7375,443,7064,286,6723,286xe" fillcolor="#44546a [3215]" stroked="f" strokeweight="1pt">
                    <v:stroke miterlimit="4" joinstyle="miter"/>
                    <v:path arrowok="t" o:extrusionok="f" o:connecttype="custom" o:connectlocs="836489,691829;836489,691829;836489,691829;836489,691829" o:connectangles="0,90,180,270"/>
                  </v:shape>
                  <v:shape id="TextBox 13" o:spid="_x0000_s3636" type="#_x0000_t202" style="position:absolute;left:2307;top:8251;width:11261;height:50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H9scgA&#10;AADjAAAADwAAAGRycy9kb3ducmV2LnhtbERPX0vDMBB/F/wO4QTfXOIGZavLxigVHIjQboKPR3O2&#10;Zc2lNNmWfXsjCD7e7/+tt9EO4kKT7x1reJ4pEMSNMz23Go6H16clCB+QDQ6OScONPGw393drzI27&#10;ckWXOrQihbDPUUMXwphL6ZuOLPqZG4kT9+0miyGdUyvNhNcUbgc5VyqTFntODR2OVHTUnOqz1fA1&#10;L9syflS7T96/V/FUFofiXGv9+BB3LyACxfAv/nO/mTQ/U8tstVCLFfz+lACQm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JUf2xyAAAAOMAAAAPAAAAAAAAAAAAAAAAAJgCAABk&#10;cnMvZG93bnJldi54bWxQSwUGAAAAAAQABAD1AAAAjQMAAAAA&#10;" filled="f" stroked="f">
                    <v:textbox inset="0,,0">
                      <w:txbxContent>
                        <w:p w:rsidR="005345A8" w:rsidRDefault="005345A8" w:rsidP="00C019AE">
                          <w:pPr>
                            <w:bidi w:val="0"/>
                            <w:jc w:val="center"/>
                            <w:rPr>
                              <w:rFonts w:ascii="Adobe Arabic" w:hAnsi="Adobe Arabic" w:cs="Adobe Arabic"/>
                              <w:b/>
                              <w:bCs/>
                              <w:kern w:val="24"/>
                              <w:sz w:val="36"/>
                              <w:szCs w:val="36"/>
                              <w:lang w:bidi="ar-SY"/>
                            </w:rPr>
                          </w:pPr>
                          <w:r w:rsidRPr="00C019AE">
                            <w:rPr>
                              <w:rFonts w:ascii="Adobe Arabic" w:hAnsi="Adobe Arabic" w:cs="Adobe Arabic"/>
                              <w:b/>
                              <w:bCs/>
                              <w:kern w:val="24"/>
                              <w:sz w:val="36"/>
                              <w:szCs w:val="36"/>
                              <w:rtl/>
                              <w:lang w:bidi="ar-SY"/>
                            </w:rPr>
                            <w:t>الجماعي</w:t>
                          </w:r>
                        </w:p>
                      </w:txbxContent>
                    </v:textbox>
                  </v:shape>
                </v:group>
                <v:group id="Group 1608693040" o:spid="_x0000_s3637" style="position:absolute;left:13988;width:44755;height:17957" coordorigin="13988" coordsize="44755,179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HB++1&#10;zAAAAOMAAAAPAAAAAAAAAAAAAAAAAKoCAABkcnMvZG93bnJldi54bWxQSwUGAAAAAAQABAD6AAAA&#10;owMAAAAA&#10;">
                  <v:group id="Group 1608693041" o:spid="_x0000_s3638" style="position:absolute;left:28022;width:16733;height:17957" coordorigin="28022" coordsize="16732,179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oS0ouyQAA&#10;AOMAAAAPAAAAAAAAAAAAAAAAAKoCAABkcnMvZG93bnJldi54bWxQSwUGAAAAAAQABAD6AAAAoAMA&#10;AAAA&#10;">
                    <v:shape id="Shape" o:spid="_x0000_s3639" style="position:absolute;left:33716;width:5345;height:5383;visibility:visible;mso-wrap-style:square;v-text-anchor:middle" coordsize="20856,208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ip+8kA&#10;AADjAAAADwAAAGRycy9kb3ducmV2LnhtbERPvU7DMBDekXgH6yqxUbsBQknrVjQCVAELhYXtFF+T&#10;iPic2qYJPD1GQmK87/+W69F24kg+tI41zKYKBHHlTMu1hrfX+/M5iBCRDXaOScMXBVivTk+WWBg3&#10;8Asdd7EWKYRDgRqaGPtCylA1ZDFMXU+cuL3zFmM6fS2NxyGF205mSuXSYsupocGeyoaqj92n1SAP&#10;h005PGXXd8/fZfT4MF69P260PpuMtwsQkcb4L/5zb02an6t5fnOhLjP4/SkBIF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gip+8kAAADjAAAADwAAAAAAAAAAAAAAAACYAgAA&#10;ZHJzL2Rvd25yZXYueG1sUEsFBgAAAAAEAAQA9QAAAI4DAAAA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86,269184;267286,269184;267286,269184;267286,269184" o:connectangles="0,90,180,270"/>
                    </v:shape>
                    <v:shape id="Shape" o:spid="_x0000_s3640" style="position:absolute;left:28022;top:4116;width:16733;height:13841;visibility:visible;mso-wrap-style:square;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SX08cA&#10;AADjAAAADwAAAGRycy9kb3ducmV2LnhtbERPT0vDMBS/C/sO4Q28iEvmpNS6bIggDry4uou3t+at&#10;KWteShK7+u2NIHh8v/9vvZ1cL0YKsfOsYblQIIgbbzpuNRw+Xm5LEDEhG+w9k4ZvirDdzK7WWBl/&#10;4T2NdWpFDuFYoQab0lBJGRtLDuPCD8SZO/ngMOUztNIEvORw18s7pQrpsOPcYHGgZ0vNuf5yGupX&#10;2x6bz/HAb/ze3fh9KJe7o9bX8+npEUSiKf2L/9w7k+cXqiweVup+Bb8/ZQDk5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Ul9PHAAAA4wAAAA8AAAAAAAAAAAAAAAAAmAIAAGRy&#10;cy9kb3ducmV2LnhtbFBLBQYAAAAABAAEAPUAAACMAwAA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604,692057;836604,692057;836604,692057;836604,692057" o:connectangles="0,90,180,270"/>
                    </v:shape>
                    <v:shape id="TextBox 19" o:spid="_x0000_s3641" type="#_x0000_t202" style="position:absolute;left:30720;top:8531;width:10824;height:55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YhUsgA&#10;AADjAAAADwAAAGRycy9kb3ducmV2LnhtbERPX0vDMBB/F/wO4QTfXOIcZdZlY5QKCiK0c7DHoznb&#10;suZSmmyL394Iwh7v9/9Wm2gHcabJ9441PM4UCOLGmZ5bDV+714clCB+QDQ6OScMPedisb29WmBt3&#10;4YrOdWhFCmGfo4YuhDGX0jcdWfQzNxIn7ttNFkM6p1aaCS8p3A5yrlQmLfacGjocqeioOdYnq+Ew&#10;L9syflbbPb9/VPFYFrviVGt9fxe3LyACxXAV/7vfTJqfqWX2/KQWC/j7KQEg1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ViFSyAAAAOMAAAAPAAAAAAAAAAAAAAAAAJgCAABk&#10;cnMvZG93bnJldi54bWxQSwUGAAAAAAQABAD1AAAAjQMAAAAA&#10;" filled="f" stroked="f">
                      <v:textbox inset="0,,0">
                        <w:txbxContent>
                          <w:p w:rsidR="005345A8" w:rsidRDefault="005345A8" w:rsidP="00C019AE">
                            <w:pPr>
                              <w:bidi w:val="0"/>
                              <w:jc w:val="center"/>
                              <w:rPr>
                                <w:rFonts w:ascii="Adobe Arabic" w:hAnsi="Adobe Arabic" w:cs="Adobe Arabic"/>
                                <w:b/>
                                <w:bCs/>
                                <w:kern w:val="24"/>
                                <w:sz w:val="36"/>
                                <w:szCs w:val="36"/>
                                <w:lang w:bidi="ar-SY"/>
                              </w:rPr>
                            </w:pPr>
                            <w:r w:rsidRPr="00C019AE">
                              <w:rPr>
                                <w:rFonts w:ascii="Adobe Arabic" w:hAnsi="Adobe Arabic" w:cs="Adobe Arabic"/>
                                <w:b/>
                                <w:bCs/>
                                <w:kern w:val="24"/>
                                <w:sz w:val="36"/>
                                <w:szCs w:val="36"/>
                                <w:rtl/>
                                <w:lang w:bidi="ar-SY"/>
                              </w:rPr>
                              <w:t>المادي</w:t>
                            </w:r>
                          </w:p>
                        </w:txbxContent>
                      </v:textbox>
                    </v:shape>
                  </v:group>
                  <v:shape id="TextBox 450" o:spid="_x0000_s3642" type="#_x0000_t202" style="position:absolute;left:34013;top:932;width:5163;height:37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NlXMYA&#10;AADjAAAADwAAAGRycy9kb3ducmV2LnhtbERPS0/DMAy+I/EfIiNxY8mAVVtZNk08pB24bJS71XhN&#10;ReNUjVm7f0+QkDj6e3u9nUKnzjSkNrKF+cyAIq6ja7mxUH283S1BJUF22EUmCxdKsN1cX62xdHHk&#10;A52P0qgcwqlEC16kL7VOtaeAaRZ74syd4hBQ8jk02g045vDQ6XtjCh2w5dzgsadnT/XX8TtYEHG7&#10;+aV6DWn/Ob2/jN7UC6ysvb2Zdk+ghCb5F/+59y7PL8yyWD2YxwX8/pQB0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NNlXMYAAADjAAAADwAAAAAAAAAAAAAAAACYAgAAZHJz&#10;L2Rvd25yZXYueG1sUEsFBgAAAAAEAAQA9QAAAIsDAAAAAA==&#10;" filled="f" stroked="f">
                    <v:textbox style="mso-fit-shape-to-text:t">
                      <w:txbxContent>
                        <w:p w:rsidR="005345A8" w:rsidRDefault="005345A8" w:rsidP="00C019AE">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02</w:t>
                          </w:r>
                        </w:p>
                      </w:txbxContent>
                    </v:textbox>
                  </v:shape>
                  <v:group id="Group 1608693046" o:spid="_x0000_s3643" style="position:absolute;left:13988;width:16732;height:17957" coordorigin="13988" coordsize="16732,179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notJayQAA&#10;AOMAAAAPAAAAAAAAAAAAAAAAAKoCAABkcnMvZG93bnJldi54bWxQSwUGAAAAAAQABAD6AAAAoAMA&#10;AAAA&#10;">
                    <v:shape id="Shape" o:spid="_x0000_s3644" style="position:absolute;left:19681;width:5346;height:5383;visibility:visible;mso-wrap-style:square;v-text-anchor:middle" coordsize="20856,208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8KY8kA&#10;AADjAAAADwAAAGRycy9kb3ducmV2LnhtbERPT0/CMBS/m/AdmkfiTVpRB04KkUWNQS+AF28v63Nb&#10;XF9HW9n001sTE47v9/8tVoNtxZF8aBxruJwoEMSlMw1XGt72jxdzECEiG2wdk4ZvCrBajs4WmBvX&#10;85aOu1iJFMIhRw11jF0uZShrshgmriNO3IfzFmM6fSWNxz6F21ZOlcqkxYZTQ40dFTWVn7svq0Ee&#10;Duuif5nOHl5/iujxabh536y1Ph8P93cgIg3xJP53P5s0P1Pz7PZKXc/g76cEgFz+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n8KY8kAAADjAAAADwAAAAAAAAAAAAAAAACYAgAA&#10;ZHJzL2Rvd25yZXYueG1sUEsFBgAAAAAEAAQA9QAAAI4DAAAAAA==&#10;" path="m7744,19739l1116,13112c-372,11624,-372,9232,1116,7743l7744,1116v1488,-1488,3880,-1488,5368,l19740,7743v1488,1489,1488,3881,,5369l13112,19739v-1470,1489,-3880,1489,-5368,xe" fillcolor="#168489" stroked="f" strokeweight="1pt">
                      <v:stroke miterlimit="4" joinstyle="miter"/>
                      <v:path arrowok="t" o:extrusionok="f" o:connecttype="custom" o:connectlocs="267286,269184;267286,269184;267286,269184;267286,269184" o:connectangles="0,90,180,270"/>
                    </v:shape>
                    <v:shape id="Shape" o:spid="_x0000_s3645" style="position:absolute;left:13988;top:4116;width:16732;height:13841;visibility:visible;mso-wrap-style:square;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AFossA&#10;AADjAAAADwAAAGRycy9kb3ducmV2LnhtbESPQU/DMAyF70j8h8iTuCCWbKCqdMsmhDQxiQsru3DL&#10;Gq+p1jhVErry7/EBiaP9nt/7vN5OvhcjxtQF0rCYKxBITbAdtRqOn7uHEkTKhqzpA6GGH0yw3dze&#10;rE1lw5UOONa5FRxCqTIaXM5DJWVqHHqT5mFAYu0cojeZx9hKG82Vw30vl0oV0puOuMGZAV8dNpf6&#10;22uo31x7ar7GI73TR3cfDrFc7E9a382mlxWIjFP+N/9d7y3jF6osnh/VE0PzT7wAufkF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RMAWiywAAAOMAAAAPAAAAAAAAAAAAAAAAAJgC&#10;AABkcnMvZG93bnJldi54bWxQSwUGAAAAAAQABAD1AAAAkAMAAA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836603,692057;836603,692057;836603,692057;836603,692057" o:connectangles="0,90,180,270"/>
                    </v:shape>
                    <v:shape id="TextBox 445" o:spid="_x0000_s3646" type="#_x0000_t202" style="position:absolute;left:17540;top:8550;width:9062;height:43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eOzMgA&#10;AADjAAAADwAAAGRycy9kb3ducmV2LnhtbERPX0vDMBB/F/wO4QTfXOKUsnXLxigVFERop7DHoznb&#10;suZSmmyL394Iwh7v9//W22gHcabJ9441PM4UCOLGmZ5bDZ/7l4cFCB+QDQ6OScMPedhubm/WmBt3&#10;4YrOdWhFCmGfo4YuhDGX0jcdWfQzNxIn7ttNFkM6p1aaCS8p3A5yrlQmLfacGjocqeioOdYnq+Ew&#10;L9syflS7L357r+KxLPbFqdb6/i7uViACxXAV/7tfTZqfqUW2fFLPS/j7KQEgN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RV47MyAAAAOMAAAAPAAAAAAAAAAAAAAAAAJgCAABk&#10;cnMvZG93bnJldi54bWxQSwUGAAAAAAQABAD1AAAAjQMAAAAA&#10;" filled="f" stroked="f">
                      <v:textbox inset="0,,0">
                        <w:txbxContent>
                          <w:p w:rsidR="005345A8" w:rsidRDefault="005345A8" w:rsidP="00C019AE">
                            <w:pPr>
                              <w:bidi w:val="0"/>
                              <w:jc w:val="center"/>
                              <w:rPr>
                                <w:rFonts w:ascii="Adobe Arabic" w:hAnsi="Adobe Arabic" w:cs="Adobe Arabic"/>
                                <w:b/>
                                <w:bCs/>
                                <w:kern w:val="24"/>
                                <w:sz w:val="36"/>
                                <w:szCs w:val="36"/>
                                <w:lang w:bidi="ar-SY"/>
                              </w:rPr>
                            </w:pPr>
                            <w:r w:rsidRPr="00C019AE">
                              <w:rPr>
                                <w:rFonts w:ascii="Adobe Arabic" w:hAnsi="Adobe Arabic" w:cs="Adobe Arabic"/>
                                <w:b/>
                                <w:bCs/>
                                <w:kern w:val="24"/>
                                <w:sz w:val="36"/>
                                <w:szCs w:val="36"/>
                                <w:rtl/>
                                <w:lang w:bidi="ar-SY"/>
                              </w:rPr>
                              <w:t>الشخصي</w:t>
                            </w:r>
                          </w:p>
                        </w:txbxContent>
                      </v:textbox>
                    </v:shape>
                  </v:group>
                  <v:group id="Group 1608693050" o:spid="_x0000_s3647" style="position:absolute;left:42011;width:16732;height:17957" coordorigin="42011" coordsize="16732,179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C3nlo&#10;zAAAAOMAAAAPAAAAAAAAAAAAAAAAAKoCAABkcnMvZG93bnJldi54bWxQSwUGAAAAAAQABAD6AAAA&#10;owMAAAAA&#10;">
                    <v:shape id="Shape" o:spid="_x0000_s3648" style="position:absolute;left:47704;width:5346;height:5383;visibility:visible;mso-wrap-style:square;v-text-anchor:middle" coordsize="20856,208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OhUckA&#10;AADjAAAADwAAAGRycy9kb3ducmV2LnhtbERPT0/CMBS/m/AdmkfiTVowDJgUIosao14EL95e1ue2&#10;uL6OtrLpp7cmJhzf7/9bbwfbihP50DjWMJ0oEMSlMw1XGt4O91dLECEiG2wdk4ZvCrDdjC7WmBvX&#10;8yud9rESKYRDjhrqGLtcylDWZDFMXEecuA/nLcZ0+koaj30Kt62cKZVJiw2nhho7KmoqP/dfVoM8&#10;HndF/zxb3L38FNHjwzB/f9ppfTkebm9ARBriWfzvfjRpfqaW2epazafw91MCQG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wOhUckAAADjAAAADwAAAAAAAAAAAAAAAACYAgAA&#10;ZHJzL2Rvd25yZXYueG1sUEsFBgAAAAAEAAQA9QAAAI4DAAAAAA==&#10;" path="m7744,19739l1116,13112c-372,11624,-372,9232,1116,7743l7744,1116v1488,-1488,3880,-1488,5368,l19740,7743v1488,1489,1488,3881,,5369l13112,19739v-1470,1489,-3880,1489,-5368,xe" fillcolor="#168489" stroked="f" strokeweight="1pt">
                      <v:stroke miterlimit="4" joinstyle="miter"/>
                      <v:path arrowok="t" o:extrusionok="f" o:connecttype="custom" o:connectlocs="267286,269184;267286,269184;267286,269184;267286,269184" o:connectangles="0,90,180,270"/>
                    </v:shape>
                    <v:shape id="Shape" o:spid="_x0000_s3649" style="position:absolute;left:42011;top:4116;width:16732;height:13841;visibility:visible;mso-wrap-style:square;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GklccA&#10;AADjAAAADwAAAGRycy9kb3ducmV2LnhtbERPT0vDMBS/C36H8IRdxCWbWGpdNkSQDby4uou3t+bZ&#10;FJuXksSufnszGHh8v/9vtZlcL0YKsfOsYTFXIIgbbzpuNRw+Xu9KEDEhG+w9k4ZfirBZX1+tsDL+&#10;xHsa69SKHMKxQg02paGSMjaWHMa5H4gz9+WDw5TP0EoT8JTDXS+XShXSYce5weJAL5aa7/rHaai3&#10;tj02n+OB3/i9u/X7UC52R61nN9PzE4hEU/oXX9w7k+cXqiwe79XDEs4/ZQDk+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UBpJXHAAAA4wAAAA8AAAAAAAAAAAAAAAAAmAIAAGRy&#10;cy9kb3ducmV2LnhtbFBLBQYAAAAABAAEAPUAAACMAwAAAAA=&#10;" path="m10800,21600v-451,,-903,-207,-1249,-628l516,9972c182,9565,,9030,,8452,,7873,182,7338,516,6931l5764,543c6051,193,6432,,6836,v405,,786,193,1073,543l9721,2748v287,350,674,543,1079,543c11210,3291,11592,3098,11879,2748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7,3583,9891,3362,9557,2955l7745,749c7499,450,7177,293,6836,293xe" fillcolor="#44546a [3215]" stroked="f" strokeweight="1pt">
                      <v:stroke miterlimit="4" joinstyle="miter"/>
                      <v:path arrowok="t" o:extrusionok="f" o:connecttype="custom" o:connectlocs="836604,692057;836604,692057;836604,692057;836604,692057" o:connectangles="0,90,180,270"/>
                    </v:shape>
                    <v:shape id="TextBox 22" o:spid="_x0000_s3650" type="#_x0000_t202" style="position:absolute;left:44923;top:8808;width:11502;height:5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Yv+8gA&#10;AADjAAAADwAAAGRycy9kb3ducmV2LnhtbERPX0vDMBB/F/wO4QTfXOKGZdZlY5QKCiK0c7DHoznb&#10;suZSmmyL394Iwh7v9/9Wm2gHcabJ9441PM4UCOLGmZ5bDV+714clCB+QDQ6OScMPedisb29WmBt3&#10;4YrOdWhFCmGfo4YuhDGX0jcdWfQzNxIn7ttNFkM6p1aaCS8p3A5yrlQmLfacGjocqeioOdYnq+Ew&#10;L9syflbbPb9/VPFYFrviVGt9fxe3LyACxXAV/7vfTJqfqWX2vFBPC/j7KQEg1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1Zi/7yAAAAOMAAAAPAAAAAAAAAAAAAAAAAJgCAABk&#10;cnMvZG93bnJldi54bWxQSwUGAAAAAAQABAD1AAAAjQMAAAAA&#10;" filled="f" stroked="f">
                      <v:textbox inset="0,,0">
                        <w:txbxContent>
                          <w:p w:rsidR="005345A8" w:rsidRDefault="005345A8" w:rsidP="00C019AE">
                            <w:pPr>
                              <w:bidi w:val="0"/>
                              <w:jc w:val="center"/>
                              <w:rPr>
                                <w:rFonts w:ascii="Adobe Arabic" w:hAnsi="Adobe Arabic" w:cs="Adobe Arabic"/>
                                <w:b/>
                                <w:bCs/>
                                <w:kern w:val="24"/>
                                <w:sz w:val="36"/>
                                <w:szCs w:val="36"/>
                                <w:lang w:bidi="ar-SY"/>
                              </w:rPr>
                            </w:pPr>
                            <w:r w:rsidRPr="00C019AE">
                              <w:rPr>
                                <w:rFonts w:ascii="Adobe Arabic" w:hAnsi="Adobe Arabic" w:cs="Adobe Arabic"/>
                                <w:b/>
                                <w:bCs/>
                                <w:kern w:val="24"/>
                                <w:sz w:val="36"/>
                                <w:szCs w:val="36"/>
                                <w:rtl/>
                                <w:lang w:bidi="ar-SY"/>
                              </w:rPr>
                              <w:t>المعنوي</w:t>
                            </w:r>
                          </w:p>
                        </w:txbxContent>
                      </v:textbox>
                    </v:shape>
                  </v:group>
                  <v:shape id="TextBox 449" o:spid="_x0000_s3651" type="#_x0000_t202" style="position:absolute;left:47939;top:932;width:5169;height:37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ZWGsYA&#10;AADjAAAADwAAAGRycy9kb3ducmV2LnhtbERPS0/DMAy+I/EfIiNxY8mAVVtZNk08pB24bJS71XhN&#10;ReNUjVm7f0+QkDj6e3u9nUKnzjSkNrKF+cyAIq6ja7mxUH283S1BJUF22EUmCxdKsN1cX62xdHHk&#10;A52P0qgcwqlEC16kL7VOtaeAaRZ74syd4hBQ8jk02g045vDQ6XtjCh2w5dzgsadnT/XX8TtYEHG7&#10;+aV6DWn/Ob2/jN7UC6ysvb2Zdk+ghCb5F/+59y7PL8yyWD2YxSP8/pQB0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kZWGsYAAADjAAAADwAAAAAAAAAAAAAAAACYAgAAZHJz&#10;L2Rvd25yZXYueG1sUEsFBgAAAAAEAAQA9QAAAIsDAAAAAA==&#10;" filled="f" stroked="f">
                    <v:textbox style="mso-fit-shape-to-text:t">
                      <w:txbxContent>
                        <w:p w:rsidR="005345A8" w:rsidRDefault="005345A8" w:rsidP="00C019AE">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01</w:t>
                          </w:r>
                        </w:p>
                      </w:txbxContent>
                    </v:textbox>
                  </v:shape>
                  <v:shape id="TextBox 451" o:spid="_x0000_s3652" type="#_x0000_t202" style="position:absolute;left:19805;top:932;width:5169;height:37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rzgcUA&#10;AADjAAAADwAAAGRycy9kb3ducmV2LnhtbERPS0vDQBC+C/6HZQRvdrdKQpt2W4oP6MGLNd6H7JgN&#10;ZmdDdmzSf+8Kgsf53rPdz6FXZxpTF9nCcmFAETfRddxaqN9f7lagkiA77COThQsl2O+ur7ZYuTjx&#10;G51P0qocwqlCC15kqLROjaeAaREH4sx9xjGg5HNstRtxyuGh1/fGlDpgx7nB40CPnpqv03ewIOIO&#10;y0v9HNLxY359mrxpCqytvb2ZDxtQQrP8i//cR5fnl2ZVrh9MUcDvTxkAv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CvOBxQAAAOMAAAAPAAAAAAAAAAAAAAAAAJgCAABkcnMv&#10;ZG93bnJldi54bWxQSwUGAAAAAAQABAD1AAAAigMAAAAA&#10;" filled="f" stroked="f">
                    <v:textbox style="mso-fit-shape-to-text:t">
                      <w:txbxContent>
                        <w:p w:rsidR="005345A8" w:rsidRDefault="005345A8" w:rsidP="00C019AE">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03</w:t>
                          </w:r>
                        </w:p>
                      </w:txbxContent>
                    </v:textbox>
                  </v:shape>
                </v:group>
                <v:shape id="TextBox 452" o:spid="_x0000_s3653" type="#_x0000_t202" style="position:absolute;left:5880;top:932;width:5169;height:37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ht9sUA&#10;AADjAAAADwAAAGRycy9kb3ducmV2LnhtbERPzUrDQBC+C32HZQre7G4rDTV2W0pV6MGLNd6H7JgN&#10;ZmdDdmzSt3cFweN8/7PdT6FTFxpSG9nCcmFAEdfRtdxYqN5f7jagkiA77CKThSsl2O9mN1ssXRz5&#10;jS5naVQO4VSiBS/Sl1qn2lPAtIg9ceY+4xBQ8jk02g045vDQ6ZUxhQ7Ycm7w2NPRU/11/g4WRNxh&#10;ea2eQzp9TK9Pozf1Gitrb+fT4RGU0CT/4j/3yeX5hdkUD/dmXcDvTxkAv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2G32xQAAAOMAAAAPAAAAAAAAAAAAAAAAAJgCAABkcnMv&#10;ZG93bnJldi54bWxQSwUGAAAAAAQABAD1AAAAigMAAAAA&#10;" filled="f" stroked="f">
                  <v:textbox style="mso-fit-shape-to-text:t">
                    <w:txbxContent>
                      <w:p w:rsidR="005345A8" w:rsidRDefault="005345A8" w:rsidP="00C019AE">
                        <w:pPr>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04</w:t>
                        </w:r>
                      </w:p>
                    </w:txbxContent>
                  </v:textbox>
                </v:shape>
                <w10:wrap anchorx="page"/>
                <w10:anchorlock/>
              </v:group>
            </w:pict>
          </mc:Fallback>
        </mc:AlternateContent>
      </w:r>
    </w:p>
    <w:p w:rsidR="00E9423C" w:rsidRPr="00880E17" w:rsidRDefault="00E9423C" w:rsidP="00E9423C">
      <w:pPr>
        <w:rPr>
          <w:b/>
          <w:bCs/>
        </w:rPr>
      </w:pPr>
      <w:r w:rsidRPr="002A078C">
        <w:rPr>
          <w:rFonts w:ascii="Sakkal Majalla" w:hAnsi="Sakkal Majalla"/>
          <w:noProof/>
          <w:sz w:val="34"/>
        </w:rPr>
        <mc:AlternateContent>
          <mc:Choice Requires="wpg">
            <w:drawing>
              <wp:inline distT="0" distB="0" distL="0" distR="0" wp14:anchorId="248E011D" wp14:editId="483888B7">
                <wp:extent cx="5731510" cy="892088"/>
                <wp:effectExtent l="0" t="0" r="2540" b="22860"/>
                <wp:docPr id="160869234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350" name="مجموعة 47"/>
                        <wpg:cNvGrpSpPr/>
                        <wpg:grpSpPr>
                          <a:xfrm>
                            <a:off x="0" y="0"/>
                            <a:ext cx="5731510" cy="895351"/>
                            <a:chOff x="0" y="0"/>
                            <a:chExt cx="5878196" cy="918845"/>
                          </a:xfrm>
                        </wpg:grpSpPr>
                        <wpg:grpSp>
                          <wpg:cNvPr id="1608692351" name="مجموعة 48"/>
                          <wpg:cNvGrpSpPr/>
                          <wpg:grpSpPr>
                            <a:xfrm>
                              <a:off x="0" y="0"/>
                              <a:ext cx="5878196" cy="918845"/>
                              <a:chOff x="0" y="0"/>
                              <a:chExt cx="6240348" cy="919070"/>
                            </a:xfrm>
                          </wpg:grpSpPr>
                          <wpg:grpSp>
                            <wpg:cNvPr id="1608692352" name="مجموعة 49"/>
                            <wpg:cNvGrpSpPr/>
                            <wpg:grpSpPr>
                              <a:xfrm>
                                <a:off x="0" y="169208"/>
                                <a:ext cx="5433072" cy="580613"/>
                                <a:chOff x="0" y="169208"/>
                                <a:chExt cx="5433072" cy="580613"/>
                              </a:xfrm>
                            </wpg:grpSpPr>
                            <wps:wsp>
                              <wps:cNvPr id="160869235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35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35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356" name="مربع نص 41"/>
                          <wps:cNvSpPr txBox="1"/>
                          <wps:spPr>
                            <a:xfrm>
                              <a:off x="204466" y="256739"/>
                              <a:ext cx="4615440" cy="389157"/>
                            </a:xfrm>
                            <a:prstGeom prst="rect">
                              <a:avLst/>
                            </a:prstGeom>
                            <a:noFill/>
                          </wps:spPr>
                          <wps:txbx>
                            <w:txbxContent>
                              <w:p w:rsidR="005345A8" w:rsidRDefault="005345A8"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التحفيز المعنوي</w:t>
                                </w:r>
                              </w:p>
                            </w:txbxContent>
                          </wps:txbx>
                          <wps:bodyPr wrap="square" rtlCol="1">
                            <a:spAutoFit/>
                          </wps:bodyPr>
                        </wps:wsp>
                      </wpg:grpSp>
                      <pic:pic xmlns:pic="http://schemas.openxmlformats.org/drawingml/2006/picture">
                        <pic:nvPicPr>
                          <pic:cNvPr id="1608692357"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65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">
                <v:group id="مجموعة 47" o:spid="_x0000_s365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xIOOt&#10;zAAAAOMAAAAPAAAAAAAAAAAAAAAAAKoCAABkcnMvZG93bnJldi54bWxQSwUGAAAAAAQABAD6AAAA&#10;owMAAAAA&#10;">
                  <v:group id="مجموعة 48" o:spid="_x0000_s365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5sRjbIAAAA&#10;4wAAAA8AAAAAAAAAAAAAAAAAqgIAAGRycy9kb3ducmV2LnhtbFBLBQYAAAAABAAEAPoAAACfAwAA&#10;AAA=&#10;">
                    <v:group id="مجموعة 49" o:spid="_x0000_s365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6+2EHIAAAA&#10;4wAAAA8AAAAAAAAAAAAAAAAAqgIAAGRycy9kb3ducmV2LnhtbFBLBQYAAAAABAAEAPoAAACfAwAA&#10;AAA=&#10;">
                      <v:shape id="شكل حر 50" o:spid="_x0000_s365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Qi2cUA&#10;AADjAAAADwAAAGRycy9kb3ducmV2LnhtbERPzYrCMBC+C/sOYRb2pulaWrQaZREEWTxoVbwOzWxb&#10;tpmUJmp9eyMIHuf7n/myN424Uudqywq+RxEI4sLqmksFx8N6OAHhPLLGxjIpuJOD5eJjMMdM2xvv&#10;6Zr7UoQQdhkqqLxvMyldUZFBN7ItceD+bGfQh7Mrpe7wFsJNI8dRlEqDNYeGCltaVVT85xejIP1N&#10;zrtdsU72+SbeOjL6pK1X6uuz/5mB8NT7t/jl3ugwP40m6XQcJzE8fwoA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JCLZxQAAAOMAAAAPAAAAAAAAAAAAAAAAAJgCAABkcnMv&#10;ZG93bnJldi54bWxQSwUGAAAAAAQABAD1AAAAig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65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LSD8YA&#10;AADjAAAADwAAAGRycy9kb3ducmV2LnhtbERPS2vCQBC+F/wPywheRDfaJmh0lWIp9FgfeB6z4yaY&#10;nU2z25j++26h4HG+96y3va1FR62vHCuYTRMQxIXTFRsFp+P7ZAHCB2SNtWNS8EMetpvB0xpz7e68&#10;p+4QjIgh7HNUUIbQ5FL6oiSLfuoa4shdXWsxxLM1Urd4j+G2lvMkyaTFimNDiQ3tSipuh2+rAL/s&#10;5/nigvPdxZi3cdr0Y50qNRr2rysQgfrwEP+7P3ScnyWLbDl/Tl/g76cIgN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FLSD8YAAADjAAAADwAAAAAAAAAAAAAAAACYAgAAZHJz&#10;L2Rvd25yZXYueG1sUEsFBgAAAAAEAAQA9QAAAIsDAAAAAA==&#10;" fillcolor="#a5a5a5 [2092]" stroked="f" strokeweight="1pt">
                        <v:stroke joinstyle="miter"/>
                      </v:roundrect>
                    </v:group>
                    <v:oval id="شكل بيضاوي 52" o:spid="_x0000_s366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IvIMgA&#10;AADjAAAADwAAAGRycy9kb3ducmV2LnhtbERP3WvCMBB/H+x/CDfY20zWYXHVKEMZbKDg6sfz0Zxt&#10;sbmUJrP1vzfCYI/3+77ZYrCNuFDna8caXkcKBHHhTM2lhv3u82UCwgdkg41j0nAlD4v548MMM+N6&#10;/qFLHkoRQ9hnqKEKoc2k9EVFFv3ItcSRO7nOYohnV0rTYR/DbSMTpVJpsebYUGFLy4qKc/5rNWzP&#10;p8P1+L1Wm9L1edrbVZKYndbPT8PHFESgIfyL/9xfJs5P1SR9T97GY7j/FAGQ8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Mgi8gyAAAAOMAAAAPAAAAAAAAAAAAAAAAAJgCAABk&#10;cnMvZG93bnJldi54bWxQSwUGAAAAAAQABAD1AAAAjQMAAAAA&#10;" filled="f" strokecolor="#168489" strokeweight="1pt">
                      <v:stroke joinstyle="miter"/>
                    </v:oval>
                  </v:group>
                  <v:shape id="مربع نص 41" o:spid="_x0000_s3661"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b3M8YA&#10;AADjAAAADwAAAGRycy9kb3ducmV2LnhtbERPS2vDMAy+D/YfjAq7rXY7Grqsbil7QA+7rM3uItbi&#10;0FgOsdak/34eDHbU99ZmN4VOXWhIbWQLi7kBRVxH13JjoTq93a9BJUF22EUmC1dKsNve3mywdHHk&#10;D7ocpVE5hFOJFrxIX2qdak8B0zz2xJn7ikNAyefQaDfgmMNDp5fGFDpgy7nBY0/Pnurz8TtYEHH7&#10;xbV6DenwOb2/jN7UK6ysvZtN+ydQQpP8i//cB5fnF2ZdPC4fVgX8/pQB0N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ib3M8YAAADjAAAADwAAAAAAAAAAAAAAAACYAgAAZHJz&#10;L2Rvd25yZXYueG1sUEsFBgAAAAAEAAQA9QAAAIsDAAAAAA==&#10;" filled="f" stroked="f">
                    <v:textbox style="mso-fit-shape-to-text:t">
                      <w:txbxContent>
                        <w:p w:rsidR="005345A8" w:rsidRDefault="005345A8"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التحفيز المعنوي</w:t>
                          </w:r>
                        </w:p>
                      </w:txbxContent>
                    </v:textbox>
                  </v:shape>
                </v:group>
                <v:shape id="صورة 54" o:spid="_x0000_s3662"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K9GwjJAAAA4wAAAA8AAABkcnMvZG93bnJldi54bWxET19PwjAQfzfxOzRn4pt0QhxjUogaTEx4&#10;ggnx8VzPbdJeZ1thfntqYuLj/f7ffDlYI47kQ+dYwe0oA0FcO91xo+C1er4pQISIrNE4JgU/FGC5&#10;uLyYY6ndiTd03MZGpBAOJSpoY+xLKUPdksUwcj1x4j6ctxjT6RupPZ5SuDVynGW5tNhxamixp6eW&#10;6sP22ypY+8f3z1m1N9XX5m1VmMl0d1itlbq+Gh7uQUQa4r/4z/2i0/w8K/LZeHI3hd+fEgBycQY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sr0bCMkAAADjAAAADwAAAAAAAAAA&#10;AAAAAACfAgAAZHJzL2Rvd25yZXYueG1sUEsFBgAAAAAEAAQA9wAAAJUDAAAAAA==&#10;">
                  <v:imagedata r:id="rId74" o:title=""/>
                  <v:path arrowok="t"/>
                </v:shape>
                <w10:wrap anchorx="page"/>
                <w10:anchorlock/>
              </v:group>
            </w:pict>
          </mc:Fallback>
        </mc:AlternateContent>
      </w:r>
    </w:p>
    <w:p w:rsidR="007C6591" w:rsidRPr="00F1502D" w:rsidRDefault="007C6591" w:rsidP="00E9423C">
      <w:r w:rsidRPr="00F1502D">
        <w:rPr>
          <w:rtl/>
        </w:rPr>
        <w:t xml:space="preserve">- التقدير والاعتراف بالجهود: كلمات الشكر والثناء تعزز شعور الموظفين بأهمية عملهم.  </w:t>
      </w:r>
    </w:p>
    <w:p w:rsidR="007C6591" w:rsidRPr="00F1502D" w:rsidRDefault="007C6591" w:rsidP="00E9423C">
      <w:r w:rsidRPr="00F1502D">
        <w:rPr>
          <w:rtl/>
        </w:rPr>
        <w:t xml:space="preserve">- التواصل الإيجابي: التحدث مع الموظفين بطريقة داعمة ومشجعة يُحسن من صحتهم النفسية.  </w:t>
      </w:r>
    </w:p>
    <w:p w:rsidR="007C6591" w:rsidRDefault="007C6591" w:rsidP="00E9423C">
      <w:pPr>
        <w:rPr>
          <w:rtl/>
        </w:rPr>
      </w:pPr>
      <w:r w:rsidRPr="00F1502D">
        <w:rPr>
          <w:rtl/>
        </w:rPr>
        <w:t>- إشراك الموظفين في اتخاذ القرارات: إشراكهم يعطيهم شعورا</w:t>
      </w:r>
      <w:r>
        <w:rPr>
          <w:rFonts w:hint="cs"/>
          <w:rtl/>
        </w:rPr>
        <w:t>ً</w:t>
      </w:r>
      <w:r w:rsidRPr="00F1502D">
        <w:rPr>
          <w:rtl/>
        </w:rPr>
        <w:t xml:space="preserve"> بالمسؤولية والانتماء.  </w:t>
      </w:r>
    </w:p>
    <w:p w:rsidR="00E9423C" w:rsidRPr="00F1502D" w:rsidRDefault="00E9423C" w:rsidP="00E9423C">
      <w:r w:rsidRPr="002A078C">
        <w:rPr>
          <w:rFonts w:ascii="Sakkal Majalla" w:hAnsi="Sakkal Majalla"/>
          <w:noProof/>
          <w:sz w:val="34"/>
        </w:rPr>
        <mc:AlternateContent>
          <mc:Choice Requires="wpg">
            <w:drawing>
              <wp:inline distT="0" distB="0" distL="0" distR="0" wp14:anchorId="26C5C976" wp14:editId="33A6D9C4">
                <wp:extent cx="5731510" cy="892088"/>
                <wp:effectExtent l="0" t="0" r="2540" b="22860"/>
                <wp:docPr id="160869234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341" name="مجموعة 47"/>
                        <wpg:cNvGrpSpPr/>
                        <wpg:grpSpPr>
                          <a:xfrm>
                            <a:off x="0" y="0"/>
                            <a:ext cx="5731510" cy="895351"/>
                            <a:chOff x="0" y="0"/>
                            <a:chExt cx="5878196" cy="918845"/>
                          </a:xfrm>
                        </wpg:grpSpPr>
                        <wpg:grpSp>
                          <wpg:cNvPr id="1608692342" name="مجموعة 48"/>
                          <wpg:cNvGrpSpPr/>
                          <wpg:grpSpPr>
                            <a:xfrm>
                              <a:off x="0" y="0"/>
                              <a:ext cx="5878196" cy="918845"/>
                              <a:chOff x="0" y="0"/>
                              <a:chExt cx="6240348" cy="919070"/>
                            </a:xfrm>
                          </wpg:grpSpPr>
                          <wpg:grpSp>
                            <wpg:cNvPr id="1608692343" name="مجموعة 49"/>
                            <wpg:cNvGrpSpPr/>
                            <wpg:grpSpPr>
                              <a:xfrm>
                                <a:off x="0" y="169208"/>
                                <a:ext cx="5433072" cy="580613"/>
                                <a:chOff x="0" y="169208"/>
                                <a:chExt cx="5433072" cy="580613"/>
                              </a:xfrm>
                            </wpg:grpSpPr>
                            <wps:wsp>
                              <wps:cNvPr id="160869234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34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34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347" name="مربع نص 41"/>
                          <wps:cNvSpPr txBox="1"/>
                          <wps:spPr>
                            <a:xfrm>
                              <a:off x="204466" y="256739"/>
                              <a:ext cx="4615440" cy="389157"/>
                            </a:xfrm>
                            <a:prstGeom prst="rect">
                              <a:avLst/>
                            </a:prstGeom>
                            <a:noFill/>
                          </wps:spPr>
                          <wps:txbx>
                            <w:txbxContent>
                              <w:p w:rsidR="005345A8" w:rsidRDefault="005345A8"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التحفيز المادي</w:t>
                                </w:r>
                              </w:p>
                            </w:txbxContent>
                          </wps:txbx>
                          <wps:bodyPr wrap="square" rtlCol="1">
                            <a:spAutoFit/>
                          </wps:bodyPr>
                        </wps:wsp>
                      </wpg:grpSp>
                      <pic:pic xmlns:pic="http://schemas.openxmlformats.org/drawingml/2006/picture">
                        <pic:nvPicPr>
                          <pic:cNvPr id="1608692348"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66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">
                <v:group id="مجموعة 47" o:spid="_x0000_s366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u10OvIAAAA&#10;4wAAAA8AAAAAAAAAAAAAAAAAqgIAAGRycy9kb3ducmV2LnhtbFBLBQYAAAAABAAEAPoAAACfAwAA&#10;AAA=&#10;">
                  <v:group id="مجموعة 48" o:spid="_x0000_s366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rZ06cyQAA&#10;AOMAAAAPAAAAAAAAAAAAAAAAAKoCAABkcnMvZG93bnJldi54bWxQSwUGAAAAAAQABAD6AAAAoAMA&#10;AAAA&#10;">
                    <v:group id="مجموعة 49" o:spid="_x0000_s366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EK+sHyQAA&#10;AOMAAAAPAAAAAAAAAAAAAAAAAKoCAABkcnMvZG93bnJldi54bWxQSwUGAAAAAAQABAD6AAAAoAMA&#10;AAAA&#10;">
                      <v:shape id="شكل حر 50" o:spid="_x0000_s366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QscMUA&#10;AADjAAAADwAAAGRycy9kb3ducmV2LnhtbERPS4vCMBC+C/6HMII3TddH0WqUZUEQ2YNWxevQjG3Z&#10;ZlKaqPXfbwTB43zvWa5bU4k7Na60rOBrGIEgzqwuOVdwOm4GMxDOI2usLJOCJzlYr7qdJSbaPvhA&#10;99TnIoSwS1BB4X2dSOmyggy6oa2JA3e1jUEfziaXusFHCDeVHEVRLA2WHBoKrOmnoOwvvRkF8W56&#10;2e+zzfSQbse/jow+a+uV6vfa7wUIT63/iN/urQ7z42gWz0fjyQRePwUA5O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FCxwxQAAAOMAAAAPAAAAAAAAAAAAAAAAAJgCAABkcnMv&#10;ZG93bnJldi54bWxQSwUGAAAAAAQABAD1AAAAig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66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fhScYA&#10;AADjAAAADwAAAGRycy9kb3ducmV2LnhtbERPS2vCQBC+F/wPywheRDfaJmh0lWIp9FgfeB6z4yaY&#10;nU2z25j++26h4HG+96y3va1FR62vHCuYTRMQxIXTFRsFp+P7ZAHCB2SNtWNS8EMetpvB0xpz7e68&#10;p+4QjIgh7HNUUIbQ5FL6oiSLfuoa4shdXWsxxLM1Urd4j+G2lvMkyaTFimNDiQ3tSipuh2+rAL/s&#10;5/nigvPdxZi3cdr0Y50qNRr2rysQgfrwEP+7P3ScnyWLbDl/fknh76cIgN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sfhScYAAADjAAAADwAAAAAAAAAAAAAAAACYAgAAZHJz&#10;L2Rvd25yZXYueG1sUEsFBgAAAAAEAAQA9QAAAIsDAAAAAA==&#10;" fillcolor="#a5a5a5 [2092]" stroked="f" strokeweight="1pt">
                        <v:stroke joinstyle="miter"/>
                      </v:roundrect>
                    </v:group>
                    <v:oval id="شكل بيضاوي 52" o:spid="_x0000_s366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kniscA&#10;AADjAAAADwAAAGRycy9kb3ducmV2LnhtbERP3UvDMBB/H/g/hBN8c4lVwlaXDVEEBQfafTwfza0t&#10;ay6liWv335uBsMf7fd9iNbpWnKgPjWcDD1MFgrj0tuHKwHbzfj8DESKyxdYzGThTgNXyZrLA3PqB&#10;f+hUxEqkEA45Gqhj7HIpQ1mTwzD1HXHiDr53GNPZV9L2OKRw18pMKS0dNpwaauzotabyWPw6A9/H&#10;w+68//xS68oPhR7cW5bZjTF3t+PLM4hIY7yK/90fNs3Xaqbn2eOThstPCQC5/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mJJ4rHAAAA4wAAAA8AAAAAAAAAAAAAAAAAmAIAAGRy&#10;cy9kb3ducmV2LnhtbFBLBQYAAAAABAAEAPUAAACMAwAAAAA=&#10;" filled="f" strokecolor="#168489" strokeweight="1pt">
                      <v:stroke joinstyle="miter"/>
                    </v:oval>
                  </v:group>
                  <v:shape id="مربع نص 41" o:spid="_x0000_s3670"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PEdcYA&#10;AADjAAAADwAAAGRycy9kb3ducmV2LnhtbERPS0/DMAy+I/EfIiNxY8kGlK0smyYe0g5cGN3dakxT&#10;0ThVY9bu3xMkJI7+3l5vp9CpEw2pjWxhPjOgiOvoWm4sVB+vN0tQSZAddpHJwpkSbDeXF2ssXRz5&#10;nU4HaVQO4VSiBS/Sl1qn2lPANIs9ceY+4xBQ8jk02g045vDQ6YUxhQ7Ycm7w2NOTp/rr8B0siLjd&#10;/Fy9hLQ/Tm/Pozf1PVbWXl9Nu0dQQpP8i//ce5fnF2ZZrBa3dw/w+1MGQG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LPEdcYAAADjAAAADwAAAAAAAAAAAAAAAACYAgAAZHJz&#10;L2Rvd25yZXYueG1sUEsFBgAAAAAEAAQA9QAAAIsDAAAAAA==&#10;" filled="f" stroked="f">
                    <v:textbox style="mso-fit-shape-to-text:t">
                      <w:txbxContent>
                        <w:p w:rsidR="005345A8" w:rsidRDefault="005345A8"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التحفيز المادي</w:t>
                          </w:r>
                        </w:p>
                      </w:txbxContent>
                    </v:textbox>
                  </v:shape>
                </v:group>
                <v:shape id="صورة 54" o:spid="_x0000_s3671"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RvsZp8wAAADjAAAADwAAAAAA&#10;AAAAAAAAAACfAgAAZHJzL2Rvd25yZXYueG1sUEsFBgAAAAAEAAQA9wAAAJgDAAAAAA==&#10;">
                  <v:imagedata r:id="rId74" o:title=""/>
                  <v:path arrowok="t"/>
                </v:shape>
                <w10:wrap anchorx="page"/>
                <w10:anchorlock/>
              </v:group>
            </w:pict>
          </mc:Fallback>
        </mc:AlternateContent>
      </w:r>
    </w:p>
    <w:p w:rsidR="007C6591" w:rsidRPr="00F1502D" w:rsidRDefault="007C6591" w:rsidP="00E9423C">
      <w:r w:rsidRPr="00F1502D">
        <w:rPr>
          <w:rtl/>
        </w:rPr>
        <w:t>- المكافآت المالية:</w:t>
      </w:r>
      <w:r>
        <w:rPr>
          <w:rFonts w:hint="cs"/>
          <w:rtl/>
        </w:rPr>
        <w:t xml:space="preserve"> </w:t>
      </w:r>
      <w:r w:rsidRPr="00F1502D">
        <w:rPr>
          <w:rtl/>
        </w:rPr>
        <w:t xml:space="preserve">تقديم الحوافز المادية مثل المكافآت أو الزيادات يحفز الموظفين على تحقيق الأداء العالي.  </w:t>
      </w:r>
    </w:p>
    <w:p w:rsidR="007C6591" w:rsidRDefault="007C6591" w:rsidP="00E9423C">
      <w:pPr>
        <w:rPr>
          <w:rtl/>
        </w:rPr>
      </w:pPr>
      <w:r w:rsidRPr="00F1502D">
        <w:rPr>
          <w:rtl/>
        </w:rPr>
        <w:t>- المزايا الوظيفية:</w:t>
      </w:r>
      <w:r>
        <w:rPr>
          <w:rFonts w:hint="cs"/>
          <w:rtl/>
        </w:rPr>
        <w:t xml:space="preserve"> </w:t>
      </w:r>
      <w:r w:rsidRPr="00F1502D">
        <w:rPr>
          <w:rtl/>
        </w:rPr>
        <w:t xml:space="preserve">تقديم مزايا إضافية مثل ساعات العمل المرنة أو الإجازات المدفوعة يشجع على الراحة النفسية.  </w:t>
      </w:r>
    </w:p>
    <w:p w:rsidR="00E9423C" w:rsidRPr="00F1502D" w:rsidRDefault="00E9423C" w:rsidP="00E9423C">
      <w:r w:rsidRPr="002A078C">
        <w:rPr>
          <w:rFonts w:ascii="Sakkal Majalla" w:hAnsi="Sakkal Majalla"/>
          <w:noProof/>
          <w:sz w:val="34"/>
        </w:rPr>
        <mc:AlternateContent>
          <mc:Choice Requires="wpg">
            <w:drawing>
              <wp:inline distT="0" distB="0" distL="0" distR="0" wp14:anchorId="23C09EE7" wp14:editId="3A30AE4E">
                <wp:extent cx="5731510" cy="892088"/>
                <wp:effectExtent l="0" t="0" r="2540" b="22860"/>
                <wp:docPr id="160869233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332" name="مجموعة 47"/>
                        <wpg:cNvGrpSpPr/>
                        <wpg:grpSpPr>
                          <a:xfrm>
                            <a:off x="0" y="0"/>
                            <a:ext cx="5731510" cy="895351"/>
                            <a:chOff x="0" y="0"/>
                            <a:chExt cx="5878196" cy="918845"/>
                          </a:xfrm>
                        </wpg:grpSpPr>
                        <wpg:grpSp>
                          <wpg:cNvPr id="1608692333" name="مجموعة 48"/>
                          <wpg:cNvGrpSpPr/>
                          <wpg:grpSpPr>
                            <a:xfrm>
                              <a:off x="0" y="0"/>
                              <a:ext cx="5878196" cy="918845"/>
                              <a:chOff x="0" y="0"/>
                              <a:chExt cx="6240348" cy="919070"/>
                            </a:xfrm>
                          </wpg:grpSpPr>
                          <wpg:grpSp>
                            <wpg:cNvPr id="1608692334" name="مجموعة 49"/>
                            <wpg:cNvGrpSpPr/>
                            <wpg:grpSpPr>
                              <a:xfrm>
                                <a:off x="0" y="169208"/>
                                <a:ext cx="5433072" cy="580613"/>
                                <a:chOff x="0" y="169208"/>
                                <a:chExt cx="5433072" cy="580613"/>
                              </a:xfrm>
                            </wpg:grpSpPr>
                            <wps:wsp>
                              <wps:cNvPr id="160869233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33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33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338" name="مربع نص 41"/>
                          <wps:cNvSpPr txBox="1"/>
                          <wps:spPr>
                            <a:xfrm>
                              <a:off x="204466" y="256424"/>
                              <a:ext cx="4615440" cy="389157"/>
                            </a:xfrm>
                            <a:prstGeom prst="rect">
                              <a:avLst/>
                            </a:prstGeom>
                            <a:noFill/>
                          </wps:spPr>
                          <wps:txbx>
                            <w:txbxContent>
                              <w:p w:rsidR="005345A8" w:rsidRDefault="005345A8"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التحفيز الشخصي</w:t>
                                </w:r>
                              </w:p>
                            </w:txbxContent>
                          </wps:txbx>
                          <wps:bodyPr wrap="square" rtlCol="1">
                            <a:spAutoFit/>
                          </wps:bodyPr>
                        </wps:wsp>
                      </wpg:grpSp>
                      <pic:pic xmlns:pic="http://schemas.openxmlformats.org/drawingml/2006/picture">
                        <pic:nvPicPr>
                          <pic:cNvPr id="1608692339"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67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">
                <v:group id="مجموعة 47" o:spid="_x0000_s367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NhPeHIAAAA&#10;4wAAAA8AAAAAAAAAAAAAAAAAqgIAAGRycy9kb3ducmV2LnhtbFBLBQYAAAAABAAEAPoAAACfAwAA&#10;AAA=&#10;">
                  <v:group id="مجموعة 48" o:spid="_x0000_s367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wtmHrIAAAA&#10;4wAAAA8AAAAAAAAAAAAAAAAAqgIAAGRycy9kb3ducmV2LnhtbFBLBQYAAAAABAAEAPoAAACfAwAA&#10;AAA=&#10;">
                    <v:group id="مجموعة 49" o:spid="_x0000_s367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TxAAOyQAA&#10;AOMAAAAPAAAAAAAAAAAAAAAAAKoCAABkcnMvZG93bnJldi54bWxQSwUGAAAAAAQABAD6AAAAoAMA&#10;AAAA&#10;">
                      <v:shape id="شكل حر 50" o:spid="_x0000_s367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76lsUA&#10;AADjAAAADwAAAGRycy9kb3ducmV2LnhtbERPzYrCMBC+C/sOYRb2pulaWrQaZREEWTxoVbwOzWxb&#10;tpmUJmp9eyMIHuf7n/myN424Uudqywq+RxEI4sLqmksFx8N6OAHhPLLGxjIpuJOD5eJjMMdM2xvv&#10;6Zr7UoQQdhkqqLxvMyldUZFBN7ItceD+bGfQh7Mrpe7wFsJNI8dRlEqDNYeGCltaVVT85xejIP1N&#10;zrtdsU72+SbeOjL6pK1X6uuz/5mB8NT7t/jl3ugwP40m6XQcxwk8fwoA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XvqWxQAAAOMAAAAPAAAAAAAAAAAAAAAAAJgCAABkcnMv&#10;ZG93bnJldi54bWxQSwUGAAAAAAQABAD1AAAAig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67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MMQ8UA&#10;AADjAAAADwAAAGRycy9kb3ducmV2LnhtbERPX2vCMBB/H+w7hBvsRWaqYqnVKEMZ+Ojc2PPZnGmx&#10;uXRNrPXbG0Hw8X7/b7HqbS06an3lWMFomIAgLpyu2Cj4/fn6yED4gKyxdkwKruRhtXx9WWCu3YW/&#10;qdsHI2II+xwVlCE0uZS+KMmiH7qGOHJH11oM8WyN1C1eYrit5ThJUmmx4thQYkPrkorT/mwV4L/d&#10;/R1ccL47GLMZTJt+oKdKvb/1n3MQgfrwFD/cWx3np0mWzsaTSQr3nyIAc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EwxDxQAAAOMAAAAPAAAAAAAAAAAAAAAAAJgCAABkcnMv&#10;ZG93bnJldi54bWxQSwUGAAAAAAQABAD1AAAAigMAAAAA&#10;" fillcolor="#a5a5a5 [2092]" stroked="f" strokeweight="1pt">
                        <v:stroke joinstyle="miter"/>
                      </v:roundrect>
                    </v:group>
                    <v:oval id="شكل بيضاوي 52" o:spid="_x0000_s367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PxbMcA&#10;AADjAAAADwAAAGRycy9kb3ducmV2LnhtbERPX2vCMBB/H/gdwg18m8kqVFeNIoqwwQRXN5+P5myL&#10;zaU0ma3ffhkM9ni//7dcD7YRN+p87VjD80SBIC6cqbnU8HnaP81B+IBssHFMGu7kYb0aPSwxM67n&#10;D7rloRQxhH2GGqoQ2kxKX1Rk0U9cSxy5i+sshnh2pTQd9jHcNjJRKpUWa44NFba0rai45t9Ww/F6&#10;+bqf397VoXR9nvZ2lyTmpPX4cdgsQAQawr/4z/1q4vxUzdOXZDqdwe9PEQC5+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7D8WzHAAAA4wAAAA8AAAAAAAAAAAAAAAAAmAIAAGRy&#10;cy9kb3ducmV2LnhtbFBLBQYAAAAABAAEAPUAAACMAwAAAAA=&#10;" filled="f" strokecolor="#168489" strokeweight="1pt">
                      <v:stroke joinstyle="miter"/>
                    </v:oval>
                  </v:group>
                  <v:shape id="مربع نص 41" o:spid="_x0000_s3679" type="#_x0000_t202" style="position:absolute;left:2044;top:2564;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ojeskA&#10;AADjAAAADwAAAGRycy9kb3ducmV2LnhtbESPQU/DMAyF70j7D5En7caSbaIaZdk0AZN24MIod6sx&#10;TUXjVI1Zu39PDkgc7ff83ufdYQqdutKQ2sgWVksDiriOruXGQvVxut+CSoLssItMFm6U4LCf3e2w&#10;dHHkd7pepFE5hFOJFrxIX2qdak8B0zL2xFn7ikNAyePQaDfgmMNDp9fGFDpgy7nBY0/Pnurvy0+w&#10;IOKOq1v1GtL5c3p7Gb2pH7CydjGfjk+ghCb5N/9dn13GL8y2eFxvNhk6/5QXoP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2SojeskAAADjAAAADwAAAAAAAAAAAAAAAACYAgAA&#10;ZHJzL2Rvd25yZXYueG1sUEsFBgAAAAAEAAQA9QAAAI4DAAAAAA==&#10;" filled="f" stroked="f">
                    <v:textbox style="mso-fit-shape-to-text:t">
                      <w:txbxContent>
                        <w:p w:rsidR="005345A8" w:rsidRDefault="005345A8"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التحفيز الشخصي</w:t>
                          </w:r>
                        </w:p>
                      </w:txbxContent>
                    </v:textbox>
                  </v:shape>
                </v:group>
                <v:shape id="صورة 54" o:spid="_x0000_s368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Gxz0HIAAAA4wAAAA8AAABkcnMvZG93bnJldi54bWxET19LwzAQfxf8DuEE31zqCrWty4bKBGFP&#10;W1V8PJuzrUsuNYlb/fZmIPh4v/+3WE3WiAP5MDhWcD3LQBC3Tg/cKXhuHq9KECEiazSOScEPBVgt&#10;z88WWGt35C0ddrETKYRDjQr6GMdaytD2ZDHM3EicuA/nLcZ0+k5qj8cUbo2cZ1khLQ6cGnoc6aGn&#10;dr/7tgo2/v79s2peTfO1fVuXJr952a83Sl1eTHe3ICJN8V/8537SaX6RlUU1z/MKTj8lAOTyF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xsc9ByAAAAOMAAAAPAAAAAAAAAAAA&#10;AAAAAJ8CAABkcnMvZG93bnJldi54bWxQSwUGAAAAAAQABAD3AAAAlAMAAAAA&#10;">
                  <v:imagedata r:id="rId74" o:title=""/>
                  <v:path arrowok="t"/>
                </v:shape>
                <w10:wrap anchorx="page"/>
                <w10:anchorlock/>
              </v:group>
            </w:pict>
          </mc:Fallback>
        </mc:AlternateContent>
      </w:r>
    </w:p>
    <w:p w:rsidR="007C6591" w:rsidRPr="00F1502D" w:rsidRDefault="007C6591" w:rsidP="00E9423C">
      <w:r w:rsidRPr="00F1502D">
        <w:rPr>
          <w:rtl/>
        </w:rPr>
        <w:t>- التطوير المهني:</w:t>
      </w:r>
      <w:r>
        <w:rPr>
          <w:rFonts w:hint="cs"/>
          <w:rtl/>
        </w:rPr>
        <w:t xml:space="preserve"> </w:t>
      </w:r>
      <w:r w:rsidRPr="00F1502D">
        <w:rPr>
          <w:rtl/>
        </w:rPr>
        <w:t xml:space="preserve">تقديم فرص التدريب والتطوير يعزز شعور الموظفين بالكفاءة ويزيد من دافعيتهم.  </w:t>
      </w:r>
    </w:p>
    <w:p w:rsidR="007C6591" w:rsidRDefault="007C6591" w:rsidP="00E9423C">
      <w:pPr>
        <w:rPr>
          <w:rtl/>
        </w:rPr>
      </w:pPr>
      <w:r w:rsidRPr="00F1502D">
        <w:rPr>
          <w:rtl/>
        </w:rPr>
        <w:t>- تحديد الأهداف الشخصية:</w:t>
      </w:r>
      <w:r>
        <w:rPr>
          <w:rFonts w:hint="cs"/>
          <w:rtl/>
        </w:rPr>
        <w:t xml:space="preserve"> </w:t>
      </w:r>
      <w:r w:rsidRPr="00F1502D">
        <w:rPr>
          <w:rtl/>
        </w:rPr>
        <w:t>مساعدة الموظفين على وضع أهداف مهنية وشخصية تعطيهم شعورا</w:t>
      </w:r>
      <w:r>
        <w:rPr>
          <w:rFonts w:hint="cs"/>
          <w:rtl/>
        </w:rPr>
        <w:t>ً</w:t>
      </w:r>
      <w:r w:rsidRPr="00F1502D">
        <w:rPr>
          <w:rtl/>
        </w:rPr>
        <w:t xml:space="preserve"> بالاتجاه والغاية.  </w:t>
      </w:r>
    </w:p>
    <w:p w:rsidR="00E9423C" w:rsidRPr="00F1502D" w:rsidRDefault="00E9423C" w:rsidP="00E9423C">
      <w:r w:rsidRPr="002A078C">
        <w:rPr>
          <w:rFonts w:ascii="Sakkal Majalla" w:hAnsi="Sakkal Majalla"/>
          <w:noProof/>
          <w:sz w:val="34"/>
        </w:rPr>
        <w:lastRenderedPageBreak/>
        <mc:AlternateContent>
          <mc:Choice Requires="wpg">
            <w:drawing>
              <wp:inline distT="0" distB="0" distL="0" distR="0" wp14:anchorId="4F470EA4" wp14:editId="4414DD1D">
                <wp:extent cx="5731510" cy="892088"/>
                <wp:effectExtent l="0" t="0" r="2540" b="22860"/>
                <wp:docPr id="160869232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323" name="مجموعة 47"/>
                        <wpg:cNvGrpSpPr/>
                        <wpg:grpSpPr>
                          <a:xfrm>
                            <a:off x="0" y="0"/>
                            <a:ext cx="5731510" cy="895351"/>
                            <a:chOff x="0" y="0"/>
                            <a:chExt cx="5878196" cy="918845"/>
                          </a:xfrm>
                        </wpg:grpSpPr>
                        <wpg:grpSp>
                          <wpg:cNvPr id="1608692324" name="مجموعة 48"/>
                          <wpg:cNvGrpSpPr/>
                          <wpg:grpSpPr>
                            <a:xfrm>
                              <a:off x="0" y="0"/>
                              <a:ext cx="5878196" cy="918845"/>
                              <a:chOff x="0" y="0"/>
                              <a:chExt cx="6240348" cy="919070"/>
                            </a:xfrm>
                          </wpg:grpSpPr>
                          <wpg:grpSp>
                            <wpg:cNvPr id="1608692325" name="مجموعة 49"/>
                            <wpg:cNvGrpSpPr/>
                            <wpg:grpSpPr>
                              <a:xfrm>
                                <a:off x="0" y="169208"/>
                                <a:ext cx="5433072" cy="580613"/>
                                <a:chOff x="0" y="169208"/>
                                <a:chExt cx="5433072" cy="580613"/>
                              </a:xfrm>
                            </wpg:grpSpPr>
                            <wps:wsp>
                              <wps:cNvPr id="160869232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32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32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329" name="مربع نص 41"/>
                          <wps:cNvSpPr txBox="1"/>
                          <wps:spPr>
                            <a:xfrm>
                              <a:off x="204466" y="256739"/>
                              <a:ext cx="4615440" cy="389157"/>
                            </a:xfrm>
                            <a:prstGeom prst="rect">
                              <a:avLst/>
                            </a:prstGeom>
                            <a:noFill/>
                          </wps:spPr>
                          <wps:txbx>
                            <w:txbxContent>
                              <w:p w:rsidR="005345A8" w:rsidRDefault="005345A8"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التحفيز الجماعي</w:t>
                                </w:r>
                              </w:p>
                            </w:txbxContent>
                          </wps:txbx>
                          <wps:bodyPr wrap="square" rtlCol="1">
                            <a:spAutoFit/>
                          </wps:bodyPr>
                        </wps:wsp>
                      </wpg:grpSp>
                      <pic:pic xmlns:pic="http://schemas.openxmlformats.org/drawingml/2006/picture">
                        <pic:nvPicPr>
                          <pic:cNvPr id="1608692330"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68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Vt0rtN0AAAAFAQAADwAAAGRycy9kb3ducmV2&#10;LnhtbEyPQUvDQBCF74L/YRnBm91NtcXGbEop6qkIbQXpbZudJqHZ2ZDdJum/d/SilwfDe7z3TbYc&#10;XSN67ELtSUMyUSCQCm9rKjV87t8enkGEaMiaxhNquGKAZX57k5nU+oG22O9iKbiEQmo0VDG2qZSh&#10;qNCZMPEtEnsn3zkT+exKaTszcLlr5FSpuXSmJl6oTIvrCovz7uI0vA9mWD0mr/3mfFpfD/vZx9cm&#10;Qa3v78bVC4iIY/wLww8+o0POTEd/IRtEo4Efib/K3kJN5yCOHHpSM5B5Jv/T598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">
                <v:group id="مجموعة 47" o:spid="_x0000_s368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n0DqfIAAAA&#10;4wAAAA8AAAAAAAAAAAAAAAAAqgIAAGRycy9kb3ducmV2LnhtbFBLBQYAAAAABAAEAPoAAACfAwAA&#10;AAA=&#10;">
                  <v:group id="مجموعة 48" o:spid="_x0000_s368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WHZbTyQAA&#10;AOMAAAAPAAAAAAAAAAAAAAAAAKoCAABkcnMvZG93bnJldi54bWxQSwUGAAAAAAQABAD6AAAAoAMA&#10;AAAA&#10;">
                    <v:group id="مجموعة 49" o:spid="_x0000_s368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lRM0jIAAAA&#10;4wAAAA8AAAAAAAAAAAAAAAAAqgIAAGRycy9kb3ducmV2LnhtbFBLBQYAAAAABAAEAPoAAACfAwAA&#10;AAA=&#10;">
                      <v:shape id="شكل حر 50" o:spid="_x0000_s368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XyPMYA&#10;AADjAAAADwAAAGRycy9kb3ducmV2LnhtbERPX2vCMBB/F/wO4QZ703QVQ1eNIoIgwwftNnw9mltb&#10;1lxKE7X79osg+Hi//7dcD7YVV+p941jD2zQBQVw603Cl4etzN8lA+IBssHVMGv7Iw3o1Hi0xN+7G&#10;J7oWoRIxhH2OGuoQulxKX9Zk0U9dRxy5H9dbDPHsK2l6vMVw28o0SZS02HBsqLGjbU3lb3GxGtTH&#10;/Hw8lrv5qdjPDp6s+TYuaP36MmwWIAIN4Sl+uPcmzldJpt7TWarg/lMEQK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1XyPM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68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Y/BcYA&#10;AADjAAAADwAAAGRycy9kb3ducmV2LnhtbERPX2vCMBB/H/gdwgm+iKbrsGo1ytgY+Lg58flszrTY&#10;XLom1u7bm8HAx/v9v/W2t7XoqPWVYwXP0wQEceF0xUbB4ftjsgDhA7LG2jEp+CUP283gaY25djf+&#10;om4fjIgh7HNUUIbQ5FL6oiSLfuoa4sidXWsxxLM1Urd4i+G2lmmSZNJixbGhxIbeSiou+6tVgD/2&#10;83hywfnuZMz7eNb0Yz1TajTsX1cgAvXhIf5373ScnyWLbJm+pHP4+ykCID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IY/BcYAAADjAAAADwAAAAAAAAAAAAAAAACYAgAAZHJz&#10;L2Rvd25yZXYueG1sUEsFBgAAAAAEAAQA9QAAAIsDAAAAAA==&#10;" fillcolor="#a5a5a5 [2092]" stroked="f" strokeweight="1pt">
                        <v:stroke joinstyle="miter"/>
                      </v:roundrect>
                    </v:group>
                    <v:oval id="شكل بيضاوي 52" o:spid="_x0000_s368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Xzw8oA&#10;AADjAAAADwAAAGRycy9kb3ducmV2LnhtbESPQUvDQBCF74L/YRnBm911hVDTbosogoKCptrzkJ0m&#10;odnZkF2b9N87B8HjzHvz3jfr7Rx6daIxdZEd3C4MKOI6+o4bB1+755slqJSRPfaRycGZEmw3lxdr&#10;LH2c+JNOVW6UhHAq0UGb81BqneqWAqZFHIhFO8QxYJZxbLQfcZLw0GtrTKEDdiwNLQ702FJ9rH6C&#10;g4/j4fu8f30z702cqmIKT9b6nXPXV/PDClSmOf+b/65fvOAXZlnc2zsr0PKTLEBvf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qF88PKAAAA4wAAAA8AAAAAAAAAAAAAAAAAmAIA&#10;AGRycy9kb3ducmV2LnhtbFBLBQYAAAAABAAEAPUAAACPAwAAAAA=&#10;" filled="f" strokecolor="#168489" strokeweight="1pt">
                      <v:stroke joinstyle="miter"/>
                    </v:oval>
                  </v:group>
                  <v:shape id="مربع نص 41" o:spid="_x0000_s3688"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8QPMUA&#10;AADjAAAADwAAAGRycy9kb3ducmV2LnhtbERPS0vDQBC+C/6HZQRvdrcRQxu7LcUH9ODFNt6H7JgN&#10;ZmdDdmzSf+8Kgsf53rPZzaFXZxpTF9nCcmFAETfRddxaqE+vdytQSZAd9pHJwoUS7LbXVxusXJz4&#10;nc5HaVUO4VShBS8yVFqnxlPAtIgDceY+4xhQ8jm22o045fDQ68KYUgfsODd4HOjJU/N1/A4WRNx+&#10;ealfQjp8zG/PkzfNA9bW3t7M+0dQQrP8i//cB5fnl2ZVrov7Yg2/P2UA9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vxA8xQAAAOMAAAAPAAAAAAAAAAAAAAAAAJgCAABkcnMv&#10;ZG93bnJldi54bWxQSwUGAAAAAAQABAD1AAAAigMAAAAA&#10;" filled="f" stroked="f">
                    <v:textbox style="mso-fit-shape-to-text:t">
                      <w:txbxContent>
                        <w:p w:rsidR="005345A8" w:rsidRDefault="005345A8"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التحفيز الجماعي</w:t>
                          </w:r>
                        </w:p>
                      </w:txbxContent>
                    </v:textbox>
                  </v:shape>
                </v:group>
                <v:shape id="صورة 54" o:spid="_x0000_s3689"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4Itm3MwAAADjAAAADwAAAAAA&#10;AAAAAAAAAACfAgAAZHJzL2Rvd25yZXYueG1sUEsFBgAAAAAEAAQA9wAAAJgDAAAAAA==&#10;">
                  <v:imagedata r:id="rId74" o:title=""/>
                  <v:path arrowok="t"/>
                </v:shape>
                <w10:wrap anchorx="page"/>
                <w10:anchorlock/>
              </v:group>
            </w:pict>
          </mc:Fallback>
        </mc:AlternateContent>
      </w:r>
    </w:p>
    <w:p w:rsidR="007C6591" w:rsidRPr="00F1502D" w:rsidRDefault="007C6591" w:rsidP="00E9423C">
      <w:r w:rsidRPr="00F1502D">
        <w:rPr>
          <w:rtl/>
        </w:rPr>
        <w:t>- الاحتفال بالإنجازات الجماعية:</w:t>
      </w:r>
      <w:r>
        <w:rPr>
          <w:rFonts w:hint="cs"/>
          <w:rtl/>
        </w:rPr>
        <w:t xml:space="preserve"> </w:t>
      </w:r>
      <w:r w:rsidRPr="00F1502D">
        <w:rPr>
          <w:rtl/>
        </w:rPr>
        <w:t xml:space="preserve">تنظيم فعاليات أو احتفالات يخلق روح الفريق ويحفز الجميع.  </w:t>
      </w:r>
    </w:p>
    <w:p w:rsidR="007C6591" w:rsidRPr="00F1502D" w:rsidRDefault="007C6591" w:rsidP="00E9423C">
      <w:r w:rsidRPr="00F1502D">
        <w:rPr>
          <w:rtl/>
        </w:rPr>
        <w:t>- تشجيع العمل بروح الفريق:</w:t>
      </w:r>
      <w:r>
        <w:rPr>
          <w:rFonts w:hint="cs"/>
          <w:rtl/>
        </w:rPr>
        <w:t xml:space="preserve"> </w:t>
      </w:r>
      <w:r w:rsidRPr="00F1502D">
        <w:rPr>
          <w:rtl/>
        </w:rPr>
        <w:t xml:space="preserve">التحفيز الجماعي يعزز التعاون ويقلل من التنافس السلبي.  </w:t>
      </w:r>
    </w:p>
    <w:p w:rsidR="007C6591" w:rsidRPr="00F1502D" w:rsidRDefault="007C6591" w:rsidP="00E9423C">
      <w:r>
        <w:rPr>
          <w:rFonts w:hint="cs"/>
          <w:rtl/>
        </w:rPr>
        <w:t xml:space="preserve">ختاماً، </w:t>
      </w:r>
      <w:r w:rsidRPr="00F1502D">
        <w:rPr>
          <w:rtl/>
        </w:rPr>
        <w:t>التحفيز هو عامل أساسي لتحسين الصحة النفسية والمهنية. الموظفون الذين يشعرون بالتقدير والدعم يكونون أكثر سعادة وإنتاجية، مما ينعكس إيجابي</w:t>
      </w:r>
      <w:r>
        <w:rPr>
          <w:rFonts w:hint="cs"/>
          <w:rtl/>
        </w:rPr>
        <w:t>اً</w:t>
      </w:r>
      <w:r w:rsidRPr="00F1502D">
        <w:rPr>
          <w:rtl/>
        </w:rPr>
        <w:t xml:space="preserve"> على أدائهم وعلاقاتهم داخل بيئة العمل. لتحقيق هذه الفوائد، يجب على المؤسسات والقادة تبني استراتيجيات تحفيزية شاملة تتضمن الجوانب المعنوية والمادية، مع التركيز على بناء بيئة عمل داعمة تعزز رفاهية الجميع.</w:t>
      </w:r>
    </w:p>
    <w:p w:rsidR="007C6591" w:rsidRDefault="00084372" w:rsidP="00084372">
      <w:pPr>
        <w:rPr>
          <w:rtl/>
        </w:rPr>
      </w:pPr>
      <w:r w:rsidRPr="002A078C">
        <w:rPr>
          <w:rFonts w:ascii="Sakkal Majalla" w:hAnsi="Sakkal Majalla"/>
          <w:noProof/>
          <w:color w:val="002060"/>
          <w:sz w:val="34"/>
        </w:rPr>
        <mc:AlternateContent>
          <mc:Choice Requires="wpg">
            <w:drawing>
              <wp:inline distT="0" distB="0" distL="0" distR="0" wp14:anchorId="20ED6856" wp14:editId="4E86C00D">
                <wp:extent cx="5731510" cy="895350"/>
                <wp:effectExtent l="0" t="0" r="21590" b="19050"/>
                <wp:docPr id="4123"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4124"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4125" name="مجموعة 39"/>
                        <wpg:cNvGrpSpPr/>
                        <wpg:grpSpPr>
                          <a:xfrm>
                            <a:off x="0" y="0"/>
                            <a:ext cx="5731510" cy="895350"/>
                            <a:chOff x="0" y="0"/>
                            <a:chExt cx="5878196" cy="918845"/>
                          </a:xfrm>
                        </wpg:grpSpPr>
                        <wpg:grpSp>
                          <wpg:cNvPr id="4126" name="مجموعة 40"/>
                          <wpg:cNvGrpSpPr/>
                          <wpg:grpSpPr>
                            <a:xfrm>
                              <a:off x="0" y="0"/>
                              <a:ext cx="5878196" cy="918845"/>
                              <a:chOff x="0" y="0"/>
                              <a:chExt cx="6240348" cy="919070"/>
                            </a:xfrm>
                          </wpg:grpSpPr>
                          <wpg:grpSp>
                            <wpg:cNvPr id="4127" name="مجموعة 41"/>
                            <wpg:cNvGrpSpPr/>
                            <wpg:grpSpPr>
                              <a:xfrm>
                                <a:off x="0" y="169208"/>
                                <a:ext cx="5433072" cy="580613"/>
                                <a:chOff x="0" y="169208"/>
                                <a:chExt cx="5433072" cy="580613"/>
                              </a:xfrm>
                            </wpg:grpSpPr>
                            <wps:wsp>
                              <wps:cNvPr id="412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129"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30"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31" name="مربع نص 41"/>
                          <wps:cNvSpPr txBox="1"/>
                          <wps:spPr>
                            <a:xfrm>
                              <a:off x="204484" y="256985"/>
                              <a:ext cx="4616071" cy="387740"/>
                            </a:xfrm>
                            <a:prstGeom prst="rect">
                              <a:avLst/>
                            </a:prstGeom>
                            <a:noFill/>
                          </wps:spPr>
                          <wps:txbx>
                            <w:txbxContent>
                              <w:p w:rsidR="005345A8" w:rsidRPr="006A21FE" w:rsidRDefault="005345A8" w:rsidP="006A21FE">
                                <w:pPr>
                                  <w:rPr>
                                    <w:rFonts w:eastAsia="Calibri" w:hAnsi="Adobe Arabic" w:cs="Adobe Arabic"/>
                                    <w:b/>
                                    <w:bCs/>
                                    <w:color w:val="FFFFFF"/>
                                    <w:kern w:val="24"/>
                                    <w:sz w:val="36"/>
                                    <w:szCs w:val="36"/>
                                    <w:lang w:bidi="ar-EG"/>
                                  </w:rPr>
                                </w:pPr>
                                <w:r w:rsidRPr="006A21FE">
                                  <w:rPr>
                                    <w:rFonts w:eastAsia="Calibri" w:hAnsi="Adobe Arabic" w:cs="Adobe Arabic" w:hint="cs"/>
                                    <w:b/>
                                    <w:bCs/>
                                    <w:color w:val="FFFFFF"/>
                                    <w:kern w:val="24"/>
                                    <w:sz w:val="36"/>
                                    <w:szCs w:val="36"/>
                                    <w:rtl/>
                                    <w:lang w:bidi="ar-EG"/>
                                  </w:rPr>
                                  <w:t>ال</w:t>
                                </w:r>
                                <w:r w:rsidRPr="006A21FE">
                                  <w:rPr>
                                    <w:rFonts w:eastAsia="Calibri" w:hAnsi="Adobe Arabic" w:cs="Adobe Arabic"/>
                                    <w:b/>
                                    <w:bCs/>
                                    <w:color w:val="FFFFFF"/>
                                    <w:kern w:val="24"/>
                                    <w:sz w:val="36"/>
                                    <w:szCs w:val="36"/>
                                    <w:rtl/>
                                    <w:lang w:bidi="ar-EG"/>
                                  </w:rPr>
                                  <w:t xml:space="preserve">استراتيجيات </w:t>
                                </w:r>
                                <w:r w:rsidRPr="006A21FE">
                                  <w:rPr>
                                    <w:rFonts w:eastAsia="Calibri" w:hAnsi="Adobe Arabic" w:cs="Adobe Arabic" w:hint="cs"/>
                                    <w:b/>
                                    <w:bCs/>
                                    <w:color w:val="FFFFFF"/>
                                    <w:kern w:val="24"/>
                                    <w:sz w:val="36"/>
                                    <w:szCs w:val="36"/>
                                    <w:rtl/>
                                    <w:lang w:bidi="ar-EG"/>
                                  </w:rPr>
                                  <w:t>ال</w:t>
                                </w:r>
                                <w:r w:rsidRPr="006A21FE">
                                  <w:rPr>
                                    <w:rFonts w:eastAsia="Calibri" w:hAnsi="Adobe Arabic" w:cs="Adobe Arabic"/>
                                    <w:b/>
                                    <w:bCs/>
                                    <w:color w:val="FFFFFF"/>
                                    <w:kern w:val="24"/>
                                    <w:sz w:val="36"/>
                                    <w:szCs w:val="36"/>
                                    <w:rtl/>
                                    <w:lang w:bidi="ar-EG"/>
                                  </w:rPr>
                                  <w:t>فعّالة لتحفيز الموظفين</w:t>
                                </w:r>
                              </w:p>
                            </w:txbxContent>
                          </wps:txbx>
                          <wps:bodyPr wrap="square" rtlCol="1">
                            <a:spAutoFit/>
                          </wps:bodyPr>
                        </wps:wsp>
                      </wpg:grpSp>
                    </wpg:wgp>
                  </a:graphicData>
                </a:graphic>
              </wp:inline>
            </w:drawing>
          </mc:Choice>
          <mc:Fallback>
            <w:pict>
              <v:group id="_x0000_s369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">
                <v:shape id="صورة 38" o:spid="_x0000_s3691"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68k0rEAAAA3QAAAA8AAABkcnMvZG93bnJldi54bWxEj0+LwjAUxO/CfofwFvamqX8Q6RpFxAUv&#10;i1qFvT6aZ1NsXrpNrPXbG0HwOMzMb5j5srOVaKnxpWMFw0ECgjh3uuRCwen405+B8AFZY+WYFNzJ&#10;w3Lx0Ztjqt2ND9RmoRARwj5FBSaEOpXS54Ys+oGriaN3do3FEGVTSN3gLcJtJUdJMpUWS44LBmta&#10;G8ov2dUqGG/abjNe7379n6mP/5ldlf6wV+rrs1t9gwjUhXf41d5qBZPhaALPN/EJyMU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68k0rEAAAA3QAAAA8AAAAAAAAAAAAAAAAA&#10;nwIAAGRycy9kb3ducmV2LnhtbFBLBQYAAAAABAAEAPcAAACQAwAAAAA=&#10;">
                  <v:imagedata r:id="rId67" o:title=""/>
                </v:shape>
                <v:group id="مجموعة 39" o:spid="_x0000_s369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ceNccAAADdAAAADwAAAGRycy9kb3ducmV2LnhtbESPQWvCQBSE7wX/w/KE&#10;3ppNbFMkZhURKx5CoSqU3h7ZZxLMvg3ZbRL/fbdQ6HGYmW+YfDOZVgzUu8aygiSKQRCXVjdcKbic&#10;356WIJxH1thaJgV3crBZzx5yzLQd+YOGk69EgLDLUEHtfZdJ6cqaDLrIdsTBu9reoA+yr6TucQxw&#10;08pFHL9Kgw2HhRo72tVU3k7fRsFhxHH7nOyH4nbd3b/O6ftnkZBSj/NpuwLhafL/4b/2USt4SRY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QceNccAAADd&#10;AAAADwAAAAAAAAAAAAAAAACqAgAAZHJzL2Rvd25yZXYueG1sUEsFBgAAAAAEAAQA+gAAAJ4DAAAA&#10;AA==&#10;">
                  <v:group id="مجموعة 40" o:spid="_x0000_s369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WAQsUAAADdAAAADwAAAGRycy9kb3ducmV2LnhtbESPQYvCMBSE78L+h/CE&#10;vWlaV2WpRhFZlz2IoC6It0fzbIvNS2liW/+9EQSPw8x8w8yXnSlFQ7UrLCuIhxEI4tTqgjMF/8fN&#10;4BuE88gaS8uk4E4OlouP3hwTbVveU3PwmQgQdgkqyL2vEildmpNBN7QVcfAutjbog6wzqWtsA9yU&#10;chRFU2mw4LCQY0XrnNLr4WYU/LbYrr7in2Z7vazv5+Nkd9rGpNRnv1vNQHjq/Dv8av9pBeN4NIX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nVgELFAAAA3QAA&#10;AA8AAAAAAAAAAAAAAAAAqgIAAGRycy9kb3ducmV2LnhtbFBLBQYAAAAABAAEAPoAAACcAwAAAAA=&#10;">
                    <v:group id="مجموعة 41" o:spid="_x0000_s369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mSXZxgAAAN0A&#10;AAAPAAAAAAAAAAAAAAAAAKoCAABkcnMvZG93bnJldi54bWxQSwUGAAAAAAQABAD6AAAAnQMAAAAA&#10;">
                      <v:shape id="شكل حر 42" o:spid="_x0000_s369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C+7sIA&#10;AADdAAAADwAAAGRycy9kb3ducmV2LnhtbERPS27CMBDdV+IO1iB1V+xABFUagxAqahfdEDjAKJ7G&#10;aeJxiF1Ib18vKnX59P7lbnK9uNEYWs8asoUCQVx703Kj4XI+Pj2DCBHZYO+ZNPxQgN129lBiYfyd&#10;T3SrYiNSCIcCNdgYh0LKUFtyGBZ+IE7cpx8dxgTHRpoR7ync9XKp1Fo6bDk1WBzoYKnuqm+nwaj8&#10;1eWbtw0drh9WfWUmdiuj9eN82r+AiDTFf/Gf+91oyLNlmpvepCcgt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oL7uwgAAAN0AAAAPAAAAAAAAAAAAAAAAAJgCAABkcnMvZG93&#10;bnJldi54bWxQSwUGAAAAAAQABAD1AAAAhwM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69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9vEsYA&#10;AADdAAAADwAAAGRycy9kb3ducmV2LnhtbESPQWvCQBSE74X+h+UJ3nRjENumrqKCItVDq2Kvj+wz&#10;Cd19G7KrSf+9WxB6HGbmG2Y676wRN2p85VjBaJiAIM6drrhQcDquB68gfEDWaByTgl/yMJ89P00x&#10;067lL7odQiEihH2GCsoQ6kxKn5dk0Q9dTRy9i2sshiibQuoG2wi3RqZJMpEWK44LJda0Kin/OVyt&#10;gpfP9bX1m8nxY3k2+yox34t0x0r1e93iHUSgLvyHH+2tVjAepW/w9yY+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l9vEsYAAADdAAAADwAAAAAAAAAAAAAAAACYAgAAZHJz&#10;L2Rvd25yZXYueG1sUEsFBgAAAAAEAAQA9QAAAIsDAAAAAA==&#10;" fillcolor="#168489" stroked="f" strokeweight="1pt">
                        <v:stroke joinstyle="miter"/>
                      </v:roundrect>
                    </v:group>
                    <v:oval id="شكل بيضاوي 44" o:spid="_x0000_s369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fO8EA&#10;AADdAAAADwAAAGRycy9kb3ducmV2LnhtbERP3WrCMBS+H+wdwhl4N9OqDOmMMgaiCCJGH+CsOTbd&#10;mpPaRK1vby6EXX58/7NF7xpxpS7UnhXkwwwEcelNzZWC42H5PgURIrLBxjMpuFOAxfz1ZYaF8Tfe&#10;01XHSqQQDgUqsDG2hZShtOQwDH1LnLiT7xzGBLtKmg5vKdw1cpRlH9JhzanBYkvflso/fXEKdH/Q&#10;u9Wpkn6r7eYn//Vnt18rNXjrvz5BROrjv/jpXhsFk3yc9qc36QnI+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AXzvBAAAA3QAAAA8AAAAAAAAAAAAAAAAAmAIAAGRycy9kb3du&#10;cmV2LnhtbFBLBQYAAAAABAAEAPUAAACGAwAAAAA=&#10;" filled="f" strokecolor="#a5a5a5 [2092]" strokeweight="1pt">
                      <v:stroke joinstyle="miter"/>
                    </v:oval>
                  </v:group>
                  <v:shape id="مربع نص 41" o:spid="_x0000_s3698" type="#_x0000_t202" style="position:absolute;left:2044;top:2569;width:46161;height:38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uSHcQA&#10;AADdAAAADwAAAGRycy9kb3ducmV2LnhtbESPQWvCQBSE7wX/w/KE3uomthWJriK2BQ+9VOP9kX1m&#10;g9m3Iftq4r/vFgo9DjPzDbPejr5VN+pjE9hAPstAEVfBNlwbKE8fT0tQUZAttoHJwJ0ibDeThzUW&#10;Ngz8Rbej1CpBOBZowIl0hdaxcuQxzkJHnLxL6D1Kkn2tbY9DgvtWz7NsoT02nBYcdrR3VF2P396A&#10;iN3l9/Ldx8N5/HwbXFa9YmnM43TcrUAJjfIf/msfrIGX/DmH3zfpCe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rkh3EAAAA3QAAAA8AAAAAAAAAAAAAAAAAmAIAAGRycy9k&#10;b3ducmV2LnhtbFBLBQYAAAAABAAEAPUAAACJAwAAAAA=&#10;" filled="f" stroked="f">
                    <v:textbox style="mso-fit-shape-to-text:t">
                      <w:txbxContent>
                        <w:p w:rsidR="005345A8" w:rsidRPr="006A21FE" w:rsidRDefault="005345A8" w:rsidP="006A21FE">
                          <w:pPr>
                            <w:rPr>
                              <w:rFonts w:eastAsia="Calibri" w:hAnsi="Adobe Arabic" w:cs="Adobe Arabic"/>
                              <w:b/>
                              <w:bCs/>
                              <w:color w:val="FFFFFF"/>
                              <w:kern w:val="24"/>
                              <w:sz w:val="36"/>
                              <w:szCs w:val="36"/>
                              <w:lang w:bidi="ar-EG"/>
                            </w:rPr>
                          </w:pPr>
                          <w:r w:rsidRPr="006A21FE">
                            <w:rPr>
                              <w:rFonts w:eastAsia="Calibri" w:hAnsi="Adobe Arabic" w:cs="Adobe Arabic" w:hint="cs"/>
                              <w:b/>
                              <w:bCs/>
                              <w:color w:val="FFFFFF"/>
                              <w:kern w:val="24"/>
                              <w:sz w:val="36"/>
                              <w:szCs w:val="36"/>
                              <w:rtl/>
                              <w:lang w:bidi="ar-EG"/>
                            </w:rPr>
                            <w:t>ال</w:t>
                          </w:r>
                          <w:r w:rsidRPr="006A21FE">
                            <w:rPr>
                              <w:rFonts w:eastAsia="Calibri" w:hAnsi="Adobe Arabic" w:cs="Adobe Arabic"/>
                              <w:b/>
                              <w:bCs/>
                              <w:color w:val="FFFFFF"/>
                              <w:kern w:val="24"/>
                              <w:sz w:val="36"/>
                              <w:szCs w:val="36"/>
                              <w:rtl/>
                              <w:lang w:bidi="ar-EG"/>
                            </w:rPr>
                            <w:t xml:space="preserve">استراتيجيات </w:t>
                          </w:r>
                          <w:r w:rsidRPr="006A21FE">
                            <w:rPr>
                              <w:rFonts w:eastAsia="Calibri" w:hAnsi="Adobe Arabic" w:cs="Adobe Arabic" w:hint="cs"/>
                              <w:b/>
                              <w:bCs/>
                              <w:color w:val="FFFFFF"/>
                              <w:kern w:val="24"/>
                              <w:sz w:val="36"/>
                              <w:szCs w:val="36"/>
                              <w:rtl/>
                              <w:lang w:bidi="ar-EG"/>
                            </w:rPr>
                            <w:t>ال</w:t>
                          </w:r>
                          <w:r w:rsidRPr="006A21FE">
                            <w:rPr>
                              <w:rFonts w:eastAsia="Calibri" w:hAnsi="Adobe Arabic" w:cs="Adobe Arabic"/>
                              <w:b/>
                              <w:bCs/>
                              <w:color w:val="FFFFFF"/>
                              <w:kern w:val="24"/>
                              <w:sz w:val="36"/>
                              <w:szCs w:val="36"/>
                              <w:rtl/>
                              <w:lang w:bidi="ar-EG"/>
                            </w:rPr>
                            <w:t>فعّالة لتحفيز الموظفين</w:t>
                          </w:r>
                        </w:p>
                      </w:txbxContent>
                    </v:textbox>
                  </v:shape>
                </v:group>
                <w10:wrap anchorx="page"/>
                <w10:anchorlock/>
              </v:group>
            </w:pict>
          </mc:Fallback>
        </mc:AlternateContent>
      </w:r>
    </w:p>
    <w:p w:rsidR="007C6591" w:rsidRPr="00F1502D" w:rsidRDefault="007C6591" w:rsidP="00E9423C">
      <w:r w:rsidRPr="00F1502D">
        <w:rPr>
          <w:rtl/>
        </w:rPr>
        <w:t>تحفيز الموظفين هو أحد المفاتيح الأساسية لنجاح المؤسسات. عندما يكون الموظفون محفزين، فإنهم يعملون بجدية، يقد</w:t>
      </w:r>
      <w:r>
        <w:rPr>
          <w:rFonts w:hint="cs"/>
          <w:rtl/>
        </w:rPr>
        <w:t>ّ</w:t>
      </w:r>
      <w:r w:rsidRPr="00F1502D">
        <w:rPr>
          <w:rtl/>
        </w:rPr>
        <w:t>مون أداءً عاليا</w:t>
      </w:r>
      <w:r>
        <w:rPr>
          <w:rFonts w:hint="cs"/>
          <w:rtl/>
        </w:rPr>
        <w:t>ً</w:t>
      </w:r>
      <w:r w:rsidRPr="00F1502D">
        <w:rPr>
          <w:rtl/>
        </w:rPr>
        <w:t>، ويشعرون بالرضا عن وظائفهم. ومع ذلك، فإن التحفيز الفعّال يتطلب استراتيجيات مدروسة تلبي احتياجات الموظفين المختلفة، سواء</w:t>
      </w:r>
      <w:r>
        <w:rPr>
          <w:rFonts w:hint="cs"/>
          <w:rtl/>
        </w:rPr>
        <w:t>ً</w:t>
      </w:r>
      <w:r w:rsidRPr="00F1502D">
        <w:rPr>
          <w:rtl/>
        </w:rPr>
        <w:t xml:space="preserve"> كانت نفسية، مهنية، أو مادية. </w:t>
      </w:r>
    </w:p>
    <w:p w:rsidR="007C6591" w:rsidRDefault="007C6591" w:rsidP="00E9423C">
      <w:pPr>
        <w:rPr>
          <w:b/>
          <w:bCs/>
          <w:color w:val="168489"/>
          <w:rtl/>
        </w:rPr>
      </w:pPr>
      <w:r w:rsidRPr="006A21FE">
        <w:rPr>
          <w:rFonts w:hint="cs"/>
          <w:b/>
          <w:bCs/>
          <w:color w:val="168489"/>
          <w:rtl/>
        </w:rPr>
        <w:t>ال</w:t>
      </w:r>
      <w:r w:rsidRPr="006A21FE">
        <w:rPr>
          <w:b/>
          <w:bCs/>
          <w:color w:val="168489"/>
          <w:rtl/>
        </w:rPr>
        <w:t xml:space="preserve">استراتيجيات </w:t>
      </w:r>
      <w:r w:rsidRPr="006A21FE">
        <w:rPr>
          <w:rFonts w:hint="cs"/>
          <w:b/>
          <w:bCs/>
          <w:color w:val="168489"/>
          <w:rtl/>
        </w:rPr>
        <w:t>ال</w:t>
      </w:r>
      <w:r w:rsidRPr="006A21FE">
        <w:rPr>
          <w:b/>
          <w:bCs/>
          <w:color w:val="168489"/>
          <w:rtl/>
        </w:rPr>
        <w:t>فعّالة لتحفيز الموظفين</w:t>
      </w:r>
    </w:p>
    <w:p w:rsidR="00C019AE" w:rsidRPr="006A21FE" w:rsidRDefault="00C019AE" w:rsidP="00C019AE">
      <w:pPr>
        <w:rPr>
          <w:b/>
          <w:bCs/>
          <w:color w:val="168489"/>
          <w:rtl/>
        </w:rPr>
      </w:pPr>
      <w:r w:rsidRPr="00C019AE">
        <w:rPr>
          <w:b/>
          <w:bCs/>
          <w:noProof/>
          <w:color w:val="168489"/>
        </w:rPr>
        <mc:AlternateContent>
          <mc:Choice Requires="wpg">
            <w:drawing>
              <wp:inline distT="0" distB="0" distL="0" distR="0" wp14:anchorId="26E54FE6" wp14:editId="7B37FC7D">
                <wp:extent cx="5728532" cy="2418748"/>
                <wp:effectExtent l="152400" t="95250" r="139065" b="19685"/>
                <wp:docPr id="1608693057" name="Group 45"/>
                <wp:cNvGraphicFramePr/>
                <a:graphic xmlns:a="http://schemas.openxmlformats.org/drawingml/2006/main">
                  <a:graphicData uri="http://schemas.microsoft.com/office/word/2010/wordprocessingGroup">
                    <wpg:wgp>
                      <wpg:cNvGrpSpPr/>
                      <wpg:grpSpPr>
                        <a:xfrm>
                          <a:off x="0" y="0"/>
                          <a:ext cx="5728532" cy="2418748"/>
                          <a:chOff x="0" y="0"/>
                          <a:chExt cx="5728532" cy="2418748"/>
                        </a:xfrm>
                      </wpg:grpSpPr>
                      <pic:pic xmlns:pic="http://schemas.openxmlformats.org/drawingml/2006/picture">
                        <pic:nvPicPr>
                          <pic:cNvPr id="1608693058" name="Graphic 14" descr="Business Growth with solid fill"/>
                          <pic:cNvPicPr>
                            <a:picLocks noChangeAspect="1"/>
                          </pic:cNvPicPr>
                        </pic:nvPicPr>
                        <pic:blipFill>
                          <a:blip r:embed="rId226"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227"/>
                              </a:ext>
                            </a:extLst>
                          </a:blip>
                          <a:stretch>
                            <a:fillRect/>
                          </a:stretch>
                        </pic:blipFill>
                        <pic:spPr>
                          <a:xfrm>
                            <a:off x="201344" y="69140"/>
                            <a:ext cx="637026" cy="637026"/>
                          </a:xfrm>
                          <a:prstGeom prst="rect">
                            <a:avLst/>
                          </a:prstGeom>
                        </pic:spPr>
                      </pic:pic>
                      <pic:pic xmlns:pic="http://schemas.openxmlformats.org/drawingml/2006/picture">
                        <pic:nvPicPr>
                          <pic:cNvPr id="1608693059" name="Graphic 31" descr="Questions with solid fill"/>
                          <pic:cNvPicPr>
                            <a:picLocks noChangeAspect="1"/>
                          </pic:cNvPicPr>
                        </pic:nvPicPr>
                        <pic:blipFill>
                          <a:blip r:embed="rId228"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229"/>
                              </a:ext>
                            </a:extLst>
                          </a:blip>
                          <a:stretch>
                            <a:fillRect/>
                          </a:stretch>
                        </pic:blipFill>
                        <pic:spPr>
                          <a:xfrm>
                            <a:off x="1040931" y="1088288"/>
                            <a:ext cx="549161" cy="549161"/>
                          </a:xfrm>
                          <a:prstGeom prst="rect">
                            <a:avLst/>
                          </a:prstGeom>
                        </pic:spPr>
                      </pic:pic>
                      <pic:pic xmlns:pic="http://schemas.openxmlformats.org/drawingml/2006/picture">
                        <pic:nvPicPr>
                          <pic:cNvPr id="1608693060" name="رسم 10" descr="مراجعه العميل-من اليمين لليسار"/>
                          <pic:cNvPicPr>
                            <a:picLocks noChangeAspect="1"/>
                          </pic:cNvPicPr>
                        </pic:nvPicPr>
                        <pic:blipFill>
                          <a:blip r:embed="rId230"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231"/>
                              </a:ext>
                            </a:extLst>
                          </a:blip>
                          <a:stretch>
                            <a:fillRect/>
                          </a:stretch>
                        </pic:blipFill>
                        <pic:spPr>
                          <a:xfrm>
                            <a:off x="4084728" y="1066717"/>
                            <a:ext cx="513445" cy="513445"/>
                          </a:xfrm>
                          <a:prstGeom prst="rect">
                            <a:avLst/>
                          </a:prstGeom>
                        </pic:spPr>
                      </pic:pic>
                      <pic:pic xmlns:pic="http://schemas.openxmlformats.org/drawingml/2006/picture">
                        <pic:nvPicPr>
                          <pic:cNvPr id="1608693061" name="Graphic 37" descr="Coins with solid fill"/>
                          <pic:cNvPicPr>
                            <a:picLocks noChangeAspect="1"/>
                          </pic:cNvPicPr>
                        </pic:nvPicPr>
                        <pic:blipFill>
                          <a:blip r:embed="rId232"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233"/>
                              </a:ext>
                            </a:extLst>
                          </a:blip>
                          <a:stretch>
                            <a:fillRect/>
                          </a:stretch>
                        </pic:blipFill>
                        <pic:spPr>
                          <a:xfrm>
                            <a:off x="1843319" y="0"/>
                            <a:ext cx="572383" cy="572383"/>
                          </a:xfrm>
                          <a:prstGeom prst="rect">
                            <a:avLst/>
                          </a:prstGeom>
                        </pic:spPr>
                      </pic:pic>
                      <pic:pic xmlns:pic="http://schemas.openxmlformats.org/drawingml/2006/picture">
                        <pic:nvPicPr>
                          <pic:cNvPr id="1608693062" name="Graphic 47" descr="Confused person with solid fill"/>
                          <pic:cNvPicPr>
                            <a:picLocks noChangeAspect="1"/>
                          </pic:cNvPicPr>
                        </pic:nvPicPr>
                        <pic:blipFill>
                          <a:blip r:embed="rId128"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29"/>
                              </a:ext>
                            </a:extLst>
                          </a:blip>
                          <a:stretch>
                            <a:fillRect/>
                          </a:stretch>
                        </pic:blipFill>
                        <pic:spPr>
                          <a:xfrm>
                            <a:off x="4858000" y="47073"/>
                            <a:ext cx="540772" cy="540772"/>
                          </a:xfrm>
                          <a:prstGeom prst="rect">
                            <a:avLst/>
                          </a:prstGeom>
                        </pic:spPr>
                      </pic:pic>
                      <pic:pic xmlns:pic="http://schemas.openxmlformats.org/drawingml/2006/picture">
                        <pic:nvPicPr>
                          <pic:cNvPr id="1608693063" name="رسم 18" descr="الاجتماع"/>
                          <pic:cNvPicPr>
                            <a:picLocks noChangeAspect="1"/>
                          </pic:cNvPicPr>
                        </pic:nvPicPr>
                        <pic:blipFill>
                          <a:blip r:embed="rId132"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33"/>
                              </a:ext>
                            </a:extLst>
                          </a:blip>
                          <a:stretch>
                            <a:fillRect/>
                          </a:stretch>
                        </pic:blipFill>
                        <pic:spPr>
                          <a:xfrm>
                            <a:off x="3357803" y="104205"/>
                            <a:ext cx="530371" cy="530371"/>
                          </a:xfrm>
                          <a:prstGeom prst="rect">
                            <a:avLst/>
                          </a:prstGeom>
                        </pic:spPr>
                      </pic:pic>
                      <wpg:grpSp>
                        <wpg:cNvPr id="1608693064" name="Group 1608693064"/>
                        <wpg:cNvGrpSpPr/>
                        <wpg:grpSpPr>
                          <a:xfrm>
                            <a:off x="0" y="90733"/>
                            <a:ext cx="5728532" cy="2328015"/>
                            <a:chOff x="0" y="90733"/>
                            <a:chExt cx="5728532" cy="2328015"/>
                          </a:xfrm>
                        </wpg:grpSpPr>
                        <wpg:grpSp>
                          <wpg:cNvPr id="1608693065" name="Group 1608693065"/>
                          <wpg:cNvGrpSpPr/>
                          <wpg:grpSpPr>
                            <a:xfrm>
                              <a:off x="753793" y="1120329"/>
                              <a:ext cx="4185651" cy="1298419"/>
                              <a:chOff x="753793" y="1120329"/>
                              <a:chExt cx="4185651" cy="1298419"/>
                            </a:xfrm>
                          </wpg:grpSpPr>
                          <wpg:grpSp>
                            <wpg:cNvPr id="1608693066" name="مجموعة 93"/>
                            <wpg:cNvGrpSpPr/>
                            <wpg:grpSpPr>
                              <a:xfrm>
                                <a:off x="3799323" y="1120329"/>
                                <a:ext cx="1140121" cy="1140031"/>
                                <a:chOff x="3799323" y="1120329"/>
                                <a:chExt cx="1173956" cy="1173956"/>
                              </a:xfrm>
                            </wpg:grpSpPr>
                            <wps:wsp>
                              <wps:cNvPr id="1608693067" name="مستطيل: زوايا مستديرة 100"/>
                              <wps:cNvSpPr/>
                              <wps:spPr>
                                <a:xfrm rot="18900000">
                                  <a:off x="3799323" y="1120329"/>
                                  <a:ext cx="1173956" cy="1173956"/>
                                </a:xfrm>
                                <a:prstGeom prst="roundRect">
                                  <a:avLst/>
                                </a:prstGeom>
                                <a:noFill/>
                                <a:ln w="28575">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3068" name="مربع نص 163"/>
                              <wps:cNvSpPr txBox="1"/>
                              <wps:spPr>
                                <a:xfrm>
                                  <a:off x="3808659" y="1523617"/>
                                  <a:ext cx="1129844" cy="683976"/>
                                </a:xfrm>
                                <a:prstGeom prst="rect">
                                  <a:avLst/>
                                </a:prstGeom>
                                <a:noFill/>
                              </wps:spPr>
                              <wps:txbx>
                                <w:txbxContent>
                                  <w:p w:rsidR="005345A8" w:rsidRDefault="005345A8" w:rsidP="00C019AE">
                                    <w:pPr>
                                      <w:jc w:val="center"/>
                                      <w:rPr>
                                        <w:rFonts w:hAnsi="Adobe Arabic" w:cs="Adobe Arabic"/>
                                        <w:b/>
                                        <w:bCs/>
                                        <w:kern w:val="24"/>
                                        <w:sz w:val="36"/>
                                        <w:szCs w:val="36"/>
                                        <w:lang w:bidi="ar-EG"/>
                                      </w:rPr>
                                    </w:pPr>
                                    <w:r>
                                      <w:rPr>
                                        <w:rFonts w:hAnsi="Adobe Arabic" w:cs="Adobe Arabic"/>
                                        <w:b/>
                                        <w:bCs/>
                                        <w:kern w:val="24"/>
                                        <w:sz w:val="36"/>
                                        <w:szCs w:val="36"/>
                                        <w:rtl/>
                                        <w:lang w:bidi="ar-EG"/>
                                      </w:rPr>
                                      <w:t>تعزيز التواصل الفعّال</w:t>
                                    </w:r>
                                  </w:p>
                                </w:txbxContent>
                              </wps:txbx>
                              <wps:bodyPr wrap="square" rtlCol="1">
                                <a:spAutoFit/>
                              </wps:bodyPr>
                            </wps:wsp>
                          </wpg:grpSp>
                          <wpg:grpSp>
                            <wpg:cNvPr id="1608693069" name="مجموعة 94"/>
                            <wpg:cNvGrpSpPr/>
                            <wpg:grpSpPr>
                              <a:xfrm>
                                <a:off x="2227767" y="1120329"/>
                                <a:ext cx="1270000" cy="1298419"/>
                                <a:chOff x="2227764" y="1120329"/>
                                <a:chExt cx="1307688" cy="1337054"/>
                              </a:xfrm>
                            </wpg:grpSpPr>
                            <wps:wsp>
                              <wps:cNvPr id="1608693070" name="مستطيل: زوايا مستديرة 98"/>
                              <wps:cNvSpPr/>
                              <wps:spPr>
                                <a:xfrm rot="18900000">
                                  <a:off x="2307443" y="1120329"/>
                                  <a:ext cx="1173956" cy="1173956"/>
                                </a:xfrm>
                                <a:prstGeom prst="roundRect">
                                  <a:avLst/>
                                </a:prstGeom>
                                <a:noFill/>
                                <a:ln w="28575">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3071" name="مربع نص 166"/>
                              <wps:cNvSpPr txBox="1"/>
                              <wps:spPr>
                                <a:xfrm>
                                  <a:off x="2227764" y="1479157"/>
                                  <a:ext cx="1307688" cy="978226"/>
                                </a:xfrm>
                                <a:prstGeom prst="rect">
                                  <a:avLst/>
                                </a:prstGeom>
                              </wps:spPr>
                              <wps:txbx>
                                <w:txbxContent>
                                  <w:p w:rsidR="005345A8" w:rsidRDefault="005345A8" w:rsidP="00C019AE">
                                    <w:pPr>
                                      <w:jc w:val="center"/>
                                      <w:rPr>
                                        <w:rFonts w:hAnsi="Adobe Arabic" w:cs="Adobe Arabic"/>
                                        <w:b/>
                                        <w:bCs/>
                                        <w:kern w:val="24"/>
                                        <w:sz w:val="36"/>
                                        <w:szCs w:val="36"/>
                                        <w:lang w:bidi="ar-EG"/>
                                      </w:rPr>
                                    </w:pPr>
                                    <w:r>
                                      <w:rPr>
                                        <w:rFonts w:hAnsi="Adobe Arabic" w:cs="Adobe Arabic"/>
                                        <w:b/>
                                        <w:bCs/>
                                        <w:kern w:val="24"/>
                                        <w:sz w:val="36"/>
                                        <w:szCs w:val="36"/>
                                        <w:rtl/>
                                        <w:lang w:bidi="ar-EG"/>
                                      </w:rPr>
                                      <w:t>تعزيز التوازن بين العمل والحياة الشخصية</w:t>
                                    </w:r>
                                  </w:p>
                                </w:txbxContent>
                              </wps:txbx>
                              <wps:bodyPr wrap="square" rtlCol="1">
                                <a:spAutoFit/>
                              </wps:bodyPr>
                            </wps:wsp>
                          </wpg:grpSp>
                          <wpg:grpSp>
                            <wpg:cNvPr id="1608693072" name="مجموعة 95"/>
                            <wpg:cNvGrpSpPr/>
                            <wpg:grpSpPr>
                              <a:xfrm>
                                <a:off x="753793" y="1120329"/>
                                <a:ext cx="1242060" cy="1140033"/>
                                <a:chOff x="753792" y="1120329"/>
                                <a:chExt cx="1278920" cy="1173956"/>
                              </a:xfrm>
                            </wpg:grpSpPr>
                            <wps:wsp>
                              <wps:cNvPr id="1608693073" name="مستطيل: زوايا مستديرة 96"/>
                              <wps:cNvSpPr/>
                              <wps:spPr>
                                <a:xfrm rot="18900000">
                                  <a:off x="798159" y="1120329"/>
                                  <a:ext cx="1173956" cy="1173956"/>
                                </a:xfrm>
                                <a:prstGeom prst="roundRect">
                                  <a:avLst/>
                                </a:prstGeom>
                                <a:noFill/>
                                <a:ln w="28575">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3074" name="مربع نص 169"/>
                              <wps:cNvSpPr txBox="1"/>
                              <wps:spPr>
                                <a:xfrm>
                                  <a:off x="753792" y="1523717"/>
                                  <a:ext cx="1278920" cy="683974"/>
                                </a:xfrm>
                                <a:prstGeom prst="rect">
                                  <a:avLst/>
                                </a:prstGeom>
                                <a:noFill/>
                              </wps:spPr>
                              <wps:txbx>
                                <w:txbxContent>
                                  <w:p w:rsidR="005345A8" w:rsidRDefault="005345A8" w:rsidP="00C019AE">
                                    <w:pPr>
                                      <w:jc w:val="center"/>
                                      <w:rPr>
                                        <w:rFonts w:hAnsi="Adobe Arabic" w:cs="Adobe Arabic"/>
                                        <w:b/>
                                        <w:bCs/>
                                        <w:kern w:val="24"/>
                                        <w:sz w:val="36"/>
                                        <w:szCs w:val="36"/>
                                        <w:lang w:bidi="ar-EG"/>
                                      </w:rPr>
                                    </w:pPr>
                                    <w:r>
                                      <w:rPr>
                                        <w:rFonts w:hAnsi="Adobe Arabic" w:cs="Adobe Arabic"/>
                                        <w:b/>
                                        <w:bCs/>
                                        <w:kern w:val="24"/>
                                        <w:sz w:val="36"/>
                                        <w:szCs w:val="36"/>
                                        <w:rtl/>
                                        <w:lang w:bidi="ar-EG"/>
                                      </w:rPr>
                                      <w:t>إشراك الموظفين في اتخاذ القرارات</w:t>
                                    </w:r>
                                  </w:p>
                                </w:txbxContent>
                              </wps:txbx>
                              <wps:bodyPr wrap="square" rtlCol="1">
                                <a:spAutoFit/>
                              </wps:bodyPr>
                            </wps:wsp>
                          </wpg:grpSp>
                        </wpg:grpSp>
                        <wpg:grpSp>
                          <wpg:cNvPr id="1608693075" name="مجموعة 89"/>
                          <wpg:cNvGrpSpPr/>
                          <wpg:grpSpPr>
                            <a:xfrm>
                              <a:off x="4475677" y="90733"/>
                              <a:ext cx="1252855" cy="1140035"/>
                              <a:chOff x="4475670" y="90733"/>
                              <a:chExt cx="1290035" cy="1173956"/>
                            </a:xfrm>
                          </wpg:grpSpPr>
                          <wps:wsp>
                            <wps:cNvPr id="1608693076" name="مستطيل: زوايا مستديرة 108"/>
                            <wps:cNvSpPr/>
                            <wps:spPr>
                              <a:xfrm rot="18900000">
                                <a:off x="4549255" y="90733"/>
                                <a:ext cx="1173956" cy="1173956"/>
                              </a:xfrm>
                              <a:prstGeom prst="roundRect">
                                <a:avLst/>
                              </a:prstGeom>
                              <a:noFill/>
                              <a:ln w="28575">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3077" name="مربع نص 150"/>
                            <wps:cNvSpPr txBox="1"/>
                            <wps:spPr>
                              <a:xfrm>
                                <a:off x="4475670" y="520615"/>
                                <a:ext cx="1290035" cy="683973"/>
                              </a:xfrm>
                              <a:prstGeom prst="rect">
                                <a:avLst/>
                              </a:prstGeom>
                              <a:noFill/>
                            </wps:spPr>
                            <wps:txbx>
                              <w:txbxContent>
                                <w:p w:rsidR="005345A8" w:rsidRDefault="005345A8" w:rsidP="00C019AE">
                                  <w:pPr>
                                    <w:jc w:val="center"/>
                                    <w:rPr>
                                      <w:rFonts w:hAnsi="Adobe Arabic" w:cs="Adobe Arabic"/>
                                      <w:b/>
                                      <w:bCs/>
                                      <w:kern w:val="24"/>
                                      <w:sz w:val="36"/>
                                      <w:szCs w:val="36"/>
                                      <w:lang w:bidi="ar-EG"/>
                                    </w:rPr>
                                  </w:pPr>
                                  <w:r>
                                    <w:rPr>
                                      <w:rFonts w:hAnsi="Adobe Arabic" w:cs="Adobe Arabic"/>
                                      <w:b/>
                                      <w:bCs/>
                                      <w:kern w:val="24"/>
                                      <w:sz w:val="36"/>
                                      <w:szCs w:val="36"/>
                                      <w:rtl/>
                                      <w:lang w:bidi="ar-EG"/>
                                    </w:rPr>
                                    <w:t>التقدير والاعتراف بالجهود</w:t>
                                  </w:r>
                                </w:p>
                              </w:txbxContent>
                            </wps:txbx>
                            <wps:bodyPr wrap="square" rtlCol="1">
                              <a:spAutoFit/>
                            </wps:bodyPr>
                          </wps:wsp>
                        </wpg:grpSp>
                        <wpg:grpSp>
                          <wpg:cNvPr id="1608693078" name="مجموعة 90"/>
                          <wpg:cNvGrpSpPr/>
                          <wpg:grpSpPr>
                            <a:xfrm>
                              <a:off x="2936635" y="90733"/>
                              <a:ext cx="1322070" cy="1140030"/>
                              <a:chOff x="2936633" y="90733"/>
                              <a:chExt cx="1361305" cy="1173956"/>
                            </a:xfrm>
                          </wpg:grpSpPr>
                          <wps:wsp>
                            <wps:cNvPr id="1608693079" name="مستطيل: زوايا مستديرة 106"/>
                            <wps:cNvSpPr/>
                            <wps:spPr>
                              <a:xfrm rot="18900000">
                                <a:off x="3041900" y="90733"/>
                                <a:ext cx="1173956" cy="1173956"/>
                              </a:xfrm>
                              <a:prstGeom prst="roundRect">
                                <a:avLst/>
                              </a:prstGeom>
                              <a:noFill/>
                              <a:ln w="28575">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3080" name="مربع نص 154"/>
                            <wps:cNvSpPr txBox="1"/>
                            <wps:spPr>
                              <a:xfrm>
                                <a:off x="2936633" y="520618"/>
                                <a:ext cx="1361305" cy="683976"/>
                              </a:xfrm>
                              <a:prstGeom prst="rect">
                                <a:avLst/>
                              </a:prstGeom>
                              <a:noFill/>
                            </wps:spPr>
                            <wps:txbx>
                              <w:txbxContent>
                                <w:p w:rsidR="005345A8" w:rsidRDefault="005345A8" w:rsidP="00C019AE">
                                  <w:pPr>
                                    <w:jc w:val="center"/>
                                    <w:rPr>
                                      <w:rFonts w:hAnsi="Adobe Arabic" w:cs="Adobe Arabic"/>
                                      <w:b/>
                                      <w:bCs/>
                                      <w:kern w:val="24"/>
                                      <w:sz w:val="36"/>
                                      <w:szCs w:val="36"/>
                                      <w:lang w:bidi="ar-EG"/>
                                    </w:rPr>
                                  </w:pPr>
                                  <w:r>
                                    <w:rPr>
                                      <w:rFonts w:hAnsi="Adobe Arabic" w:cs="Adobe Arabic"/>
                                      <w:b/>
                                      <w:bCs/>
                                      <w:kern w:val="24"/>
                                      <w:sz w:val="36"/>
                                      <w:szCs w:val="36"/>
                                      <w:rtl/>
                                      <w:lang w:bidi="ar-EG"/>
                                    </w:rPr>
                                    <w:t>توفير بيئة عمل إيجابية</w:t>
                                  </w:r>
                                </w:p>
                              </w:txbxContent>
                            </wps:txbx>
                            <wps:bodyPr wrap="square" rtlCol="1">
                              <a:spAutoFit/>
                            </wps:bodyPr>
                          </wps:wsp>
                        </wpg:grpSp>
                        <wpg:grpSp>
                          <wpg:cNvPr id="1608693081" name="مجموعة 91"/>
                          <wpg:cNvGrpSpPr/>
                          <wpg:grpSpPr>
                            <a:xfrm>
                              <a:off x="1380655" y="90733"/>
                              <a:ext cx="1370330" cy="1140032"/>
                              <a:chOff x="1380653" y="90733"/>
                              <a:chExt cx="1410997" cy="1173956"/>
                            </a:xfrm>
                          </wpg:grpSpPr>
                          <wps:wsp>
                            <wps:cNvPr id="1608693082" name="مستطيل: زوايا مستديرة 104"/>
                            <wps:cNvSpPr/>
                            <wps:spPr>
                              <a:xfrm rot="18900000">
                                <a:off x="1549565" y="90733"/>
                                <a:ext cx="1173956" cy="1173956"/>
                              </a:xfrm>
                              <a:prstGeom prst="roundRect">
                                <a:avLst/>
                              </a:prstGeom>
                              <a:noFill/>
                              <a:ln w="28575">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3083" name="مربع نص 157"/>
                            <wps:cNvSpPr txBox="1"/>
                            <wps:spPr>
                              <a:xfrm>
                                <a:off x="1380653" y="520617"/>
                                <a:ext cx="1410997" cy="683975"/>
                              </a:xfrm>
                              <a:prstGeom prst="rect">
                                <a:avLst/>
                              </a:prstGeom>
                              <a:noFill/>
                            </wps:spPr>
                            <wps:txbx>
                              <w:txbxContent>
                                <w:p w:rsidR="005345A8" w:rsidRDefault="005345A8" w:rsidP="00C019AE">
                                  <w:pPr>
                                    <w:jc w:val="center"/>
                                    <w:rPr>
                                      <w:rFonts w:hAnsi="Adobe Arabic" w:cs="Adobe Arabic"/>
                                      <w:b/>
                                      <w:bCs/>
                                      <w:kern w:val="24"/>
                                      <w:sz w:val="36"/>
                                      <w:szCs w:val="36"/>
                                      <w:lang w:bidi="ar-EG"/>
                                    </w:rPr>
                                  </w:pPr>
                                  <w:r>
                                    <w:rPr>
                                      <w:rFonts w:hAnsi="Adobe Arabic" w:cs="Adobe Arabic"/>
                                      <w:b/>
                                      <w:bCs/>
                                      <w:kern w:val="24"/>
                                      <w:sz w:val="36"/>
                                      <w:szCs w:val="36"/>
                                      <w:rtl/>
                                      <w:lang w:bidi="ar-EG"/>
                                    </w:rPr>
                                    <w:t>تقديم الحوافز المالية وغير المالية</w:t>
                                  </w:r>
                                </w:p>
                              </w:txbxContent>
                            </wps:txbx>
                            <wps:bodyPr wrap="square" rtlCol="1">
                              <a:spAutoFit/>
                            </wps:bodyPr>
                          </wps:wsp>
                        </wpg:grpSp>
                        <wpg:grpSp>
                          <wpg:cNvPr id="1608693084" name="مجموعة 92"/>
                          <wpg:cNvGrpSpPr/>
                          <wpg:grpSpPr>
                            <a:xfrm>
                              <a:off x="0" y="90733"/>
                              <a:ext cx="1181100" cy="1140032"/>
                              <a:chOff x="0" y="90733"/>
                              <a:chExt cx="1216151" cy="1173956"/>
                            </a:xfrm>
                          </wpg:grpSpPr>
                          <wps:wsp>
                            <wps:cNvPr id="1608693085" name="مستطيل: زوايا مستديرة 102"/>
                            <wps:cNvSpPr/>
                            <wps:spPr>
                              <a:xfrm rot="18900000">
                                <a:off x="37511" y="90733"/>
                                <a:ext cx="1173956" cy="1173956"/>
                              </a:xfrm>
                              <a:prstGeom prst="roundRect">
                                <a:avLst/>
                              </a:prstGeom>
                              <a:noFill/>
                              <a:ln w="28575">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3086" name="مربع نص 160"/>
                            <wps:cNvSpPr txBox="1"/>
                            <wps:spPr>
                              <a:xfrm>
                                <a:off x="0" y="541152"/>
                                <a:ext cx="1216151" cy="683975"/>
                              </a:xfrm>
                              <a:prstGeom prst="rect">
                                <a:avLst/>
                              </a:prstGeom>
                            </wps:spPr>
                            <wps:txbx>
                              <w:txbxContent>
                                <w:p w:rsidR="005345A8" w:rsidRDefault="005345A8" w:rsidP="00C019AE">
                                  <w:pPr>
                                    <w:jc w:val="center"/>
                                    <w:rPr>
                                      <w:rFonts w:hAnsi="Adobe Arabic" w:cs="Adobe Arabic"/>
                                      <w:b/>
                                      <w:bCs/>
                                      <w:kern w:val="24"/>
                                      <w:sz w:val="36"/>
                                      <w:szCs w:val="36"/>
                                      <w:lang w:bidi="ar-EG"/>
                                    </w:rPr>
                                  </w:pPr>
                                  <w:r>
                                    <w:rPr>
                                      <w:rFonts w:hAnsi="Adobe Arabic" w:cs="Adobe Arabic"/>
                                      <w:b/>
                                      <w:bCs/>
                                      <w:kern w:val="24"/>
                                      <w:sz w:val="36"/>
                                      <w:szCs w:val="36"/>
                                      <w:rtl/>
                                      <w:lang w:bidi="ar-EG"/>
                                    </w:rPr>
                                    <w:t>فرص التطور المهني</w:t>
                                  </w:r>
                                </w:p>
                              </w:txbxContent>
                            </wps:txbx>
                            <wps:bodyPr wrap="square" rtlCol="1">
                              <a:spAutoFit/>
                            </wps:bodyPr>
                          </wps:wsp>
                        </wpg:grpSp>
                      </wpg:grpSp>
                      <pic:pic xmlns:pic="http://schemas.openxmlformats.org/drawingml/2006/picture">
                        <pic:nvPicPr>
                          <pic:cNvPr id="1608693087" name="رسم 6" descr="مصافحة باليد"/>
                          <pic:cNvPicPr>
                            <a:picLocks noChangeAspect="1"/>
                          </pic:cNvPicPr>
                        </pic:nvPicPr>
                        <pic:blipFill>
                          <a:blip r:embed="rId138"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39"/>
                              </a:ext>
                            </a:extLst>
                          </a:blip>
                          <a:stretch>
                            <a:fillRect/>
                          </a:stretch>
                        </pic:blipFill>
                        <pic:spPr>
                          <a:xfrm>
                            <a:off x="2585251" y="1034096"/>
                            <a:ext cx="592024" cy="592024"/>
                          </a:xfrm>
                          <a:prstGeom prst="rect">
                            <a:avLst/>
                          </a:prstGeom>
                        </pic:spPr>
                      </pic:pic>
                    </wpg:wgp>
                  </a:graphicData>
                </a:graphic>
              </wp:inline>
            </w:drawing>
          </mc:Choice>
          <mc:Fallback>
            <w:pict>
              <v:group id="Group 45" o:spid="_x0000_s3699" style="width:451.05pt;height:190.45pt;mso-position-horizontal-relative:char;mso-position-vertical-relative:line" coordsize="57285,241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">
                <v:shape id="Graphic 14" o:spid="_x0000_s3700" type="#_x0000_t75" alt="Business Growth with solid fill" style="position:absolute;left:2013;top:691;width:6370;height:63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1Peb3LAAAA4wAAAA8AAABkcnMvZG93bnJldi54bWxEj09PwzAMxe9IfIfIk7ixZKBVoyyboBIT&#10;aKcOpF2txv2zNU7VhK18e3xA4mi/5/d+Xm8n36sLjbELbGExN6CIq+A6bix8fb7dr0DFhOywD0wW&#10;fijCdnN7s8bchSuXdDmkRkkIxxwttCkNudaxasljnIeBWLQ6jB6TjGOj3YhXCfe9fjAm0x47loYW&#10;Bypaqs6Hb2+hfD2W57I+HbmoT2H/EXbFcr+z9m42vTyDSjSlf/Pf9bsT/MyssqdHsxRo+UkWoDe/&#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NT3m9ywAAAOMAAAAPAAAAAAAA&#10;AAAAAAAAAJ8CAABkcnMvZG93bnJldi54bWxQSwUGAAAAAAQABAD3AAAAlwMAAAAA&#10;">
                  <v:imagedata r:id="rId234" o:title="Business Growth with solid fill"/>
                  <v:path arrowok="t"/>
                </v:shape>
                <v:shape id="Graphic 31" o:spid="_x0000_s3701" type="#_x0000_t75" alt="Questions with solid fill" style="position:absolute;left:10409;top:10882;width:5491;height:54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av33IAAAA4wAAAA8AAABkcnMvZG93bnJldi54bWxET0tLw0AQvgv+h2UEb3bXBkMbuy1SWhVP&#10;Jn2ch+yYhGZnQ3Ztor++WxA8zveexWq0rThT7xvHGh4nCgRx6UzDlYb9bvswA+EDssHWMWn4IQ+r&#10;5e3NAjPjBs7pXIRKxBD2GWqoQ+gyKX1Zk0U/cR1x5L5cbzHEs6+k6XGI4baVU6VSabHh2FBjR+ua&#10;ylPxbTVsiuL3tGkPQ6qSjyY/vr1+5slU6/u78eUZRKAx/Iv/3O8mzk/VLJ0n6mkO158iAHJ5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mr99yAAAAOMAAAAPAAAAAAAAAAAA&#10;AAAAAJ8CAABkcnMvZG93bnJldi54bWxQSwUGAAAAAAQABAD3AAAAlAMAAAAA&#10;">
                  <v:imagedata r:id="rId235" o:title="Questions with solid fill"/>
                  <v:path arrowok="t"/>
                </v:shape>
                <v:shape id="رسم 10" o:spid="_x0000_s3702" type="#_x0000_t75" alt="مراجعه العميل-من اليمين لليسار" style="position:absolute;left:40847;top:10667;width:5134;height:51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hKaMlMwAAADjAAAADwAAAAAA&#10;AAAAAAAAAACfAgAAZHJzL2Rvd25yZXYueG1sUEsFBgAAAAAEAAQA9wAAAJgDAAAAAA==&#10;">
                  <v:imagedata r:id="rId236" o:title="مراجعه العميل-من اليمين لليسار"/>
                  <v:path arrowok="t"/>
                </v:shape>
                <v:shape id="Graphic 37" o:spid="_x0000_s3703" type="#_x0000_t75" alt="Coins with solid fill" style="position:absolute;left:18433;width:5724;height:57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ZztxjGAAAA4wAAAA8AAABkcnMvZG93bnJldi54bWxET0trwzAMvhf2H4wGu7V2UmqyrG4ZgcHY&#10;pfSxu4jVJDSWQ+y12X79PBj0qO+t9XZyvbjSGDrPBrKFAkFce9txY+B0fJsXIEJEtth7JgPfFGC7&#10;eZitsbT+xnu6HmIjUgiHEg20MQ6llKFuyWFY+IE4cWc/OozpHBtpR7ylcNfLXCktHXacGlocqGqp&#10;vhy+nAH6kMv6p7qcq5XMde58VqjdpzFPj9PrC4hIU7yL/93vNs3XqtDPS6Uz+PspASA3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nO3GMYAAADjAAAADwAAAAAAAAAAAAAA&#10;AACfAgAAZHJzL2Rvd25yZXYueG1sUEsFBgAAAAAEAAQA9wAAAJIDAAAAAA==&#10;">
                  <v:imagedata r:id="rId237" o:title="Coins with solid fill"/>
                  <v:path arrowok="t"/>
                </v:shape>
                <v:shape id="Graphic 47" o:spid="_x0000_s3704" type="#_x0000_t75" alt="Confused person with solid fill" style="position:absolute;left:48580;top:470;width:5407;height:54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l3t2nHAAAA4wAAAA8AAABkcnMvZG93bnJldi54bWxET19LwzAQfxf8DuEE31yyDcqsy8Y2EAQF&#10;sYrPt+bWZmsuJYld3ac3guDj/f7fcj26TgwUovWsYTpRIIhrbyw3Gj7eH+8WIGJCNth5Jg3fFGG9&#10;ur5aYmn8md9oqFIjcgjHEjW0KfWllLFuyWGc+J44cwcfHKZ8hkaagOcc7jo5U6qQDi3nhhZ72rVU&#10;n6ovp8Huh9e5+byc9ttU9Rd+eR6ONmh9ezNuHkAkGtO/+M/9ZPL8Qi2K+7kqZvD7UwZArn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l3t2nHAAAA4wAAAA8AAAAAAAAAAAAA&#10;AAAAnwIAAGRycy9kb3ducmV2LnhtbFBLBQYAAAAABAAEAPcAAACTAwAAAAA=&#10;">
                  <v:imagedata r:id="rId142" o:title="Confused person with solid fill"/>
                  <v:path arrowok="t"/>
                </v:shape>
                <v:shape id="رسم 18" o:spid="_x0000_s3705" type="#_x0000_t75" alt="الاجتماع" style="position:absolute;left:33578;top:1042;width:5303;height:53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E2Hz3FAAAA4wAAAA8AAABkcnMvZG93bnJldi54bWxET0trAjEQvhf6H8IUvGliV6JujSK1BfGm&#10;LZ6HzeyDbibrJur23zeFQo/zvWe1GVwrbtSHxrOB6USBIC68bbgy8PnxPl6ACBHZYuuZDHxTgM36&#10;8WGFufV3PtLtFCuRQjjkaKCOsculDEVNDsPEd8SJK33vMKazr6Tt8Z7CXSufldLSYcOpocaOXmsq&#10;vk5XZ6CdBz3doZ+pw/VcllXYv12ymTGjp2H7AiLSEP/Ff+69TfO1WuhlpnQGvz8lAOT6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xNh89xQAAAOMAAAAPAAAAAAAAAAAAAAAA&#10;AJ8CAABkcnMvZG93bnJldi54bWxQSwUGAAAAAAQABAD3AAAAkQMAAAAA&#10;">
                  <v:imagedata r:id="rId144" o:title="الاجتماع"/>
                  <v:path arrowok="t"/>
                </v:shape>
                <v:group id="Group 1608693064" o:spid="_x0000_s3706" style="position:absolute;top:907;width:57285;height:23280" coordorigin=",907" coordsize="57285,232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zibXWyQAA&#10;AOMAAAAPAAAAAAAAAAAAAAAAAKoCAABkcnMvZG93bnJldi54bWxQSwUGAAAAAAQABAD6AAAAoAMA&#10;AAAA&#10;">
                  <v:group id="Group 1608693065" o:spid="_x0000_s3707" style="position:absolute;left:7537;top:11203;width:41857;height:12984" coordorigin="7537,11203" coordsize="41856,129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zFEE3IAAAA&#10;4wAAAA8AAAAAAAAAAAAAAAAAqgIAAGRycy9kb3ducmV2LnhtbFBLBQYAAAAABAAEAPoAAACfAwAA&#10;AAA=&#10;">
                    <v:group id="مجموعة 93" o:spid="_x0000_s3708" style="position:absolute;left:37993;top:11203;width:11401;height:11400" coordorigin="37993,11203" coordsize="11739,117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wXjjrIAAAA&#10;4wAAAA8AAAAAAAAAAAAAAAAAqgIAAGRycy9kb3ducmV2LnhtbFBLBQYAAAAABAAEAPoAAACfAwAA&#10;AAA=&#10;">
                      <v:roundrect id="مستطيل: زوايا مستديرة 100" o:spid="_x0000_s3709" style="position:absolute;left:37993;top:11203;width:11739;height:11739;rotation:-4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7FYskA&#10;AADjAAAADwAAAGRycy9kb3ducmV2LnhtbERPX0/CMBB/J/E7NGfiG7SgTDYpRIxGEh8MaIyPl/XY&#10;Ftbr0lYYfnpKYuLj/f7ffNnbVhzIh8axhvFIgSAunWm40vD58TKcgQgR2WDrmDScKMBycTWYY2Hc&#10;kTd02MZKpBAOBWqoY+wKKUNZk8Uwch1x4nbOW4zp9JU0Ho8p3LZyolQmLTacGmrs6Kmmcr/9sRqe&#10;N+vpnXrLY/P6vvL5avr1/aus1jfX/eMDiEh9/Bf/udcmzc/ULMtvVXYPl58SAHJxB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77FYskAAADjAAAADwAAAAAAAAAAAAAAAACYAgAA&#10;ZHJzL2Rvd25yZXYueG1sUEsFBgAAAAAEAAQA9QAAAI4DAAAAAA==&#10;" filled="f" strokecolor="#a0c9ca" strokeweight="2.25pt">
                        <v:stroke joinstyle="miter"/>
                      </v:roundrect>
                      <v:shape id="مربع نص 163" o:spid="_x0000_s3710" type="#_x0000_t202" style="position:absolute;left:38086;top:15236;width:11299;height:68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WosgA&#10;AADjAAAADwAAAGRycy9kb3ducmV2LnhtbESPQU/DMAyF70j8h8hI3FiyTVRbt2yaxpB24MIod6sx&#10;TUWTVI1Zu3+PD0gc7ff83uftfgqdutKQ2xQtzGcGFMU6uTY2FqqP16cVqMwYHXYpkoUbZdjv7u+2&#10;WLo0xne6XrhREhJziRY8c19qnWtPAfMs9RRF+0pDQJZxaLQbcJTw0OmFMYUO2EZp8NjT0VP9ffkJ&#10;FpjdYX6rTiGfP6e3l9Gb+hkrax8fpsMGFNPE/+a/67MT/MKsivXSFAItP8kC9O4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5Z5aiyAAAAOMAAAAPAAAAAAAAAAAAAAAAAJgCAABk&#10;cnMvZG93bnJldi54bWxQSwUGAAAAAAQABAD1AAAAjQMAAAAA&#10;" filled="f" stroked="f">
                        <v:textbox style="mso-fit-shape-to-text:t">
                          <w:txbxContent>
                            <w:p w:rsidR="005345A8" w:rsidRDefault="005345A8" w:rsidP="00C019AE">
                              <w:pPr>
                                <w:jc w:val="center"/>
                                <w:rPr>
                                  <w:rFonts w:hAnsi="Adobe Arabic" w:cs="Adobe Arabic"/>
                                  <w:b/>
                                  <w:bCs/>
                                  <w:kern w:val="24"/>
                                  <w:sz w:val="36"/>
                                  <w:szCs w:val="36"/>
                                  <w:lang w:bidi="ar-EG"/>
                                </w:rPr>
                              </w:pPr>
                              <w:r>
                                <w:rPr>
                                  <w:rFonts w:hAnsi="Adobe Arabic" w:cs="Adobe Arabic"/>
                                  <w:b/>
                                  <w:bCs/>
                                  <w:kern w:val="24"/>
                                  <w:sz w:val="36"/>
                                  <w:szCs w:val="36"/>
                                  <w:rtl/>
                                  <w:lang w:bidi="ar-EG"/>
                                </w:rPr>
                                <w:t>تعزيز التواصل الفعّال</w:t>
                              </w:r>
                            </w:p>
                          </w:txbxContent>
                        </v:textbox>
                      </v:shape>
                    </v:group>
                    <v:group id="مجموعة 94" o:spid="_x0000_s3711" style="position:absolute;left:22277;top:11203;width:12700;height:12984" coordorigin="22277,11203" coordsize="13076,133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2IGkjIAAAA&#10;4wAAAA8AAAAAAAAAAAAAAAAAqgIAAGRycy9kb3ducmV2LnhtbFBLBQYAAAAABAAEAPoAAACfAwAA&#10;AAA=&#10;">
                      <v:roundrect id="مستطيل: زوايا مستديرة 98" o:spid="_x0000_s3712" style="position:absolute;left:23074;top:11203;width:11739;height:11739;rotation:-4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7Ly80A&#10;AADjAAAADwAAAGRycy9kb3ducmV2LnhtbESPT0/DMAzF70h8h8hI3FjCn5W1LJsYAjGJA9qYJo5W&#10;Y9qKxqmSsBU+PT4gcbT9/N77zZej79WBYuoCW7icGFDEdXAdNxZ2b08XM1ApIzvsA5OFb0qwXJye&#10;zLFy4cgbOmxzo8SEU4UW2pyHSutUt+QxTcJALLePED1mGWOjXcSjmPteXxlTaI8dS0KLAz20VH9u&#10;v7yFx816emNeytw9v65iuZru33+Mt/b8bLy/A5VpzP/iv++1k/qFmRXltbkVCmGSBejFL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IGOy8vNAAAA4wAAAA8AAAAAAAAAAAAAAAAA&#10;mAIAAGRycy9kb3ducmV2LnhtbFBLBQYAAAAABAAEAPUAAACSAwAAAAA=&#10;" filled="f" strokecolor="#a0c9ca" strokeweight="2.25pt">
                        <v:stroke joinstyle="miter"/>
                      </v:roundrect>
                      <v:shape id="مربع نص 166" o:spid="_x0000_s3713" type="#_x0000_t202" style="position:absolute;left:22277;top:14791;width:13077;height:97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Sp4sUA&#10;AADjAAAADwAAAGRycy9kb3ducmV2LnhtbERPS0/DMAy+I/EfIiNxY0lBlK0smyYe0g5cGOVuNV5T&#10;0ThVY9bu3xMkJI7+3l5v59CrE42pi2yhWBhQxE10HbcW6o/XmyWoJMgO+8hk4UwJtpvLizVWLk78&#10;TqeDtCqHcKrQghcZKq1T4ylgWsSBOHPHOAaUfI6tdiNOOTz0+taYUgfsODd4HOjJU/N1+A4WRNyu&#10;ONcvIe0/57fnyZvmHmtrr6/m3SMooVn+xX/uvcvzS7MsV3fmoYDfnzIAev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hKnixQAAAOMAAAAPAAAAAAAAAAAAAAAAAJgCAABkcnMv&#10;ZG93bnJldi54bWxQSwUGAAAAAAQABAD1AAAAigMAAAAA&#10;" filled="f" stroked="f">
                        <v:textbox style="mso-fit-shape-to-text:t">
                          <w:txbxContent>
                            <w:p w:rsidR="005345A8" w:rsidRDefault="005345A8" w:rsidP="00C019AE">
                              <w:pPr>
                                <w:jc w:val="center"/>
                                <w:rPr>
                                  <w:rFonts w:hAnsi="Adobe Arabic" w:cs="Adobe Arabic"/>
                                  <w:b/>
                                  <w:bCs/>
                                  <w:kern w:val="24"/>
                                  <w:sz w:val="36"/>
                                  <w:szCs w:val="36"/>
                                  <w:lang w:bidi="ar-EG"/>
                                </w:rPr>
                              </w:pPr>
                              <w:r>
                                <w:rPr>
                                  <w:rFonts w:hAnsi="Adobe Arabic" w:cs="Adobe Arabic"/>
                                  <w:b/>
                                  <w:bCs/>
                                  <w:kern w:val="24"/>
                                  <w:sz w:val="36"/>
                                  <w:szCs w:val="36"/>
                                  <w:rtl/>
                                  <w:lang w:bidi="ar-EG"/>
                                </w:rPr>
                                <w:t>تعزيز التوازن بين العمل والحياة الشخصية</w:t>
                              </w:r>
                            </w:p>
                          </w:txbxContent>
                        </v:textbox>
                      </v:shape>
                    </v:group>
                    <v:group id="مجموعة 95" o:spid="_x0000_s3714" style="position:absolute;left:7537;top:11203;width:12421;height:11400" coordorigin="7537,11203" coordsize="12789,117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W9R7kyQAA&#10;AOMAAAAPAAAAAAAAAAAAAAAAAKoCAABkcnMvZG93bnJldi54bWxQSwUGAAAAAAQABAD6AAAAoAMA&#10;AAAA&#10;">
                      <v:roundrect id="مستطيل: زوايا مستديرة 96" o:spid="_x0000_s3715" style="position:absolute;left:7981;top:11203;width:11740;height:11739;rotation:-4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xVvMkA&#10;AADjAAAADwAAAGRycy9kb3ducmV2LnhtbERPX0/CMBB/J+E7NEfiG7SITDYpRIxGEh8MaIyPl/Xc&#10;Ftbr0lYYfnpLYuLj/f7fct3bVhzJh8axhulEgSAunWm40vD+9jRegAgR2WDrmDScKcB6NRwssTDu&#10;xDs67mMlUgiHAjXUMXaFlKGsyWKYuI44cV/OW4zp9JU0Hk8p3LbyWqlMWmw4NdTY0UNN5WH/bTU8&#10;7rbzG/WSx+b5dePzzfzj80dZra9G/f0diEh9/Bf/ubcmzc/UIstn6nYGl58SAHL1C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VxVvMkAAADjAAAADwAAAAAAAAAAAAAAAACYAgAA&#10;ZHJzL2Rvd25yZXYueG1sUEsFBgAAAAAEAAQA9QAAAI4DAAAAAA==&#10;" filled="f" strokecolor="#a0c9ca" strokeweight="2.25pt">
                        <v:stroke joinstyle="miter"/>
                      </v:roundrect>
                      <v:shape id="مربع نص 169" o:spid="_x0000_s3716" type="#_x0000_t202" style="position:absolute;left:7537;top:15237;width:12790;height:68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KesYA&#10;AADjAAAADwAAAGRycy9kb3ducmV2LnhtbERPS0/DMAy+I/EfIiNxY8l4lK0smyYe0g67MMrdarym&#10;onGqxqzdvydISBz9vb3aTKFTJxpSG9nCfGZAEdfRtdxYqD7ebhagkiA77CKThTMl2KwvL1ZYujjy&#10;O50O0qgcwqlEC16kL7VOtaeAaRZ74swd4xBQ8jk02g045vDQ6VtjCh2w5dzgsadnT/XX4TtYEHHb&#10;+bl6DWn3Oe1fRm/qB6ysvb6atk+ghCb5F/+5dy7PL8yiWN6Zx3v4/SkDo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MKesYAAADjAAAADwAAAAAAAAAAAAAAAACYAgAAZHJz&#10;L2Rvd25yZXYueG1sUEsFBgAAAAAEAAQA9QAAAIsDAAAAAA==&#10;" filled="f" stroked="f">
                        <v:textbox style="mso-fit-shape-to-text:t">
                          <w:txbxContent>
                            <w:p w:rsidR="005345A8" w:rsidRDefault="005345A8" w:rsidP="00C019AE">
                              <w:pPr>
                                <w:jc w:val="center"/>
                                <w:rPr>
                                  <w:rFonts w:hAnsi="Adobe Arabic" w:cs="Adobe Arabic"/>
                                  <w:b/>
                                  <w:bCs/>
                                  <w:kern w:val="24"/>
                                  <w:sz w:val="36"/>
                                  <w:szCs w:val="36"/>
                                  <w:lang w:bidi="ar-EG"/>
                                </w:rPr>
                              </w:pPr>
                              <w:r>
                                <w:rPr>
                                  <w:rFonts w:hAnsi="Adobe Arabic" w:cs="Adobe Arabic"/>
                                  <w:b/>
                                  <w:bCs/>
                                  <w:kern w:val="24"/>
                                  <w:sz w:val="36"/>
                                  <w:szCs w:val="36"/>
                                  <w:rtl/>
                                  <w:lang w:bidi="ar-EG"/>
                                </w:rPr>
                                <w:t>إشراك الموظفين في اتخاذ القرارات</w:t>
                              </w:r>
                            </w:p>
                          </w:txbxContent>
                        </v:textbox>
                      </v:shape>
                    </v:group>
                  </v:group>
                  <v:group id="مجموعة 89" o:spid="_x0000_s3717" style="position:absolute;left:44756;top:907;width:12529;height:11400" coordorigin="44756,907" coordsize="12900,117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ZHIaQyQAA&#10;AOMAAAAPAAAAAAAAAAAAAAAAAKoCAABkcnMvZG93bnJldi54bWxQSwUGAAAAAAQABAD6AAAAoAMA&#10;AAAA&#10;">
                    <v:roundrect id="مستطيل: زوايا مستديرة 108" o:spid="_x0000_s3718" style="position:absolute;left:45492;top:907;width:11740;height:11739;rotation:-4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v2JMkA&#10;AADjAAAADwAAAGRycy9kb3ducmV2LnhtbERPX0/CMBB/J/E7NGfiG7SgTDYpRIxGEh8MaIyPl/XY&#10;Ftbr0lYYfnpKYuLj/f7ffNnbVhzIh8axhvFIgSAunWm40vD58TKcgQgR2WDrmDScKMBycTWYY2Hc&#10;kTd02MZKpBAOBWqoY+wKKUNZk8Uwch1x4nbOW4zp9JU0Ho8p3LZyolQmLTacGmrs6Kmmcr/9sRqe&#10;N+vpnXrLY/P6vvL5avr1/aus1jfX/eMDiEh9/Bf/udcmzc/ULMtv1X0Gl58SAHJxB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Sv2JMkAAADjAAAADwAAAAAAAAAAAAAAAACYAgAA&#10;ZHJzL2Rvd25yZXYueG1sUEsFBgAAAAAEAAQA9QAAAI4DAAAAAA==&#10;" filled="f" strokecolor="#a0c9ca" strokeweight="2.25pt">
                      <v:stroke joinstyle="miter"/>
                    </v:roundrect>
                    <v:shape id="مربع نص 150" o:spid="_x0000_s3719" type="#_x0000_t202" style="position:absolute;left:44756;top:5206;width:12901;height:68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GUDcYA&#10;AADjAAAADwAAAGRycy9kb3ducmV2LnhtbERPS0/DMAy+I/EfIiNxY8lAdFtZNk08pB24bJS71XhN&#10;ReNUjVm7f0+QkDj6e3u9nUKnzjSkNrKF+cyAIq6ja7mxUH283S1BJUF22EUmCxdKsN1cX62xdHHk&#10;A52P0qgcwqlEC16kL7VOtaeAaRZ74syd4hBQ8jk02g045vDQ6XtjCh2w5dzgsadnT/XX8TtYEHG7&#10;+aV6DWn/Ob2/jN7Uj1hZe3sz7Z5ACU3yL/5z712eX5hlsXowiwX8/pQB0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SGUDcYAAADjAAAADwAAAAAAAAAAAAAAAACYAgAAZHJz&#10;L2Rvd25yZXYueG1sUEsFBgAAAAAEAAQA9QAAAIsDAAAAAA==&#10;" filled="f" stroked="f">
                      <v:textbox style="mso-fit-shape-to-text:t">
                        <w:txbxContent>
                          <w:p w:rsidR="005345A8" w:rsidRDefault="005345A8" w:rsidP="00C019AE">
                            <w:pPr>
                              <w:jc w:val="center"/>
                              <w:rPr>
                                <w:rFonts w:hAnsi="Adobe Arabic" w:cs="Adobe Arabic"/>
                                <w:b/>
                                <w:bCs/>
                                <w:kern w:val="24"/>
                                <w:sz w:val="36"/>
                                <w:szCs w:val="36"/>
                                <w:lang w:bidi="ar-EG"/>
                              </w:rPr>
                            </w:pPr>
                            <w:r>
                              <w:rPr>
                                <w:rFonts w:hAnsi="Adobe Arabic" w:cs="Adobe Arabic"/>
                                <w:b/>
                                <w:bCs/>
                                <w:kern w:val="24"/>
                                <w:sz w:val="36"/>
                                <w:szCs w:val="36"/>
                                <w:rtl/>
                                <w:lang w:bidi="ar-EG"/>
                              </w:rPr>
                              <w:t>التقدير والاعتراف بالجهود</w:t>
                            </w:r>
                          </w:p>
                        </w:txbxContent>
                      </v:textbox>
                    </v:shape>
                  </v:group>
                  <v:group id="مجموعة 90" o:spid="_x0000_s3720" style="position:absolute;left:29366;top:907;width:13221;height:11400" coordorigin="29366,907" coordsize="13613,117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3HSkO&#10;zAAAAOMAAAAPAAAAAAAAAAAAAAAAAKoCAABkcnMvZG93bnJldi54bWxQSwUGAAAAAAQABAD6AAAA&#10;owMAAAAA&#10;">
                    <v:roundrect id="مستطيل: زوايا مستديرة 106" o:spid="_x0000_s3721" style="position:absolute;left:30419;top:907;width:11739;height:11739;rotation:-4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RiVskA&#10;AADjAAAADwAAAGRycy9kb3ducmV2LnhtbERPX0/CMBB/J/E7NGfiG7SoTDYoRIxGEh8IaAyPl/XY&#10;Ftfr0laYfnpqYsLj/f7ffNnbVhzJh8axhvFIgSAunWm40vDx/jKcgggR2WDrmDT8UIDl4mowx8K4&#10;E2/puIuVSCEcCtRQx9gVUoayJoth5DrixB2ctxjT6StpPJ5SuG3lrVKZtNhwaqixo6eayq/dt9Xw&#10;vF1P7tVbHpvXzcrnq8nn/ldZrW+u+8cZiEh9vIj/3WuT5mdqmuV36iGHv58SAHJxB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LRiVskAAADjAAAADwAAAAAAAAAAAAAAAACYAgAA&#10;ZHJzL2Rvd25yZXYueG1sUEsFBgAAAAAEAAQA9QAAAI4DAAAAAA==&#10;" filled="f" strokecolor="#a0c9ca" strokeweight="2.25pt">
                      <v:stroke joinstyle="miter"/>
                    </v:roundrect>
                    <v:shape id="مربع نص 154" o:spid="_x0000_s3722" type="#_x0000_t202" style="position:absolute;left:29366;top:5206;width:13613;height:68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18XsgA&#10;AADjAAAADwAAAGRycy9kb3ducmV2LnhtbESPQU/DMAyF70j7D5EncWPJhqhKWTZNA6QduDDK3WpM&#10;U9E4VWPW7t+TAxJH28/vvW+7n0OvLjSmLrKF9cqAIm6i67i1UH+83pWgkiA77COThSsl2O8WN1us&#10;XJz4nS5naVU24VShBS8yVFqnxlPAtIoDcb59xTGg5HFstRtxyuah1xtjCh2w45zgcaCjp+b7/BMs&#10;iLjD+lq/hHT6nN+eJ2+aB6ytvV3OhydQQrP8i/++Ty7XL0xZPN6bMlNkprwAvfs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3HXxeyAAAAOMAAAAPAAAAAAAAAAAAAAAAAJgCAABk&#10;cnMvZG93bnJldi54bWxQSwUGAAAAAAQABAD1AAAAjQMAAAAA&#10;" filled="f" stroked="f">
                      <v:textbox style="mso-fit-shape-to-text:t">
                        <w:txbxContent>
                          <w:p w:rsidR="005345A8" w:rsidRDefault="005345A8" w:rsidP="00C019AE">
                            <w:pPr>
                              <w:jc w:val="center"/>
                              <w:rPr>
                                <w:rFonts w:hAnsi="Adobe Arabic" w:cs="Adobe Arabic"/>
                                <w:b/>
                                <w:bCs/>
                                <w:kern w:val="24"/>
                                <w:sz w:val="36"/>
                                <w:szCs w:val="36"/>
                                <w:lang w:bidi="ar-EG"/>
                              </w:rPr>
                            </w:pPr>
                            <w:r>
                              <w:rPr>
                                <w:rFonts w:hAnsi="Adobe Arabic" w:cs="Adobe Arabic"/>
                                <w:b/>
                                <w:bCs/>
                                <w:kern w:val="24"/>
                                <w:sz w:val="36"/>
                                <w:szCs w:val="36"/>
                                <w:rtl/>
                                <w:lang w:bidi="ar-EG"/>
                              </w:rPr>
                              <w:t>توفير بيئة عمل إيجابية</w:t>
                            </w:r>
                          </w:p>
                        </w:txbxContent>
                      </v:textbox>
                    </v:shape>
                  </v:group>
                  <v:group id="مجموعة 91" o:spid="_x0000_s3723" style="position:absolute;left:13806;top:907;width:13703;height:11400" coordorigin="13806,907" coordsize="14109,117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T8vC0yQAA&#10;AOMAAAAPAAAAAAAAAAAAAAAAAKoCAABkcnMvZG93bnJldi54bWxQSwUGAAAAAAQABAD6AAAAoAMA&#10;AAAA&#10;">
                    <v:roundrect id="مستطيل: زوايا مستديرة 104" o:spid="_x0000_s3724" style="position:absolute;left:15495;top:907;width:11740;height:11739;rotation:-4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WAAMkA&#10;AADjAAAADwAAAGRycy9kb3ducmV2LnhtbERPX0vDMBB/F/Ydwg18c4nTlbZbNpwoDvYgm2Ps8WjO&#10;tthcShK36qc3guDj/f7fYjXYTpzJh9axhtuJAkFcOdNyreHw9nyTgwgR2WDnmDR8UYDVcnS1wNK4&#10;C+/ovI+1SCEcStTQxNiXUoaqIYth4nrixL07bzGm09fSeLykcNvJqVKZtNhyamiwp8eGqo/9p9Xw&#10;tNvM7tW2iO3L69oX69nx9K2s1tfj4WEOItIQ/8V/7o1J8zOVZ8Wdyqfw+1MCQC5/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8WAAMkAAADjAAAADwAAAAAAAAAAAAAAAACYAgAA&#10;ZHJzL2Rvd25yZXYueG1sUEsFBgAAAAAEAAQA9QAAAI4DAAAAAA==&#10;" filled="f" strokecolor="#a0c9ca" strokeweight="2.25pt">
                      <v:stroke joinstyle="miter"/>
                    </v:roundrect>
                    <v:shape id="مربع نص 157" o:spid="_x0000_s3725" type="#_x0000_t202" style="position:absolute;left:13806;top:5206;width:14110;height:68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iKcUA&#10;AADjAAAADwAAAGRycy9kb3ducmV2LnhtbERPS0vDQBC+C/6HZQRvdrcWQ4zdluIDevBijfchO82G&#10;ZmdDdmzSf+8Kgsf53rPezqFXZxpTF9nCcmFAETfRddxaqD/f7kpQSZAd9pHJwoUSbDfXV2usXJz4&#10;g84HaVUO4VShBS8yVFqnxlPAtIgDceaOcQwo+Rxb7Uaccnjo9b0xhQ7YcW7wONCzp+Z0+A4WRNxu&#10;ealfQ9p/ze8vkzfNA9bW3t7MuydQQrP8i//ce5fnF6YsHlemXMHvTxkAv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z+IpxQAAAOMAAAAPAAAAAAAAAAAAAAAAAJgCAABkcnMv&#10;ZG93bnJldi54bWxQSwUGAAAAAAQABAD1AAAAigMAAAAA&#10;" filled="f" stroked="f">
                      <v:textbox style="mso-fit-shape-to-text:t">
                        <w:txbxContent>
                          <w:p w:rsidR="005345A8" w:rsidRDefault="005345A8" w:rsidP="00C019AE">
                            <w:pPr>
                              <w:jc w:val="center"/>
                              <w:rPr>
                                <w:rFonts w:hAnsi="Adobe Arabic" w:cs="Adobe Arabic"/>
                                <w:b/>
                                <w:bCs/>
                                <w:kern w:val="24"/>
                                <w:sz w:val="36"/>
                                <w:szCs w:val="36"/>
                                <w:lang w:bidi="ar-EG"/>
                              </w:rPr>
                            </w:pPr>
                            <w:r>
                              <w:rPr>
                                <w:rFonts w:hAnsi="Adobe Arabic" w:cs="Adobe Arabic"/>
                                <w:b/>
                                <w:bCs/>
                                <w:kern w:val="24"/>
                                <w:sz w:val="36"/>
                                <w:szCs w:val="36"/>
                                <w:rtl/>
                                <w:lang w:bidi="ar-EG"/>
                              </w:rPr>
                              <w:t>تقديم الحوافز المالية وغير المالية</w:t>
                            </w:r>
                          </w:p>
                        </w:txbxContent>
                      </v:textbox>
                    </v:shape>
                  </v:group>
                  <v:group id="مجموعة 92" o:spid="_x0000_s3726" style="position:absolute;top:907;width:11811;height:11400" coordorigin=",907" coordsize="12161,117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DhVMsyQAA&#10;AOMAAAAPAAAAAAAAAAAAAAAAAKoCAABkcnMvZG93bnJldi54bWxQSwUGAAAAAAQABAD6AAAAoAMA&#10;AAAA&#10;">
                    <v:roundrect id="مستطيل: زوايا مستديرة 102" o:spid="_x0000_s3727" style="position:absolute;left:375;top:907;width:11739;height:11739;rotation:-4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wYdMkA&#10;AADjAAAADwAAAGRycy9kb3ducmV2LnhtbERP3UvDMBB/F/Y/hBN8c4kfLW1dNpwoDnyQTRl7PJqz&#10;LWsuJYlb3V+/CIKP9/u+2WK0vTiQD51jDTdTBYK4dqbjRsPnx8t1ASJEZIO9Y9LwQwEW88nFDCvj&#10;jrymwyY2IoVwqFBDG+NQSRnqliyGqRuIE/flvMWYTt9I4/GYwm0vb5XKpcWOU0OLAz21VO8331bD&#10;83qV3au3Mnav70tfLrPt7qSs1leX4+MDiEhj/Bf/uVcmzc9VkZd3qsjg96cEgJyf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CwYdMkAAADjAAAADwAAAAAAAAAAAAAAAACYAgAA&#10;ZHJzL2Rvd25yZXYueG1sUEsFBgAAAAAEAAQA9QAAAI4DAAAAAA==&#10;" filled="f" strokecolor="#a0c9ca" strokeweight="2.25pt">
                      <v:stroke joinstyle="miter"/>
                    </v:roundrect>
                    <v:shape id="مربع نص 160" o:spid="_x0000_s3728" type="#_x0000_t202" style="position:absolute;top:5411;width:12161;height:68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hBscgA&#10;AADjAAAADwAAAGRycy9kb3ducmV2LnhtbERPwUrDQBC9C/2HZQRvdreKocZuS6kWevBiG+9DdswG&#10;s7MhOzbp33cFwcuDmTfvvXmrzRQ6daYhtZEtLOYGFHEdXcuNheq0v1+CSoLssItMFi6UYLOe3ayw&#10;dHHkDzofpVHZhFOJFrxIX2qdak8B0zz2xJn7ikNAyePQaDfgmM1Dpx+MKXTAlnOCx552nurv40+w&#10;IOK2i0v1FtLhc3p/Hb2pn7Cy9u522r6AEprk//hPfXD5/cIsi+fHDPDbKS9Ar6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XuEGxyAAAAOMAAAAPAAAAAAAAAAAAAAAAAJgCAABk&#10;cnMvZG93bnJldi54bWxQSwUGAAAAAAQABAD1AAAAjQMAAAAA&#10;" filled="f" stroked="f">
                      <v:textbox style="mso-fit-shape-to-text:t">
                        <w:txbxContent>
                          <w:p w:rsidR="005345A8" w:rsidRDefault="005345A8" w:rsidP="00C019AE">
                            <w:pPr>
                              <w:jc w:val="center"/>
                              <w:rPr>
                                <w:rFonts w:hAnsi="Adobe Arabic" w:cs="Adobe Arabic"/>
                                <w:b/>
                                <w:bCs/>
                                <w:kern w:val="24"/>
                                <w:sz w:val="36"/>
                                <w:szCs w:val="36"/>
                                <w:lang w:bidi="ar-EG"/>
                              </w:rPr>
                            </w:pPr>
                            <w:r>
                              <w:rPr>
                                <w:rFonts w:hAnsi="Adobe Arabic" w:cs="Adobe Arabic"/>
                                <w:b/>
                                <w:bCs/>
                                <w:kern w:val="24"/>
                                <w:sz w:val="36"/>
                                <w:szCs w:val="36"/>
                                <w:rtl/>
                                <w:lang w:bidi="ar-EG"/>
                              </w:rPr>
                              <w:t>فرص التطور المهني</w:t>
                            </w:r>
                          </w:p>
                        </w:txbxContent>
                      </v:textbox>
                    </v:shape>
                  </v:group>
                </v:group>
                <v:shape id="رسم 6" o:spid="_x0000_s3729" type="#_x0000_t75" alt="مصافحة باليد" style="position:absolute;left:25852;top:10340;width:5920;height:59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x2kIXIAAAA4wAAAA8AAABkcnMvZG93bnJldi54bWxET19LwzAQfx/4HcIJvm2JCrV2y0YRBoog&#10;bIpsb0dzazubS0myrn57MxD2eL//t1iNthMD+dA61nA/UyCIK2darjV8fa6nOYgQkQ12jknDLwVY&#10;LW8mCyyMO/OGhm2sRQrhUKCGJsa+kDJUDVkMM9cTJ+7gvMWYTl9L4/Gcwm0nH5TKpMWWU0ODPb00&#10;VP1sT1bD8J75aj++td368H00u/KjdPak9d3tWM5BRBrjVfzvfjVpfqby7PlR5U9w+SkBIJd/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cdpCFyAAAAOMAAAAPAAAAAAAAAAAA&#10;AAAAAJ8CAABkcnMvZG93bnJldi54bWxQSwUGAAAAAAQABAD3AAAAlAMAAAAA&#10;">
                  <v:imagedata r:id="rId147" o:title="مصافحة باليد"/>
                  <v:path arrowok="t"/>
                </v:shape>
                <w10:wrap anchorx="page"/>
                <w10:anchorlock/>
              </v:group>
            </w:pict>
          </mc:Fallback>
        </mc:AlternateContent>
      </w:r>
    </w:p>
    <w:p w:rsidR="00E9423C" w:rsidRPr="00BB6F41" w:rsidRDefault="00E9423C" w:rsidP="00E9423C">
      <w:pPr>
        <w:rPr>
          <w:b/>
          <w:bCs/>
        </w:rPr>
      </w:pPr>
      <w:r w:rsidRPr="002A078C">
        <w:rPr>
          <w:rFonts w:ascii="Sakkal Majalla" w:hAnsi="Sakkal Majalla"/>
          <w:noProof/>
          <w:sz w:val="34"/>
        </w:rPr>
        <w:lastRenderedPageBreak/>
        <mc:AlternateContent>
          <mc:Choice Requires="wpg">
            <w:drawing>
              <wp:inline distT="0" distB="0" distL="0" distR="0" wp14:anchorId="2F25D483" wp14:editId="65152BF4">
                <wp:extent cx="5731510" cy="892088"/>
                <wp:effectExtent l="0" t="0" r="2540" b="22860"/>
                <wp:docPr id="160869249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494" name="مجموعة 47"/>
                        <wpg:cNvGrpSpPr/>
                        <wpg:grpSpPr>
                          <a:xfrm>
                            <a:off x="0" y="0"/>
                            <a:ext cx="5731510" cy="895351"/>
                            <a:chOff x="0" y="0"/>
                            <a:chExt cx="5878196" cy="918845"/>
                          </a:xfrm>
                        </wpg:grpSpPr>
                        <wpg:grpSp>
                          <wpg:cNvPr id="1608692495" name="مجموعة 48"/>
                          <wpg:cNvGrpSpPr/>
                          <wpg:grpSpPr>
                            <a:xfrm>
                              <a:off x="0" y="0"/>
                              <a:ext cx="5878196" cy="918845"/>
                              <a:chOff x="0" y="0"/>
                              <a:chExt cx="6240348" cy="919070"/>
                            </a:xfrm>
                          </wpg:grpSpPr>
                          <wpg:grpSp>
                            <wpg:cNvPr id="1608692496" name="مجموعة 49"/>
                            <wpg:cNvGrpSpPr/>
                            <wpg:grpSpPr>
                              <a:xfrm>
                                <a:off x="0" y="169208"/>
                                <a:ext cx="5433072" cy="580613"/>
                                <a:chOff x="0" y="169208"/>
                                <a:chExt cx="5433072" cy="580613"/>
                              </a:xfrm>
                            </wpg:grpSpPr>
                            <wps:wsp>
                              <wps:cNvPr id="160869249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49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49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500" name="مربع نص 41"/>
                          <wps:cNvSpPr txBox="1"/>
                          <wps:spPr>
                            <a:xfrm>
                              <a:off x="204466" y="256739"/>
                              <a:ext cx="4615440" cy="389157"/>
                            </a:xfrm>
                            <a:prstGeom prst="rect">
                              <a:avLst/>
                            </a:prstGeom>
                            <a:noFill/>
                          </wps:spPr>
                          <wps:txbx>
                            <w:txbxContent>
                              <w:p w:rsidR="005345A8" w:rsidRDefault="005345A8"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التقدير والاعتراف بالجهود</w:t>
                                </w:r>
                              </w:p>
                            </w:txbxContent>
                          </wps:txbx>
                          <wps:bodyPr wrap="square" rtlCol="1">
                            <a:spAutoFit/>
                          </wps:bodyPr>
                        </wps:wsp>
                      </wpg:grpSp>
                      <pic:pic xmlns:pic="http://schemas.openxmlformats.org/drawingml/2006/picture">
                        <pic:nvPicPr>
                          <pic:cNvPr id="1608692501"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73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">
                <v:group id="مجموعة 47" o:spid="_x0000_s373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1CJJRyQAA&#10;AOMAAAAPAAAAAAAAAAAAAAAAAKoCAABkcnMvZG93bnJldi54bWxQSwUGAAAAAAQABAD6AAAAoAMA&#10;AAAA&#10;">
                  <v:group id="مجموعة 48" o:spid="_x0000_s373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pEN8rIAAAA&#10;4wAAAA8AAAAAAAAAAAAAAAAAqgIAAGRycy9kb3ducmV2LnhtbFBLBQYAAAAABAAEAPoAAACfAwAA&#10;AAA=&#10;">
                    <v:group id="مجموعة 49" o:spid="_x0000_s373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qWqb3IAAAA&#10;4wAAAA8AAAAAAAAAAAAAAAAAqgIAAGRycy9kb3ducmV2LnhtbFBLBQYAAAAABAAEAPoAAACfAwAA&#10;AAA=&#10;">
                      <v:shape id="شكل حر 50" o:spid="_x0000_s373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xTJcgA&#10;AADjAAAADwAAAGRycy9kb3ducmV2LnhtbERPzWrCQBC+F/oOyxS81U2txiR1lVIQgvSgUel1yE6T&#10;0OxsyK4mvr1bKPQ43/+sNqNpxZV611hW8DKNQBCXVjdcKTgdt88JCOeRNbaWScGNHGzWjw8rzLQd&#10;+EDXwlcihLDLUEHtfZdJ6cqaDLqp7YgD9217gz6cfSV1j0MIN62cRVEsDTYcGmrs6KOm8qe4GAXx&#10;bvG135fbxaHIXz8dGX3W1is1eRrf30B4Gv2/+M+d6zA/jpI4nc3TJfz+FACQ6z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jDFMlyAAAAOMAAAAPAAAAAAAAAAAAAAAAAJgCAABk&#10;cnMvZG93bnJldi54bWxQSwUGAAAAAAQABAD1AAAAjQ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73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yv9ckA&#10;AADjAAAADwAAAGRycy9kb3ducmV2LnhtbESPQW/CMAyF75P2HyJP4oJGOjQqKAQ0DSHtyNi0s2lM&#10;Wq1xuiYr5d/jAxJH+z2/93m1GXyjeupiHdjAyyQDRVwGW7Mz8P21e56DignZYhOYDFwowmb9+LDC&#10;woYzf1J/SE5JCMcCDVQptYXWsazIY5yElli0U+g8Jhk7p22HZwn3jZ5mWa491iwNFbb0XlH5e/j3&#10;BvDP73+OIYXYH53bjmftMLYzY0ZPw9sSVKIh3c236w8r+Hk2zxfT14VAy0+yAL2+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gyv9ckAAADjAAAADwAAAAAAAAAAAAAAAACYAgAA&#10;ZHJzL2Rvd25yZXYueG1sUEsFBgAAAAAEAAQA9QAAAI4DAAAAAA==&#10;" fillcolor="#a5a5a5 [2092]" stroked="f" strokeweight="1pt">
                        <v:stroke joinstyle="miter"/>
                      </v:roundrect>
                    </v:group>
                    <v:oval id="شكل بيضاوي 52" o:spid="_x0000_s373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xS2scA&#10;AADjAAAADwAAAGRycy9kb3ducmV2LnhtbERP3WvCMBB/H+x/CDfY20wso9hqFNkYbDBh1o/noznb&#10;YnMpTWbrf78IAx/v932L1WhbcaHeN441TCcKBHHpTMOVhv3u42UGwgdkg61j0nAlD6vl48MCc+MG&#10;3tKlCJWIIexz1FCH0OVS+rImi37iOuLInVxvMcSzr6TpcYjhtpWJUqm02HBsqLGjt5rKc/FrNfyc&#10;T4fr8etbbSo3FOlg35PE7LR+fhrXcxCBxnAX/7s/TZyfqlmaJa9ZBrefIgBy+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bcUtrHAAAA4wAAAA8AAAAAAAAAAAAAAAAAmAIAAGRy&#10;cy9kb3ducmV2LnhtbFBLBQYAAAAABAAEAPUAAACMAwAAAAA=&#10;" filled="f" strokecolor="#168489" strokeweight="1pt">
                      <v:stroke joinstyle="miter"/>
                    </v:oval>
                  </v:group>
                  <v:shape id="مربع نص 41" o:spid="_x0000_s3737"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snOcgA&#10;AADjAAAADwAAAGRycy9kb3ducmV2LnhtbESPQW/CMAyF75P4D5En7TYSkKigIyDENonDLoNytxqv&#10;qdY4VePR8u+Xw6QdbT+/977tfgqdutGQ2sgWFnMDiriOruXGQnV5f16DSoLssItMFu6UYL+bPWyx&#10;dHHkT7qdpVHZhFOJFrxIX2qdak8B0zz2xPn2FYeAkseh0W7AMZuHTi+NKXTAlnOCx56Onurv80+w&#10;IOIOi3v1FtLpOn28jt7UK6ysfXqcDi+ghCb5F/99n1yuX5h1sVmuTKbITHkBevc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feyc5yAAAAOMAAAAPAAAAAAAAAAAAAAAAAJgCAABk&#10;cnMvZG93bnJldi54bWxQSwUGAAAAAAQABAD1AAAAjQMAAAAA&#10;" filled="f" stroked="f">
                    <v:textbox style="mso-fit-shape-to-text:t">
                      <w:txbxContent>
                        <w:p w:rsidR="005345A8" w:rsidRDefault="005345A8"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التقدير والاعتراف بالجهود</w:t>
                          </w:r>
                        </w:p>
                      </w:txbxContent>
                    </v:textbox>
                  </v:shape>
                </v:group>
                <v:shape id="صورة 54" o:spid="_x0000_s3738"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fgywLJAAAA4wAAAA8AAABkcnMvZG93bnJldi54bWxET19LwzAQfxf8DuEE31yyibWry4bKBGFP&#10;W1V8PJuzrUsuNYlb/fZGEHy83/9brEZnxYFC7D1rmE4UCOLGm55bDU/1w0UJIiZkg9YzafimCKvl&#10;6ckCK+OPvKXDLrUih3CsUEOX0lBJGZuOHMaJH4gz9+6Dw5TP0EoT8JjDnZUzpQrpsOfc0OFA9x01&#10;+92X07AJd28f8/rF1p/b13VpL6+f9+uN1udn4+0NiERj+hf/uR9Nnl+ospjPrtQUfn/KAMjlD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9+DLAskAAADjAAAADwAAAAAAAAAA&#10;AAAAAACfAgAAZHJzL2Rvd25yZXYueG1sUEsFBgAAAAAEAAQA9wAAAJUDAAAAAA==&#10;">
                  <v:imagedata r:id="rId74" o:title=""/>
                  <v:path arrowok="t"/>
                </v:shape>
                <w10:wrap anchorx="page"/>
                <w10:anchorlock/>
              </v:group>
            </w:pict>
          </mc:Fallback>
        </mc:AlternateContent>
      </w:r>
    </w:p>
    <w:p w:rsidR="007C6591" w:rsidRPr="00F1502D" w:rsidRDefault="007C6591" w:rsidP="00E9423C">
      <w:r w:rsidRPr="00F1502D">
        <w:rPr>
          <w:rtl/>
        </w:rPr>
        <w:t xml:space="preserve">- التقدير المعنوي: تقديم الشكر والثناء للموظفين على إنجازاتهم وجهودهم. </w:t>
      </w:r>
      <w:r>
        <w:rPr>
          <w:rFonts w:hint="cs"/>
          <w:rtl/>
        </w:rPr>
        <w:t>و</w:t>
      </w:r>
      <w:r w:rsidRPr="00F1502D">
        <w:rPr>
          <w:rtl/>
        </w:rPr>
        <w:t xml:space="preserve">الاحتفاء بالإنجازات الكبيرة والصغيرة بشكل علني أو شخصي.  </w:t>
      </w:r>
    </w:p>
    <w:p w:rsidR="007C6591" w:rsidRDefault="007C6591" w:rsidP="00E9423C">
      <w:pPr>
        <w:rPr>
          <w:rtl/>
        </w:rPr>
      </w:pPr>
      <w:r w:rsidRPr="00F1502D">
        <w:rPr>
          <w:rtl/>
        </w:rPr>
        <w:t xml:space="preserve">- الاعتراف الرسمي: تقديم شهادات تقديرية أو ألقاب مثل "موظف الشهر". </w:t>
      </w:r>
      <w:r>
        <w:rPr>
          <w:rFonts w:hint="cs"/>
          <w:rtl/>
        </w:rPr>
        <w:t>و</w:t>
      </w:r>
      <w:r w:rsidRPr="00F1502D">
        <w:rPr>
          <w:rtl/>
        </w:rPr>
        <w:t xml:space="preserve">تسليط الضوء على المساهمات الفردية في الاجتماعات العامة.  </w:t>
      </w:r>
    </w:p>
    <w:p w:rsidR="00E9423C" w:rsidRPr="00F1502D" w:rsidRDefault="00E9423C" w:rsidP="00E9423C">
      <w:r w:rsidRPr="002A078C">
        <w:rPr>
          <w:rFonts w:ascii="Sakkal Majalla" w:hAnsi="Sakkal Majalla"/>
          <w:noProof/>
          <w:sz w:val="34"/>
        </w:rPr>
        <mc:AlternateContent>
          <mc:Choice Requires="wpg">
            <w:drawing>
              <wp:inline distT="0" distB="0" distL="0" distR="0" wp14:anchorId="5CB166B9" wp14:editId="0D27CF67">
                <wp:extent cx="5731510" cy="892088"/>
                <wp:effectExtent l="0" t="0" r="2540" b="22860"/>
                <wp:docPr id="160869248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485" name="مجموعة 47"/>
                        <wpg:cNvGrpSpPr/>
                        <wpg:grpSpPr>
                          <a:xfrm>
                            <a:off x="0" y="0"/>
                            <a:ext cx="5731510" cy="895351"/>
                            <a:chOff x="0" y="0"/>
                            <a:chExt cx="5878196" cy="918845"/>
                          </a:xfrm>
                        </wpg:grpSpPr>
                        <wpg:grpSp>
                          <wpg:cNvPr id="1608692486" name="مجموعة 48"/>
                          <wpg:cNvGrpSpPr/>
                          <wpg:grpSpPr>
                            <a:xfrm>
                              <a:off x="0" y="0"/>
                              <a:ext cx="5878196" cy="918845"/>
                              <a:chOff x="0" y="0"/>
                              <a:chExt cx="6240348" cy="919070"/>
                            </a:xfrm>
                          </wpg:grpSpPr>
                          <wpg:grpSp>
                            <wpg:cNvPr id="1608692487" name="مجموعة 49"/>
                            <wpg:cNvGrpSpPr/>
                            <wpg:grpSpPr>
                              <a:xfrm>
                                <a:off x="0" y="169208"/>
                                <a:ext cx="5433072" cy="580613"/>
                                <a:chOff x="0" y="169208"/>
                                <a:chExt cx="5433072" cy="580613"/>
                              </a:xfrm>
                            </wpg:grpSpPr>
                            <wps:wsp>
                              <wps:cNvPr id="160869248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48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49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491" name="مربع نص 41"/>
                          <wps:cNvSpPr txBox="1"/>
                          <wps:spPr>
                            <a:xfrm>
                              <a:off x="204466" y="256739"/>
                              <a:ext cx="4615440" cy="389157"/>
                            </a:xfrm>
                            <a:prstGeom prst="rect">
                              <a:avLst/>
                            </a:prstGeom>
                            <a:noFill/>
                          </wps:spPr>
                          <wps:txbx>
                            <w:txbxContent>
                              <w:p w:rsidR="005345A8" w:rsidRDefault="005345A8"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توفير بيئة عمل إيجابية</w:t>
                                </w:r>
                              </w:p>
                            </w:txbxContent>
                          </wps:txbx>
                          <wps:bodyPr wrap="square" rtlCol="1">
                            <a:spAutoFit/>
                          </wps:bodyPr>
                        </wps:wsp>
                      </wpg:grpSp>
                      <pic:pic xmlns:pic="http://schemas.openxmlformats.org/drawingml/2006/picture">
                        <pic:nvPicPr>
                          <pic:cNvPr id="1608692492"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73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">
                <v:group id="مجموعة 47" o:spid="_x0000_s374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fnaEXyQAA&#10;AOMAAAAPAAAAAAAAAAAAAAAAAKoCAABkcnMvZG93bnJldi54bWxQSwUGAAAAAAQABAD6AAAAoAMA&#10;AAAA&#10;">
                  <v:group id="مجموعة 48" o:spid="_x0000_s374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vTz9gyQAA&#10;AOMAAAAPAAAAAAAAAAAAAAAAAKoCAABkcnMvZG93bnJldi54bWxQSwUGAAAAAAQABAD6AAAAoAMA&#10;AAAA&#10;">
                    <v:group id="مجموعة 49" o:spid="_x0000_s374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AA5r7yQAA&#10;AOMAAAAPAAAAAAAAAAAAAAAAAKoCAABkcnMvZG93bnJldi54bWxQSwUGAAAAAAQABAD6AAAAoAMA&#10;AAAA&#10;">
                      <v:shape id="شكل حر 50" o:spid="_x0000_s374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pRisoA&#10;AADjAAAADwAAAGRycy9kb3ducmV2LnhtbESPQWvCQBCF74X+h2UKvdVNrYaYuooIgogHE1u8Dtlp&#10;EpqdDdmtpv/eORR6nHlv3vtmuR5dp640hNazgddJAoq48rbl2sDHefeSgQoR2WLnmQz8UoD16vFh&#10;ibn1Ny7oWsZaSQiHHA00Mfa51qFqyGGY+J5YtC8/OIwyDrW2A94k3HV6miSpdtiyNDTY07ah6rv8&#10;cQbSw/xyOlW7eVHu346BnP20Phrz/DRu3kFFGuO/+e96bwU/TbJ0MZ1lAi0/yQL06g4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dKUYr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74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mcs8UA&#10;AADjAAAADwAAAGRycy9kb3ducmV2LnhtbERPS2vCQBC+C/0Pywi9SN1UaojRVUqL0KMveh6z4yaY&#10;nU2z2xj/vSsIHud7z2LV21p01PrKsYL3cQKCuHC6YqPgsF+/ZSB8QNZYOyYFV/KwWr4MFphrd+Et&#10;dbtgRAxhn6OCMoQml9IXJVn0Y9cQR+7kWoshnq2RusVLDLe1nCRJKi1WHBtKbOirpOK8+7cK8M9u&#10;fo8uON8djfkeTZt+pKdKvQ77zzmIQH14ih/uHx3np0mWziYf2QzuP0UA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mZyzxQAAAOMAAAAPAAAAAAAAAAAAAAAAAJgCAABkcnMv&#10;ZG93bnJldi54bWxQSwUGAAAAAAQABAD1AAAAigMAAAAA&#10;" fillcolor="#a5a5a5 [2092]" stroked="f" strokeweight="1pt">
                        <v:stroke joinstyle="miter"/>
                      </v:roundrect>
                    </v:group>
                    <v:oval id="شكل بيضاوي 52" o:spid="_x0000_s374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7R8sA&#10;AADjAAAADwAAAGRycy9kb3ducmV2LnhtbESPQUvDQBCF74L/YRnBm901lNDGbosoQgUFm7aeh+w0&#10;Cc3OhuzapP/eOQgeZ+bNe+9bbSbfqQsNsQ1s4XFmQBFXwbVcWzjs3x4WoGJCdtgFJgtXirBZ396s&#10;sHBh5B1dylQrMeFYoIUmpb7QOlYNeYyz0BPL7RQGj0nGodZuwFHMfaczY3LtsWVJaLCnl4aqc/nj&#10;LXydT8fr9/uH+azDWOajf80yt7f2/m56fgKVaEr/4r/vrZP6uVnky2y+FAphkgXo9S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n5vtHywAAAOMAAAAPAAAAAAAAAAAAAAAAAJgC&#10;AABkcnMvZG93bnJldi54bWxQSwUGAAAAAAQABAD1AAAAkAMAAAAA&#10;" filled="f" strokecolor="#168489" strokeweight="1pt">
                      <v:stroke joinstyle="miter"/>
                    </v:oval>
                  </v:group>
                  <v:shape id="مربع نص 41" o:spid="_x0000_s3746"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wYuMUA&#10;AADjAAAADwAAAGRycy9kb3ducmV2LnhtbERPS0vDQBC+C/6HZQRvdjdFQxu7LcUH9ODFNt6H7JgN&#10;ZmdDdmzSf+8Kgsf53rPZzaFXZxpTF9lCsTCgiJvoOm4t1KfXuxWoJMgO+8hk4UIJdtvrqw1WLk78&#10;TuejtCqHcKrQghcZKq1T4ylgWsSBOHOfcQwo+Rxb7Uaccnjo9dKYUgfsODd4HOjJU/N1/A4WRNy+&#10;uNQvIR0+5rfnyZvmAWtrb2/m/SMooVn+xX/ug8vzS7Mq18v7dQG/P2UA9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3Bi4xQAAAOMAAAAPAAAAAAAAAAAAAAAAAJgCAABkcnMv&#10;ZG93bnJldi54bWxQSwUGAAAAAAQABAD1AAAAigMAAAAA&#10;" filled="f" stroked="f">
                    <v:textbox style="mso-fit-shape-to-text:t">
                      <w:txbxContent>
                        <w:p w:rsidR="005345A8" w:rsidRDefault="005345A8"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توفير بيئة عمل إيجابية</w:t>
                          </w:r>
                        </w:p>
                      </w:txbxContent>
                    </v:textbox>
                  </v:shape>
                </v:group>
                <v:shape id="صورة 54" o:spid="_x0000_s3747"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nZz2/JAAAA4wAAAA8AAABkcnMvZG93bnJldi54bWxET19LwzAQfxf8DuEE31xqldrWZUNlgrCn&#10;rSo+ns3Z1iWXmsStfvtFEHy83/+bLydrxJ58GBwruJxlIIhbpwfuFDw3jxcliBCRNRrHpOCHAiwX&#10;pydzrLU78Ib229iJFMKhRgV9jGMtZWh7shhmbiRO3IfzFmM6fSe1x0MKt0bmWVZIiwOnhh5Heuip&#10;3W2/rYK1v3//rJpX03xt3lalubp52a3WSp2fTXe3ICJN8V/8537SaX6RlUWVX1c5/P6UAJCLI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mdnPb8kAAADjAAAADwAAAAAAAAAA&#10;AAAAAACfAgAAZHJzL2Rvd25yZXYueG1sUEsFBgAAAAAEAAQA9wAAAJUDAAAAAA==&#10;">
                  <v:imagedata r:id="rId74" o:title=""/>
                  <v:path arrowok="t"/>
                </v:shape>
                <w10:wrap anchorx="page"/>
                <w10:anchorlock/>
              </v:group>
            </w:pict>
          </mc:Fallback>
        </mc:AlternateContent>
      </w:r>
    </w:p>
    <w:p w:rsidR="007C6591" w:rsidRPr="00F1502D" w:rsidRDefault="007C6591" w:rsidP="00E9423C">
      <w:r w:rsidRPr="00F1502D">
        <w:rPr>
          <w:rtl/>
        </w:rPr>
        <w:t xml:space="preserve">- تعزيز العلاقات بين الفريق: خلق ثقافة تعاون ودعم بين الزملاء. </w:t>
      </w:r>
      <w:r>
        <w:rPr>
          <w:rFonts w:hint="cs"/>
          <w:rtl/>
        </w:rPr>
        <w:t>و</w:t>
      </w:r>
      <w:r w:rsidRPr="00F1502D">
        <w:rPr>
          <w:rtl/>
        </w:rPr>
        <w:t xml:space="preserve">تقليل النزاعات وتعزيز الاحترام المتبادل داخل الفريق.  </w:t>
      </w:r>
    </w:p>
    <w:p w:rsidR="007C6591" w:rsidRDefault="007C6591" w:rsidP="00E9423C">
      <w:pPr>
        <w:rPr>
          <w:rtl/>
        </w:rPr>
      </w:pPr>
      <w:r w:rsidRPr="00F1502D">
        <w:rPr>
          <w:rtl/>
        </w:rPr>
        <w:t>- تحسين ظروف العمل المادية:</w:t>
      </w:r>
      <w:r>
        <w:rPr>
          <w:rFonts w:hint="cs"/>
          <w:rtl/>
        </w:rPr>
        <w:t xml:space="preserve"> </w:t>
      </w:r>
      <w:r w:rsidRPr="00F1502D">
        <w:rPr>
          <w:rtl/>
        </w:rPr>
        <w:t xml:space="preserve">توفير مساحات عمل مريحة وصحية. </w:t>
      </w:r>
      <w:r>
        <w:rPr>
          <w:rFonts w:hint="cs"/>
          <w:rtl/>
        </w:rPr>
        <w:t>و</w:t>
      </w:r>
      <w:r w:rsidRPr="00F1502D">
        <w:rPr>
          <w:rtl/>
        </w:rPr>
        <w:t>التأكد من توفر الأدوات والموارد اللازمة لإنجاز المهام بشكل فع</w:t>
      </w:r>
      <w:r>
        <w:rPr>
          <w:rFonts w:hint="cs"/>
          <w:rtl/>
        </w:rPr>
        <w:t>ّ</w:t>
      </w:r>
      <w:r w:rsidRPr="00F1502D">
        <w:rPr>
          <w:rtl/>
        </w:rPr>
        <w:t xml:space="preserve">ال.  </w:t>
      </w:r>
    </w:p>
    <w:p w:rsidR="00E9423C" w:rsidRPr="00F1502D" w:rsidRDefault="00E9423C" w:rsidP="00E9423C">
      <w:r w:rsidRPr="002A078C">
        <w:rPr>
          <w:rFonts w:ascii="Sakkal Majalla" w:hAnsi="Sakkal Majalla"/>
          <w:noProof/>
          <w:sz w:val="34"/>
        </w:rPr>
        <mc:AlternateContent>
          <mc:Choice Requires="wpg">
            <w:drawing>
              <wp:inline distT="0" distB="0" distL="0" distR="0" wp14:anchorId="34431BCB" wp14:editId="23FECD18">
                <wp:extent cx="5731510" cy="892088"/>
                <wp:effectExtent l="0" t="0" r="2540" b="22860"/>
                <wp:docPr id="160869247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476" name="مجموعة 47"/>
                        <wpg:cNvGrpSpPr/>
                        <wpg:grpSpPr>
                          <a:xfrm>
                            <a:off x="0" y="0"/>
                            <a:ext cx="5731510" cy="895351"/>
                            <a:chOff x="0" y="0"/>
                            <a:chExt cx="5878196" cy="918845"/>
                          </a:xfrm>
                        </wpg:grpSpPr>
                        <wpg:grpSp>
                          <wpg:cNvPr id="1608692477" name="مجموعة 48"/>
                          <wpg:cNvGrpSpPr/>
                          <wpg:grpSpPr>
                            <a:xfrm>
                              <a:off x="0" y="0"/>
                              <a:ext cx="5878196" cy="918845"/>
                              <a:chOff x="0" y="0"/>
                              <a:chExt cx="6240348" cy="919070"/>
                            </a:xfrm>
                          </wpg:grpSpPr>
                          <wpg:grpSp>
                            <wpg:cNvPr id="1608692478" name="مجموعة 49"/>
                            <wpg:cNvGrpSpPr/>
                            <wpg:grpSpPr>
                              <a:xfrm>
                                <a:off x="0" y="169208"/>
                                <a:ext cx="5433072" cy="580613"/>
                                <a:chOff x="0" y="169208"/>
                                <a:chExt cx="5433072" cy="580613"/>
                              </a:xfrm>
                            </wpg:grpSpPr>
                            <wps:wsp>
                              <wps:cNvPr id="160869247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48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48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482" name="مربع نص 41"/>
                          <wps:cNvSpPr txBox="1"/>
                          <wps:spPr>
                            <a:xfrm>
                              <a:off x="204466" y="256739"/>
                              <a:ext cx="4615440" cy="389157"/>
                            </a:xfrm>
                            <a:prstGeom prst="rect">
                              <a:avLst/>
                            </a:prstGeom>
                            <a:noFill/>
                          </wps:spPr>
                          <wps:txbx>
                            <w:txbxContent>
                              <w:p w:rsidR="005345A8" w:rsidRDefault="005345A8"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تقديم الحوافز المالية وغير المالية</w:t>
                                </w:r>
                              </w:p>
                            </w:txbxContent>
                          </wps:txbx>
                          <wps:bodyPr wrap="square" rtlCol="1">
                            <a:spAutoFit/>
                          </wps:bodyPr>
                        </wps:wsp>
                      </wpg:grpSp>
                      <pic:pic xmlns:pic="http://schemas.openxmlformats.org/drawingml/2006/picture">
                        <pic:nvPicPr>
                          <pic:cNvPr id="1608692483"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74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">
                <v:group id="مجموعة 47" o:spid="_x0000_s374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amk9HyQAA&#10;AOMAAAAPAAAAAAAAAAAAAAAAAKoCAABkcnMvZG93bnJldi54bWxQSwUGAAAAAAQABAD6AAAAoAMA&#10;AAAA&#10;">
                  <v:group id="مجموعة 48" o:spid="_x0000_s375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11urcyQAA&#10;AOMAAAAPAAAAAAAAAAAAAAAAAKoCAABkcnMvZG93bnJldi54bWxQSwUGAAAAAAQABAD6AAAAoAMA&#10;AAAA&#10;">
                    <v:group id="مجموعة 49" o:spid="_x0000_s375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BEl+&#10;rs0AAADjAAAADwAAAAAAAAAAAAAAAACqAgAAZHJzL2Rvd25yZXYueG1sUEsFBgAAAAAEAAQA+gAA&#10;AKQDAAAAAA==&#10;">
                      <v:shape id="شكل حر 50" o:spid="_x0000_s375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OENsgA&#10;AADjAAAADwAAAGRycy9kb3ducmV2LnhtbERPzWrCQBC+F/oOyxS81U2txiR1lVIQgvSgUel1yE6T&#10;0OxsyK4mvr1bKPQ43/+sNqNpxZV611hW8DKNQBCXVjdcKTgdt88JCOeRNbaWScGNHGzWjw8rzLQd&#10;+EDXwlcihLDLUEHtfZdJ6cqaDLqp7YgD9217gz6cfSV1j0MIN62cRVEsDTYcGmrs6KOm8qe4GAXx&#10;bvG135fbxaHIXz8dGX3W1is1eRrf30B4Gv2/+M+d6zA/jpI4nc2XKfz+FACQ6z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N04Q2yAAAAOMAAAAPAAAAAAAAAAAAAAAAAJgCAABk&#10;cnMvZG93bnJldi54bWxQSwUGAAAAAAQABAD1AAAAjQ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75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M1LskA&#10;AADjAAAADwAAAGRycy9kb3ducmV2LnhtbESPQU/DMAyF70j8h8hIXKYt3cSqrls2TSAkjtAhzl7j&#10;pRWNU5rQlX+PD0gcbT+/977dYfKdGmmIbWADy0UGirgOtmVn4P30PC9AxYRssQtMBn4owmF/e7PD&#10;0oYrv9FYJafEhGOJBpqU+lLrWDfkMS5CTyy3Sxg8JhkHp+2AVzH3nV5lWa49tiwJDfb02FD9WX17&#10;A/jlXz/OIYU4np17mq37aWbXxtzfTcctqERT+hf/fb9YqZ9nRb5ZPRRCIUyyAL3/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4aM1LskAAADjAAAADwAAAAAAAAAAAAAAAACYAgAA&#10;ZHJzL2Rvd25yZXYueG1sUEsFBgAAAAAEAAQA9QAAAI4DAAAAAA==&#10;" fillcolor="#a5a5a5 [2092]" stroked="f" strokeweight="1pt">
                        <v:stroke joinstyle="miter"/>
                      </v:roundrect>
                    </v:group>
                    <v:oval id="شكل بيضاوي 52" o:spid="_x0000_s375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PIAccA&#10;AADjAAAADwAAAGRycy9kb3ducmV2LnhtbERP3WvCMBB/H+x/CCf4NhOLlK4aRTYGG0zY6sfz0Zxt&#10;sbmUJrP1vzeDwR7v932rzWhbcaXeN441zGcKBHHpTMOVhsP+7SkD4QOywdYxabiRh8368WGFuXED&#10;f9O1CJWIIexz1FCH0OVS+rImi37mOuLInV1vMcSzr6TpcYjhtpWJUqm02HBsqLGjl5rKS/FjNXxd&#10;zsfb6eNT7So3FOlgX5PE7LWeTsbtEkSgMfyL/9zvJs5PVZY+J4tsDr8/RQDk+g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1zyAHHAAAA4wAAAA8AAAAAAAAAAAAAAAAAmAIAAGRy&#10;cy9kb3ducmV2LnhtbFBLBQYAAAAABAAEAPUAAACMAwAAAAA=&#10;" filled="f" strokecolor="#168489" strokeweight="1pt">
                      <v:stroke joinstyle="miter"/>
                    </v:oval>
                  </v:group>
                  <v:shape id="مربع نص 41" o:spid="_x0000_s3755"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9cQEsUA&#10;AADjAAAADwAAAGRycy9kb3ducmV2LnhtbERPS0vEMBC+C/6HMII3N9mipdbNLosP2IMX13ofmrEp&#10;NpPSjNvuvzeC4HG+92x2SxjUiabUR7awXhlQxG10PXcWmveXmwpUEmSHQ2SycKYEu+3lxQZrF2d+&#10;o9NROpVDONVowYuMtdap9RQwreJInLnPOAWUfE6ddhPOOTwMujCm1AF7zg0eR3r01H4dv4MFEbdf&#10;n5vnkA4fy+vT7E17h42111fL/gGU0CL/4j/3weX5panK++K2KuD3pwyA3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1xASxQAAAOMAAAAPAAAAAAAAAAAAAAAAAJgCAABkcnMv&#10;ZG93bnJldi54bWxQSwUGAAAAAAQABAD1AAAAigMAAAAA&#10;" filled="f" stroked="f">
                    <v:textbox style="mso-fit-shape-to-text:t">
                      <w:txbxContent>
                        <w:p w:rsidR="005345A8" w:rsidRDefault="005345A8"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تقديم الحوافز المالية وغير المالية</w:t>
                          </w:r>
                        </w:p>
                      </w:txbxContent>
                    </v:textbox>
                  </v:shape>
                </v:group>
                <v:shape id="صورة 54" o:spid="_x0000_s3756"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NM/CnJAAAA4wAAAA8AAABkcnMvZG93bnJldi54bWxET19PwjAQfzfhOzRH4pt0ghljUogaTEx4&#10;gqnx8VzPbdJeZ1thfntrYsLj/f7fcj1YI47kQ+dYwfUkA0FcO91xo+C5erwqQISIrNE4JgU/FGC9&#10;Gl0ssdTuxDs67mMjUgiHEhW0MfallKFuyWKYuJ44cR/OW4zp9I3UHk8p3Bo5zbJcWuw4NbTY00NL&#10;9WH/bRVs/f3756J6NdXX7m1TmNn85bDZKnU5Hu5uQUQa4ln8737SaX6eFflielPM4O+nBIBc/QI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c0z8KckAAADjAAAADwAAAAAAAAAA&#10;AAAAAACfAgAAZHJzL2Rvd25yZXYueG1sUEsFBgAAAAAEAAQA9wAAAJUDAAAAAA==&#10;">
                  <v:imagedata r:id="rId74" o:title=""/>
                  <v:path arrowok="t"/>
                </v:shape>
                <w10:wrap anchorx="page"/>
                <w10:anchorlock/>
              </v:group>
            </w:pict>
          </mc:Fallback>
        </mc:AlternateContent>
      </w:r>
    </w:p>
    <w:p w:rsidR="007C6591" w:rsidRPr="00F1502D" w:rsidRDefault="007C6591" w:rsidP="00E9423C">
      <w:r w:rsidRPr="00F1502D">
        <w:rPr>
          <w:rtl/>
        </w:rPr>
        <w:t>- الحوافز المالية:</w:t>
      </w:r>
      <w:r>
        <w:rPr>
          <w:rFonts w:hint="cs"/>
          <w:rtl/>
        </w:rPr>
        <w:t xml:space="preserve"> </w:t>
      </w:r>
      <w:r w:rsidRPr="00F1502D">
        <w:rPr>
          <w:rtl/>
        </w:rPr>
        <w:t>تقديم مكافآت مالية عند تحقيق الأهداف أو تجاوز التوقعات.</w:t>
      </w:r>
      <w:r>
        <w:rPr>
          <w:rFonts w:hint="cs"/>
          <w:rtl/>
        </w:rPr>
        <w:t xml:space="preserve"> </w:t>
      </w:r>
      <w:r w:rsidRPr="00F1502D">
        <w:rPr>
          <w:rtl/>
        </w:rPr>
        <w:t xml:space="preserve">زيادة الرواتب بناءً على الأداء أو الالتزام.  </w:t>
      </w:r>
    </w:p>
    <w:p w:rsidR="007C6591" w:rsidRDefault="007C6591" w:rsidP="00E9423C">
      <w:pPr>
        <w:rPr>
          <w:rtl/>
        </w:rPr>
      </w:pPr>
      <w:r w:rsidRPr="00F1502D">
        <w:rPr>
          <w:rtl/>
        </w:rPr>
        <w:t>- الحوافز غير المالية:</w:t>
      </w:r>
      <w:r>
        <w:rPr>
          <w:rFonts w:hint="cs"/>
          <w:rtl/>
        </w:rPr>
        <w:t xml:space="preserve"> </w:t>
      </w:r>
      <w:r w:rsidRPr="00F1502D">
        <w:rPr>
          <w:rtl/>
        </w:rPr>
        <w:t xml:space="preserve">منح إجازات إضافية أو ساعات عمل مرنة. </w:t>
      </w:r>
      <w:r>
        <w:rPr>
          <w:rFonts w:hint="cs"/>
          <w:rtl/>
        </w:rPr>
        <w:t xml:space="preserve"> و</w:t>
      </w:r>
      <w:r w:rsidRPr="00F1502D">
        <w:rPr>
          <w:rtl/>
        </w:rPr>
        <w:t xml:space="preserve">تقديم مزايا إضافية مثل اشتراكات رياضية أو خطط صحية.  </w:t>
      </w:r>
    </w:p>
    <w:p w:rsidR="00E9423C" w:rsidRPr="00F1502D" w:rsidRDefault="00E9423C" w:rsidP="00E9423C">
      <w:r w:rsidRPr="002A078C">
        <w:rPr>
          <w:rFonts w:ascii="Sakkal Majalla" w:hAnsi="Sakkal Majalla"/>
          <w:noProof/>
          <w:sz w:val="34"/>
        </w:rPr>
        <mc:AlternateContent>
          <mc:Choice Requires="wpg">
            <w:drawing>
              <wp:inline distT="0" distB="0" distL="0" distR="0" wp14:anchorId="36663A1E" wp14:editId="3D9C5328">
                <wp:extent cx="5731510" cy="892088"/>
                <wp:effectExtent l="0" t="0" r="2540" b="22860"/>
                <wp:docPr id="160869246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467" name="مجموعة 47"/>
                        <wpg:cNvGrpSpPr/>
                        <wpg:grpSpPr>
                          <a:xfrm>
                            <a:off x="0" y="0"/>
                            <a:ext cx="5731510" cy="895351"/>
                            <a:chOff x="0" y="0"/>
                            <a:chExt cx="5878196" cy="918845"/>
                          </a:xfrm>
                        </wpg:grpSpPr>
                        <wpg:grpSp>
                          <wpg:cNvPr id="1608692468" name="مجموعة 48"/>
                          <wpg:cNvGrpSpPr/>
                          <wpg:grpSpPr>
                            <a:xfrm>
                              <a:off x="0" y="0"/>
                              <a:ext cx="5878196" cy="918845"/>
                              <a:chOff x="0" y="0"/>
                              <a:chExt cx="6240348" cy="919070"/>
                            </a:xfrm>
                          </wpg:grpSpPr>
                          <wpg:grpSp>
                            <wpg:cNvPr id="1608692469" name="مجموعة 49"/>
                            <wpg:cNvGrpSpPr/>
                            <wpg:grpSpPr>
                              <a:xfrm>
                                <a:off x="0" y="169208"/>
                                <a:ext cx="5433072" cy="580613"/>
                                <a:chOff x="0" y="169208"/>
                                <a:chExt cx="5433072" cy="580613"/>
                              </a:xfrm>
                            </wpg:grpSpPr>
                            <wps:wsp>
                              <wps:cNvPr id="160869247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47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47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473" name="مربع نص 41"/>
                          <wps:cNvSpPr txBox="1"/>
                          <wps:spPr>
                            <a:xfrm>
                              <a:off x="204466" y="256739"/>
                              <a:ext cx="4615440" cy="389157"/>
                            </a:xfrm>
                            <a:prstGeom prst="rect">
                              <a:avLst/>
                            </a:prstGeom>
                            <a:noFill/>
                          </wps:spPr>
                          <wps:txbx>
                            <w:txbxContent>
                              <w:p w:rsidR="005345A8" w:rsidRDefault="005345A8"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فرص التطور المهني</w:t>
                                </w:r>
                              </w:p>
                            </w:txbxContent>
                          </wps:txbx>
                          <wps:bodyPr wrap="square" rtlCol="1">
                            <a:spAutoFit/>
                          </wps:bodyPr>
                        </wps:wsp>
                      </wpg:grpSp>
                      <pic:pic xmlns:pic="http://schemas.openxmlformats.org/drawingml/2006/picture">
                        <pic:nvPicPr>
                          <pic:cNvPr id="1608692474"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75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">
                <v:group id="مجموعة 47" o:spid="_x0000_s375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wD3wByQAA&#10;AOMAAAAPAAAAAAAAAAAAAAAAAKoCAABkcnMvZG93bnJldi54bWxQSwUGAAAAAAQABAD6AAAAoAMA&#10;AAAA&#10;">
                  <v:group id="مجموعة 48" o:spid="_x0000_s375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BkOhz&#10;zAAAAOMAAAAPAAAAAAAAAAAAAAAAAKoCAABkcnMvZG93bnJldi54bWxQSwUGAAAAAAQABAD6AAAA&#10;owMAAAAA&#10;">
                    <v:group id="مجموعة 49" o:spid="_x0000_s376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7cTejIAAAA&#10;4wAAAA8AAAAAAAAAAAAAAAAAqgIAAGRycy9kb3ducmV2LnhtbFBLBQYAAAAABAAEAPoAAACfAwAA&#10;AAA=&#10;">
                      <v:shape id="شكل حر 50" o:spid="_x0000_s376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ktq8oA&#10;AADjAAAADwAAAGRycy9kb3ducmV2LnhtbESPQWvCQBCF74X+h2UK3uqmtkaNrlIKgpQeNCpeh+yY&#10;BLOzIbtq+u87h4LHmXnz3vsWq9416kZdqD0beBsmoIgLb2suDRz269cpqBCRLTaeycAvBVgtn58W&#10;mFl/5x3d8lgqMeGQoYEqxjbTOhQVOQxD3xLL7ew7h1HGrtS2w7uYu0aPkiTVDmuWhApb+qqouORX&#10;ZyD9Hp+222I93uWb959Azh6tj8YMXvrPOahIfXyI/783VuqnyTSdjT4mQiFMsgC9/A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zpLav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76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rgksYA&#10;AADjAAAADwAAAGRycy9kb3ducmV2LnhtbERPX2vCMBB/H/gdwgm+yEyV2bmuqYyJ4OPmxp7P5pYW&#10;m0ttYu2+vRGEPd7v/+XrwTaip87XjhXMZwkI4tLpmo2C76/t4wqED8gaG8ek4I88rIvRQ46Zdhf+&#10;pH4fjIgh7DNUUIXQZlL6siKLfuZa4sj9us5iiGdnpO7wEsNtIxdJkkqLNceGClt6r6g87s9WAZ7s&#10;x8/BBef7gzGb6bIdpnqp1GQ8vL2CCDSEf/HdvdNxfpqs0pfF0/Mcbj9FAGRx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zrgksYAAADjAAAADwAAAAAAAAAAAAAAAACYAgAAZHJz&#10;L2Rvd25yZXYueG1sUEsFBgAAAAAEAAQA9QAAAIsDAAAAAA==&#10;" fillcolor="#a5a5a5 [2092]" stroked="f" strokeweight="1pt">
                        <v:stroke joinstyle="miter"/>
                      </v:roundrect>
                    </v:group>
                    <v:oval id="شكل بيضاوي 52" o:spid="_x0000_s376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QmUccA&#10;AADjAAAADwAAAGRycy9kb3ducmV2LnhtbERP3UvDMBB/F/wfwgm+bYlB6laXDVEEhQnafTwfza0t&#10;ay6liWv335vBwMf7fd9iNbpWnKgPjWcDD1MFgrj0tuHKwHbzPpmBCBHZYuuZDJwpwGp5e7PA3PqB&#10;f+hUxEqkEA45Gqhj7HIpQ1mTwzD1HXHiDr53GNPZV9L2OKRw10qtVCYdNpwaauzotabyWPw6A9/H&#10;w+68/1yrr8oPRTa4N63txpj7u/HlGUSkMf6Lr+4Pm+ZnapbN9eOThstPCQC5/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h0JlHHAAAA4wAAAA8AAAAAAAAAAAAAAAAAmAIAAGRy&#10;cy9kb3ducmV2LnhtbFBLBQYAAAAABAAEAPUAAACMAwAAAAA=&#10;" filled="f" strokecolor="#168489" strokeweight="1pt">
                      <v:stroke joinstyle="miter"/>
                    </v:oval>
                  </v:group>
                  <v:shape id="مربع نص 41" o:spid="_x0000_s3764"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7FrsYA&#10;AADjAAAADwAAAGRycy9kb3ducmV2LnhtbERPS0/DMAy+I/EfIiNxY8kGlK0smyYe0g5cGN3dakxT&#10;0ThVY9bu3xMkJI7+3l5vp9CpEw2pjWxhPjOgiOvoWm4sVB+vN0tQSZAddpHJwpkSbDeXF2ssXRz5&#10;nU4HaVQO4VSiBS/Sl1qn2lPANIs9ceY+4xBQ8jk02g045vDQ6YUxhQ7Ycm7w2NOTp/rr8B0siLjd&#10;/Fy9hLQ/Tm/Pozf1PVbWXl9Nu0dQQpP8i//ce5fnF2ZZrBZ3D7fw+1MGQG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U7FrsYAAADjAAAADwAAAAAAAAAAAAAAAACYAgAAZHJz&#10;L2Rvd25yZXYueG1sUEsFBgAAAAAEAAQA9QAAAIsDAAAAAA==&#10;" filled="f" stroked="f">
                    <v:textbox style="mso-fit-shape-to-text:t">
                      <w:txbxContent>
                        <w:p w:rsidR="005345A8" w:rsidRDefault="005345A8"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فرص التطور المهني</w:t>
                          </w:r>
                        </w:p>
                      </w:txbxContent>
                    </v:textbox>
                  </v:shape>
                </v:group>
                <v:shape id="صورة 54" o:spid="_x0000_s3765"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lwFHrJAAAA4wAAAA8AAABkcnMvZG93bnJldi54bWxET19PwjAQfzfxOzRn4pt0IhljUogaTEx4&#10;ggnx8VzPbdJeZ1thfntqYuLj/f7ffDlYI47kQ+dYwe0oA0FcO91xo+C1er4pQISIrNE4JgU/FGC5&#10;uLyYY6ndiTd03MZGpBAOJSpoY+xLKUPdksUwcj1x4j6ctxjT6RupPZ5SuDVynGW5tNhxamixp6eW&#10;6sP22ypY+8f3z1m1N9XX5m1VmLvp7rBaK3V9NTzcg4g0xH/xn/tFp/l5VuSz8WQ6gd+fEgBycQY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yXAUeskAAADjAAAADwAAAAAAAAAA&#10;AAAAAACfAgAAZHJzL2Rvd25yZXYueG1sUEsFBgAAAAAEAAQA9wAAAJUDAAAAAA==&#10;">
                  <v:imagedata r:id="rId74" o:title=""/>
                  <v:path arrowok="t"/>
                </v:shape>
                <w10:wrap anchorx="page"/>
                <w10:anchorlock/>
              </v:group>
            </w:pict>
          </mc:Fallback>
        </mc:AlternateContent>
      </w:r>
    </w:p>
    <w:p w:rsidR="007C6591" w:rsidRPr="00F1502D" w:rsidRDefault="007C6591" w:rsidP="00E9423C">
      <w:r w:rsidRPr="00F1502D">
        <w:rPr>
          <w:rtl/>
        </w:rPr>
        <w:t>- التدريب والتطوير:</w:t>
      </w:r>
      <w:r>
        <w:rPr>
          <w:rFonts w:hint="cs"/>
          <w:rtl/>
        </w:rPr>
        <w:t xml:space="preserve"> </w:t>
      </w:r>
      <w:r w:rsidRPr="00F1502D">
        <w:rPr>
          <w:rtl/>
        </w:rPr>
        <w:t xml:space="preserve">تقديم دورات تدريبية وورش عمل لتطوير مهارات الموظفين. </w:t>
      </w:r>
      <w:r>
        <w:rPr>
          <w:rFonts w:hint="cs"/>
          <w:rtl/>
        </w:rPr>
        <w:t>و</w:t>
      </w:r>
      <w:r w:rsidRPr="00F1502D">
        <w:rPr>
          <w:rtl/>
        </w:rPr>
        <w:t xml:space="preserve">دعم المشاركة في المؤتمرات والفعاليات المهنية.  </w:t>
      </w:r>
    </w:p>
    <w:p w:rsidR="007C6591" w:rsidRDefault="007C6591" w:rsidP="00E9423C">
      <w:pPr>
        <w:rPr>
          <w:rtl/>
        </w:rPr>
      </w:pPr>
      <w:r w:rsidRPr="00F1502D">
        <w:rPr>
          <w:rtl/>
        </w:rPr>
        <w:lastRenderedPageBreak/>
        <w:t>- خطط النمو الوظيفي:</w:t>
      </w:r>
      <w:r>
        <w:rPr>
          <w:rFonts w:hint="cs"/>
          <w:rtl/>
        </w:rPr>
        <w:t xml:space="preserve"> </w:t>
      </w:r>
      <w:r w:rsidRPr="00F1502D">
        <w:rPr>
          <w:rtl/>
        </w:rPr>
        <w:t xml:space="preserve">وضع مسارات واضحة للترقية والتطور المهني. </w:t>
      </w:r>
      <w:r>
        <w:rPr>
          <w:rFonts w:hint="cs"/>
          <w:rtl/>
        </w:rPr>
        <w:t xml:space="preserve"> و</w:t>
      </w:r>
      <w:r w:rsidRPr="00F1502D">
        <w:rPr>
          <w:rtl/>
        </w:rPr>
        <w:t xml:space="preserve">تقديم فرص لتولي مسؤوليات جديدة أو العمل على مشاريع مميزة.  </w:t>
      </w:r>
    </w:p>
    <w:p w:rsidR="00E9423C" w:rsidRPr="00F1502D" w:rsidRDefault="00E9423C" w:rsidP="00E9423C">
      <w:r w:rsidRPr="002A078C">
        <w:rPr>
          <w:rFonts w:ascii="Sakkal Majalla" w:hAnsi="Sakkal Majalla"/>
          <w:noProof/>
          <w:sz w:val="34"/>
        </w:rPr>
        <mc:AlternateContent>
          <mc:Choice Requires="wpg">
            <w:drawing>
              <wp:inline distT="0" distB="0" distL="0" distR="0" wp14:anchorId="2C32A7E6" wp14:editId="31711D05">
                <wp:extent cx="5731510" cy="892088"/>
                <wp:effectExtent l="0" t="0" r="2540" b="22860"/>
                <wp:docPr id="160869245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458" name="مجموعة 47"/>
                        <wpg:cNvGrpSpPr/>
                        <wpg:grpSpPr>
                          <a:xfrm>
                            <a:off x="0" y="0"/>
                            <a:ext cx="5731510" cy="895351"/>
                            <a:chOff x="0" y="0"/>
                            <a:chExt cx="5878196" cy="918845"/>
                          </a:xfrm>
                        </wpg:grpSpPr>
                        <wpg:grpSp>
                          <wpg:cNvPr id="1608692459" name="مجموعة 48"/>
                          <wpg:cNvGrpSpPr/>
                          <wpg:grpSpPr>
                            <a:xfrm>
                              <a:off x="0" y="0"/>
                              <a:ext cx="5878196" cy="918845"/>
                              <a:chOff x="0" y="0"/>
                              <a:chExt cx="6240348" cy="919070"/>
                            </a:xfrm>
                          </wpg:grpSpPr>
                          <wpg:grpSp>
                            <wpg:cNvPr id="1608692460" name="مجموعة 49"/>
                            <wpg:cNvGrpSpPr/>
                            <wpg:grpSpPr>
                              <a:xfrm>
                                <a:off x="0" y="169208"/>
                                <a:ext cx="5433072" cy="580613"/>
                                <a:chOff x="0" y="169208"/>
                                <a:chExt cx="5433072" cy="580613"/>
                              </a:xfrm>
                            </wpg:grpSpPr>
                            <wps:wsp>
                              <wps:cNvPr id="160869246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46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46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464" name="مربع نص 41"/>
                          <wps:cNvSpPr txBox="1"/>
                          <wps:spPr>
                            <a:xfrm>
                              <a:off x="204466" y="256739"/>
                              <a:ext cx="4615440" cy="389157"/>
                            </a:xfrm>
                            <a:prstGeom prst="rect">
                              <a:avLst/>
                            </a:prstGeom>
                            <a:noFill/>
                          </wps:spPr>
                          <wps:txbx>
                            <w:txbxContent>
                              <w:p w:rsidR="005345A8" w:rsidRDefault="005345A8"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تعزيز التواصل الفعّال</w:t>
                                </w:r>
                              </w:p>
                            </w:txbxContent>
                          </wps:txbx>
                          <wps:bodyPr wrap="square" rtlCol="1">
                            <a:spAutoFit/>
                          </wps:bodyPr>
                        </wps:wsp>
                      </wpg:grpSp>
                      <pic:pic xmlns:pic="http://schemas.openxmlformats.org/drawingml/2006/picture">
                        <pic:nvPicPr>
                          <pic:cNvPr id="1608692465"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76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">
                <v:group id="مجموعة 47" o:spid="_x0000_s376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P/CLO&#10;zAAAAOMAAAAPAAAAAAAAAAAAAAAAAKoCAABkcnMvZG93bnJldi54bWxQSwUGAAAAAAQABAD6AAAA&#10;owMAAAAA&#10;">
                  <v:group id="مجموعة 48" o:spid="_x0000_s376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Cwh1XIAAAA&#10;4wAAAA8AAAAAAAAAAAAAAAAAqgIAAGRycy9kb3ducmV2LnhtbFBLBQYAAAAABAAEAPoAAACfAwAA&#10;AAA=&#10;">
                    <v:group id="مجموعة 49" o:spid="_x0000_s376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5uR1&#10;zAAAAOMAAAAPAAAAAAAAAAAAAAAAAKoCAABkcnMvZG93bnJldi54bWxQSwUGAAAAAAQABAD6AAAA&#10;owMAAAAA&#10;">
                      <v:shape id="شكل حر 50" o:spid="_x0000_s377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we7cYA&#10;AADjAAAADwAAAGRycy9kb3ducmV2LnhtbERPX2vCMBB/H/gdwgm+zVQ3g1ajiCDI2INWxdejOdti&#10;cylNpvXbL4OBj/f7f4tVZ2txp9ZXjjWMhgkI4tyZigsNp+P2fQrCB2SDtWPS8CQPq2XvbYGpcQ8+&#10;0D0LhYgh7FPUUIbQpFL6vCSLfuga4shdXWsxxLMtpGnxEcNtLcdJoqTFimNDiQ1tSspv2Y/VoL4m&#10;l/0+304O2e7j25M1Z+OC1oN+t56DCNSFl/jfvTNxvkqmajb+VCP4+ykC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nwe7c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77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HoOMUA&#10;AADjAAAADwAAAGRycy9kb3ducmV2LnhtbERPS2vCQBC+C/0PyxS8SN0YNNjUVaQiePRReh6z001o&#10;djbNbmP8964geJzvPYtVb2vRUesrxwom4wQEceF0xUbB12n7NgfhA7LG2jEpuJKH1fJlsMBcuwsf&#10;qDsGI2II+xwVlCE0uZS+KMmiH7uGOHI/rrUY4tkaqVu8xHBbyzRJMmmx4thQYkOfJRW/x3+rAP/s&#10;/vvsgvPd2ZjNaNb0Iz1Tavjarz9ABOrDU/xw73ScnyXz7D2dZincf4oAyO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Meg4xQAAAOMAAAAPAAAAAAAAAAAAAAAAAJgCAABkcnMv&#10;ZG93bnJldi54bWxQSwUGAAAAAAQABAD1AAAAigMAAAAA&#10;" fillcolor="#a5a5a5 [2092]" stroked="f" strokeweight="1pt">
                        <v:stroke joinstyle="miter"/>
                      </v:roundrect>
                    </v:group>
                    <v:oval id="شكل بيضاوي 52" o:spid="_x0000_s377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EVF8cA&#10;AADjAAAADwAAAGRycy9kb3ducmV2LnhtbERP3UvDMBB/H/g/hBN8c4lVwlaXDVEEBQfafTwfza0t&#10;ay6liWv335uBsMf7fd9iNbpWnKgPjWcDD1MFgrj0tuHKwHbzfj8DESKyxdYzGThTgNXyZrLA3PqB&#10;f+hUxEqkEA45Gqhj7HIpQ1mTwzD1HXHiDr53GNPZV9L2OKRw18pMKS0dNpwaauzotabyWPw6A9/H&#10;w+68//xS68oPhR7cW5bZjTF3t+PLM4hIY7yK/90fNs3Xaqbn2ZN+hMtPCQC5/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LhFRfHAAAA4wAAAA8AAAAAAAAAAAAAAAAAmAIAAGRy&#10;cy9kb3ducmV2LnhtbFBLBQYAAAAABAAEAPUAAACMAwAAAAA=&#10;" filled="f" strokecolor="#168489" strokeweight="1pt">
                      <v:stroke joinstyle="miter"/>
                    </v:oval>
                  </v:group>
                  <v:shape id="مربع نص 41" o:spid="_x0000_s3773"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7LB8YA&#10;AADjAAAADwAAAGRycy9kb3ducmV2LnhtbERPS2vDMAy+D/YfjAq7rXZLF7qsbil7QA+7rM3uItbi&#10;0FgOsdak/34eDHbU99ZmN4VOXWhIbWQLi7kBRVxH13JjoTq93a9BJUF22EUmC1dKsNve3mywdHHk&#10;D7ocpVE5hFOJFrxIX2qdak8B0zz2xJn7ikNAyefQaDfgmMNDp5fGFDpgy7nBY0/Pnurz8TtYEHH7&#10;xbV6DenwOb2/jN7UD1hZezeb9k+ghCb5F/+5Dy7PL8y6eFyuihX8/pQB0N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37LB8YAAADjAAAADwAAAAAAAAAAAAAAAACYAgAAZHJz&#10;L2Rvd25yZXYueG1sUEsFBgAAAAAEAAQA9QAAAIsDAAAAAA==&#10;" filled="f" stroked="f">
                    <v:textbox style="mso-fit-shape-to-text:t">
                      <w:txbxContent>
                        <w:p w:rsidR="005345A8" w:rsidRDefault="005345A8"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تعزيز التواصل الفعّال</w:t>
                          </w:r>
                        </w:p>
                      </w:txbxContent>
                    </v:textbox>
                  </v:shape>
                </v:group>
                <v:shape id="صورة 54" o:spid="_x0000_s3774"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PlJzzJAAAA4wAAAA8AAABkcnMvZG93bnJldi54bWxET19PwjAQfyfxOzRn4ht0os4xKUQNJiY8&#10;wdT4eK7nNmmvs60wv701IeHxfv9vvhysEXvyoXOs4HKSgSCune64UfBSPY0LECEiazSOScEvBVgu&#10;zkZzLLU78Ib229iIFMKhRAVtjH0pZahbshgmridO3KfzFmM6fSO1x0MKt0ZOsyyXFjtODS329NhS&#10;vdv+WAVr//DxNaveTPW9eV8V5ur2dbdaK3VxPtzfgYg0xJP46H7WaX6eFflsep3fwP9PCQC5+AM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I+UnPMkAAADjAAAADwAAAAAAAAAA&#10;AAAAAACfAgAAZHJzL2Rvd25yZXYueG1sUEsFBgAAAAAEAAQA9wAAAJUDAAAAAA==&#10;">
                  <v:imagedata r:id="rId74" o:title=""/>
                  <v:path arrowok="t"/>
                </v:shape>
                <w10:wrap anchorx="page"/>
                <w10:anchorlock/>
              </v:group>
            </w:pict>
          </mc:Fallback>
        </mc:AlternateContent>
      </w:r>
    </w:p>
    <w:p w:rsidR="007C6591" w:rsidRPr="00F1502D" w:rsidRDefault="007C6591" w:rsidP="00E9423C">
      <w:r w:rsidRPr="00F1502D">
        <w:rPr>
          <w:rtl/>
        </w:rPr>
        <w:t>- الاستماع إلى الموظفين:</w:t>
      </w:r>
      <w:r>
        <w:rPr>
          <w:rFonts w:hint="cs"/>
          <w:rtl/>
        </w:rPr>
        <w:t xml:space="preserve"> </w:t>
      </w:r>
      <w:r w:rsidRPr="00F1502D">
        <w:rPr>
          <w:rtl/>
        </w:rPr>
        <w:t xml:space="preserve">عقد اجتماعات دورية لمناقشة ملاحظاتهم وأفكارهم. </w:t>
      </w:r>
      <w:r>
        <w:rPr>
          <w:rFonts w:hint="cs"/>
          <w:rtl/>
        </w:rPr>
        <w:t xml:space="preserve"> و</w:t>
      </w:r>
      <w:r w:rsidRPr="00F1502D">
        <w:rPr>
          <w:rtl/>
        </w:rPr>
        <w:t xml:space="preserve">إنشاء قنوات تواصل مفتوحة تتيح للموظفين التعبير عن آرائهم.  </w:t>
      </w:r>
    </w:p>
    <w:p w:rsidR="007C6591" w:rsidRDefault="007C6591" w:rsidP="00E9423C">
      <w:pPr>
        <w:rPr>
          <w:rtl/>
        </w:rPr>
      </w:pPr>
      <w:r w:rsidRPr="00F1502D">
        <w:rPr>
          <w:rtl/>
        </w:rPr>
        <w:t>- التغذية الراجعة البن</w:t>
      </w:r>
      <w:r>
        <w:rPr>
          <w:rFonts w:hint="cs"/>
          <w:rtl/>
        </w:rPr>
        <w:t>ّ</w:t>
      </w:r>
      <w:r w:rsidRPr="00F1502D">
        <w:rPr>
          <w:rtl/>
        </w:rPr>
        <w:t>اءة:</w:t>
      </w:r>
      <w:r>
        <w:rPr>
          <w:rFonts w:hint="cs"/>
          <w:rtl/>
        </w:rPr>
        <w:t xml:space="preserve"> </w:t>
      </w:r>
      <w:r w:rsidRPr="00F1502D">
        <w:rPr>
          <w:rtl/>
        </w:rPr>
        <w:t>تقديم ملاحظات بناءة لتحسين الأداء مع التركيز على الإيجابيات.</w:t>
      </w:r>
      <w:r>
        <w:rPr>
          <w:rFonts w:hint="cs"/>
          <w:rtl/>
        </w:rPr>
        <w:t xml:space="preserve"> و</w:t>
      </w:r>
      <w:r w:rsidRPr="00F1502D">
        <w:rPr>
          <w:rtl/>
        </w:rPr>
        <w:t xml:space="preserve">التأكد من أن الموظفين يفهمون توقعات الإدارة بوضوح.  </w:t>
      </w:r>
    </w:p>
    <w:p w:rsidR="00E9423C" w:rsidRPr="00F1502D" w:rsidRDefault="00E9423C" w:rsidP="00E9423C">
      <w:r w:rsidRPr="002A078C">
        <w:rPr>
          <w:rFonts w:ascii="Sakkal Majalla" w:hAnsi="Sakkal Majalla"/>
          <w:noProof/>
          <w:sz w:val="34"/>
        </w:rPr>
        <mc:AlternateContent>
          <mc:Choice Requires="wpg">
            <w:drawing>
              <wp:inline distT="0" distB="0" distL="0" distR="0" wp14:anchorId="3B5DAEBD" wp14:editId="215DFE94">
                <wp:extent cx="5731510" cy="892088"/>
                <wp:effectExtent l="0" t="0" r="2540" b="22860"/>
                <wp:docPr id="160869244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449" name="مجموعة 47"/>
                        <wpg:cNvGrpSpPr/>
                        <wpg:grpSpPr>
                          <a:xfrm>
                            <a:off x="0" y="0"/>
                            <a:ext cx="5731510" cy="895351"/>
                            <a:chOff x="0" y="0"/>
                            <a:chExt cx="5878196" cy="918845"/>
                          </a:xfrm>
                        </wpg:grpSpPr>
                        <wpg:grpSp>
                          <wpg:cNvPr id="1608692450" name="مجموعة 48"/>
                          <wpg:cNvGrpSpPr/>
                          <wpg:grpSpPr>
                            <a:xfrm>
                              <a:off x="0" y="0"/>
                              <a:ext cx="5878196" cy="918845"/>
                              <a:chOff x="0" y="0"/>
                              <a:chExt cx="6240348" cy="919070"/>
                            </a:xfrm>
                          </wpg:grpSpPr>
                          <wpg:grpSp>
                            <wpg:cNvPr id="1608692451" name="مجموعة 49"/>
                            <wpg:cNvGrpSpPr/>
                            <wpg:grpSpPr>
                              <a:xfrm>
                                <a:off x="0" y="169208"/>
                                <a:ext cx="5433072" cy="580613"/>
                                <a:chOff x="0" y="169208"/>
                                <a:chExt cx="5433072" cy="580613"/>
                              </a:xfrm>
                            </wpg:grpSpPr>
                            <wps:wsp>
                              <wps:cNvPr id="160869245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45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45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455" name="مربع نص 41"/>
                          <wps:cNvSpPr txBox="1"/>
                          <wps:spPr>
                            <a:xfrm>
                              <a:off x="204466" y="256739"/>
                              <a:ext cx="4615440" cy="389157"/>
                            </a:xfrm>
                            <a:prstGeom prst="rect">
                              <a:avLst/>
                            </a:prstGeom>
                            <a:noFill/>
                          </wps:spPr>
                          <wps:txbx>
                            <w:txbxContent>
                              <w:p w:rsidR="005345A8" w:rsidRDefault="005345A8"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تعزيز التوازن بين العمل والحياة الشخصية</w:t>
                                </w:r>
                              </w:p>
                            </w:txbxContent>
                          </wps:txbx>
                          <wps:bodyPr wrap="square" rtlCol="1">
                            <a:spAutoFit/>
                          </wps:bodyPr>
                        </wps:wsp>
                      </wpg:grpSp>
                      <pic:pic xmlns:pic="http://schemas.openxmlformats.org/drawingml/2006/picture">
                        <pic:nvPicPr>
                          <pic:cNvPr id="1608692456"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77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">
                <v:group id="مجموعة 47" o:spid="_x0000_s377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laRGIyQAA&#10;AOMAAAAPAAAAAAAAAAAAAAAAAKoCAABkcnMvZG93bnJldi54bWxQSwUGAAAAAAQABAD6AAAAoAMA&#10;AAAA&#10;">
                  <v:group id="مجموعة 48" o:spid="_x0000_s377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xii7I&#10;zAAAAOMAAAAPAAAAAAAAAAAAAAAAAKoCAABkcnMvZG93bnJldi54bWxQSwUGAAAAAAQABAD6AAAA&#10;owMAAAAA&#10;">
                    <v:group id="مجموعة 49" o:spid="_x0000_s377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7Gi1PIAAAA&#10;4wAAAA8AAAAAAAAAAAAAAAAAqgIAAGRycy9kb3ducmV2LnhtbFBLBQYAAAAABAAEAPoAAACfAwAA&#10;AAA=&#10;">
                      <v:shape id="شكل حر 50" o:spid="_x0000_s377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JKJ8cA&#10;AADjAAAADwAAAGRycy9kb3ducmV2LnhtbERPzWrCQBC+F/oOyxS81Y2xCZpmI6UgSPGgqeJ1yE6T&#10;YHY2ZFeNb+8WCj3O9z/5ajSduNLgWssKZtMIBHFldcu1gsP3+nUBwnlkjZ1lUnAnB6vi+SnHTNsb&#10;7+la+lqEEHYZKmi87zMpXdWQQTe1PXHgfuxg0IdzqKUe8BbCTSfjKEqlwZZDQ4M9fTZUncuLUZB+&#10;Jafdrlon+3Iz3zoy+qitV2ryMn68g/A0+n/xn3ujw/w0WqTL+C2J4fenAIAsH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jCSifHAAAA4w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78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GHHsYA&#10;AADjAAAADwAAAGRycy9kb3ducmV2LnhtbERPS2vCQBC+F/wPywheRDfaJmh0lWIp9FgfeB6z4yaY&#10;nU2z25j++26h4HG+96y3va1FR62vHCuYTRMQxIXTFRsFp+P7ZAHCB2SNtWNS8EMetpvB0xpz7e68&#10;p+4QjIgh7HNUUIbQ5FL6oiSLfuoa4shdXWsxxLM1Urd4j+G2lvMkyaTFimNDiQ3tSipuh2+rAL/s&#10;5/nigvPdxZi3cdr0Y50qNRr2rysQgfrwEP+7P3ScnyWLbDl/SZ/h76cIgN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xGHHsYAAADjAAAADwAAAAAAAAAAAAAAAACYAgAAZHJz&#10;L2Rvd25yZXYueG1sUEsFBgAAAAAEAAQA9QAAAIsDAAAAAA==&#10;" fillcolor="#a5a5a5 [2092]" stroked="f" strokeweight="1pt">
                        <v:stroke joinstyle="miter"/>
                      </v:roundrect>
                    </v:group>
                    <v:oval id="شكل بيضاوي 52" o:spid="_x0000_s378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RH3sgA&#10;AADjAAAADwAAAGRycy9kb3ducmV2LnhtbERP3WvCMBB/H/g/hBP2NhOLK1qNIhuDDTbQ+vF8NGdb&#10;bC6lyWz975fBYI/3+77VZrCNuFHna8caphMFgrhwpuZSw/Hw9jQH4QOywcYxabiTh8169LDCzLie&#10;93TLQyliCPsMNVQhtJmUvqjIop+4ljhyF9dZDPHsSmk67GO4bWSiVCot1hwbKmzppaLimn9bDbvr&#10;5XQ/f3yqr9L1edrb1yQxB60fx8N2CSLQEP7Ff+53E+enap4uktnzDH5/igDI9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jZEfeyAAAAOMAAAAPAAAAAAAAAAAAAAAAAJgCAABk&#10;cnMvZG93bnJldi54bWxQSwUGAAAAAAQABAD1AAAAjQMAAAAA&#10;" filled="f" strokecolor="#168489" strokeweight="1pt">
                      <v:stroke joinstyle="miter"/>
                    </v:oval>
                  </v:group>
                  <v:shape id="مربع نص 41" o:spid="_x0000_s3782"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6kIcUA&#10;AADjAAAADwAAAGRycy9kb3ducmV2LnhtbERPS0vDQBC+C/6HZQRvdrfFhBq7LcUH9ODFNt6H7JgN&#10;ZmdDdmzSf+8Kgsf53rPZzaFXZxpTF9nCcmFAETfRddxaqE+vd2tQSZAd9pHJwoUS7LbXVxusXJz4&#10;nc5HaVUO4VShBS8yVFqnxlPAtIgDceY+4xhQ8jm22o045fDQ65UxpQ7YcW7wONCTp+br+B0siLj9&#10;8lK/hHT4mN+eJ2+aAmtrb2/m/SMooVn+xX/ug8vzS7MuH1b3RQG/P2UA9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XqQhxQAAAOMAAAAPAAAAAAAAAAAAAAAAAJgCAABkcnMv&#10;ZG93bnJldi54bWxQSwUGAAAAAAQABAD1AAAAigMAAAAA&#10;" filled="f" stroked="f">
                    <v:textbox style="mso-fit-shape-to-text:t">
                      <w:txbxContent>
                        <w:p w:rsidR="005345A8" w:rsidRDefault="005345A8"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تعزيز التوازن بين العمل والحياة الشخصية</w:t>
                          </w:r>
                        </w:p>
                      </w:txbxContent>
                    </v:textbox>
                  </v:shape>
                </v:group>
                <v:shape id="صورة 54" o:spid="_x0000_s3783"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1bc/bJAAAA4wAAAA8AAABkcnMvZG93bnJldi54bWxET19PwjAQfyfxOzRn4ht0os4xKUQNJiY8&#10;wdT4eK7nNmmvs60wv701IeHxfv9vvhysEXvyoXOs4HKSgSCune64UfBSPY0LECEiazSOScEvBVgu&#10;zkZzLLU78Ib229iIFMKhRAVtjH0pZahbshgmridO3KfzFmM6fSO1x0MKt0ZOsyyXFjtODS329NhS&#10;vdv+WAVr//DxNaveTPW9eV8V5ur2dbdaK3VxPtzfgYg0xJP46H7WaX6eFflsen2Tw/9PCQC5+AM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HVtz9skAAADjAAAADwAAAAAAAAAA&#10;AAAAAACfAgAAZHJzL2Rvd25yZXYueG1sUEsFBgAAAAAEAAQA9wAAAJUDAAAAAA==&#10;">
                  <v:imagedata r:id="rId74" o:title=""/>
                  <v:path arrowok="t"/>
                </v:shape>
                <w10:wrap anchorx="page"/>
                <w10:anchorlock/>
              </v:group>
            </w:pict>
          </mc:Fallback>
        </mc:AlternateContent>
      </w:r>
    </w:p>
    <w:p w:rsidR="007C6591" w:rsidRPr="00F1502D" w:rsidRDefault="007C6591" w:rsidP="00E9423C">
      <w:r w:rsidRPr="00F1502D">
        <w:rPr>
          <w:rtl/>
        </w:rPr>
        <w:t xml:space="preserve">- المرونة في العمل: تقديم خيارات مثل العمل عن بُعد أو ساعات العمل المرنة. </w:t>
      </w:r>
      <w:r>
        <w:rPr>
          <w:rFonts w:hint="cs"/>
          <w:rtl/>
        </w:rPr>
        <w:t>و</w:t>
      </w:r>
      <w:r w:rsidRPr="00F1502D">
        <w:rPr>
          <w:rtl/>
        </w:rPr>
        <w:t xml:space="preserve">السماح للموظفين بجدولة أوقاتهم بما يتناسب مع احتياجاتهم الشخصية.  </w:t>
      </w:r>
    </w:p>
    <w:p w:rsidR="007C6591" w:rsidRDefault="007C6591" w:rsidP="00E9423C">
      <w:pPr>
        <w:rPr>
          <w:rtl/>
        </w:rPr>
      </w:pPr>
      <w:r w:rsidRPr="00F1502D">
        <w:rPr>
          <w:rtl/>
        </w:rPr>
        <w:t>- تشجيع الراحة والإجازات: التأكيد على أهمية أخذ إجازات منتظمة لتجديد النشاط.</w:t>
      </w:r>
      <w:r>
        <w:rPr>
          <w:rFonts w:hint="cs"/>
          <w:rtl/>
        </w:rPr>
        <w:t xml:space="preserve"> و</w:t>
      </w:r>
      <w:r w:rsidRPr="00F1502D">
        <w:rPr>
          <w:rtl/>
        </w:rPr>
        <w:t xml:space="preserve">احترام وقت الموظفين خارج العمل وعدم تحميلهم مسؤوليات إضافية في أوقات الراحة.  </w:t>
      </w:r>
    </w:p>
    <w:p w:rsidR="00E9423C" w:rsidRPr="00F1502D" w:rsidRDefault="00E9423C" w:rsidP="00E9423C">
      <w:r w:rsidRPr="002A078C">
        <w:rPr>
          <w:rFonts w:ascii="Sakkal Majalla" w:hAnsi="Sakkal Majalla"/>
          <w:noProof/>
          <w:sz w:val="34"/>
        </w:rPr>
        <mc:AlternateContent>
          <mc:Choice Requires="wpg">
            <w:drawing>
              <wp:inline distT="0" distB="0" distL="0" distR="0" wp14:anchorId="181BFF57" wp14:editId="5E657980">
                <wp:extent cx="5731510" cy="892088"/>
                <wp:effectExtent l="0" t="0" r="2540" b="22860"/>
                <wp:docPr id="160869243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440" name="مجموعة 47"/>
                        <wpg:cNvGrpSpPr/>
                        <wpg:grpSpPr>
                          <a:xfrm>
                            <a:off x="0" y="0"/>
                            <a:ext cx="5731510" cy="895351"/>
                            <a:chOff x="0" y="0"/>
                            <a:chExt cx="5878196" cy="918845"/>
                          </a:xfrm>
                        </wpg:grpSpPr>
                        <wpg:grpSp>
                          <wpg:cNvPr id="1608692441" name="مجموعة 48"/>
                          <wpg:cNvGrpSpPr/>
                          <wpg:grpSpPr>
                            <a:xfrm>
                              <a:off x="0" y="0"/>
                              <a:ext cx="5878196" cy="918845"/>
                              <a:chOff x="0" y="0"/>
                              <a:chExt cx="6240348" cy="919070"/>
                            </a:xfrm>
                          </wpg:grpSpPr>
                          <wpg:grpSp>
                            <wpg:cNvPr id="1608692442" name="مجموعة 49"/>
                            <wpg:cNvGrpSpPr/>
                            <wpg:grpSpPr>
                              <a:xfrm>
                                <a:off x="0" y="169208"/>
                                <a:ext cx="5433072" cy="580613"/>
                                <a:chOff x="0" y="169208"/>
                                <a:chExt cx="5433072" cy="580613"/>
                              </a:xfrm>
                            </wpg:grpSpPr>
                            <wps:wsp>
                              <wps:cNvPr id="160869244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44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44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446" name="مربع نص 41"/>
                          <wps:cNvSpPr txBox="1"/>
                          <wps:spPr>
                            <a:xfrm>
                              <a:off x="204466" y="256739"/>
                              <a:ext cx="4615440" cy="389157"/>
                            </a:xfrm>
                            <a:prstGeom prst="rect">
                              <a:avLst/>
                            </a:prstGeom>
                            <a:noFill/>
                          </wps:spPr>
                          <wps:txbx>
                            <w:txbxContent>
                              <w:p w:rsidR="005345A8" w:rsidRDefault="005345A8"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إشراك الموظفين في اتخاذ القرارات</w:t>
                                </w:r>
                              </w:p>
                            </w:txbxContent>
                          </wps:txbx>
                          <wps:bodyPr wrap="square" rtlCol="1">
                            <a:spAutoFit/>
                          </wps:bodyPr>
                        </wps:wsp>
                      </wpg:grpSp>
                      <pic:pic xmlns:pic="http://schemas.openxmlformats.org/drawingml/2006/picture">
                        <pic:nvPicPr>
                          <pic:cNvPr id="1608692447"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78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">
                <v:group id="مجموعة 47" o:spid="_x0000_s378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0U7gV&#10;zAAAAOMAAAAPAAAAAAAAAAAAAAAAAKoCAABkcnMvZG93bnJldi54bWxQSwUGAAAAAAQABAD6AAAA&#10;owMAAAAA&#10;">
                  <v:group id="مجموعة 48" o:spid="_x0000_s378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sfHY7IAAAA&#10;4wAAAA8AAAAAAAAAAAAAAAAAqgIAAGRycy9kb3ducmV2LnhtbFBLBQYAAAAABAAEAPoAAACfAwAA&#10;AAA=&#10;">
                    <v:group id="مجموعة 49" o:spid="_x0000_s378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rzYP5yQAA&#10;AOMAAAAPAAAAAAAAAAAAAAAAAKoCAABkcnMvZG93bnJldi54bWxQSwUGAAAAAAQABAD6AAAAoAMA&#10;AAAA&#10;">
                      <v:shape id="شكل حر 50" o:spid="_x0000_s378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d5YcUA&#10;AADjAAAADwAAAGRycy9kb3ducmV2LnhtbERPS4vCMBC+C/6HMII3TddH0WqUZUEQ2YNWxevQjG3Z&#10;ZlKaqPXfbwTB43zvWa5bU4k7Na60rOBrGIEgzqwuOVdwOm4GMxDOI2usLJOCJzlYr7qdJSbaPvhA&#10;99TnIoSwS1BB4X2dSOmyggy6oa2JA3e1jUEfziaXusFHCDeVHEVRLA2WHBoKrOmnoOwvvRkF8W56&#10;2e+zzfSQbse/jow+a+uV6vfa7wUIT63/iN/urQ7z42gWz0eTyRhePwUA5O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3lhxQAAAOMAAAAPAAAAAAAAAAAAAAAAAJgCAABkcnMv&#10;ZG93bnJldi54bWxQSwUGAAAAAAQABAD1AAAAig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78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GJt8YA&#10;AADjAAAADwAAAGRycy9kb3ducmV2LnhtbERPX2vCMBB/H/gdwgl7kTWd1KJdo4yNwR6dyp7P5kzL&#10;mkvXZLX79kYQfLzf/ys3o23FQL1vHCt4TlIQxJXTDRsFh/3H0xKED8gaW8ek4J88bNaThxIL7c78&#10;RcMuGBFD2BeooA6hK6T0VU0WfeI64sidXG8xxLM3Uvd4juG2lfM0zaXFhmNDjR291VT97P6sAvy1&#10;2++jC84PR2PeZ4tunOmFUo/T8fUFRKAx3MU396eO8/N0ma/mWZbB9acIgFx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SGJt8YAAADjAAAADwAAAAAAAAAAAAAAAACYAgAAZHJz&#10;L2Rvd25yZXYueG1sUEsFBgAAAAAEAAQA9QAAAIsDAAAAAA==&#10;" fillcolor="#a5a5a5 [2092]" stroked="f" strokeweight="1pt">
                        <v:stroke joinstyle="miter"/>
                      </v:roundrect>
                    </v:group>
                    <v:oval id="شكل بيضاوي 52" o:spid="_x0000_s379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F0mMgA&#10;AADjAAAADwAAAGRycy9kb3ducmV2LnhtbERP3WvCMBB/H/g/hBP2NhOLK1qNIhuDDTbQ+vF8NGdb&#10;bC6lyWz975fBYI/3+77VZrCNuFHna8caphMFgrhwpuZSw/Hw9jQH4QOywcYxabiTh8169LDCzLie&#10;93TLQyliCPsMNVQhtJmUvqjIop+4ljhyF9dZDPHsSmk67GO4bWSiVCot1hwbKmzppaLimn9bDbvr&#10;5XQ/f3yqr9L1edrb1yQxB60fx8N2CSLQEP7Ff+53E+enap4uktnsGX5/igDI9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J8XSYyAAAAOMAAAAPAAAAAAAAAAAAAAAAAJgCAABk&#10;cnMvZG93bnJldi54bWxQSwUGAAAAAAQABAD1AAAAjQMAAAAA&#10;" filled="f" strokecolor="#168489" strokeweight="1pt">
                      <v:stroke joinstyle="miter"/>
                    </v:oval>
                  </v:group>
                  <v:shape id="مربع نص 41" o:spid="_x0000_s3791"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Wsi8YA&#10;AADjAAAADwAAAGRycy9kb3ducmV2LnhtbERPS2vDMAy+D/YfjAq7rXZLF7qsbil7QA+7rM3uItbi&#10;0FgOsdak/34eDHbU99ZmN4VOXWhIbWQLi7kBRVxH13JjoTq93a9BJUF22EUmC1dKsNve3mywdHHk&#10;D7ocpVE5hFOJFrxIX2qdak8B0zz2xJn7ikNAyefQaDfgmMNDp5fGFDpgy7nBY0/Pnurz8TtYEHH7&#10;xbV6DenwOb2/jN7UD1hZezeb9k+ghCb5F/+5Dy7PL8y6eFyuVgX8/pQB0N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1Wsi8YAAADjAAAADwAAAAAAAAAAAAAAAACYAgAAZHJz&#10;L2Rvd25yZXYueG1sUEsFBgAAAAAEAAQA9QAAAIsDAAAAAA==&#10;" filled="f" stroked="f">
                    <v:textbox style="mso-fit-shape-to-text:t">
                      <w:txbxContent>
                        <w:p w:rsidR="005345A8" w:rsidRDefault="005345A8"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إشراك الموظفين في اتخاذ القرارات</w:t>
                          </w:r>
                        </w:p>
                      </w:txbxContent>
                    </v:textbox>
                  </v:shape>
                </v:group>
                <v:shape id="صورة 54" o:spid="_x0000_s3792"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fOQLDJAAAA4wAAAA8AAABkcnMvZG93bnJldi54bWxET19PwjAQfzfxOzRn4pt0IhljUogaTEx4&#10;ggnx8VzPbdJeZ1thfntqYuLj/f7ffDlYI47kQ+dYwe0oA0FcO91xo+C1er4pQISIrNE4JgU/FGC5&#10;uLyYY6ndiTd03MZGpBAOJSpoY+xLKUPdksUwcj1x4j6ctxjT6RupPZ5SuDVynGW5tNhxamixp6eW&#10;6sP22ypY+8f3z1m1N9XX5m1VmLvp7rBaK3V9NTzcg4g0xH/xn/tFp/l5VuSz8WQyhd+fEgBycQY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985AsMkAAADjAAAADwAAAAAAAAAA&#10;AAAAAACfAgAAZHJzL2Rvd25yZXYueG1sUEsFBgAAAAAEAAQA9wAAAJUDAAAAAA==&#10;">
                  <v:imagedata r:id="rId74" o:title=""/>
                  <v:path arrowok="t"/>
                </v:shape>
                <w10:wrap anchorx="page"/>
                <w10:anchorlock/>
              </v:group>
            </w:pict>
          </mc:Fallback>
        </mc:AlternateContent>
      </w:r>
    </w:p>
    <w:p w:rsidR="007C6591" w:rsidRPr="00F1502D" w:rsidRDefault="007C6591" w:rsidP="00E9423C">
      <w:r w:rsidRPr="00F1502D">
        <w:rPr>
          <w:rtl/>
        </w:rPr>
        <w:t>- إشراكهم في الخطط: دعوة الموظفين للمساهمة في وضع أهداف الفريق أو المؤسسة.</w:t>
      </w:r>
      <w:r>
        <w:rPr>
          <w:rFonts w:hint="cs"/>
          <w:rtl/>
        </w:rPr>
        <w:t xml:space="preserve"> و</w:t>
      </w:r>
      <w:r w:rsidRPr="00F1502D">
        <w:rPr>
          <w:rtl/>
        </w:rPr>
        <w:t xml:space="preserve">طلب رأيهم في القرارات التي تؤثر على عملهم.  </w:t>
      </w:r>
    </w:p>
    <w:p w:rsidR="007C6591" w:rsidRPr="00F1502D" w:rsidRDefault="007C6591" w:rsidP="00E9423C">
      <w:r w:rsidRPr="00F1502D">
        <w:rPr>
          <w:rtl/>
        </w:rPr>
        <w:t>- تعزيز الشعور بالملكية:</w:t>
      </w:r>
      <w:r>
        <w:rPr>
          <w:rFonts w:hint="cs"/>
          <w:rtl/>
        </w:rPr>
        <w:t xml:space="preserve"> </w:t>
      </w:r>
      <w:r w:rsidRPr="00F1502D">
        <w:rPr>
          <w:rtl/>
        </w:rPr>
        <w:t xml:space="preserve">منح الموظفين مسؤولية أكبر في تنفيذ المشاريع وإدارة العمليات. </w:t>
      </w:r>
      <w:r>
        <w:rPr>
          <w:rFonts w:hint="cs"/>
          <w:rtl/>
        </w:rPr>
        <w:t>و</w:t>
      </w:r>
      <w:r w:rsidRPr="00F1502D">
        <w:rPr>
          <w:rtl/>
        </w:rPr>
        <w:t xml:space="preserve">تشجيعهم على الابتكار وتقديم حلول للمشاكل.  </w:t>
      </w:r>
    </w:p>
    <w:p w:rsidR="007C6591" w:rsidRPr="00F1502D" w:rsidRDefault="007C6591" w:rsidP="00E9423C">
      <w:r>
        <w:rPr>
          <w:rFonts w:hint="cs"/>
          <w:rtl/>
        </w:rPr>
        <w:t xml:space="preserve">ختاماً، </w:t>
      </w:r>
      <w:r w:rsidRPr="00F1502D">
        <w:rPr>
          <w:rtl/>
        </w:rPr>
        <w:t xml:space="preserve">تحفيز الموظفين هو استثمار طويل الأمد في نجاح المؤسسة. من خلال تطبيق استراتيجيات فعّالة مثل التقدير، توفير فرص التطور، تعزيز التواصل، ودعم التوازن بين العمل والحياة، يمكن للمؤسسات بناء فرق عمل أكثر إنتاجية وسعادة. التحفيز ليس مجرد أداة لتحقيق الأهداف، بل </w:t>
      </w:r>
      <w:r w:rsidRPr="00F1502D">
        <w:rPr>
          <w:rtl/>
        </w:rPr>
        <w:lastRenderedPageBreak/>
        <w:t>هو وسيلة لتحسين الصحة النفسية والمهنية للموظفين، مما ينعكس إيجابيا</w:t>
      </w:r>
      <w:r>
        <w:rPr>
          <w:rFonts w:hint="cs"/>
          <w:rtl/>
        </w:rPr>
        <w:t>ً</w:t>
      </w:r>
      <w:r w:rsidRPr="00F1502D">
        <w:rPr>
          <w:rtl/>
        </w:rPr>
        <w:t xml:space="preserve"> على أداء المؤسسة ككل.</w:t>
      </w:r>
    </w:p>
    <w:p w:rsidR="007C6591" w:rsidRDefault="00084372" w:rsidP="00084372">
      <w:pPr>
        <w:rPr>
          <w:rtl/>
        </w:rPr>
      </w:pPr>
      <w:r w:rsidRPr="002A078C">
        <w:rPr>
          <w:rFonts w:ascii="Sakkal Majalla" w:hAnsi="Sakkal Majalla"/>
          <w:noProof/>
          <w:color w:val="002060"/>
          <w:sz w:val="34"/>
        </w:rPr>
        <mc:AlternateContent>
          <mc:Choice Requires="wpg">
            <w:drawing>
              <wp:inline distT="0" distB="0" distL="0" distR="0" wp14:anchorId="4561D5C6" wp14:editId="4B8F2B8E">
                <wp:extent cx="5731510" cy="895350"/>
                <wp:effectExtent l="0" t="0" r="21590" b="19050"/>
                <wp:docPr id="4132"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4133"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4134" name="مجموعة 39"/>
                        <wpg:cNvGrpSpPr/>
                        <wpg:grpSpPr>
                          <a:xfrm>
                            <a:off x="0" y="0"/>
                            <a:ext cx="5731510" cy="895350"/>
                            <a:chOff x="0" y="0"/>
                            <a:chExt cx="5878196" cy="918845"/>
                          </a:xfrm>
                        </wpg:grpSpPr>
                        <wpg:grpSp>
                          <wpg:cNvPr id="4135" name="مجموعة 40"/>
                          <wpg:cNvGrpSpPr/>
                          <wpg:grpSpPr>
                            <a:xfrm>
                              <a:off x="0" y="0"/>
                              <a:ext cx="5878196" cy="918845"/>
                              <a:chOff x="0" y="0"/>
                              <a:chExt cx="6240348" cy="919070"/>
                            </a:xfrm>
                          </wpg:grpSpPr>
                          <wpg:grpSp>
                            <wpg:cNvPr id="4136" name="مجموعة 41"/>
                            <wpg:cNvGrpSpPr/>
                            <wpg:grpSpPr>
                              <a:xfrm>
                                <a:off x="0" y="169208"/>
                                <a:ext cx="5433072" cy="580613"/>
                                <a:chOff x="0" y="169208"/>
                                <a:chExt cx="5433072" cy="580613"/>
                              </a:xfrm>
                            </wpg:grpSpPr>
                            <wps:wsp>
                              <wps:cNvPr id="413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138"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39"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40" name="مربع نص 41"/>
                          <wps:cNvSpPr txBox="1"/>
                          <wps:spPr>
                            <a:xfrm>
                              <a:off x="204484" y="256985"/>
                              <a:ext cx="4616071" cy="387740"/>
                            </a:xfrm>
                            <a:prstGeom prst="rect">
                              <a:avLst/>
                            </a:prstGeom>
                            <a:noFill/>
                          </wps:spPr>
                          <wps:txbx>
                            <w:txbxContent>
                              <w:p w:rsidR="005345A8" w:rsidRPr="006A21FE" w:rsidRDefault="005345A8" w:rsidP="006A21FE">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كيفية قياس وتحسين الصحة النفسية بشكل مستمر</w:t>
                                </w:r>
                              </w:p>
                            </w:txbxContent>
                          </wps:txbx>
                          <wps:bodyPr wrap="square" rtlCol="1">
                            <a:spAutoFit/>
                          </wps:bodyPr>
                        </wps:wsp>
                      </wpg:grpSp>
                    </wpg:wgp>
                  </a:graphicData>
                </a:graphic>
              </wp:inline>
            </w:drawing>
          </mc:Choice>
          <mc:Fallback>
            <w:pict>
              <v:group id="_x0000_s379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">
                <v:shape id="صورة 38" o:spid="_x0000_s3794"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SMnePEAAAA3QAAAA8AAABkcnMvZG93bnJldi54bWxEj0FrwkAUhO9C/8PyCr3pxkakRFcRsdCL&#10;qLHg9ZF9ZoPZt2l2G+O/dwXB4zAz3zDzZW9r0VHrK8cKxqMEBHHhdMWlgt/j9/ALhA/IGmvHpOBG&#10;HpaLt8EcM+2ufKAuD6WIEPYZKjAhNJmUvjBk0Y9cQxy9s2sthijbUuoWrxFua/mZJFNpseK4YLCh&#10;taHikv9bBemm6zfperf1J9Mc/3K7qvxhr9THe7+agQjUh1f42f7RCibjNIXHm/gE5OIO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SMnePEAAAA3QAAAA8AAAAAAAAAAAAAAAAA&#10;nwIAAGRycy9kb3ducmV2LnhtbFBLBQYAAAAABAAEAPcAAACQAwAAAAA=&#10;">
                  <v:imagedata r:id="rId67" o:title=""/>
                </v:shape>
                <v:group id="مجموعة 39" o:spid="_x0000_s379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5Itc8cAAADdAAAADwAAAGRycy9kb3ducmV2LnhtbESPQWvCQBSE7wX/w/IK&#10;3ppNNC2SZhWRKh5CoSqU3h7ZZxLMvg3ZbRL/fbdQ6HGYmW+YfDOZVgzUu8aygiSKQRCXVjdcKbic&#10;908rEM4ja2wtk4I7OdisZw85ZtqO/EHDyVciQNhlqKD2vsukdGVNBl1kO+LgXW1v0AfZV1L3OAa4&#10;aeUijl+kwYbDQo0d7Woqb6dvo+Aw4rhdJm9Dcbvu7l/n5/fPIiGl5o/T9hWEp8n/h//aR60gTZY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5Itc8cAAADd&#10;AAAADwAAAAAAAAAAAAAAAACqAgAAZHJzL2Rvd25yZXYueG1sUEsFBgAAAAAEAAQA+gAAAJ4DAAAA&#10;AA==&#10;">
                  <v:group id="مجموعة 40" o:spid="_x0000_s379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N6I6McAAADdAAAADwAAAGRycy9kb3ducmV2LnhtbESPT2vCQBTE7wW/w/IK&#10;3uomphZJXYNIFQ9SqAqlt0f2mYRk34bsNn++fbdQ6HGYmd8wm2w0jeipc5VlBfEiAkGcW11xoeB2&#10;PTytQTiPrLGxTAomcpBtZw8bTLUd+IP6iy9EgLBLUUHpfZtK6fKSDLqFbYmDd7edQR9kV0jd4RDg&#10;ppHLKHqRBisOCyW2tC8pry/fRsFxwGGXxG/9ub7vp6/r6v3zHJNS88dx9wrC0+j/w3/tk1bwHCcr&#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N6I6McAAADd&#10;AAAADwAAAAAAAAAAAAAAAACqAgAAZHJzL2Rvd25yZXYueG1sUEsFBgAAAAAEAAQA+gAAAJ4DAAAA&#10;AA==&#10;">
                    <v:group id="مجموعة 41" o:spid="_x0000_s379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AwWn8cAAADdAAAADwAAAGRycy9kb3ducmV2LnhtbESPQWvCQBSE7wX/w/IK&#10;3ppNtA2SZhWRKh5CoSqU3h7ZZxLMvg3ZbRL/fbdQ6HGYmW+YfDOZVgzUu8aygiSKQRCXVjdcKbic&#10;908rEM4ja2wtk4I7OdisZw85ZtqO/EHDyVciQNhlqKD2vsukdGVNBl1kO+LgXW1v0AfZV1L3OAa4&#10;aeUijlNpsOGwUGNHu5rK2+nbKDiMOG6XydtQ3K67+9f55f2zSEip+eO0fQXhafL/4b/2USt4TpY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AwWn8cAAADd&#10;AAAADwAAAAAAAAAAAAAAAACqAgAAZHJzL2Rvd25yZXYueG1sUEsFBgAAAAAEAAQA+gAAAJ4DAAAA&#10;AA==&#10;">
                      <v:shape id="شكل حر 42" o:spid="_x0000_s379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a8QcQA&#10;AADdAAAADwAAAGRycy9kb3ducmV2LnhtbESPwW7CMBBE75X4B2uReit2StSggEEIUdFDLwU+YBUv&#10;cSBep7GB8Pd1pUo9jmbmjWaxGlwrbtSHxrOGbKJAEFfeNFxrOB7eX2YgQkQ22HomDQ8KsFqOnhZY&#10;Gn/nL7rtYy0ShEOJGmyMXSllqCw5DBPfESfv5HuHMcm+lqbHe4K7Vr4q9SYdNpwWLHa0sVRd9len&#10;wah86/JiV9Dm+9Oqc2biZWq0fh4P6zmISEP8D/+1P4yGPJsW8PsmPQG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mvEHEAAAA3QAAAA8AAAAAAAAAAAAAAAAAmAIAAGRycy9k&#10;b3ducmV2LnhtbFBLBQYAAAAABAAEAPUAAACJAw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79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pcVMQA&#10;AADdAAAADwAAAGRycy9kb3ducmV2LnhtbERPy2rCQBTdF/oPwy10pxMfWImZiBUs0rqwKrq9ZK5J&#10;6MydkBlN+vedhdDl4byzZW+NuFPra8cKRsMEBHHhdM2lgtNxM5iD8AFZo3FMCn7JwzJ/fsow1a7j&#10;b7ofQiliCPsUFVQhNKmUvqjIoh+6hjhyV9daDBG2pdQtdjHcGjlOkpm0WHNsqLChdUXFz+FmFbzt&#10;N7fOf8yOn+9ns6sTc1mNv1ip15d+tQARqA//4od7qxVMR5M4N76JT0D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KXFTEAAAA3QAAAA8AAAAAAAAAAAAAAAAAmAIAAGRycy9k&#10;b3ducmV2LnhtbFBLBQYAAAAABAAEAPUAAACJAwAAAAA=&#10;" fillcolor="#168489" stroked="f" strokeweight="1pt">
                        <v:stroke joinstyle="miter"/>
                      </v:roundrect>
                    </v:group>
                    <v:oval id="شكل بيضاوي 44" o:spid="_x0000_s380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r2psUA&#10;AADdAAAADwAAAGRycy9kb3ducmV2LnhtbESP0WoCMRRE3wv+Q7hC32p221LqahQRRClIMfoB1811&#10;s7q52W5S3f69KRT6OMzMGWY6710jrtSF2rOCfJSBIC69qblScNivnt5BhIhssPFMCn4owHw2eJhi&#10;YfyNd3TVsRIJwqFABTbGtpAylJYchpFviZN38p3DmGRXSdPhLcFdI5+z7E06rDktWGxpaam86G+n&#10;QPd7/bk+VdJvtf045mf/5XYbpR6H/WICIlIf/8N/7Y1R8Jq/jOH3TXoCcn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uvamxQAAAN0AAAAPAAAAAAAAAAAAAAAAAJgCAABkcnMv&#10;ZG93bnJldi54bWxQSwUGAAAAAAQABAD1AAAAigMAAAAA&#10;" filled="f" strokecolor="#a5a5a5 [2092]" strokeweight="1pt">
                      <v:stroke joinstyle="miter"/>
                    </v:oval>
                  </v:group>
                  <v:shape id="مربع نص 41" o:spid="_x0000_s3801" type="#_x0000_t202" style="position:absolute;left:2044;top:2569;width:46161;height:38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FE+8AA&#10;AADdAAAADwAAAGRycy9kb3ducmV2LnhtbERPS2vCQBC+F/oflin0VjcpKiW6ivgAD1608T5kp9nQ&#10;7GzITk38992D4PHjey/Xo2/VjfrYBDaQTzJQxFWwDdcGyu/DxxeoKMgW28Bk4E4R1qvXlyUWNgx8&#10;pttFapVCOBZowIl0hdaxcuQxTkJHnLif0HuUBPta2x6HFO5b/Zllc+2x4dTgsKOto+r38ucNiNhN&#10;fi/3Ph6v42k3uKyaYWnM+9u4WYASGuUpfriP1sA0n6b96U16Anr1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FE+8AAAADdAAAADwAAAAAAAAAAAAAAAACYAgAAZHJzL2Rvd25y&#10;ZXYueG1sUEsFBgAAAAAEAAQA9QAAAIUDAAAAAA==&#10;" filled="f" stroked="f">
                    <v:textbox style="mso-fit-shape-to-text:t">
                      <w:txbxContent>
                        <w:p w:rsidR="005345A8" w:rsidRPr="006A21FE" w:rsidRDefault="005345A8" w:rsidP="006A21FE">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كيفية قياس وتحسين الصحة النفسية بشكل مستمر</w:t>
                          </w:r>
                        </w:p>
                      </w:txbxContent>
                    </v:textbox>
                  </v:shape>
                </v:group>
                <w10:wrap anchorx="page"/>
                <w10:anchorlock/>
              </v:group>
            </w:pict>
          </mc:Fallback>
        </mc:AlternateContent>
      </w:r>
    </w:p>
    <w:p w:rsidR="007C6591" w:rsidRPr="00F1502D" w:rsidRDefault="007C6591" w:rsidP="00E9423C">
      <w:r w:rsidRPr="00F1502D">
        <w:rPr>
          <w:rtl/>
        </w:rPr>
        <w:t xml:space="preserve">الصحة النفسية هي أحد الجوانب الأساسية لرفاهية الإنسان، وتؤثر بشكل مباشر على الأداء الشخصي والمهني. قياس الصحة النفسية بشكل مستمر يساعد على تحديد نقاط القوة والتحديات النفسية التي قد يواجهها الأفراد، مما يمكّن من تحسينها بطرق فعّالة. </w:t>
      </w:r>
    </w:p>
    <w:p w:rsidR="007C6591" w:rsidRPr="00AB3689" w:rsidRDefault="007C6591" w:rsidP="00E9423C">
      <w:pPr>
        <w:rPr>
          <w:b/>
          <w:bCs/>
        </w:rPr>
      </w:pPr>
      <w:r w:rsidRPr="00AB3689">
        <w:rPr>
          <w:b/>
          <w:bCs/>
          <w:rtl/>
        </w:rPr>
        <w:t xml:space="preserve"> </w:t>
      </w:r>
      <w:r w:rsidRPr="006A21FE">
        <w:rPr>
          <w:b/>
          <w:bCs/>
          <w:color w:val="C00000"/>
          <w:rtl/>
        </w:rPr>
        <w:t xml:space="preserve">أولاً: </w:t>
      </w:r>
      <w:r w:rsidRPr="006A21FE">
        <w:rPr>
          <w:b/>
          <w:bCs/>
          <w:color w:val="168489"/>
          <w:rtl/>
        </w:rPr>
        <w:t>كيفية قياس الصحة النفسية</w:t>
      </w:r>
    </w:p>
    <w:p w:rsidR="007C6591" w:rsidRDefault="007C6591" w:rsidP="00E9423C">
      <w:pPr>
        <w:rPr>
          <w:rtl/>
        </w:rPr>
      </w:pPr>
      <w:r w:rsidRPr="00F1502D">
        <w:rPr>
          <w:rtl/>
        </w:rPr>
        <w:t>قياس الصحة النفسية يتطلب نهجا</w:t>
      </w:r>
      <w:r>
        <w:rPr>
          <w:rFonts w:hint="cs"/>
          <w:rtl/>
        </w:rPr>
        <w:t>ً</w:t>
      </w:r>
      <w:r w:rsidRPr="00F1502D">
        <w:rPr>
          <w:rtl/>
        </w:rPr>
        <w:t xml:space="preserve"> منظّما</w:t>
      </w:r>
      <w:r>
        <w:rPr>
          <w:rFonts w:hint="cs"/>
          <w:rtl/>
        </w:rPr>
        <w:t>ً</w:t>
      </w:r>
      <w:r w:rsidRPr="00F1502D">
        <w:rPr>
          <w:rtl/>
        </w:rPr>
        <w:t xml:space="preserve"> يعتمد على أدوات وأساليب محددة. فيما يلي خطوات فع</w:t>
      </w:r>
      <w:r>
        <w:rPr>
          <w:rFonts w:hint="cs"/>
          <w:rtl/>
        </w:rPr>
        <w:t>ّ</w:t>
      </w:r>
      <w:r w:rsidRPr="00F1502D">
        <w:rPr>
          <w:rtl/>
        </w:rPr>
        <w:t>الة لقياس الصحة النفسية:</w:t>
      </w:r>
    </w:p>
    <w:p w:rsidR="00C019AE" w:rsidRDefault="00C019AE" w:rsidP="00C019AE">
      <w:pPr>
        <w:bidi w:val="0"/>
        <w:rPr>
          <w:rtl/>
        </w:rPr>
      </w:pPr>
      <w:r w:rsidRPr="00C019AE">
        <w:rPr>
          <w:noProof/>
        </w:rPr>
        <mc:AlternateContent>
          <mc:Choice Requires="wpg">
            <w:drawing>
              <wp:inline distT="0" distB="0" distL="0" distR="0" wp14:anchorId="104C085F" wp14:editId="4A2E4374">
                <wp:extent cx="5861455" cy="1627049"/>
                <wp:effectExtent l="0" t="0" r="0" b="0"/>
                <wp:docPr id="1608693088" name="Group 6"/>
                <wp:cNvGraphicFramePr/>
                <a:graphic xmlns:a="http://schemas.openxmlformats.org/drawingml/2006/main">
                  <a:graphicData uri="http://schemas.microsoft.com/office/word/2010/wordprocessingGroup">
                    <wpg:wgp>
                      <wpg:cNvGrpSpPr/>
                      <wpg:grpSpPr>
                        <a:xfrm>
                          <a:off x="0" y="0"/>
                          <a:ext cx="5861455" cy="1627049"/>
                          <a:chOff x="-19130" y="0"/>
                          <a:chExt cx="5861455" cy="1627049"/>
                        </a:xfrm>
                      </wpg:grpSpPr>
                      <wpg:grpSp>
                        <wpg:cNvPr id="1608693089" name="مجموعة 88"/>
                        <wpg:cNvGrpSpPr/>
                        <wpg:grpSpPr>
                          <a:xfrm>
                            <a:off x="-19130" y="31793"/>
                            <a:ext cx="1134796" cy="1523874"/>
                            <a:chOff x="-23845" y="31793"/>
                            <a:chExt cx="1414495" cy="1899652"/>
                          </a:xfrm>
                        </wpg:grpSpPr>
                        <wpg:grpSp>
                          <wpg:cNvPr id="1608693090" name="مجموعة 89"/>
                          <wpg:cNvGrpSpPr/>
                          <wpg:grpSpPr>
                            <a:xfrm>
                              <a:off x="0" y="31793"/>
                              <a:ext cx="1390650" cy="1899652"/>
                              <a:chOff x="0" y="31793"/>
                              <a:chExt cx="1390650" cy="1899652"/>
                            </a:xfrm>
                          </wpg:grpSpPr>
                          <wps:wsp>
                            <wps:cNvPr id="1608693091" name="شكل بيضاوي 91"/>
                            <wps:cNvSpPr/>
                            <wps:spPr>
                              <a:xfrm>
                                <a:off x="311249" y="31793"/>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3092" name="شكل حر: شكل 92"/>
                            <wps:cNvSpPr/>
                            <wps:spPr>
                              <a:xfrm>
                                <a:off x="0" y="238193"/>
                                <a:ext cx="1390650" cy="1693252"/>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608693093" name="مربع نص 29"/>
                          <wps:cNvSpPr txBox="1"/>
                          <wps:spPr>
                            <a:xfrm>
                              <a:off x="-23845" y="965975"/>
                              <a:ext cx="1414431" cy="820084"/>
                            </a:xfrm>
                            <a:prstGeom prst="rect">
                              <a:avLst/>
                            </a:prstGeom>
                            <a:noFill/>
                          </wps:spPr>
                          <wps:txbx>
                            <w:txbxContent>
                              <w:p w:rsidR="005345A8" w:rsidRDefault="005345A8" w:rsidP="00C019AE">
                                <w:pPr>
                                  <w:bidi w:val="0"/>
                                  <w:spacing w:line="273" w:lineRule="auto"/>
                                  <w:jc w:val="center"/>
                                  <w:rPr>
                                    <w:rFonts w:hAnsi="Adobe Arabic" w:cs="Adobe Arabic"/>
                                    <w:b/>
                                    <w:bCs/>
                                    <w:kern w:val="24"/>
                                    <w:sz w:val="36"/>
                                    <w:szCs w:val="36"/>
                                    <w:lang w:bidi="ar-SY"/>
                                  </w:rPr>
                                </w:pPr>
                                <w:r w:rsidRPr="00C019AE">
                                  <w:rPr>
                                    <w:rFonts w:hAnsi="Adobe Arabic" w:cs="Adobe Arabic"/>
                                    <w:b/>
                                    <w:bCs/>
                                    <w:kern w:val="24"/>
                                    <w:sz w:val="36"/>
                                    <w:szCs w:val="36"/>
                                    <w:rtl/>
                                    <w:lang w:bidi="ar-SY"/>
                                  </w:rPr>
                                  <w:t>قياس معدلات التوتر والإرهاق</w:t>
                                </w:r>
                              </w:p>
                            </w:txbxContent>
                          </wps:txbx>
                          <wps:bodyPr wrap="square" rtlCol="1">
                            <a:spAutoFit/>
                          </wps:bodyPr>
                        </wps:wsp>
                      </wpg:grpSp>
                      <wps:wsp>
                        <wps:cNvPr id="1608693094" name="TextBox 6"/>
                        <wps:cNvSpPr txBox="1"/>
                        <wps:spPr>
                          <a:xfrm>
                            <a:off x="260082" y="0"/>
                            <a:ext cx="594995" cy="661670"/>
                          </a:xfrm>
                          <a:prstGeom prst="rect">
                            <a:avLst/>
                          </a:prstGeom>
                          <a:noFill/>
                        </wps:spPr>
                        <wps:txbx>
                          <w:txbxContent>
                            <w:p w:rsidR="005345A8" w:rsidRDefault="005345A8" w:rsidP="00C019AE">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05</w:t>
                              </w:r>
                            </w:p>
                          </w:txbxContent>
                        </wps:txbx>
                        <wps:bodyPr wrap="none" rtlCol="0">
                          <a:spAutoFit/>
                        </wps:bodyPr>
                      </wps:wsp>
                      <wpg:grpSp>
                        <wpg:cNvPr id="1608693095" name="Group 1608693095"/>
                        <wpg:cNvGrpSpPr/>
                        <wpg:grpSpPr>
                          <a:xfrm>
                            <a:off x="1139838" y="12443"/>
                            <a:ext cx="4702487" cy="1614606"/>
                            <a:chOff x="1139838" y="12443"/>
                            <a:chExt cx="4702487" cy="1614606"/>
                          </a:xfrm>
                        </wpg:grpSpPr>
                        <wpg:grpSp>
                          <wpg:cNvPr id="1608693096" name="مجموعة 29"/>
                          <wpg:cNvGrpSpPr/>
                          <wpg:grpSpPr>
                            <a:xfrm>
                              <a:off x="4517715" y="31793"/>
                              <a:ext cx="1324610" cy="1595256"/>
                              <a:chOff x="4496877" y="31793"/>
                              <a:chExt cx="1651093" cy="1988639"/>
                            </a:xfrm>
                          </wpg:grpSpPr>
                          <wpg:grpSp>
                            <wpg:cNvPr id="1608693097" name="مجموعة 30"/>
                            <wpg:cNvGrpSpPr/>
                            <wpg:grpSpPr>
                              <a:xfrm>
                                <a:off x="4601752" y="31793"/>
                                <a:ext cx="1390650" cy="1899651"/>
                                <a:chOff x="4601752" y="31793"/>
                                <a:chExt cx="1390650" cy="1899651"/>
                              </a:xfrm>
                            </wpg:grpSpPr>
                            <wps:wsp>
                              <wps:cNvPr id="1608693098" name="شكل بيضاوي 64"/>
                              <wps:cNvSpPr/>
                              <wps:spPr>
                                <a:xfrm>
                                  <a:off x="4913514" y="31793"/>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3099" name="شكل حر: شكل 70"/>
                              <wps:cNvSpPr/>
                              <wps:spPr>
                                <a:xfrm>
                                  <a:off x="4601752" y="238194"/>
                                  <a:ext cx="1390650" cy="1693250"/>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608693100" name="مربع نص 25"/>
                            <wps:cNvSpPr txBox="1"/>
                            <wps:spPr>
                              <a:xfrm>
                                <a:off x="4496877" y="847298"/>
                                <a:ext cx="1651093" cy="1173134"/>
                              </a:xfrm>
                              <a:prstGeom prst="rect">
                                <a:avLst/>
                              </a:prstGeom>
                              <a:noFill/>
                            </wps:spPr>
                            <wps:txbx>
                              <w:txbxContent>
                                <w:p w:rsidR="005345A8" w:rsidRDefault="005345A8" w:rsidP="00C019AE">
                                  <w:pPr>
                                    <w:bidi w:val="0"/>
                                    <w:spacing w:line="273" w:lineRule="auto"/>
                                    <w:jc w:val="center"/>
                                    <w:rPr>
                                      <w:rFonts w:hAnsi="Adobe Arabic" w:cs="Adobe Arabic"/>
                                      <w:b/>
                                      <w:bCs/>
                                      <w:kern w:val="24"/>
                                      <w:sz w:val="36"/>
                                      <w:szCs w:val="36"/>
                                      <w:lang w:bidi="ar-SY"/>
                                    </w:rPr>
                                  </w:pPr>
                                  <w:r w:rsidRPr="00C019AE">
                                    <w:rPr>
                                      <w:rFonts w:hAnsi="Adobe Arabic" w:cs="Adobe Arabic"/>
                                      <w:b/>
                                      <w:bCs/>
                                      <w:kern w:val="24"/>
                                      <w:sz w:val="36"/>
                                      <w:szCs w:val="36"/>
                                      <w:rtl/>
                                      <w:lang w:bidi="ar-SY"/>
                                    </w:rPr>
                                    <w:t>استخدام الاستبيانات والمقاييس النفسية</w:t>
                                  </w:r>
                                </w:p>
                              </w:txbxContent>
                            </wps:txbx>
                            <wps:bodyPr wrap="square" rtlCol="1">
                              <a:spAutoFit/>
                            </wps:bodyPr>
                          </wps:wsp>
                        </wpg:grpSp>
                        <wpg:grpSp>
                          <wpg:cNvPr id="1608693101" name="مجموعة 7"/>
                          <wpg:cNvGrpSpPr/>
                          <wpg:grpSpPr>
                            <a:xfrm>
                              <a:off x="2300926" y="31793"/>
                              <a:ext cx="1115665" cy="1523871"/>
                              <a:chOff x="2300875" y="31793"/>
                              <a:chExt cx="1390650" cy="1899651"/>
                            </a:xfrm>
                          </wpg:grpSpPr>
                          <wpg:grpSp>
                            <wpg:cNvPr id="1608693102" name="مجموعة 20"/>
                            <wpg:cNvGrpSpPr/>
                            <wpg:grpSpPr>
                              <a:xfrm>
                                <a:off x="2300875" y="31793"/>
                                <a:ext cx="1390650" cy="1899651"/>
                                <a:chOff x="2300875" y="31793"/>
                                <a:chExt cx="1390650" cy="1899651"/>
                              </a:xfrm>
                            </wpg:grpSpPr>
                            <wps:wsp>
                              <wps:cNvPr id="1608693103" name="شكل بيضاوي 22"/>
                              <wps:cNvSpPr/>
                              <wps:spPr>
                                <a:xfrm>
                                  <a:off x="2612380" y="31793"/>
                                  <a:ext cx="768154" cy="768154"/>
                                </a:xfrm>
                                <a:prstGeom prst="ellipse">
                                  <a:avLst/>
                                </a:prstGeom>
                                <a:solidFill>
                                  <a:srgbClr val="FFD366"/>
                                </a:solidFill>
                                <a:ln w="57150">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3104" name="شكل حر: شكل 23"/>
                              <wps:cNvSpPr/>
                              <wps:spPr>
                                <a:xfrm>
                                  <a:off x="2300875" y="238193"/>
                                  <a:ext cx="1390650" cy="1693251"/>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608693105" name="مربع نص 29"/>
                            <wps:cNvSpPr txBox="1"/>
                            <wps:spPr>
                              <a:xfrm>
                                <a:off x="2309250" y="1017364"/>
                                <a:ext cx="1351903" cy="820087"/>
                              </a:xfrm>
                              <a:prstGeom prst="rect">
                                <a:avLst/>
                              </a:prstGeom>
                              <a:noFill/>
                            </wps:spPr>
                            <wps:txbx>
                              <w:txbxContent>
                                <w:p w:rsidR="005345A8" w:rsidRDefault="005345A8" w:rsidP="00C019AE">
                                  <w:pPr>
                                    <w:bidi w:val="0"/>
                                    <w:spacing w:line="273" w:lineRule="auto"/>
                                    <w:jc w:val="center"/>
                                    <w:rPr>
                                      <w:rFonts w:hAnsi="Adobe Arabic" w:cs="Adobe Arabic"/>
                                      <w:b/>
                                      <w:bCs/>
                                      <w:kern w:val="24"/>
                                      <w:sz w:val="36"/>
                                      <w:szCs w:val="36"/>
                                      <w:lang w:bidi="ar-SY"/>
                                    </w:rPr>
                                  </w:pPr>
                                  <w:r w:rsidRPr="00C019AE">
                                    <w:rPr>
                                      <w:rFonts w:hAnsi="Adobe Arabic" w:cs="Adobe Arabic"/>
                                      <w:b/>
                                      <w:bCs/>
                                      <w:kern w:val="24"/>
                                      <w:sz w:val="36"/>
                                      <w:szCs w:val="36"/>
                                      <w:rtl/>
                                      <w:lang w:bidi="ar-SY"/>
                                    </w:rPr>
                                    <w:t>جلسات الحوار المفتوح</w:t>
                                  </w:r>
                                </w:p>
                              </w:txbxContent>
                            </wps:txbx>
                            <wps:bodyPr wrap="square" rtlCol="1">
                              <a:spAutoFit/>
                            </wps:bodyPr>
                          </wps:wsp>
                        </wpg:grpSp>
                        <wpg:grpSp>
                          <wpg:cNvPr id="1608693106" name="مجموعة 93"/>
                          <wpg:cNvGrpSpPr/>
                          <wpg:grpSpPr>
                            <a:xfrm>
                              <a:off x="1139838" y="31793"/>
                              <a:ext cx="1131323" cy="1523871"/>
                              <a:chOff x="1139768" y="31793"/>
                              <a:chExt cx="1410172" cy="1899651"/>
                            </a:xfrm>
                          </wpg:grpSpPr>
                          <wpg:grpSp>
                            <wpg:cNvPr id="1608693107" name="مجموعة 94"/>
                            <wpg:cNvGrpSpPr/>
                            <wpg:grpSpPr>
                              <a:xfrm>
                                <a:off x="1159290" y="31793"/>
                                <a:ext cx="1390650" cy="1899651"/>
                                <a:chOff x="1159290" y="31793"/>
                                <a:chExt cx="1390650" cy="1899651"/>
                              </a:xfrm>
                            </wpg:grpSpPr>
                            <wps:wsp>
                              <wps:cNvPr id="1608693108" name="شكل بيضاوي 96"/>
                              <wps:cNvSpPr/>
                              <wps:spPr>
                                <a:xfrm>
                                  <a:off x="1470666" y="31793"/>
                                  <a:ext cx="768154" cy="768154"/>
                                </a:xfrm>
                                <a:prstGeom prst="ellipse">
                                  <a:avLst/>
                                </a:prstGeom>
                                <a:solidFill>
                                  <a:srgbClr val="A0C9CA"/>
                                </a:solidFill>
                                <a:ln w="57150">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3109" name="شكل حر: شكل 97"/>
                              <wps:cNvSpPr/>
                              <wps:spPr>
                                <a:xfrm>
                                  <a:off x="1159290" y="238194"/>
                                  <a:ext cx="1390650" cy="1693250"/>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608693110" name="مربع نص 25"/>
                            <wps:cNvSpPr txBox="1"/>
                            <wps:spPr>
                              <a:xfrm>
                                <a:off x="1139768" y="994127"/>
                                <a:ext cx="1378819" cy="820085"/>
                              </a:xfrm>
                              <a:prstGeom prst="rect">
                                <a:avLst/>
                              </a:prstGeom>
                              <a:noFill/>
                            </wps:spPr>
                            <wps:txbx>
                              <w:txbxContent>
                                <w:p w:rsidR="005345A8" w:rsidRDefault="005345A8" w:rsidP="00C019AE">
                                  <w:pPr>
                                    <w:bidi w:val="0"/>
                                    <w:spacing w:line="273" w:lineRule="auto"/>
                                    <w:jc w:val="center"/>
                                    <w:rPr>
                                      <w:rFonts w:hAnsi="Adobe Arabic" w:cs="Adobe Arabic"/>
                                      <w:b/>
                                      <w:bCs/>
                                      <w:kern w:val="24"/>
                                      <w:sz w:val="36"/>
                                      <w:szCs w:val="36"/>
                                      <w:lang w:bidi="ar-SY"/>
                                    </w:rPr>
                                  </w:pPr>
                                  <w:r w:rsidRPr="00C019AE">
                                    <w:rPr>
                                      <w:rFonts w:hAnsi="Adobe Arabic" w:cs="Adobe Arabic"/>
                                      <w:b/>
                                      <w:bCs/>
                                      <w:kern w:val="24"/>
                                      <w:sz w:val="36"/>
                                      <w:szCs w:val="36"/>
                                      <w:rtl/>
                                      <w:lang w:bidi="ar-SY"/>
                                    </w:rPr>
                                    <w:t>الاستعانة بالمتخصصين</w:t>
                                  </w:r>
                                </w:p>
                              </w:txbxContent>
                            </wps:txbx>
                            <wps:bodyPr wrap="square" rtlCol="1">
                              <a:spAutoFit/>
                            </wps:bodyPr>
                          </wps:wsp>
                        </wpg:grpSp>
                        <wpg:grpSp>
                          <wpg:cNvPr id="1608693111" name="مجموعة 24"/>
                          <wpg:cNvGrpSpPr/>
                          <wpg:grpSpPr>
                            <a:xfrm>
                              <a:off x="3448153" y="31793"/>
                              <a:ext cx="1123945" cy="1523871"/>
                              <a:chOff x="3474168" y="31793"/>
                              <a:chExt cx="1400970" cy="1899651"/>
                            </a:xfrm>
                          </wpg:grpSpPr>
                          <wpg:grpSp>
                            <wpg:cNvPr id="1608693112" name="مجموعة 25"/>
                            <wpg:cNvGrpSpPr/>
                            <wpg:grpSpPr>
                              <a:xfrm>
                                <a:off x="3484488" y="31793"/>
                                <a:ext cx="1390650" cy="1899651"/>
                                <a:chOff x="3484488" y="31793"/>
                                <a:chExt cx="1390650" cy="1899651"/>
                              </a:xfrm>
                            </wpg:grpSpPr>
                            <wps:wsp>
                              <wps:cNvPr id="1608693113" name="شكل بيضاوي 27"/>
                              <wps:cNvSpPr/>
                              <wps:spPr>
                                <a:xfrm>
                                  <a:off x="3796121" y="31793"/>
                                  <a:ext cx="768154" cy="768154"/>
                                </a:xfrm>
                                <a:prstGeom prst="ellipse">
                                  <a:avLst/>
                                </a:prstGeom>
                                <a:solidFill>
                                  <a:srgbClr val="BFBFBF"/>
                                </a:solidFill>
                                <a:ln w="57150">
                                  <a:solidFill>
                                    <a:srgbClr val="BFBFBF"/>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3114" name="شكل حر: شكل 28"/>
                              <wps:cNvSpPr/>
                              <wps:spPr>
                                <a:xfrm>
                                  <a:off x="3484488" y="238193"/>
                                  <a:ext cx="1390650" cy="1693251"/>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BFBFBF"/>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608693115" name="مربع نص 25"/>
                            <wps:cNvSpPr txBox="1"/>
                            <wps:spPr>
                              <a:xfrm>
                                <a:off x="3474168" y="1017350"/>
                                <a:ext cx="1370899" cy="820085"/>
                              </a:xfrm>
                              <a:prstGeom prst="rect">
                                <a:avLst/>
                              </a:prstGeom>
                            </wps:spPr>
                            <wps:txbx>
                              <w:txbxContent>
                                <w:p w:rsidR="005345A8" w:rsidRPr="00C019AE" w:rsidRDefault="005345A8" w:rsidP="00C019AE">
                                  <w:pPr>
                                    <w:bidi w:val="0"/>
                                    <w:spacing w:line="273" w:lineRule="auto"/>
                                    <w:jc w:val="center"/>
                                    <w:rPr>
                                      <w:rFonts w:hAnsi="Adobe Arabic" w:cs="Adobe Arabic"/>
                                      <w:b/>
                                      <w:bCs/>
                                      <w:kern w:val="24"/>
                                      <w:sz w:val="36"/>
                                      <w:szCs w:val="36"/>
                                      <w:lang w:bidi="ar-SY"/>
                                    </w:rPr>
                                  </w:pPr>
                                  <w:r w:rsidRPr="00C019AE">
                                    <w:rPr>
                                      <w:rFonts w:hAnsi="Adobe Arabic" w:cs="Adobe Arabic"/>
                                      <w:b/>
                                      <w:bCs/>
                                      <w:kern w:val="24"/>
                                      <w:sz w:val="36"/>
                                      <w:szCs w:val="36"/>
                                      <w:rtl/>
                                      <w:lang w:bidi="ar-SY"/>
                                    </w:rPr>
                                    <w:t>الملاحظة السلوكية</w:t>
                                  </w:r>
                                </w:p>
                              </w:txbxContent>
                            </wps:txbx>
                            <wps:bodyPr wrap="square" rtlCol="1">
                              <a:spAutoFit/>
                            </wps:bodyPr>
                          </wps:wsp>
                        </wpg:grpSp>
                        <wps:wsp>
                          <wps:cNvPr id="1608693116" name="TextBox 6"/>
                          <wps:cNvSpPr txBox="1"/>
                          <wps:spPr>
                            <a:xfrm>
                              <a:off x="1406708" y="12443"/>
                              <a:ext cx="594995" cy="661670"/>
                            </a:xfrm>
                            <a:prstGeom prst="rect">
                              <a:avLst/>
                            </a:prstGeom>
                            <a:noFill/>
                          </wps:spPr>
                          <wps:txbx>
                            <w:txbxContent>
                              <w:p w:rsidR="005345A8" w:rsidRDefault="005345A8" w:rsidP="00C019AE">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04</w:t>
                                </w:r>
                              </w:p>
                            </w:txbxContent>
                          </wps:txbx>
                          <wps:bodyPr wrap="none" rtlCol="0">
                            <a:spAutoFit/>
                          </wps:bodyPr>
                        </wps:wsp>
                        <wps:wsp>
                          <wps:cNvPr id="1608693117" name="TextBox 6"/>
                          <wps:cNvSpPr txBox="1"/>
                          <wps:spPr>
                            <a:xfrm>
                              <a:off x="2556409" y="12443"/>
                              <a:ext cx="594995" cy="661670"/>
                            </a:xfrm>
                            <a:prstGeom prst="rect">
                              <a:avLst/>
                            </a:prstGeom>
                            <a:noFill/>
                          </wps:spPr>
                          <wps:txbx>
                            <w:txbxContent>
                              <w:p w:rsidR="005345A8" w:rsidRDefault="005345A8" w:rsidP="00C019AE">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03</w:t>
                                </w:r>
                              </w:p>
                            </w:txbxContent>
                          </wps:txbx>
                          <wps:bodyPr wrap="none" rtlCol="0">
                            <a:spAutoFit/>
                          </wps:bodyPr>
                        </wps:wsp>
                        <wps:wsp>
                          <wps:cNvPr id="1608693118" name="TextBox 6"/>
                          <wps:cNvSpPr txBox="1"/>
                          <wps:spPr>
                            <a:xfrm>
                              <a:off x="3703971" y="12443"/>
                              <a:ext cx="594995" cy="661670"/>
                            </a:xfrm>
                            <a:prstGeom prst="rect">
                              <a:avLst/>
                            </a:prstGeom>
                            <a:noFill/>
                          </wps:spPr>
                          <wps:txbx>
                            <w:txbxContent>
                              <w:p w:rsidR="005345A8" w:rsidRDefault="005345A8" w:rsidP="00C019AE">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02</w:t>
                                </w:r>
                              </w:p>
                            </w:txbxContent>
                          </wps:txbx>
                          <wps:bodyPr wrap="none" rtlCol="0">
                            <a:spAutoFit/>
                          </wps:bodyPr>
                        </wps:wsp>
                        <wps:wsp>
                          <wps:cNvPr id="1608693119" name="TextBox 6"/>
                          <wps:cNvSpPr txBox="1"/>
                          <wps:spPr>
                            <a:xfrm>
                              <a:off x="4851168" y="12443"/>
                              <a:ext cx="594995" cy="661670"/>
                            </a:xfrm>
                            <a:prstGeom prst="rect">
                              <a:avLst/>
                            </a:prstGeom>
                            <a:noFill/>
                          </wps:spPr>
                          <wps:txbx>
                            <w:txbxContent>
                              <w:p w:rsidR="005345A8" w:rsidRDefault="005345A8" w:rsidP="00C019AE">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01</w:t>
                                </w:r>
                              </w:p>
                            </w:txbxContent>
                          </wps:txbx>
                          <wps:bodyPr wrap="none" rtlCol="0">
                            <a:spAutoFit/>
                          </wps:bodyPr>
                        </wps:wsp>
                      </wpg:grpSp>
                    </wpg:wgp>
                  </a:graphicData>
                </a:graphic>
              </wp:inline>
            </w:drawing>
          </mc:Choice>
          <mc:Fallback>
            <w:pict>
              <v:group id="_x0000_s3802" style="width:461.55pt;height:128.1pt;mso-position-horizontal-relative:char;mso-position-vertical-relative:line" coordorigin="-191" coordsize="58614,16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">
                <v:group id="مجموعة 88" o:spid="_x0000_s3803" style="position:absolute;left:-191;top:317;width:11347;height:15239" coordorigin="-238,317" coordsize="14144,189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2E/LLIAAAA&#10;4wAAAA8AAAAAAAAAAAAAAAAAqgIAAGRycy9kb3ducmV2LnhtbFBLBQYAAAAABAAEAPoAAACfAwAA&#10;AAA=&#10;">
                  <v:group id="مجموعة 89" o:spid="_x0000_s3804" style="position:absolute;top:317;width:13906;height:18997" coordorigin=",317" coordsize="13906,189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5Z8Py&#10;zAAAAOMAAAAPAAAAAAAAAAAAAAAAAKoCAABkcnMvZG93bnJldi54bWxQSwUGAAAAAAQABAD6AAAA&#10;owMAAAAA&#10;">
                    <v:oval id="شكل بيضاوي 91" o:spid="_x0000_s3805" style="position:absolute;left:3112;top:317;width:7682;height:76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b+38UA&#10;AADjAAAADwAAAGRycy9kb3ducmV2LnhtbERPzYrCMBC+L/gOYYS9rUldqFqN4gqy3sTqwePQjG2x&#10;mZQmq923N4Lgcb7/Wax624gbdb52rCEZKRDEhTM1lxpOx+3XFIQPyAYbx6ThnzysloOPBWbG3flA&#10;tzyUIoawz1BDFUKbSemLiiz6kWuJI3dxncUQz66UpsN7DLeNHCuVSos1x4YKW9pUVFzzP6sh9+r4&#10;25v9JNml5+InGbvJYe+0/hz26zmIQH14i1/unYnzUzVNZ99qlsDzpwiAX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Nv7fxQAAAOMAAAAPAAAAAAAAAAAAAAAAAJgCAABkcnMv&#10;ZG93bnJldi54bWxQSwUGAAAAAAQABAD1AAAAigMAAAAA&#10;" fillcolor="#168489" strokecolor="#168489" strokeweight="4.5pt">
                      <v:stroke joinstyle="miter"/>
                    </v:oval>
                    <v:shape id="شكل حر: شكل 92" o:spid="_x0000_s3806" style="position:absolute;top:2381;width:13906;height:16933;visibility:visible;mso-wrap-style:square;v-text-anchor:middle" coordsize="1390650,13877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pmp8cA&#10;AADjAAAADwAAAGRycy9kb3ducmV2LnhtbERPX0vDMBB/F/wO4QTfXGKFstVlQwRxoGOz+gGO5myK&#10;zaUmsav99EYQfLzf/1tvJ9eLkULsPGu4XigQxI03Hbca3l4frpYgYkI22HsmDd8UYbs5P1tjZfyJ&#10;X2isUytyCMcKNdiUhkrK2FhyGBd+IM7cuw8OUz5DK03AUw53vSyUKqXDjnODxYHuLTUf9ZfTMO9d&#10;bcfP4nme5+Z4MPunx8MuaH15Md3dgkg0pX/xn3tn8vxSLcvVjVoV8PtTBkB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OqZqfHAAAA4wAAAA8AAAAAAAAAAAAAAAAAmAIAAGRy&#10;cy9kb3ducmV2LnhtbFBLBQYAAAAABAAEAPUAAACMAw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66148;695325,673713;1193265,66148;1187800,0;1205582,2188;1390650,279250;1390650,1410444;1158870,1693252;231780,1693252;0,1410444;0,279250;185068,2188;202850,0" o:connectangles="0,0,0,0,0,0,0,0,0,0,0,0,0,0"/>
                    </v:shape>
                  </v:group>
                  <v:shape id="مربع نص 29" o:spid="_x0000_s3807" type="#_x0000_t202" style="position:absolute;left:-238;top:9659;width:14143;height:82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Z09MYA&#10;AADjAAAADwAAAGRycy9kb3ducmV2LnhtbERPS2vDMAy+D/YfjAa7rXZXFtqsbil7QA+7rM3uIlbj&#10;0FgOsdak/34eDHbU99Z6O4VOXWhIbWQL85kBRVxH13JjoTq+PyxBJUF22EUmC1dKsN3c3qyxdHHk&#10;T7ocpFE5hFOJFrxIX2qdak8B0yz2xJk7xSGg5HNotBtwzOGh04/GFDpgy7nBY08vnurz4TtYEHG7&#10;+bV6C2n/NX28jt7UT1hZe3837Z5BCU3yL/5z712eX5hlsVqY1QJ+f8oA6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hZ09MYAAADjAAAADwAAAAAAAAAAAAAAAACYAgAAZHJz&#10;L2Rvd25yZXYueG1sUEsFBgAAAAAEAAQA9QAAAIsDAAAAAA==&#10;" filled="f" stroked="f">
                    <v:textbox style="mso-fit-shape-to-text:t">
                      <w:txbxContent>
                        <w:p w:rsidR="005345A8" w:rsidRDefault="005345A8" w:rsidP="00C019AE">
                          <w:pPr>
                            <w:bidi w:val="0"/>
                            <w:spacing w:line="273" w:lineRule="auto"/>
                            <w:jc w:val="center"/>
                            <w:rPr>
                              <w:rFonts w:hAnsi="Adobe Arabic" w:cs="Adobe Arabic"/>
                              <w:b/>
                              <w:bCs/>
                              <w:kern w:val="24"/>
                              <w:sz w:val="36"/>
                              <w:szCs w:val="36"/>
                              <w:lang w:bidi="ar-SY"/>
                            </w:rPr>
                          </w:pPr>
                          <w:r w:rsidRPr="00C019AE">
                            <w:rPr>
                              <w:rFonts w:hAnsi="Adobe Arabic" w:cs="Adobe Arabic"/>
                              <w:b/>
                              <w:bCs/>
                              <w:kern w:val="24"/>
                              <w:sz w:val="36"/>
                              <w:szCs w:val="36"/>
                              <w:rtl/>
                              <w:lang w:bidi="ar-SY"/>
                            </w:rPr>
                            <w:t>قياس معدلات التوتر والإرهاق</w:t>
                          </w:r>
                        </w:p>
                      </w:txbxContent>
                    </v:textbox>
                  </v:shape>
                </v:group>
                <v:shape id="TextBox 6" o:spid="_x0000_s3808" type="#_x0000_t202" style="position:absolute;left:2600;width:5950;height:661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lZlMcA&#10;AADjAAAADwAAAGRycy9kb3ducmV2LnhtbERPX0/CMBB/N/E7NGfim7QgLtugEIKS+CaiH+CynuvY&#10;el3WAsNPb01MfLzf/1uuR9eJMw2h8axhOlEgiCtvGq41fH7sHnIQISIb7DyThisFWK9ub5ZYGn/h&#10;dzofYi1SCIcSNdgY+1LKUFlyGCa+J07clx8cxnQOtTQDXlK46+RMqUw6bDg1WOxpa6lqDyenIVfu&#10;rW2L2T64+ff0yW6f/Ut/1Pr+btwsQEQa47/4z/1q0vxM5VnxqIo5/P6UAJ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iZWZTHAAAA4wAAAA8AAAAAAAAAAAAAAAAAmAIAAGRy&#10;cy9kb3ducmV2LnhtbFBLBQYAAAAABAAEAPUAAACMAwAAAAA=&#10;" filled="f" stroked="f">
                  <v:textbox style="mso-fit-shape-to-text:t">
                    <w:txbxContent>
                      <w:p w:rsidR="005345A8" w:rsidRDefault="005345A8" w:rsidP="00C019AE">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05</w:t>
                        </w:r>
                      </w:p>
                    </w:txbxContent>
                  </v:textbox>
                </v:shape>
                <v:group id="Group 1608693095" o:spid="_x0000_s3809" style="position:absolute;left:11398;top:124;width:47025;height:16146" coordorigin="11398,124" coordsize="47024,161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kQYGrIAAAA&#10;4wAAAA8AAAAAAAAAAAAAAAAAqgIAAGRycy9kb3ducmV2LnhtbFBLBQYAAAAABAAEAPoAAACfAwAA&#10;AAA=&#10;">
                  <v:group id="مجموعة 29" o:spid="_x0000_s3810" style="position:absolute;left:45177;top:317;width:13246;height:15953" coordorigin="44968,317" coordsize="16510,198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nC/h3IAAAA&#10;4wAAAA8AAAAAAAAAAAAAAAAAqgIAAGRycy9kb3ducmV2LnhtbFBLBQYAAAAABAAEAPoAAACfAwAA&#10;AAA=&#10;">
                    <v:group id="مجموعة 30" o:spid="_x0000_s3811" style="position:absolute;left:46017;top:317;width:13907;height:18997" coordorigin="46017,317" coordsize="13906,189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2jluGyQAA&#10;AOMAAAAPAAAAAAAAAAAAAAAAAKoCAABkcnMvZG93bnJldi54bWxQSwUGAAAAAAQABAD6AAAAoAMA&#10;AAAA&#10;">
                      <v:oval id="شكل بيضاوي 64" o:spid="_x0000_s3812" style="position:absolute;left:49135;top:317;width:7681;height:76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xXQskA&#10;AADjAAAADwAAAGRycy9kb3ducmV2LnhtbESPQW/CMAyF70j8h8hIu0FSJhXoCGibNI0bonDY0WpM&#10;W9E4VZNB9+/nw6Qd7ff83uftfvSdutMQ28AWsoUBRVwF13Jt4XL+mK9BxYTssAtMFn4own43nWyx&#10;cOHBJ7qXqVYSwrFAC01KfaF1rBryGBehJxbtGgaPScah1m7Ah4T7Ti+NybXHlqWhwZ7eG6pu5be3&#10;UEZz/hzdcZUd8q/qLVuG1ekYrH2aja8voBKN6d/8d31wgp+bdb55NhuBlp9kAXr3C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AxXQskAAADjAAAADwAAAAAAAAAAAAAAAACYAgAA&#10;ZHJzL2Rvd25yZXYueG1sUEsFBgAAAAAEAAQA9QAAAI4DAAAAAA==&#10;" fillcolor="#168489" strokecolor="#168489" strokeweight="4.5pt">
                        <v:stroke joinstyle="miter"/>
                      </v:oval>
                      <v:shape id="شكل حر: شكل 70" o:spid="_x0000_s3813" style="position:absolute;left:46017;top:2381;width:13907;height:16933;visibility:visible;mso-wrap-style:square;v-text-anchor:middle" coordsize="1390650,13877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701scA&#10;AADjAAAADwAAAGRycy9kb3ducmV2LnhtbERPX0vDMBB/F/wO4QTfXOKEstZlQwRxoGOz+gGO5myK&#10;zaUmsav99EYQfLzf/1tvJ9eLkULsPGu4XigQxI03Hbca3l4frlYgYkI22HsmDd8UYbs5P1tjZfyJ&#10;X2isUytyCMcKNdiUhkrK2FhyGBd+IM7cuw8OUz5DK03AUw53vVwqVUiHHecGiwPdW2o+6i+nYd67&#10;2o6fy+d5npvjweyfHg+7oPXlxXR3CyLRlP7Ff+6dyfMLtSrKG1WW8PtTBkB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0O9NbHAAAA4wAAAA8AAAAAAAAAAAAAAAAAmAIAAGRy&#10;cy9kb3ducmV2LnhtbFBLBQYAAAAABAAEAPUAAACMAw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66148;695325,673712;1193265,66148;1187800,0;1205582,2188;1390650,279249;1390650,1410443;1158870,1693250;231780,1693250;0,1410443;0,279249;185068,2188;202850,0" o:connectangles="0,0,0,0,0,0,0,0,0,0,0,0,0,0"/>
                      </v:shape>
                    </v:group>
                    <v:shape id="مربع نص 25" o:spid="_x0000_s3814" type="#_x0000_t202" style="position:absolute;left:44968;top:8472;width:16511;height:117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9wmcgA&#10;AADjAAAADwAAAGRycy9kb3ducmV2LnhtbESPQU/DMAyF70j7D5EncWNJh6hGWTZNA6QduDDK3WpM&#10;U9EkVWPW7t/jAxJH28/vvW+7n0OvLjTmLkULxcqAotgk18XWQv3xercBlRmjwz5FsnClDPvd4maL&#10;lUtTfKfLmVslJjFXaMEzD5XWufEUMK/SQFFuX2kMyDKOrXYjTmIeer02ptQBuygJHgc6emq+zz/B&#10;ArM7FNf6JeTT5/z2PHnTPGBt7e1yPjyBYpr5X/z3fXJSvzSb8vG+MEIhTLIAvfs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sL3CZyAAAAOMAAAAPAAAAAAAAAAAAAAAAAJgCAABk&#10;cnMvZG93bnJldi54bWxQSwUGAAAAAAQABAD1AAAAjQMAAAAA&#10;" filled="f" stroked="f">
                      <v:textbox style="mso-fit-shape-to-text:t">
                        <w:txbxContent>
                          <w:p w:rsidR="005345A8" w:rsidRDefault="005345A8" w:rsidP="00C019AE">
                            <w:pPr>
                              <w:bidi w:val="0"/>
                              <w:spacing w:line="273" w:lineRule="auto"/>
                              <w:jc w:val="center"/>
                              <w:rPr>
                                <w:rFonts w:hAnsi="Adobe Arabic" w:cs="Adobe Arabic"/>
                                <w:b/>
                                <w:bCs/>
                                <w:kern w:val="24"/>
                                <w:sz w:val="36"/>
                                <w:szCs w:val="36"/>
                                <w:lang w:bidi="ar-SY"/>
                              </w:rPr>
                            </w:pPr>
                            <w:r w:rsidRPr="00C019AE">
                              <w:rPr>
                                <w:rFonts w:hAnsi="Adobe Arabic" w:cs="Adobe Arabic"/>
                                <w:b/>
                                <w:bCs/>
                                <w:kern w:val="24"/>
                                <w:sz w:val="36"/>
                                <w:szCs w:val="36"/>
                                <w:rtl/>
                                <w:lang w:bidi="ar-SY"/>
                              </w:rPr>
                              <w:t>استخدام الاستبيانات والمقاييس النفسية</w:t>
                            </w:r>
                          </w:p>
                        </w:txbxContent>
                      </v:textbox>
                    </v:shape>
                  </v:group>
                  <v:group id="مجموعة 7" o:spid="_x0000_s3815" style="position:absolute;left:23009;top:317;width:11156;height:15239" coordorigin="23008,317" coordsize="13906,189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jA/HPIAAAA&#10;4wAAAA8AAAAAAAAAAAAAAAAAqgIAAGRycy9kb3ducmV2LnhtbFBLBQYAAAAABAAEAPoAAACfAwAA&#10;AAA=&#10;">
                    <v:group id="مجموعة 20" o:spid="_x0000_s3816" style="position:absolute;left:23008;top:317;width:13907;height:18997" coordorigin="23008,317" coordsize="13906,189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gSYgTIAAAA&#10;4wAAAA8AAAAAAAAAAAAAAAAAqgIAAGRycy9kb3ducmV2LnhtbFBLBQYAAAAABAAEAPoAAACfAwAA&#10;AAA=&#10;">
                      <v:oval id="شكل بيضاوي 22" o:spid="_x0000_s3817" style="position:absolute;left:26123;top:317;width:7682;height:76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zTm8oA&#10;AADjAAAADwAAAGRycy9kb3ducmV2LnhtbESPS2vDMBCE74X+B7GFXkojpSYmcaKEkFLooZc8aK6L&#10;tX4QayUsNXb/fVUI5Lg7M9/Orjaj7cSV+tA61jCdKBDEpTMt1xpOx4/XOYgQkQ12jknDLwXYrB8f&#10;VlgYN/CerodYiwThUKCGJkZfSBnKhiyGifPESatcbzGmsa+l6XFIcNvJN6VyabHldKFBT7uGysvh&#10;xyaK3J7H9/C1c76qVBaH2fH7xWv9/DRulyAijfFuvqU/Taqfq3m+yKYqg/+f0gLk+g8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tM05vKAAAA4wAAAA8AAAAAAAAAAAAAAAAAmAIA&#10;AGRycy9kb3ducmV2LnhtbFBLBQYAAAAABAAEAPUAAACPAwAAAAA=&#10;" fillcolor="#ffd366" strokecolor="#ffd366" strokeweight="4.5pt">
                        <v:stroke joinstyle="miter"/>
                      </v:oval>
                      <v:shape id="شكل حر: شكل 23" o:spid="_x0000_s3818" style="position:absolute;left:23008;top:2381;width:13907;height:16933;visibility:visible;mso-wrap-style:square;v-text-anchor:middle" coordsize="1390650,13877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XFQ8cA&#10;AADjAAAADwAAAGRycy9kb3ducmV2LnhtbERPS2sCMRC+F/ofwhR6EU221UVXo7SFYi8ivu7DZtws&#10;bibLJtXtv2+EQo/zvWex6l0jrtSF2rOGbKRAEJfe1FxpOB4+h1MQISIbbDyThh8KsFo+PiywMP7G&#10;O7ruYyVSCIcCNdgY20LKUFpyGEa+JU7c2XcOYzq7SpoObyncNfJFqVw6rDk1WGzpw1J52X87De+G&#10;4uYymSk7GGd0CrvtuhxstX5+6t/mICL18V/85/4yaX6upvnsNVNjuP+UAJ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Z1xUPHAAAA4wAAAA8AAAAAAAAAAAAAAAAAmAIAAGRy&#10;cy9kb3ducmV2LnhtbFBLBQYAAAAABAAEAPUAAACMAw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ffd366" strokeweight="1pt">
                        <v:stroke joinstyle="miter"/>
                        <v:path arrowok="t" o:connecttype="custom" o:connectlocs="202850,0;197385,66148;695325,673712;1193265,66148;1187800,0;1205582,2188;1390650,279250;1390650,1410443;1158870,1693251;231780,1693251;0,1410443;0,279250;185068,2188;202850,0" o:connectangles="0,0,0,0,0,0,0,0,0,0,0,0,0,0"/>
                      </v:shape>
                    </v:group>
                    <v:shape id="مربع نص 29" o:spid="_x0000_s3819" type="#_x0000_t202" style="position:absolute;left:23092;top:10173;width:13519;height:82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jTAcUA&#10;AADjAAAADwAAAGRycy9kb3ducmV2LnhtbERPS0vDQBC+C/6HZQRvdjdKQ5t2W4oP6MGLNd6H7JgN&#10;ZmdDdmzSf+8Kgsf53rPdz6FXZxpTF9lCsTCgiJvoOm4t1O8vdytQSZAd9pHJwoUS7HfXV1usXJz4&#10;jc4naVUO4VShBS8yVFqnxlPAtIgDceY+4xhQ8jm22o045fDQ63tjSh2w49zgcaBHT83X6TtYEHGH&#10;4lI/h3T8mF+fJm+aJdbW3t7Mhw0ooVn+xX/uo8vzS7Mq1w+FWcLvTxkAv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WNMBxQAAAOMAAAAPAAAAAAAAAAAAAAAAAJgCAABkcnMv&#10;ZG93bnJldi54bWxQSwUGAAAAAAQABAD1AAAAigMAAAAA&#10;" filled="f" stroked="f">
                      <v:textbox style="mso-fit-shape-to-text:t">
                        <w:txbxContent>
                          <w:p w:rsidR="005345A8" w:rsidRDefault="005345A8" w:rsidP="00C019AE">
                            <w:pPr>
                              <w:bidi w:val="0"/>
                              <w:spacing w:line="273" w:lineRule="auto"/>
                              <w:jc w:val="center"/>
                              <w:rPr>
                                <w:rFonts w:hAnsi="Adobe Arabic" w:cs="Adobe Arabic"/>
                                <w:b/>
                                <w:bCs/>
                                <w:kern w:val="24"/>
                                <w:sz w:val="36"/>
                                <w:szCs w:val="36"/>
                                <w:lang w:bidi="ar-SY"/>
                              </w:rPr>
                            </w:pPr>
                            <w:r w:rsidRPr="00C019AE">
                              <w:rPr>
                                <w:rFonts w:hAnsi="Adobe Arabic" w:cs="Adobe Arabic"/>
                                <w:b/>
                                <w:bCs/>
                                <w:kern w:val="24"/>
                                <w:sz w:val="36"/>
                                <w:szCs w:val="36"/>
                                <w:rtl/>
                                <w:lang w:bidi="ar-SY"/>
                              </w:rPr>
                              <w:t>جلسات الحوار المفتوح</w:t>
                            </w:r>
                          </w:p>
                        </w:txbxContent>
                      </v:textbox>
                    </v:shape>
                  </v:group>
                  <v:group id="مجموعة 93" o:spid="_x0000_s3820" style="position:absolute;left:11398;top:317;width:11313;height:15239" coordorigin="11397,317" coordsize="14101,189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cpZAfIAAAA&#10;4wAAAA8AAAAAAAAAAAAAAAAAqgIAAGRycy9kb3ducmV2LnhtbFBLBQYAAAAABAAEAPoAAACfAwAA&#10;AAA=&#10;">
                    <v:group id="مجموعة 94" o:spid="_x0000_s3821" style="position:absolute;left:11592;top:317;width:13907;height:18997" coordorigin="11592,317" coordsize="13906,189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hlwZzIAAAA&#10;4wAAAA8AAAAAAAAAAAAAAAAAqgIAAGRycy9kb3ducmV2LnhtbFBLBQYAAAAABAAEAPoAAACfAwAA&#10;AAA=&#10;">
                      <v:oval id="شكل بيضاوي 96" o:spid="_x0000_s3822" style="position:absolute;left:14706;top:317;width:7682;height:76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FrBMoA&#10;AADjAAAADwAAAGRycy9kb3ducmV2LnhtbESPQUvDQBCF74L/YRnBi9jdVgkxdltEDEhB0Fp6HrJj&#10;Npidjdk1jf/eOQgeZ96b975Zb+fQq4nG1EW2sFwYUMRNdB23Fg7v9XUJKmVkh31ksvBDCbab87M1&#10;Vi6e+I2mfW6VhHCq0ILPeai0To2ngGkRB2LRPuIYMMs4ttqNeJLw0OuVMYUO2LE0eBzo0VPzuf8O&#10;Fl6/Xm6JQ9l3q6fa17spXPHuaO3lxfxwDyrTnP/Nf9fPTvALUxZ3N0sj0PKTLEBvf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SxawTKAAAA4wAAAA8AAAAAAAAAAAAAAAAAmAIA&#10;AGRycy9kb3ducmV2LnhtbFBLBQYAAAAABAAEAPUAAACPAwAAAAA=&#10;" fillcolor="#a0c9ca" strokecolor="#a0c9ca" strokeweight="4.5pt">
                        <v:stroke joinstyle="miter"/>
                      </v:oval>
                      <v:shape id="شكل حر: شكل 97" o:spid="_x0000_s3823" style="position:absolute;left:11592;top:2381;width:13907;height:16933;visibility:visible;mso-wrap-style:square;v-text-anchor:middle" coordsize="1390650,13877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fMMckA&#10;AADjAAAADwAAAGRycy9kb3ducmV2LnhtbERPX0vDMBB/F/Ydwgm+uWRTa9ctGyIMfFDYVmHs7Whu&#10;TbG5dE3cqp/eCIKP9/t/i9XgWnGmPjSeNUzGCgRx5U3DtYb3cn2bgwgR2WDrmTR8UYDVcnS1wML4&#10;C2/pvIu1SCEcCtRgY+wKKUNlyWEY+444cUffO4zp7GtperykcNfKqVKZdNhwarDY0bOl6mP36TRs&#10;tqU9NWVevX3fr18PbeSH0+Ne65vr4WkOItIQ/8V/7heT5mcqz2Z3EzWD358SAHL5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TfMMckAAADjAAAADwAAAAAAAAAAAAAAAACYAgAA&#10;ZHJzL2Rvd25yZXYueG1sUEsFBgAAAAAEAAQA9QAAAI4DA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a0c9ca" strokeweight="1pt">
                        <v:stroke joinstyle="miter"/>
                        <v:path arrowok="t" o:connecttype="custom" o:connectlocs="202850,0;197385,66148;695325,673712;1193265,66148;1187800,0;1205582,2188;1390650,279249;1390650,1410443;1158870,1693250;231780,1693250;0,1410443;0,279249;185068,2188;202850,0" o:connectangles="0,0,0,0,0,0,0,0,0,0,0,0,0,0"/>
                      </v:shape>
                    </v:group>
                    <v:shape id="مربع نص 25" o:spid="_x0000_s3824" type="#_x0000_t202" style="position:absolute;left:11397;top:9941;width:13788;height:82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bmRMgA&#10;AADjAAAADwAAAGRycy9kb3ducmV2LnhtbESPQU/DMAyF70j7D5EncWNJh6hGWTZNA6QduDDK3WpM&#10;U9EkVWPW7t/jAxJH28/vvW+7n0OvLjTmLkULxcqAotgk18XWQv3xercBlRmjwz5FsnClDPvd4maL&#10;lUtTfKfLmVslJjFXaMEzD5XWufEUMK/SQFFuX2kMyDKOrXYjTmIeer02ptQBuygJHgc6emq+zz/B&#10;ArM7FNf6JeTT5/z2PHnTPGBt7e1yPjyBYpr5X/z3fXJSvzSb8vG+KIRCmGQBevc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p9uZEyAAAAOMAAAAPAAAAAAAAAAAAAAAAAJgCAABk&#10;cnMvZG93bnJldi54bWxQSwUGAAAAAAQABAD1AAAAjQMAAAAA&#10;" filled="f" stroked="f">
                      <v:textbox style="mso-fit-shape-to-text:t">
                        <w:txbxContent>
                          <w:p w:rsidR="005345A8" w:rsidRDefault="005345A8" w:rsidP="00C019AE">
                            <w:pPr>
                              <w:bidi w:val="0"/>
                              <w:spacing w:line="273" w:lineRule="auto"/>
                              <w:jc w:val="center"/>
                              <w:rPr>
                                <w:rFonts w:hAnsi="Adobe Arabic" w:cs="Adobe Arabic"/>
                                <w:b/>
                                <w:bCs/>
                                <w:kern w:val="24"/>
                                <w:sz w:val="36"/>
                                <w:szCs w:val="36"/>
                                <w:lang w:bidi="ar-SY"/>
                              </w:rPr>
                            </w:pPr>
                            <w:r w:rsidRPr="00C019AE">
                              <w:rPr>
                                <w:rFonts w:hAnsi="Adobe Arabic" w:cs="Adobe Arabic"/>
                                <w:b/>
                                <w:bCs/>
                                <w:kern w:val="24"/>
                                <w:sz w:val="36"/>
                                <w:szCs w:val="36"/>
                                <w:rtl/>
                                <w:lang w:bidi="ar-SY"/>
                              </w:rPr>
                              <w:t>الاستعانة بالمتخصصين</w:t>
                            </w:r>
                          </w:p>
                        </w:txbxContent>
                      </v:textbox>
                    </v:shape>
                  </v:group>
                  <v:group id="مجموعة 24" o:spid="_x0000_s3825" style="position:absolute;left:34481;top:317;width:11239;height:15239" coordorigin="34741,317" coordsize="14009,189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0Zaq7IAAAA&#10;4wAAAA8AAAAAAAAAAAAAAAAAqgIAAGRycy9kb3ducmV2LnhtbFBLBQYAAAAABAAEAPoAAACfAwAA&#10;AAA=&#10;">
                    <v:group id="مجموعة 25" o:spid="_x0000_s3826" style="position:absolute;left:34844;top:317;width:13907;height:18997" coordorigin="34844,317" coordsize="13906,189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3L9NnIAAAA&#10;4wAAAA8AAAAAAAAAAAAAAAAAqgIAAGRycy9kb3ducmV2LnhtbFBLBQYAAAAABAAEAPoAAACfAwAA&#10;AAA=&#10;">
                      <v:oval id="شكل بيضاوي 27" o:spid="_x0000_s3827" style="position:absolute;left:37961;top:317;width:7681;height:76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U1asYA&#10;AADjAAAADwAAAGRycy9kb3ducmV2LnhtbERPX2vCMBB/F/Ydwgm+aVoLRTujiDBQBIedD3s8mltb&#10;bC4lidp9+0UY+Hi//7faDKYTd3K+tawgnSUgiCurW64VXL4+pgsQPiBr7CyTgl/ysFm/jVZYaPvg&#10;M93LUIsYwr5ABU0IfSGlrxoy6Ge2J47cj3UGQzxdLbXDRww3nZwnSS4NthwbGuxp11B1LW9GQXmU&#10;R54fll12cbfvw7W0n6edVWoyHrbvIAIN4SX+d+91nJ8ni3yZpWkGz58iAH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kU1asYAAADjAAAADwAAAAAAAAAAAAAAAACYAgAAZHJz&#10;L2Rvd25yZXYueG1sUEsFBgAAAAAEAAQA9QAAAIsDAAAAAA==&#10;" fillcolor="#bfbfbf" strokecolor="#bfbfbf" strokeweight="4.5pt">
                        <v:stroke joinstyle="miter"/>
                      </v:oval>
                      <v:shape id="شكل حر: شكل 28" o:spid="_x0000_s3828" style="position:absolute;left:34844;top:2381;width:13907;height:16933;visibility:visible;mso-wrap-style:square;v-text-anchor:middle" coordsize="1390650,13877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cQF8kA&#10;AADjAAAADwAAAGRycy9kb3ducmV2LnhtbERPX2vCMBB/F/Ydwg18kZnWjWI7o4yCIBsTtBt7PZqz&#10;7dZcShNt/fbLYODj/f7fajOaVlyod41lBfE8AkFcWt1wpeCj2D4sQTiPrLG1TAqu5GCzvpusMNN2&#10;4ANdjr4SIYRdhgpq77tMSlfWZNDNbUccuJPtDfpw9pXUPQ4h3LRyEUWJNNhwaKixo7ym8ud4Ngq+&#10;rrP0df/+ef7Ok/xg07YY3k6FUtP78eUZhKfR38T/7p0O85NomaSPcfwEfz8FAOT6F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secQF8kAAADjAAAADwAAAAAAAAAAAAAAAACYAgAA&#10;ZHJzL2Rvd25yZXYueG1sUEsFBgAAAAAEAAQA9QAAAI4DA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bfbfbf" strokeweight="1pt">
                        <v:stroke joinstyle="miter"/>
                        <v:path arrowok="t" o:connecttype="custom" o:connectlocs="202850,0;197385,66148;695325,673712;1193265,66148;1187800,0;1205582,2188;1390650,279250;1390650,1410443;1158870,1693251;231780,1693251;0,1410443;0,279250;185068,2188;202850,0" o:connectangles="0,0,0,0,0,0,0,0,0,0,0,0,0,0"/>
                      </v:shape>
                    </v:group>
                    <v:shape id="مربع نص 25" o:spid="_x0000_s3829" type="#_x0000_t202" style="position:absolute;left:34741;top:10173;width:13709;height:82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FF3MUA&#10;AADjAAAADwAAAGRycy9kb3ducmV2LnhtbERPS0vDQBC+C/6HZQRvdjdKQ5t2W4oP6MGLNd6H7JgN&#10;ZmdDdmzSf+8Kgsf53rPdz6FXZxpTF9lCsTCgiJvoOm4t1O8vdytQSZAd9pHJwoUS7HfXV1usXJz4&#10;jc4naVUO4VShBS8yVFqnxlPAtIgDceY+4xhQ8jm22o045fDQ63tjSh2w49zgcaBHT83X6TtYEHGH&#10;4lI/h3T8mF+fJm+aJdbW3t7Mhw0ooVn+xX/uo8vzS7Mq1w9FsYTfnz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gUXcxQAAAOMAAAAPAAAAAAAAAAAAAAAAAJgCAABkcnMv&#10;ZG93bnJldi54bWxQSwUGAAAAAAQABAD1AAAAigMAAAAA&#10;" filled="f" stroked="f">
                      <v:textbox style="mso-fit-shape-to-text:t">
                        <w:txbxContent>
                          <w:p w:rsidR="005345A8" w:rsidRPr="00C019AE" w:rsidRDefault="005345A8" w:rsidP="00C019AE">
                            <w:pPr>
                              <w:bidi w:val="0"/>
                              <w:spacing w:line="273" w:lineRule="auto"/>
                              <w:jc w:val="center"/>
                              <w:rPr>
                                <w:rFonts w:hAnsi="Adobe Arabic" w:cs="Adobe Arabic"/>
                                <w:b/>
                                <w:bCs/>
                                <w:kern w:val="24"/>
                                <w:sz w:val="36"/>
                                <w:szCs w:val="36"/>
                                <w:lang w:bidi="ar-SY"/>
                              </w:rPr>
                            </w:pPr>
                            <w:r w:rsidRPr="00C019AE">
                              <w:rPr>
                                <w:rFonts w:hAnsi="Adobe Arabic" w:cs="Adobe Arabic"/>
                                <w:b/>
                                <w:bCs/>
                                <w:kern w:val="24"/>
                                <w:sz w:val="36"/>
                                <w:szCs w:val="36"/>
                                <w:rtl/>
                                <w:lang w:bidi="ar-SY"/>
                              </w:rPr>
                              <w:t>الملاحظة السلوكية</w:t>
                            </w:r>
                          </w:p>
                        </w:txbxContent>
                      </v:textbox>
                    </v:shape>
                  </v:group>
                  <v:shape id="TextBox 6" o:spid="_x0000_s3830" type="#_x0000_t202" style="position:absolute;left:14067;top:124;width:5950;height:661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Vuv8YA&#10;AADjAAAADwAAAGRycy9kb3ducmV2LnhtbERPX0vDMBB/F/wO4QTfXNLpSleXFtkUfJtOP8DRnE1t&#10;cylNtlU/vREEH+/3/zb17AZxoil0njVkCwWCuPGm41bD+9vTTQEiRGSDg2fS8EUB6uryYoOl8Wd+&#10;pdMhtiKFcChRg41xLKUMjSWHYeFH4sR9+MlhTOfUSjPhOYW7QS6VyqXDjlODxZG2lpr+cHQaCuX2&#10;fb9evgR3952t7HbnH8dPra+v5od7EJHm+C/+cz+bND9XRb6+zbIcfn9KAMj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DVuv8YAAADjAAAADwAAAAAAAAAAAAAAAACYAgAAZHJz&#10;L2Rvd25yZXYueG1sUEsFBgAAAAAEAAQA9QAAAIsDAAAAAA==&#10;" filled="f" stroked="f">
                    <v:textbox style="mso-fit-shape-to-text:t">
                      <w:txbxContent>
                        <w:p w:rsidR="005345A8" w:rsidRDefault="005345A8" w:rsidP="00C019AE">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04</w:t>
                          </w:r>
                        </w:p>
                      </w:txbxContent>
                    </v:textbox>
                  </v:shape>
                  <v:shape id="TextBox 6" o:spid="_x0000_s3831" type="#_x0000_t202" style="position:absolute;left:25564;top:124;width:5950;height:661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nLJMcA&#10;AADjAAAADwAAAGRycy9kb3ducmV2LnhtbERPX0/CMBB/N+E7NGfim7RDnWNSCEFNfEOBD3BZz3Vu&#10;vS5rhcGntyYmPt7v/y1Wo+vEkYbQeNaQTRUI4sqbhmsNh/3rbQEiRGSDnWfScKYAq+XkaoGl8Sf+&#10;oOMu1iKFcChRg42xL6UMlSWHYep74sR9+sFhTOdQSzPgKYW7Ts6UyqXDhlODxZ42lqp29+00FMpt&#10;23Y+ew/u/pI92M2zf+m/tL65HtdPICKN8V/8534zaX6uinx+l2WP8PtTAkA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N5yyTHAAAA4wAAAA8AAAAAAAAAAAAAAAAAmAIAAGRy&#10;cy9kb3ducmV2LnhtbFBLBQYAAAAABAAEAPUAAACMAwAAAAA=&#10;" filled="f" stroked="f">
                    <v:textbox style="mso-fit-shape-to-text:t">
                      <w:txbxContent>
                        <w:p w:rsidR="005345A8" w:rsidRDefault="005345A8" w:rsidP="00C019AE">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03</w:t>
                          </w:r>
                        </w:p>
                      </w:txbxContent>
                    </v:textbox>
                  </v:shape>
                  <v:shape id="TextBox 6" o:spid="_x0000_s3832" type="#_x0000_t202" style="position:absolute;left:37039;top:124;width:5950;height:661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ZfVskA&#10;AADjAAAADwAAAGRycy9kb3ducmV2LnhtbESPQU/DMAyF70j8h8hI3FjSAVVXlk1ogMSNMfgBVmOa&#10;0sapmrAVfj0+IHG03/N7n9fbOQzqSFPqIlsoFgYUcRNdx62F97enqwpUysgOh8hk4ZsSbDfnZ2us&#10;XTzxKx0PuVUSwqlGCz7nsdY6NZ4CpkUciUX7iFPALOPUajfhScLDoJfGlDpgx9LgcaSdp6Y/fAUL&#10;lQkvfb9a7lO4+Slu/e4hPo6f1l5ezPd3oDLN+d/8d/3sBL80Vbm6LgqBlp9kAXrzC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uZfVskAAADjAAAADwAAAAAAAAAAAAAAAACYAgAA&#10;ZHJzL2Rvd25yZXYueG1sUEsFBgAAAAAEAAQA9QAAAI4DAAAAAA==&#10;" filled="f" stroked="f">
                    <v:textbox style="mso-fit-shape-to-text:t">
                      <w:txbxContent>
                        <w:p w:rsidR="005345A8" w:rsidRDefault="005345A8" w:rsidP="00C019AE">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02</w:t>
                          </w:r>
                        </w:p>
                      </w:txbxContent>
                    </v:textbox>
                  </v:shape>
                  <v:shape id="TextBox 6" o:spid="_x0000_s3833" type="#_x0000_t202" style="position:absolute;left:48511;top:124;width:5950;height:661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r6zccA&#10;AADjAAAADwAAAGRycy9kb3ducmV2LnhtbERPX0vDMBB/F/wO4Qa+uaRTS9stGzIV9qZOP8DR3Jqu&#10;zaU0cat+ejMQfLzf/1ttJteLE42h9awhmysQxLU3LTcaPj9ebgsQISIb7D2Thm8KsFlfX62wMv7M&#10;73Tax0akEA4VarAxDpWUobbkMMz9QJy4gx8dxnSOjTQjnlO46+VCqVw6bDk1WBxoa6nu9l9OQ6Hc&#10;a9eVi7fg7n+yB7t98s/DUeub2fS4BBFpiv/iP/fOpPm5KvLyLstKuPyUAJD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2q+s3HAAAA4wAAAA8AAAAAAAAAAAAAAAAAmAIAAGRy&#10;cy9kb3ducmV2LnhtbFBLBQYAAAAABAAEAPUAAACMAwAAAAA=&#10;" filled="f" stroked="f">
                    <v:textbox style="mso-fit-shape-to-text:t">
                      <w:txbxContent>
                        <w:p w:rsidR="005345A8" w:rsidRDefault="005345A8" w:rsidP="00C019AE">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01</w:t>
                          </w:r>
                        </w:p>
                      </w:txbxContent>
                    </v:textbox>
                  </v:shape>
                </v:group>
                <w10:wrap anchorx="page"/>
                <w10:anchorlock/>
              </v:group>
            </w:pict>
          </mc:Fallback>
        </mc:AlternateContent>
      </w:r>
    </w:p>
    <w:p w:rsidR="00E9423C" w:rsidRPr="00F1502D" w:rsidRDefault="00E9423C" w:rsidP="00E9423C">
      <w:r w:rsidRPr="002A078C">
        <w:rPr>
          <w:rFonts w:ascii="Sakkal Majalla" w:hAnsi="Sakkal Majalla"/>
          <w:noProof/>
          <w:sz w:val="34"/>
        </w:rPr>
        <mc:AlternateContent>
          <mc:Choice Requires="wpg">
            <w:drawing>
              <wp:inline distT="0" distB="0" distL="0" distR="0" wp14:anchorId="51CF8664" wp14:editId="08EFF3F5">
                <wp:extent cx="5731510" cy="892088"/>
                <wp:effectExtent l="0" t="0" r="2540" b="22860"/>
                <wp:docPr id="160869261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611" name="مجموعة 47"/>
                        <wpg:cNvGrpSpPr/>
                        <wpg:grpSpPr>
                          <a:xfrm>
                            <a:off x="0" y="0"/>
                            <a:ext cx="5731510" cy="895351"/>
                            <a:chOff x="0" y="0"/>
                            <a:chExt cx="5878196" cy="918845"/>
                          </a:xfrm>
                        </wpg:grpSpPr>
                        <wpg:grpSp>
                          <wpg:cNvPr id="1608692612" name="مجموعة 48"/>
                          <wpg:cNvGrpSpPr/>
                          <wpg:grpSpPr>
                            <a:xfrm>
                              <a:off x="0" y="0"/>
                              <a:ext cx="5878196" cy="918845"/>
                              <a:chOff x="0" y="0"/>
                              <a:chExt cx="6240348" cy="919070"/>
                            </a:xfrm>
                          </wpg:grpSpPr>
                          <wpg:grpSp>
                            <wpg:cNvPr id="1608692613" name="مجموعة 49"/>
                            <wpg:cNvGrpSpPr/>
                            <wpg:grpSpPr>
                              <a:xfrm>
                                <a:off x="0" y="169208"/>
                                <a:ext cx="5433072" cy="580613"/>
                                <a:chOff x="0" y="169208"/>
                                <a:chExt cx="5433072" cy="580613"/>
                              </a:xfrm>
                            </wpg:grpSpPr>
                            <wps:wsp>
                              <wps:cNvPr id="160869261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61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61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617" name="مربع نص 41"/>
                          <wps:cNvSpPr txBox="1"/>
                          <wps:spPr>
                            <a:xfrm>
                              <a:off x="204466" y="256739"/>
                              <a:ext cx="4615440" cy="389157"/>
                            </a:xfrm>
                            <a:prstGeom prst="rect">
                              <a:avLst/>
                            </a:prstGeom>
                            <a:noFill/>
                          </wps:spPr>
                          <wps:txbx>
                            <w:txbxContent>
                              <w:p w:rsidR="005345A8" w:rsidRDefault="005345A8"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استخدام الاستبيانات والمقاييس النفسية</w:t>
                                </w:r>
                              </w:p>
                            </w:txbxContent>
                          </wps:txbx>
                          <wps:bodyPr wrap="square" rtlCol="1">
                            <a:spAutoFit/>
                          </wps:bodyPr>
                        </wps:wsp>
                      </wpg:grpSp>
                      <pic:pic xmlns:pic="http://schemas.openxmlformats.org/drawingml/2006/picture">
                        <pic:nvPicPr>
                          <pic:cNvPr id="1608692618"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83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">
                <v:group id="مجموعة 47" o:spid="_x0000_s383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VoXHLIAAAA&#10;4wAAAA8AAAAAAAAAAAAAAAAAqgIAAGRycy9kb3ducmV2LnhtbFBLBQYAAAAABAAEAPoAAACfAwAA&#10;AAA=&#10;">
                  <v:group id="مجموعة 48" o:spid="_x0000_s383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W6wgXIAAAA&#10;4wAAAA8AAAAAAAAAAAAAAAAAqgIAAGRycy9kb3ducmV2LnhtbFBLBQYAAAAABAAEAPoAAACfAwAA&#10;AAA=&#10;">
                    <v:group id="مجموعة 49" o:spid="_x0000_s383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r2Z57IAAAA&#10;4wAAAA8AAAAAAAAAAAAAAAAAqgIAAGRycy9kb3ducmV2LnhtbFBLBQYAAAAABAAEAPoAAACfAwAA&#10;AAA=&#10;">
                      <v:shape id="شكل حر 50" o:spid="_x0000_s383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mg6cYA&#10;AADjAAAADwAAAGRycy9kb3ducmV2LnhtbERPX2vCMBB/H/gdwgm+zVQ3g1ajiCDI2INWxdejOdti&#10;cylNpvXbL4OBj/f7f4tVZ2txp9ZXjjWMhgkI4tyZigsNp+P2fQrCB2SDtWPS8CQPq2XvbYGpcQ8+&#10;0D0LhYgh7FPUUIbQpFL6vCSLfuga4shdXWsxxLMtpGnxEcNtLcdJoqTFimNDiQ1tSspv2Y/VoL4m&#10;l/0+304O2e7j25M1Z+OC1oN+t56DCNSFl/jfvTNxvkqmajZWo0/4+ykC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8mg6c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83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pt0MUA&#10;AADjAAAADwAAAGRycy9kb3ducmV2LnhtbERPX2vCMBB/F/wO4YS9yEwVWmpnFFEGe3Ru+Hw2Z1ps&#10;LrXJavftF2Hg4/3+32oz2Eb01PnasYL5LAFBXDpds1Hw/fX+moPwAVlj45gU/JKHzXo8WmGh3Z0/&#10;qT8GI2II+wIVVCG0hZS+rMiin7mWOHIX11kM8eyM1B3eY7ht5CJJMmmx5thQYUu7isrr8ccqwJs9&#10;nM4uON+fjdlP03aY6lSpl8mwfQMRaAhP8b/7Q8f5WZJny0U2T+HxUwR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Gm3QxQAAAOMAAAAPAAAAAAAAAAAAAAAAAJgCAABkcnMv&#10;ZG93bnJldi54bWxQSwUGAAAAAAQABAD1AAAAigMAAAAA&#10;" fillcolor="#a5a5a5 [2092]" stroked="f" strokeweight="1pt">
                        <v:stroke joinstyle="miter"/>
                      </v:roundrect>
                    </v:group>
                    <v:oval id="شكل بيضاوي 52" o:spid="_x0000_s384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SrE8YA&#10;AADjAAAADwAAAGRycy9kb3ducmV2LnhtbERPX2vCMBB/H+w7hBv4NhP7EFxnlLEhOFDYqtvz0Zxt&#10;sbmUJrP125uB4OP9/t9iNbpWnKkPjWcDs6kCQVx623Bl4LBfP89BhIhssfVMBi4UYLV8fFhgbv3A&#10;33QuYiVSCIccDdQxdrmUoazJYZj6jjhxR987jOnsK2l7HFK4a2WmlJYOG04NNXb0XlN5Kv6cga/T&#10;8efy+7lVu8oPhR7cR5bZvTGTp/HtFUSkMd7FN/fGpvlazfVLpmca/n9KAMjl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1SrE8YAAADjAAAADwAAAAAAAAAAAAAAAACYAgAAZHJz&#10;L2Rvd25yZXYueG1sUEsFBgAAAAAEAAQA9QAAAIsDAAAAAA==&#10;" filled="f" strokecolor="#168489" strokeweight="1pt">
                      <v:stroke joinstyle="miter"/>
                    </v:oval>
                  </v:group>
                  <v:shape id="مربع نص 41" o:spid="_x0000_s3841"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5I7MUA&#10;AADjAAAADwAAAGRycy9kb3ducmV2LnhtbERPS0vDQBC+C/6HZQRvdjcFY5t2W4oP6MGLNd6H7JgN&#10;ZmdDdmzSf+8Kgsf53rPdz6FXZxpTF9lCsTCgiJvoOm4t1O8vdytQSZAd9pHJwoUS7HfXV1usXJz4&#10;jc4naVUO4VShBS8yVFqnxlPAtIgDceY+4xhQ8jm22o045fDQ66UxpQ7YcW7wONCjp+br9B0siLhD&#10;camfQzp+zK9PkzfNPdbW3t7Mhw0ooVn+xX/uo8vzS7Mq18uyeIDfnz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bkjsxQAAAOMAAAAPAAAAAAAAAAAAAAAAAJgCAABkcnMv&#10;ZG93bnJldi54bWxQSwUGAAAAAAQABAD1AAAAigMAAAAA&#10;" filled="f" stroked="f">
                    <v:textbox style="mso-fit-shape-to-text:t">
                      <w:txbxContent>
                        <w:p w:rsidR="005345A8" w:rsidRDefault="005345A8"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استخدام الاستبيانات والمقاييس النفسية</w:t>
                          </w:r>
                        </w:p>
                      </w:txbxContent>
                    </v:textbox>
                  </v:shape>
                </v:group>
                <v:shape id="صورة 54" o:spid="_x0000_s3842"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OCaVPswAAADjAAAADwAAAAAA&#10;AAAAAAAAAACfAgAAZHJzL2Rvd25yZXYueG1sUEsFBgAAAAAEAAQA9wAAAJgDAAAAAA==&#10;">
                  <v:imagedata r:id="rId74" o:title=""/>
                  <v:path arrowok="t"/>
                </v:shape>
                <w10:wrap anchorx="page"/>
                <w10:anchorlock/>
              </v:group>
            </w:pict>
          </mc:Fallback>
        </mc:AlternateContent>
      </w:r>
    </w:p>
    <w:p w:rsidR="007C6591" w:rsidRPr="00AB3689" w:rsidRDefault="007C6591" w:rsidP="00E9423C">
      <w:pPr>
        <w:rPr>
          <w:b/>
          <w:bCs/>
        </w:rPr>
      </w:pPr>
      <w:r w:rsidRPr="00AB3689">
        <w:rPr>
          <w:b/>
          <w:bCs/>
          <w:rtl/>
        </w:rPr>
        <w:t xml:space="preserve">- استبيانات الصحة النفسية:  </w:t>
      </w:r>
    </w:p>
    <w:p w:rsidR="007C6591" w:rsidRPr="00F1502D" w:rsidRDefault="007C6591" w:rsidP="00E9423C">
      <w:r w:rsidRPr="00F1502D">
        <w:rPr>
          <w:rtl/>
        </w:rPr>
        <w:t xml:space="preserve">  - مثل مقياس القلق والاكتئاب</w:t>
      </w:r>
      <w:r>
        <w:t>(</w:t>
      </w:r>
      <w:r w:rsidRPr="00F1502D">
        <w:t xml:space="preserve">DASS-21) </w:t>
      </w:r>
      <w:r>
        <w:rPr>
          <w:rFonts w:hint="cs"/>
          <w:rtl/>
          <w:lang w:bidi="ar-AE"/>
        </w:rPr>
        <w:t xml:space="preserve"> </w:t>
      </w:r>
      <w:r w:rsidRPr="00F1502D">
        <w:rPr>
          <w:rtl/>
        </w:rPr>
        <w:t xml:space="preserve">أو مقياس الرضا عن الحياة.  </w:t>
      </w:r>
    </w:p>
    <w:p w:rsidR="007C6591" w:rsidRPr="00F1502D" w:rsidRDefault="007C6591" w:rsidP="00E9423C">
      <w:r w:rsidRPr="00F1502D">
        <w:rPr>
          <w:rtl/>
        </w:rPr>
        <w:t xml:space="preserve">  - توفر هذه الأدوات صورة واضحة عن حالة الفرد النفسية من خلال إجاباتهم على أسئلة محددة.  </w:t>
      </w:r>
    </w:p>
    <w:p w:rsidR="007C6591" w:rsidRPr="00AB3689" w:rsidRDefault="007C6591" w:rsidP="00E9423C">
      <w:pPr>
        <w:rPr>
          <w:b/>
          <w:bCs/>
        </w:rPr>
      </w:pPr>
      <w:r w:rsidRPr="00AB3689">
        <w:rPr>
          <w:b/>
          <w:bCs/>
          <w:rtl/>
        </w:rPr>
        <w:t xml:space="preserve">- التقييم الذاتي:  </w:t>
      </w:r>
    </w:p>
    <w:p w:rsidR="007C6591" w:rsidRPr="00F1502D" w:rsidRDefault="007C6591" w:rsidP="00E9423C">
      <w:r w:rsidRPr="00F1502D">
        <w:rPr>
          <w:rtl/>
        </w:rPr>
        <w:t xml:space="preserve">  - يُطلب من الأفراد الإجابة على أسئلة بسيطة حول شعورهم العام، مثل:  </w:t>
      </w:r>
    </w:p>
    <w:p w:rsidR="007C6591" w:rsidRPr="00F1502D" w:rsidRDefault="007C6591" w:rsidP="00E9423C">
      <w:r w:rsidRPr="00F1502D">
        <w:rPr>
          <w:rtl/>
        </w:rPr>
        <w:t xml:space="preserve">    - "كيف تقيم مستوى توترك اليوم؟"  </w:t>
      </w:r>
    </w:p>
    <w:p w:rsidR="007C6591" w:rsidRDefault="007C6591" w:rsidP="00E9423C">
      <w:pPr>
        <w:rPr>
          <w:rtl/>
        </w:rPr>
      </w:pPr>
      <w:r w:rsidRPr="00F1502D">
        <w:rPr>
          <w:rtl/>
        </w:rPr>
        <w:t xml:space="preserve">    - "هل تشعر بالرضا عن حياتك اليومية؟"  </w:t>
      </w:r>
    </w:p>
    <w:p w:rsidR="00E9423C" w:rsidRPr="00F1502D" w:rsidRDefault="00E9423C" w:rsidP="00E9423C">
      <w:r w:rsidRPr="002A078C">
        <w:rPr>
          <w:rFonts w:ascii="Sakkal Majalla" w:hAnsi="Sakkal Majalla"/>
          <w:noProof/>
          <w:sz w:val="34"/>
        </w:rPr>
        <w:lastRenderedPageBreak/>
        <mc:AlternateContent>
          <mc:Choice Requires="wpg">
            <w:drawing>
              <wp:inline distT="0" distB="0" distL="0" distR="0" wp14:anchorId="45F05DDE" wp14:editId="7FBED057">
                <wp:extent cx="5731510" cy="892088"/>
                <wp:effectExtent l="0" t="0" r="2540" b="22860"/>
                <wp:docPr id="160869260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602" name="مجموعة 47"/>
                        <wpg:cNvGrpSpPr/>
                        <wpg:grpSpPr>
                          <a:xfrm>
                            <a:off x="0" y="0"/>
                            <a:ext cx="5731510" cy="895351"/>
                            <a:chOff x="0" y="0"/>
                            <a:chExt cx="5878196" cy="918845"/>
                          </a:xfrm>
                        </wpg:grpSpPr>
                        <wpg:grpSp>
                          <wpg:cNvPr id="1608692603" name="مجموعة 48"/>
                          <wpg:cNvGrpSpPr/>
                          <wpg:grpSpPr>
                            <a:xfrm>
                              <a:off x="0" y="0"/>
                              <a:ext cx="5878196" cy="918845"/>
                              <a:chOff x="0" y="0"/>
                              <a:chExt cx="6240348" cy="919070"/>
                            </a:xfrm>
                          </wpg:grpSpPr>
                          <wpg:grpSp>
                            <wpg:cNvPr id="1608692604" name="مجموعة 49"/>
                            <wpg:cNvGrpSpPr/>
                            <wpg:grpSpPr>
                              <a:xfrm>
                                <a:off x="0" y="169208"/>
                                <a:ext cx="5433072" cy="580613"/>
                                <a:chOff x="0" y="169208"/>
                                <a:chExt cx="5433072" cy="580613"/>
                              </a:xfrm>
                            </wpg:grpSpPr>
                            <wps:wsp>
                              <wps:cNvPr id="160869260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60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60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620" name="مربع نص 41"/>
                          <wps:cNvSpPr txBox="1"/>
                          <wps:spPr>
                            <a:xfrm>
                              <a:off x="204466" y="256739"/>
                              <a:ext cx="4615440" cy="389157"/>
                            </a:xfrm>
                            <a:prstGeom prst="rect">
                              <a:avLst/>
                            </a:prstGeom>
                            <a:noFill/>
                          </wps:spPr>
                          <wps:txbx>
                            <w:txbxContent>
                              <w:p w:rsidR="005345A8" w:rsidRDefault="005345A8"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الملاحظة السلوكية</w:t>
                                </w:r>
                              </w:p>
                            </w:txbxContent>
                          </wps:txbx>
                          <wps:bodyPr wrap="square" rtlCol="1">
                            <a:spAutoFit/>
                          </wps:bodyPr>
                        </wps:wsp>
                      </wpg:grpSp>
                      <pic:pic xmlns:pic="http://schemas.openxmlformats.org/drawingml/2006/picture">
                        <pic:nvPicPr>
                          <pic:cNvPr id="1608692621"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84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">
                <v:group id="مجموعة 47" o:spid="_x0000_s384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QY1TYyQAA&#10;AOMAAAAPAAAAAAAAAAAAAAAAAKoCAABkcnMvZG93bnJldi54bWxQSwUGAAAAAAQABAD6AAAAoAMA&#10;AAAA&#10;">
                  <v:group id="مجموعة 48" o:spid="_x0000_s384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8v8UPIAAAA&#10;4wAAAA8AAAAAAAAAAAAAAAAAqgIAAGRycy9kb3ducmV2LnhtbFBLBQYAAAAABAAEAPoAAACfAwAA&#10;AAA=&#10;">
                    <v:group id="مجموعة 49" o:spid="_x0000_s384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wxmk3yQAA&#10;AOMAAAAPAAAAAAAAAAAAAAAAAKoCAABkcnMvZG93bnJldi54bWxQSwUGAAAAAAQABAD6AAAAoAMA&#10;AAAA&#10;">
                      <v:shape id="شكل حر 50" o:spid="_x0000_s384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yTr8YA&#10;AADjAAAADwAAAGRycy9kb3ducmV2LnhtbERPX2vCMBB/H+w7hBv4NhOVBq1GGQNBZA9aN3w9mrMt&#10;NpfSRO2+/TIY7PF+/2+1GVwr7tSHxrOByViBIC69bbgy8Hnavs5BhIhssfVMBr4pwGb9/LTC3PoH&#10;H+lexEqkEA45Gqhj7HIpQ1mTwzD2HXHiLr53GNPZV9L2+EjhrpVTpbR02HBqqLGj95rKa3FzBvQ+&#10;Ox8O5TY7FrvZRyBnv6yPxoxehrcliEhD/Bf/uXc2zddqrhdTrTL4/SkBI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VyTr8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84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FlesUA&#10;AADjAAAADwAAAGRycy9kb3ducmV2LnhtbERPzWoCMRC+F/oOYQQvokkFg65GKS0Fj1ZLz+NmzC5u&#10;JttNum7fvhEKPc73P5vd4BvRUxfrwAaeZgoEcRlszc7Ax+ltugQRE7LFJjAZ+KEIu+3jwwYLG278&#10;Tv0xOZFDOBZooEqpLaSMZUUe4yy0xJm7hM5jymfnpO3wlsN9I+dKaemx5txQYUsvFZXX47c3gF/+&#10;8HkOKcT+7NzrZNEOE7swZjwantcgEg3pX/zn3ts8X6ulXs210nD/KQM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EWV6xQAAAOMAAAAPAAAAAAAAAAAAAAAAAJgCAABkcnMv&#10;ZG93bnJldi54bWxQSwUGAAAAAAQABAD1AAAAigMAAAAA&#10;" fillcolor="#a5a5a5 [2092]" stroked="f" strokeweight="1pt">
                        <v:stroke joinstyle="miter"/>
                      </v:roundrect>
                    </v:group>
                    <v:oval id="شكل بيضاوي 52" o:spid="_x0000_s384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GYVccA&#10;AADjAAAADwAAAGRycy9kb3ducmV2LnhtbERPX2vCMBB/H+w7hBv4NpP1IbrOKGMiTHAw67bnoznb&#10;YnMpTWbrt18EYY/3+3+L1ehacaY+NJ4NPE0VCOLS24YrA1+HzeMcRIjIFlvPZOBCAVbL+7sF5tYP&#10;vKdzESuRQjjkaKCOsculDGVNDsPUd8SJO/reYUxnX0nb45DCXSszpbR02HBqqLGjt5rKU/HrDHye&#10;jt+Xn+1OfVR+KPTg1llmD8ZMHsbXFxCRxvgvvrnfbZqv1Vw/Z1rN4PpTAkAu/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3BmFXHAAAA4wAAAA8AAAAAAAAAAAAAAAAAmAIAAGRy&#10;cy9kb3ducmV2LnhtbFBLBQYAAAAABAAEAPUAAACMAwAAAAA=&#10;" filled="f" strokecolor="#168489" strokeweight="1pt">
                      <v:stroke joinstyle="miter"/>
                    </v:oval>
                  </v:group>
                  <v:shape id="مربع نص 41" o:spid="_x0000_s3850"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aJcgA&#10;AADjAAAADwAAAGRycy9kb3ducmV2LnhtbESPQU/DMAyF70j8h8hI3FiySlSjWzZNG0g7cGF0d6sx&#10;TUXjVE1Yu3+PD0gcbT+/977Nbg69utKYusgWlgsDiriJruPWQv359rQClTKywz4yWbhRgt32/m6D&#10;lYsTf9D1nFslJpwqtOBzHiqtU+MpYFrEgVhuX3EMmGUcW+1GnMQ89LowptQBO5YEjwMdPDXf559g&#10;IWe3X97q15BOl/n9OHnTPGNt7ePDvF+DyjTnf/Hf98lJ/dKsypeiLIRCmGQBevs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P6xolyAAAAOMAAAAPAAAAAAAAAAAAAAAAAJgCAABk&#10;cnMvZG93bnJldi54bWxQSwUGAAAAAAQABAD1AAAAjQMAAAAA&#10;" filled="f" stroked="f">
                    <v:textbox style="mso-fit-shape-to-text:t">
                      <w:txbxContent>
                        <w:p w:rsidR="005345A8" w:rsidRDefault="005345A8"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الملاحظة السلوكية</w:t>
                          </w:r>
                        </w:p>
                      </w:txbxContent>
                    </v:textbox>
                  </v:shape>
                </v:group>
                <v:shape id="صورة 54" o:spid="_x0000_s3851"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dw9h7JAAAA4wAAAA8AAABkcnMvZG93bnJldi54bWxET19LwzAQfxf8DuEE31y6CrWry4bKBGFP&#10;W3Xs8WzOti651CRu9dubgeDj/f7ffDlaI47kQ+9YwXSSgSBunO65VfBaP9+UIEJE1mgck4IfCrBc&#10;XF7MsdLuxBs6bmMrUgiHChV0MQ6VlKHpyGKYuIE4cR/OW4zp9K3UHk8p3BqZZ1khLfacGjoc6Kmj&#10;5rD9tgrW/vH9c1bvTP212a9Kc3v3dlitlbq+Gh/uQUQa47/4z/2i0/wiK4tZXuRTOP+UAJCLX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Z3D2HskAAADjAAAADwAAAAAAAAAA&#10;AAAAAACfAgAAZHJzL2Rvd25yZXYueG1sUEsFBgAAAAAEAAQA9wAAAJUDAAAAAA==&#10;">
                  <v:imagedata r:id="rId74" o:title=""/>
                  <v:path arrowok="t"/>
                </v:shape>
                <w10:wrap anchorx="page"/>
                <w10:anchorlock/>
              </v:group>
            </w:pict>
          </mc:Fallback>
        </mc:AlternateContent>
      </w:r>
    </w:p>
    <w:p w:rsidR="007C6591" w:rsidRPr="00F1502D" w:rsidRDefault="007C6591" w:rsidP="00E9423C">
      <w:r w:rsidRPr="00F1502D">
        <w:rPr>
          <w:rtl/>
        </w:rPr>
        <w:t xml:space="preserve">- مراقبة التغيرات في السلوك، مثل انخفاض الإنتاجية، العصبية الزائدة، أو العزلة.  </w:t>
      </w:r>
    </w:p>
    <w:p w:rsidR="007C6591" w:rsidRDefault="007C6591" w:rsidP="00E9423C">
      <w:pPr>
        <w:rPr>
          <w:rtl/>
        </w:rPr>
      </w:pPr>
      <w:r w:rsidRPr="00F1502D">
        <w:rPr>
          <w:rtl/>
        </w:rPr>
        <w:t xml:space="preserve">- الانتباه إلى العلامات التي تشير إلى الإرهاق النفسي أو الإجهاد المستمر.  </w:t>
      </w:r>
    </w:p>
    <w:p w:rsidR="00E9423C" w:rsidRPr="00F1502D" w:rsidRDefault="00E9423C" w:rsidP="00E9423C">
      <w:r w:rsidRPr="002A078C">
        <w:rPr>
          <w:rFonts w:ascii="Sakkal Majalla" w:hAnsi="Sakkal Majalla"/>
          <w:noProof/>
          <w:sz w:val="34"/>
        </w:rPr>
        <mc:AlternateContent>
          <mc:Choice Requires="wpg">
            <w:drawing>
              <wp:inline distT="0" distB="0" distL="0" distR="0" wp14:anchorId="6DA27137" wp14:editId="6C2F96EC">
                <wp:extent cx="5731510" cy="892088"/>
                <wp:effectExtent l="0" t="0" r="2540" b="22860"/>
                <wp:docPr id="160869259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593" name="مجموعة 47"/>
                        <wpg:cNvGrpSpPr/>
                        <wpg:grpSpPr>
                          <a:xfrm>
                            <a:off x="0" y="0"/>
                            <a:ext cx="5731510" cy="895351"/>
                            <a:chOff x="0" y="0"/>
                            <a:chExt cx="5878196" cy="918845"/>
                          </a:xfrm>
                        </wpg:grpSpPr>
                        <wpg:grpSp>
                          <wpg:cNvPr id="1608692594" name="مجموعة 48"/>
                          <wpg:cNvGrpSpPr/>
                          <wpg:grpSpPr>
                            <a:xfrm>
                              <a:off x="0" y="0"/>
                              <a:ext cx="5878196" cy="918845"/>
                              <a:chOff x="0" y="0"/>
                              <a:chExt cx="6240348" cy="919070"/>
                            </a:xfrm>
                          </wpg:grpSpPr>
                          <wpg:grpSp>
                            <wpg:cNvPr id="1608692595" name="مجموعة 49"/>
                            <wpg:cNvGrpSpPr/>
                            <wpg:grpSpPr>
                              <a:xfrm>
                                <a:off x="0" y="169208"/>
                                <a:ext cx="5433072" cy="580613"/>
                                <a:chOff x="0" y="169208"/>
                                <a:chExt cx="5433072" cy="580613"/>
                              </a:xfrm>
                            </wpg:grpSpPr>
                            <wps:wsp>
                              <wps:cNvPr id="160869259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59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59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599" name="مربع نص 41"/>
                          <wps:cNvSpPr txBox="1"/>
                          <wps:spPr>
                            <a:xfrm>
                              <a:off x="204466" y="256739"/>
                              <a:ext cx="4615440" cy="389157"/>
                            </a:xfrm>
                            <a:prstGeom prst="rect">
                              <a:avLst/>
                            </a:prstGeom>
                            <a:noFill/>
                          </wps:spPr>
                          <wps:txbx>
                            <w:txbxContent>
                              <w:p w:rsidR="005345A8" w:rsidRDefault="005345A8"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جلسات الحوار المفتوح</w:t>
                                </w:r>
                              </w:p>
                            </w:txbxContent>
                          </wps:txbx>
                          <wps:bodyPr wrap="square" rtlCol="1">
                            <a:spAutoFit/>
                          </wps:bodyPr>
                        </wps:wsp>
                      </wpg:grpSp>
                      <pic:pic xmlns:pic="http://schemas.openxmlformats.org/drawingml/2006/picture">
                        <pic:nvPicPr>
                          <pic:cNvPr id="1608692600"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85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Vt0rtN0AAAAFAQAADwAAAGRycy9kb3ducmV2&#10;LnhtbEyPQUvDQBCF74L/YRnBm91NtcXGbEop6qkIbQXpbZudJqHZ2ZDdJum/d/SilwfDe7z3TbYc&#10;XSN67ELtSUMyUSCQCm9rKjV87t8enkGEaMiaxhNquGKAZX57k5nU+oG22O9iKbiEQmo0VDG2qZSh&#10;qNCZMPEtEnsn3zkT+exKaTszcLlr5FSpuXSmJl6oTIvrCovz7uI0vA9mWD0mr/3mfFpfD/vZx9cm&#10;Qa3v78bVC4iIY/wLww8+o0POTEd/IRtEo4Efib/K3kJN5yCOHHpSM5B5Jv/T598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">
                <v:group id="مجموعة 47" o:spid="_x0000_s385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wABbjIAAAA&#10;4wAAAA8AAAAAAAAAAAAAAAAAqgIAAGRycy9kb3ducmV2LnhtbFBLBQYAAAAABAAEAPoAAACfAwAA&#10;AAA=&#10;">
                  <v:group id="مجموعة 48" o:spid="_x0000_s385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PpnczIAAAA&#10;4wAAAA8AAAAAAAAAAAAAAAAAqgIAAGRycy9kb3ducmV2LnhtbFBLBQYAAAAABAAEAPoAAACfAwAA&#10;AAA=&#10;">
                    <v:group id="مجموعة 49" o:spid="_x0000_s385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ylOFfIAAAA&#10;4wAAAA8AAAAAAAAAAAAAAAAAqgIAAGRycy9kb3ducmV2LnhtbFBLBQYAAAAABAAEAPoAAACfAwAA&#10;AAA=&#10;">
                      <v:shape id="شكل حر 50" o:spid="_x0000_s385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H5I8YA&#10;AADjAAAADwAAAGRycy9kb3ducmV2LnhtbERPX2vCMBB/H/gdwgm+zVRHg1ajiCCI7EG7ia9Hc7bF&#10;5lKaTOu3N4PBHu/3/5br3jbiTp2vHWuYjBMQxIUzNZcavr927zMQPiAbbByThid5WK8Gb0vMjHvw&#10;ie55KEUMYZ+hhiqENpPSFxVZ9GPXEkfu6jqLIZ5dKU2HjxhuGzlNEiUt1hwbKmxpW1Fxy3+sBnVI&#10;L8djsUtP+f7j05M1Z+OC1qNhv1mACNSHf/Gfe2/ifJXM1HyazhX8/hQBkKs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qH5I8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85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I0GsYA&#10;AADjAAAADwAAAGRycy9kb3ducmV2LnhtbERPS2vCQBC+C/6HZYReRDcVEjW6Smkp9FgfeB6z4yaY&#10;nU2z25j++64geJzvPettb2vRUesrxwpepwkI4sLpio2C4+FzsgDhA7LG2jEp+CMP281wsMZcuxvv&#10;qNsHI2II+xwVlCE0uZS+KMmin7qGOHIX11oM8WyN1C3eYrit5SxJMmmx4thQYkPvJRXX/a9VgD/2&#10;+3R2wfnubMzHOG36sU6Vehn1bysQgfrwFD/cXzrOz5JFtpylyzncf4oAyM0/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XI0GsYAAADjAAAADwAAAAAAAAAAAAAAAACYAgAAZHJz&#10;L2Rvd25yZXYueG1sUEsFBgAAAAAEAAQA9QAAAIsDAAAAAA==&#10;" fillcolor="#a5a5a5 [2092]" stroked="f" strokeweight="1pt">
                        <v:stroke joinstyle="miter"/>
                      </v:roundrect>
                    </v:group>
                    <v:oval id="شكل بيضاوي 52" o:spid="_x0000_s385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H43MsA&#10;AADjAAAADwAAAGRycy9kb3ducmV2LnhtbESPQUvDQBCF74L/YRnBm9010NDGbosoQgUFm7aeh+w0&#10;Cc3OhuzapP/eOQgeZ96b975ZbSbfqQsNsQ1s4XFmQBFXwbVcWzjs3x4WoGJCdtgFJgtXirBZ396s&#10;sHBh5B1dylQrCeFYoIUmpb7QOlYNeYyz0BOLdgqDxyTjUGs34CjhvtOZMbn22LI0NNjTS0PVufzx&#10;Fr7Op+P1+/3DfNZhLPPRv2aZ21t7fzc9P4FKNKV/89/11gl+bhb5MpsvBVp+kgXo9S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vcfjcywAAAOMAAAAPAAAAAAAAAAAAAAAAAJgC&#10;AABkcnMvZG93bnJldi54bWxQSwUGAAAAAAQABAD1AAAAkAMAAAAA&#10;" filled="f" strokecolor="#168489" strokeweight="1pt">
                      <v:stroke joinstyle="miter"/>
                    </v:oval>
                  </v:group>
                  <v:shape id="مربع نص 41" o:spid="_x0000_s3859"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sbI8UA&#10;AADjAAAADwAAAGRycy9kb3ducmV2LnhtbERPS2vDMAy+D/YfjAa7rXYLDU1Wt5Q9oIdd1mZ3EWtx&#10;WCyHWGvSfz8PBjvqe2u7n0OvLjSmLrKF5cKAIm6i67i1UJ9fHzagkiA77COThSsl2O9ub7ZYuTjx&#10;O11O0qocwqlCC15kqLROjaeAaREH4sx9xjGg5HNstRtxyuGh1ytjCh2w49zgcaAnT83X6TtYEHGH&#10;5bV+Cen4Mb89T940a6ytvb+bD4+ghGb5F/+5jy7PL8ymKFfrsoTfnz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SxsjxQAAAOMAAAAPAAAAAAAAAAAAAAAAAJgCAABkcnMv&#10;ZG93bnJldi54bWxQSwUGAAAAAAQABAD1AAAAigMAAAAA&#10;" filled="f" stroked="f">
                    <v:textbox style="mso-fit-shape-to-text:t">
                      <w:txbxContent>
                        <w:p w:rsidR="005345A8" w:rsidRDefault="005345A8"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جلسات الحوار المفتوح</w:t>
                          </w:r>
                        </w:p>
                      </w:txbxContent>
                    </v:textbox>
                  </v:shape>
                </v:group>
                <v:shape id="صورة 54" o:spid="_x0000_s386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Q4kP5cwAAADjAAAADwAAAAAA&#10;AAAAAAAAAACfAgAAZHJzL2Rvd25yZXYueG1sUEsFBgAAAAAEAAQA9wAAAJgDAAAAAA==&#10;">
                  <v:imagedata r:id="rId74" o:title=""/>
                  <v:path arrowok="t"/>
                </v:shape>
                <w10:wrap anchorx="page"/>
                <w10:anchorlock/>
              </v:group>
            </w:pict>
          </mc:Fallback>
        </mc:AlternateContent>
      </w:r>
    </w:p>
    <w:p w:rsidR="007C6591" w:rsidRPr="00F1502D" w:rsidRDefault="007C6591" w:rsidP="00E9423C">
      <w:r w:rsidRPr="00F1502D">
        <w:rPr>
          <w:rtl/>
        </w:rPr>
        <w:t xml:space="preserve">- عقد جلسات دورية مع الموظفين أو الأفراد (في بيئة العمل أو العائلة) لمناقشة حالتهم النفسية.  </w:t>
      </w:r>
    </w:p>
    <w:p w:rsidR="007C6591" w:rsidRDefault="007C6591" w:rsidP="00E9423C">
      <w:pPr>
        <w:rPr>
          <w:rtl/>
        </w:rPr>
      </w:pPr>
      <w:r w:rsidRPr="00F1502D">
        <w:rPr>
          <w:rtl/>
        </w:rPr>
        <w:t xml:space="preserve">- تشجيعهم على التعبير عن مشاعرهم وتقديم ملاحظاتهم حول أي ضغوط يواجهونها.  </w:t>
      </w:r>
    </w:p>
    <w:p w:rsidR="00E9423C" w:rsidRPr="00F1502D" w:rsidRDefault="00E9423C" w:rsidP="00E9423C">
      <w:r w:rsidRPr="002A078C">
        <w:rPr>
          <w:rFonts w:ascii="Sakkal Majalla" w:hAnsi="Sakkal Majalla"/>
          <w:noProof/>
          <w:sz w:val="34"/>
        </w:rPr>
        <mc:AlternateContent>
          <mc:Choice Requires="wpg">
            <w:drawing>
              <wp:inline distT="0" distB="0" distL="0" distR="0" wp14:anchorId="1B7E1C8E" wp14:editId="0977C854">
                <wp:extent cx="5731510" cy="892088"/>
                <wp:effectExtent l="0" t="0" r="2540" b="22860"/>
                <wp:docPr id="160869258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584" name="مجموعة 47"/>
                        <wpg:cNvGrpSpPr/>
                        <wpg:grpSpPr>
                          <a:xfrm>
                            <a:off x="0" y="0"/>
                            <a:ext cx="5731510" cy="895351"/>
                            <a:chOff x="0" y="0"/>
                            <a:chExt cx="5878196" cy="918845"/>
                          </a:xfrm>
                        </wpg:grpSpPr>
                        <wpg:grpSp>
                          <wpg:cNvPr id="1608692585" name="مجموعة 48"/>
                          <wpg:cNvGrpSpPr/>
                          <wpg:grpSpPr>
                            <a:xfrm>
                              <a:off x="0" y="0"/>
                              <a:ext cx="5878196" cy="918845"/>
                              <a:chOff x="0" y="0"/>
                              <a:chExt cx="6240348" cy="919070"/>
                            </a:xfrm>
                          </wpg:grpSpPr>
                          <wpg:grpSp>
                            <wpg:cNvPr id="1608692586" name="مجموعة 49"/>
                            <wpg:cNvGrpSpPr/>
                            <wpg:grpSpPr>
                              <a:xfrm>
                                <a:off x="0" y="169208"/>
                                <a:ext cx="5433072" cy="580613"/>
                                <a:chOff x="0" y="169208"/>
                                <a:chExt cx="5433072" cy="580613"/>
                              </a:xfrm>
                            </wpg:grpSpPr>
                            <wps:wsp>
                              <wps:cNvPr id="160869258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58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58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590" name="مربع نص 41"/>
                          <wps:cNvSpPr txBox="1"/>
                          <wps:spPr>
                            <a:xfrm>
                              <a:off x="204466" y="256739"/>
                              <a:ext cx="4615440" cy="389157"/>
                            </a:xfrm>
                            <a:prstGeom prst="rect">
                              <a:avLst/>
                            </a:prstGeom>
                            <a:noFill/>
                          </wps:spPr>
                          <wps:txbx>
                            <w:txbxContent>
                              <w:p w:rsidR="005345A8" w:rsidRDefault="005345A8"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الاستعانة بالمتخصصين</w:t>
                                </w:r>
                              </w:p>
                            </w:txbxContent>
                          </wps:txbx>
                          <wps:bodyPr wrap="square" rtlCol="1">
                            <a:spAutoFit/>
                          </wps:bodyPr>
                        </wps:wsp>
                      </wpg:grpSp>
                      <pic:pic xmlns:pic="http://schemas.openxmlformats.org/drawingml/2006/picture">
                        <pic:nvPicPr>
                          <pic:cNvPr id="1608692591"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86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">
                <v:group id="مجموعة 47" o:spid="_x0000_s386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GMAsRyQAA&#10;AOMAAAAPAAAAAAAAAAAAAAAAAKoCAABkcnMvZG93bnJldi54bWxQSwUGAAAAAAQABAD6AAAAoAMA&#10;AAAA&#10;">
                  <v:group id="مجموعة 48" o:spid="_x0000_s386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pfK6KyQAA&#10;AOMAAAAPAAAAAAAAAAAAAAAAAKoCAABkcnMvZG93bnJldi54bWxQSwUGAAAAAAQABAD6AAAAoAMA&#10;AAAA&#10;">
                    <v:group id="مجموعة 49" o:spid="_x0000_s386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muMP3IAAAA&#10;4wAAAA8AAAAAAAAAAAAAAAAAqgIAAGRycy9kb3ducmV2LnhtbFBLBQYAAAAABAAEAPoAAACfAwAA&#10;AAA=&#10;">
                      <v:shape id="شكل حر 50" o:spid="_x0000_s386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TKZcYA&#10;AADjAAAADwAAAGRycy9kb3ducmV2LnhtbERPzWrCQBC+F3yHZQRvdaOSNEZXkYIg4kHTitchO01C&#10;s7Mhu9X49q4g9Djf/yzXvWnElTpXW1YwGUcgiAuray4VfH9t31MQziNrbCyTgjs5WK8Gb0vMtL3x&#10;ia65L0UIYZehgsr7NpPSFRUZdGPbEgfux3YGfTi7UuoObyHcNHIaRYk0WHNoqLClz4qK3/zPKEj2&#10;8eV4LLbxKd/NDo6MPmvrlRoN+80ChKfe/4tf7p0O85MoTebTOP2A508BALl6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DTKZc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86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Q2tckA&#10;AADjAAAADwAAAGRycy9kb3ducmV2LnhtbESPQU/DMAyF70j8h8hIXKYt3aRWpVs2oSEkjmwgzl7j&#10;pdUapzShK/8eHyZxtN/ze583u8l3aqQhtoENLBcZKOI62Jadgc+P13kJKiZki11gMvBLEXbb+7sN&#10;VjZc+UDjMTklIRwrNNCk1Fdax7ohj3ERemLRzmHwmGQcnLYDXiXcd3qVZYX22LI0NNjTvqH6cvzx&#10;BvDbv3+dQgpxPDn3Msv7aWZzYx4fpuc1qERT+jffrt+s4BdZWTyt8lKg5SdZgN7+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TQ2tckAAADjAAAADwAAAAAAAAAAAAAAAACYAgAA&#10;ZHJzL2Rvd25yZXYueG1sUEsFBgAAAAAEAAQA9QAAAI4DAAAAAA==&#10;" fillcolor="#a5a5a5 [2092]" stroked="f" strokeweight="1pt">
                        <v:stroke joinstyle="miter"/>
                      </v:roundrect>
                    </v:group>
                    <v:oval id="شكل بيضاوي 52" o:spid="_x0000_s386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TLmscA&#10;AADjAAAADwAAAGRycy9kb3ducmV2LnhtbERP3WvCMBB/H+x/CDfY20wsrNRqFNkYbDBh1o/noznb&#10;YnMpTWbrf78IAx/v932L1WhbcaHeN441TCcKBHHpTMOVhv3u4yUD4QOywdYxabiSh9Xy8WGBuXED&#10;b+lShErEEPY5aqhD6HIpfVmTRT9xHXHkTq63GOLZV9L0OMRw28pEqVRabDg21NjRW03lufi1Gn7O&#10;p8P1+PWtNpUbinSw70lidlo/P43rOYhAY7iL/92fJs5PVZbOktdsBrefIgBy+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Xky5rHAAAA4wAAAA8AAAAAAAAAAAAAAAAAmAIAAGRy&#10;cy9kb3ducmV2LnhtbFBLBQYAAAAABAAEAPUAAACMAwAAAAA=&#10;" filled="f" strokecolor="#168489" strokeweight="1pt">
                      <v:stroke joinstyle="miter"/>
                    </v:oval>
                  </v:group>
                  <v:shape id="مربع نص 41" o:spid="_x0000_s3868"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GyvskA&#10;AADjAAAADwAAAGRycy9kb3ducmV2LnhtbESPQW/CMAyF75P4D5En7TYSkKigIyDENonDLrDubjVe&#10;U61Jqsaj5d/Ph0kcbT+/977tfgqdutKQ2xQtLOYGFMU6uTY2FqrP9+c1qMwYHXYpkoUbZdjvZg9b&#10;LF0a45muF26UmMRcogXP3Jda59pTwDxPPUW5fachIMs4NNoNOIp56PTSmEIHbKMkeOzp6Kn+ufwG&#10;C8zusLhVbyGfvqaP19GbeoWVtU+P0+EFFNPEd/H/98lJ/cKsi81ytREKYZIF6N0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3GyvskAAADjAAAADwAAAAAAAAAAAAAAAACYAgAA&#10;ZHJzL2Rvd25yZXYueG1sUEsFBgAAAAAEAAQA9QAAAI4DAAAAAA==&#10;" filled="f" stroked="f">
                    <v:textbox style="mso-fit-shape-to-text:t">
                      <w:txbxContent>
                        <w:p w:rsidR="005345A8" w:rsidRDefault="005345A8"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الاستعانة بالمتخصصين</w:t>
                          </w:r>
                        </w:p>
                      </w:txbxContent>
                    </v:textbox>
                  </v:shape>
                </v:group>
                <v:shape id="صورة 54" o:spid="_x0000_s3869"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qXoXJAAAA4wAAAA8AAABkcnMvZG93bnJldi54bWxET19LwzAQfxf8DuEE31y6ibWty4bKBGFP&#10;W3Xs8WzOti651CRu9dsbQfDxfv9vvhytEUfyoXesYDrJQBA3TvfcKnipn64KECEiazSOScE3BVgu&#10;zs/mWGl34g0dt7EVKYRDhQq6GIdKytB0ZDFM3ECcuHfnLcZ0+lZqj6cUbo2cZVkuLfacGjoc6LGj&#10;5rD9sgrW/uHto6x3pv7c7FeFub59PazWSl1ejPd3ICKN8V/8537WaX6eFXk5uymn8PtTAkAufg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H+pehckAAADjAAAADwAAAAAAAAAA&#10;AAAAAACfAgAAZHJzL2Rvd25yZXYueG1sUEsFBgAAAAAEAAQA9wAAAJUDAAAAAA==&#10;">
                  <v:imagedata r:id="rId74" o:title=""/>
                  <v:path arrowok="t"/>
                </v:shape>
                <w10:wrap anchorx="page"/>
                <w10:anchorlock/>
              </v:group>
            </w:pict>
          </mc:Fallback>
        </mc:AlternateContent>
      </w:r>
    </w:p>
    <w:p w:rsidR="007C6591" w:rsidRPr="00F1502D" w:rsidRDefault="007C6591" w:rsidP="00E9423C">
      <w:r w:rsidRPr="00F1502D">
        <w:rPr>
          <w:rtl/>
        </w:rPr>
        <w:t xml:space="preserve">- إجراء فحوصات نفسية دورية مع مختصين أو استشاريين نفسيين.  </w:t>
      </w:r>
    </w:p>
    <w:p w:rsidR="007C6591" w:rsidRDefault="007C6591" w:rsidP="00E9423C">
      <w:pPr>
        <w:rPr>
          <w:rtl/>
        </w:rPr>
      </w:pPr>
      <w:r w:rsidRPr="00F1502D">
        <w:rPr>
          <w:rtl/>
        </w:rPr>
        <w:t xml:space="preserve">- قد تساعد جلسات الإرشاد النفسي على الكشف عن تحديات قد لا تكون واضحة من خلال التقييم الذاتي.  </w:t>
      </w:r>
    </w:p>
    <w:p w:rsidR="00E9423C" w:rsidRPr="00F1502D" w:rsidRDefault="00E9423C" w:rsidP="00E9423C">
      <w:r w:rsidRPr="002A078C">
        <w:rPr>
          <w:rFonts w:ascii="Sakkal Majalla" w:hAnsi="Sakkal Majalla"/>
          <w:noProof/>
          <w:sz w:val="34"/>
        </w:rPr>
        <mc:AlternateContent>
          <mc:Choice Requires="wpg">
            <w:drawing>
              <wp:inline distT="0" distB="0" distL="0" distR="0" wp14:anchorId="43D92627" wp14:editId="0485B781">
                <wp:extent cx="5731510" cy="892088"/>
                <wp:effectExtent l="0" t="0" r="2540" b="22860"/>
                <wp:docPr id="160869257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575" name="مجموعة 47"/>
                        <wpg:cNvGrpSpPr/>
                        <wpg:grpSpPr>
                          <a:xfrm>
                            <a:off x="0" y="0"/>
                            <a:ext cx="5731510" cy="895351"/>
                            <a:chOff x="0" y="0"/>
                            <a:chExt cx="5878196" cy="918845"/>
                          </a:xfrm>
                        </wpg:grpSpPr>
                        <wpg:grpSp>
                          <wpg:cNvPr id="1608692576" name="مجموعة 48"/>
                          <wpg:cNvGrpSpPr/>
                          <wpg:grpSpPr>
                            <a:xfrm>
                              <a:off x="0" y="0"/>
                              <a:ext cx="5878196" cy="918845"/>
                              <a:chOff x="0" y="0"/>
                              <a:chExt cx="6240348" cy="919070"/>
                            </a:xfrm>
                          </wpg:grpSpPr>
                          <wpg:grpSp>
                            <wpg:cNvPr id="1608692577" name="مجموعة 49"/>
                            <wpg:cNvGrpSpPr/>
                            <wpg:grpSpPr>
                              <a:xfrm>
                                <a:off x="0" y="169208"/>
                                <a:ext cx="5433072" cy="580613"/>
                                <a:chOff x="0" y="169208"/>
                                <a:chExt cx="5433072" cy="580613"/>
                              </a:xfrm>
                            </wpg:grpSpPr>
                            <wps:wsp>
                              <wps:cNvPr id="160869257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57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58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581" name="مربع نص 41"/>
                          <wps:cNvSpPr txBox="1"/>
                          <wps:spPr>
                            <a:xfrm>
                              <a:off x="204466" y="256739"/>
                              <a:ext cx="4615440" cy="389157"/>
                            </a:xfrm>
                            <a:prstGeom prst="rect">
                              <a:avLst/>
                            </a:prstGeom>
                            <a:noFill/>
                          </wps:spPr>
                          <wps:txbx>
                            <w:txbxContent>
                              <w:p w:rsidR="005345A8" w:rsidRDefault="005345A8"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قياس معدلات التوتر والإرهاق</w:t>
                                </w:r>
                              </w:p>
                            </w:txbxContent>
                          </wps:txbx>
                          <wps:bodyPr wrap="square" rtlCol="1">
                            <a:spAutoFit/>
                          </wps:bodyPr>
                        </wps:wsp>
                      </wpg:grpSp>
                      <pic:pic xmlns:pic="http://schemas.openxmlformats.org/drawingml/2006/picture">
                        <pic:nvPicPr>
                          <pic:cNvPr id="1608692582"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87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">
                <v:group id="مجموعة 47" o:spid="_x0000_s387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cqd6tyQAA&#10;AOMAAAAPAAAAAAAAAAAAAAAAAKoCAABkcnMvZG93bnJldi54bWxQSwUGAAAAAAQABAD6AAAAoAMA&#10;AAAA&#10;">
                  <v:group id="مجموعة 48" o:spid="_x0000_s387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x7QNrIAAAA&#10;4wAAAA8AAAAAAAAAAAAAAAAAqgIAAGRycy9kb3ducmV2LnhtbFBLBQYAAAAABAAEAPoAAACfAwAA&#10;AAA=&#10;">
                    <v:group id="مجموعة 49" o:spid="_x0000_s387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M35UHIAAAA&#10;4wAAAA8AAAAAAAAAAAAAAAAAqgIAAGRycy9kb3ducmV2LnhtbFBLBQYAAAAABAAEAPoAAACfAwAA&#10;AAA=&#10;">
                      <v:shape id="شكل حر 50" o:spid="_x0000_s387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4uMMoA&#10;AADjAAAADwAAAGRycy9kb3ducmV2LnhtbESPQWvCQBCF7wX/wzKF3uqmlkSNriIFQUoPGhWvQ3ZM&#10;gtnZkN1q+u87h0KPM+/Ne98s14Nr1Z360Hg28DZOQBGX3jZcGTgdt68zUCEiW2w9k4EfCrBejZ6W&#10;mFv/4APdi1gpCeGQo4E6xi7XOpQ1OQxj3xGLdvW9wyhjX2nb40PCXasnSZJphw1LQ40dfdRU3opv&#10;ZyD7TC/7fblND8Xu/SuQs2frozEvz8NmASrSEP/Nf9c7K/hZMsvmk3Qq0PKTLECvf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R+LjD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87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3jCcYA&#10;AADjAAAADwAAAGRycy9kb3ducmV2LnhtbERPS2vCQBC+C/6HZYReRDcVEjW6Smkp9FgfeB6z4yaY&#10;nU2z25j++64geJzvPettb2vRUesrxwpepwkI4sLpio2C4+FzsgDhA7LG2jEp+CMP281wsMZcuxvv&#10;qNsHI2II+xwVlCE0uZS+KMmin7qGOHIX11oM8WyN1C3eYrit5SxJMmmx4thQYkPvJRXX/a9VgD/2&#10;+3R2wfnubMzHOG36sU6Vehn1bysQgfrwFD/cXzrOz5JFtpyl8yXcf4oAyM0/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63jCcYAAADjAAAADwAAAAAAAAAAAAAAAACYAgAAZHJz&#10;L2Rvd25yZXYueG1sUEsFBgAAAAAEAAQA9QAAAIsDAAAAAA==&#10;" fillcolor="#a5a5a5 [2092]" stroked="f" strokeweight="1pt">
                        <v:stroke joinstyle="miter"/>
                      </v:roundrect>
                    </v:group>
                    <v:oval id="شكل بيضاوي 52" o:spid="_x0000_s387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5iB8oA&#10;AADjAAAADwAAAGRycy9kb3ducmV2LnhtbESPQUvDQBCF70L/wzIFb3bXgCHGbosogoKCpq3nITtN&#10;QrOzIbs26b93DoLHmXnz3vvW29n36kxj7AJbuF0ZUMR1cB03Fva7l5sCVEzIDvvAZOFCEbabxdUa&#10;Sxcm/qJzlRolJhxLtNCmNJRax7olj3EVBmK5HcPoMck4NtqNOIm573VmTK49diwJLQ701FJ9qn68&#10;hc/T8XD5fns3H02Yqnzyz1nmdtZeL+fHB1CJ5vQv/vt+dVI/N0V+n90VQiFMsgC9+Q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TeYgfKAAAA4wAAAA8AAAAAAAAAAAAAAAAAmAIA&#10;AGRycy9kb3ducmV2LnhtbFBLBQYAAAAABAAEAPUAAACPAwAAAAA=&#10;" filled="f" strokecolor="#168489" strokeweight="1pt">
                      <v:stroke joinstyle="miter"/>
                    </v:oval>
                  </v:group>
                  <v:shape id="مربع نص 41" o:spid="_x0000_s3877"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SB+MUA&#10;AADjAAAADwAAAGRycy9kb3ducmV2LnhtbERPS0vDQBC+C/6HZQRvdjeFhhi7LcUH9ODFGu9DdswG&#10;s7MhOzbpv3cFweN879nulzCoM02pj2yhWBlQxG10PXcWmveXuwpUEmSHQ2SycKEE+9311RZrF2d+&#10;o/NJOpVDONVowYuMtdap9RQwreJInLnPOAWUfE6ddhPOOTwMem1MqQP2nBs8jvToqf06fQcLIu5Q&#10;XJrnkI4fy+vT7E27wcba25vl8ABKaJF/8Z/76PL80lTl/XpTFfD7UwZA73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5IH4xQAAAOMAAAAPAAAAAAAAAAAAAAAAAJgCAABkcnMv&#10;ZG93bnJldi54bWxQSwUGAAAAAAQABAD1AAAAigMAAAAA&#10;" filled="f" stroked="f">
                    <v:textbox style="mso-fit-shape-to-text:t">
                      <w:txbxContent>
                        <w:p w:rsidR="005345A8" w:rsidRDefault="005345A8"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قياس معدلات التوتر والإرهاق</w:t>
                          </w:r>
                        </w:p>
                      </w:txbxContent>
                    </v:textbox>
                  </v:shape>
                </v:group>
                <v:shape id="صورة 54" o:spid="_x0000_s3878"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rhVi/JAAAA4wAAAA8AAABkcnMvZG93bnJldi54bWxET19LwzAQfxf8DuEE31xqxdrVZUNlgrCn&#10;rW74eDZnW5dcahK3+u0XQfDxfv9vthitEQfyoXes4HqSgSBunO65VfBaP1+VIEJE1mgck4IfCrCY&#10;n5/NsNLuyGs6bGIrUgiHChV0MQ6VlKHpyGKYuIE4cR/OW4zp9K3UHo8p3BqZZ1khLfacGjoc6Kmj&#10;Zr/5tgpW/vH9c1rvTP21fluW5uZuu1+ulLq8GB/uQUQa47/4z/2i0/wiK4tpflvm8PtTAkDOT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auFWL8kAAADjAAAADwAAAAAAAAAA&#10;AAAAAACfAgAAZHJzL2Rvd25yZXYueG1sUEsFBgAAAAAEAAQA9wAAAJUDAAAAAA==&#10;">
                  <v:imagedata r:id="rId74" o:title=""/>
                  <v:path arrowok="t"/>
                </v:shape>
                <w10:wrap anchorx="page"/>
                <w10:anchorlock/>
              </v:group>
            </w:pict>
          </mc:Fallback>
        </mc:AlternateContent>
      </w:r>
    </w:p>
    <w:p w:rsidR="007C6591" w:rsidRPr="00F1502D" w:rsidRDefault="007C6591" w:rsidP="00E9423C">
      <w:r w:rsidRPr="00F1502D">
        <w:rPr>
          <w:rtl/>
        </w:rPr>
        <w:t xml:space="preserve">- قياس معدلات التوتر من خلال أدوات مثل:  </w:t>
      </w:r>
    </w:p>
    <w:p w:rsidR="007C6591" w:rsidRPr="00F1502D" w:rsidRDefault="007C6591" w:rsidP="00E9423C">
      <w:r w:rsidRPr="00F1502D">
        <w:rPr>
          <w:rtl/>
        </w:rPr>
        <w:t xml:space="preserve">  - تقييم ساعات العمل الإضافية.  </w:t>
      </w:r>
    </w:p>
    <w:p w:rsidR="007C6591" w:rsidRPr="00F1502D" w:rsidRDefault="007C6591" w:rsidP="006A21FE">
      <w:r w:rsidRPr="00F1502D">
        <w:rPr>
          <w:rtl/>
        </w:rPr>
        <w:t xml:space="preserve">  - مراقبة الإجازات المأخوذة ومعدلات الحضور.  </w:t>
      </w:r>
    </w:p>
    <w:p w:rsidR="007C6591" w:rsidRPr="00AB3689" w:rsidRDefault="007C6591" w:rsidP="00C019AE">
      <w:pPr>
        <w:pageBreakBefore/>
        <w:rPr>
          <w:b/>
          <w:bCs/>
        </w:rPr>
      </w:pPr>
      <w:r w:rsidRPr="006A21FE">
        <w:rPr>
          <w:b/>
          <w:bCs/>
          <w:color w:val="C00000"/>
          <w:rtl/>
        </w:rPr>
        <w:lastRenderedPageBreak/>
        <w:t xml:space="preserve"> ثاني</w:t>
      </w:r>
      <w:r w:rsidRPr="006A21FE">
        <w:rPr>
          <w:rFonts w:hint="cs"/>
          <w:b/>
          <w:bCs/>
          <w:color w:val="C00000"/>
          <w:rtl/>
        </w:rPr>
        <w:t>اً</w:t>
      </w:r>
      <w:r w:rsidRPr="006A21FE">
        <w:rPr>
          <w:b/>
          <w:bCs/>
          <w:color w:val="C00000"/>
          <w:rtl/>
        </w:rPr>
        <w:t xml:space="preserve">: </w:t>
      </w:r>
      <w:r w:rsidRPr="006A21FE">
        <w:rPr>
          <w:b/>
          <w:bCs/>
          <w:color w:val="168489"/>
          <w:rtl/>
        </w:rPr>
        <w:t>كيفية تحسين الصحة النفسية بشكل مستمر</w:t>
      </w:r>
    </w:p>
    <w:p w:rsidR="007C6591" w:rsidRDefault="007C6591" w:rsidP="00E9423C">
      <w:pPr>
        <w:rPr>
          <w:rtl/>
        </w:rPr>
      </w:pPr>
      <w:r w:rsidRPr="00F1502D">
        <w:rPr>
          <w:rtl/>
        </w:rPr>
        <w:t>تحسين الصحة النفسية يتطلب التزاما</w:t>
      </w:r>
      <w:r>
        <w:rPr>
          <w:rFonts w:hint="cs"/>
          <w:rtl/>
        </w:rPr>
        <w:t>ً</w:t>
      </w:r>
      <w:r w:rsidRPr="00F1502D">
        <w:rPr>
          <w:rtl/>
        </w:rPr>
        <w:t xml:space="preserve"> مستمرا</w:t>
      </w:r>
      <w:r>
        <w:rPr>
          <w:rFonts w:hint="cs"/>
          <w:rtl/>
        </w:rPr>
        <w:t>ً</w:t>
      </w:r>
      <w:r w:rsidRPr="00F1502D">
        <w:rPr>
          <w:rtl/>
        </w:rPr>
        <w:t xml:space="preserve"> واستراتيجيات فعّالة. فيما يلي بعض الطرق لتحسين الصحة النفسية بشكل دائم:</w:t>
      </w:r>
    </w:p>
    <w:p w:rsidR="00C019AE" w:rsidRDefault="00C019AE" w:rsidP="00C019AE">
      <w:pPr>
        <w:bidi w:val="0"/>
        <w:rPr>
          <w:rtl/>
        </w:rPr>
      </w:pPr>
      <w:r w:rsidRPr="00C019AE">
        <w:rPr>
          <w:noProof/>
        </w:rPr>
        <mc:AlternateContent>
          <mc:Choice Requires="wpg">
            <w:drawing>
              <wp:inline distT="0" distB="0" distL="0" distR="0" wp14:anchorId="0C953DFA" wp14:editId="3F460F08">
                <wp:extent cx="5880896" cy="4001815"/>
                <wp:effectExtent l="0" t="0" r="24765" b="0"/>
                <wp:docPr id="1608693120" name="Group 3"/>
                <wp:cNvGraphicFramePr/>
                <a:graphic xmlns:a="http://schemas.openxmlformats.org/drawingml/2006/main">
                  <a:graphicData uri="http://schemas.microsoft.com/office/word/2010/wordprocessingGroup">
                    <wpg:wgp>
                      <wpg:cNvGrpSpPr/>
                      <wpg:grpSpPr>
                        <a:xfrm>
                          <a:off x="0" y="0"/>
                          <a:ext cx="5880896" cy="4001815"/>
                          <a:chOff x="-237604" y="0"/>
                          <a:chExt cx="5880896" cy="4001815"/>
                        </a:xfrm>
                      </wpg:grpSpPr>
                      <wpg:grpSp>
                        <wpg:cNvPr id="1608693121" name="Group 1608693121"/>
                        <wpg:cNvGrpSpPr/>
                        <wpg:grpSpPr>
                          <a:xfrm>
                            <a:off x="-237604" y="1983425"/>
                            <a:ext cx="1832408" cy="2018390"/>
                            <a:chOff x="-237604" y="1983425"/>
                            <a:chExt cx="1832408" cy="2018390"/>
                          </a:xfrm>
                        </wpg:grpSpPr>
                        <wps:wsp>
                          <wps:cNvPr id="1608693122" name="Freeform: Shape 1608693122"/>
                          <wps:cNvSpPr/>
                          <wps:spPr>
                            <a:xfrm>
                              <a:off x="115996" y="250242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A0C9CA"/>
                            </a:solid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3123" name="TextBox 6"/>
                          <wps:cNvSpPr txBox="1"/>
                          <wps:spPr>
                            <a:xfrm>
                              <a:off x="402418" y="1983425"/>
                              <a:ext cx="646430" cy="733425"/>
                            </a:xfrm>
                            <a:prstGeom prst="rect">
                              <a:avLst/>
                            </a:prstGeom>
                            <a:noFill/>
                          </wps:spPr>
                          <wps:txbx>
                            <w:txbxContent>
                              <w:p w:rsidR="005345A8" w:rsidRDefault="005345A8" w:rsidP="00C019AE">
                                <w:pPr>
                                  <w:rPr>
                                    <w:rFonts w:ascii="Calibri" w:eastAsia="Calibri" w:hAnsi="Calibri" w:cs="Activist Light"/>
                                    <w:b/>
                                    <w:bCs/>
                                    <w:color w:val="A0C9CA"/>
                                    <w:kern w:val="24"/>
                                    <w:sz w:val="72"/>
                                    <w:szCs w:val="72"/>
                                  </w:rPr>
                                </w:pPr>
                                <w:r>
                                  <w:rPr>
                                    <w:rFonts w:ascii="Calibri" w:eastAsia="Calibri" w:hAnsi="Calibri" w:cs="Activist Light"/>
                                    <w:b/>
                                    <w:bCs/>
                                    <w:color w:val="A0C9CA"/>
                                    <w:kern w:val="24"/>
                                    <w:sz w:val="72"/>
                                    <w:szCs w:val="72"/>
                                  </w:rPr>
                                  <w:t>08</w:t>
                                </w:r>
                              </w:p>
                            </w:txbxContent>
                          </wps:txbx>
                          <wps:bodyPr wrap="none" rtlCol="0">
                            <a:spAutoFit/>
                          </wps:bodyPr>
                        </wps:wsp>
                        <wps:wsp>
                          <wps:cNvPr id="1608693124" name="مربع نص 18"/>
                          <wps:cNvSpPr txBox="1"/>
                          <wps:spPr>
                            <a:xfrm>
                              <a:off x="-237604" y="3170061"/>
                              <a:ext cx="1832408" cy="831754"/>
                            </a:xfrm>
                            <a:prstGeom prst="rect">
                              <a:avLst/>
                            </a:prstGeom>
                            <a:noFill/>
                          </wps:spPr>
                          <wps:txbx>
                            <w:txbxContent>
                              <w:p w:rsidR="005345A8" w:rsidRPr="00C019AE" w:rsidRDefault="005345A8" w:rsidP="00C019AE">
                                <w:pPr>
                                  <w:bidi w:val="0"/>
                                  <w:jc w:val="center"/>
                                  <w:rPr>
                                    <w:rFonts w:ascii="Adobe Arabic" w:hAnsi="Adobe Arabic" w:cs="Adobe Arabic"/>
                                    <w:b/>
                                    <w:bCs/>
                                    <w:color w:val="000000"/>
                                    <w:kern w:val="24"/>
                                    <w:sz w:val="40"/>
                                    <w:szCs w:val="40"/>
                                    <w:lang w:bidi="ar-SY"/>
                                  </w:rPr>
                                </w:pPr>
                                <w:r w:rsidRPr="00C019AE">
                                  <w:rPr>
                                    <w:rFonts w:ascii="Adobe Arabic" w:hAnsi="Adobe Arabic" w:cs="Adobe Arabic"/>
                                    <w:b/>
                                    <w:bCs/>
                                    <w:color w:val="000000"/>
                                    <w:kern w:val="24"/>
                                    <w:sz w:val="40"/>
                                    <w:szCs w:val="40"/>
                                    <w:rtl/>
                                    <w:lang w:bidi="ar-SY"/>
                                  </w:rPr>
                                  <w:t>استخدام التكنولوجيا لتحسين الصحة النفسية</w:t>
                                </w:r>
                              </w:p>
                              <w:p w:rsidR="005345A8" w:rsidRDefault="005345A8" w:rsidP="00C019AE">
                                <w:pPr>
                                  <w:bidi w:val="0"/>
                                  <w:jc w:val="center"/>
                                  <w:rPr>
                                    <w:rFonts w:ascii="Adobe Arabic" w:hAnsi="Adobe Arabic" w:cs="Adobe Arabic"/>
                                    <w:b/>
                                    <w:bCs/>
                                    <w:color w:val="000000"/>
                                    <w:kern w:val="24"/>
                                    <w:sz w:val="40"/>
                                    <w:szCs w:val="40"/>
                                    <w:lang w:bidi="ar-SY"/>
                                  </w:rPr>
                                </w:pPr>
                              </w:p>
                            </w:txbxContent>
                          </wps:txbx>
                          <wps:bodyPr wrap="square" rtlCol="1">
                            <a:noAutofit/>
                          </wps:bodyPr>
                        </wps:wsp>
                      </wpg:grpSp>
                      <wpg:grpSp>
                        <wpg:cNvPr id="1608693125" name="Group 1608693125"/>
                        <wpg:cNvGrpSpPr/>
                        <wpg:grpSpPr>
                          <a:xfrm>
                            <a:off x="0" y="0"/>
                            <a:ext cx="5643292" cy="1935677"/>
                            <a:chOff x="0" y="0"/>
                            <a:chExt cx="5643292" cy="1935677"/>
                          </a:xfrm>
                        </wpg:grpSpPr>
                        <wpg:grpSp>
                          <wpg:cNvPr id="1608693126" name="Group 1608693126"/>
                          <wpg:cNvGrpSpPr/>
                          <wpg:grpSpPr>
                            <a:xfrm>
                              <a:off x="0" y="0"/>
                              <a:ext cx="1357308" cy="1876301"/>
                              <a:chOff x="0" y="0"/>
                              <a:chExt cx="1357308" cy="1876301"/>
                            </a:xfrm>
                          </wpg:grpSpPr>
                          <wps:wsp>
                            <wps:cNvPr id="1608693127" name="Freeform: Shape 1608693127"/>
                            <wps:cNvSpPr/>
                            <wps:spPr>
                              <a:xfrm>
                                <a:off x="115996"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A0C9CA"/>
                              </a:solid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3128" name="TextBox 6"/>
                            <wps:cNvSpPr txBox="1"/>
                            <wps:spPr>
                              <a:xfrm>
                                <a:off x="402418" y="0"/>
                                <a:ext cx="646430" cy="733425"/>
                              </a:xfrm>
                              <a:prstGeom prst="rect">
                                <a:avLst/>
                              </a:prstGeom>
                              <a:noFill/>
                            </wps:spPr>
                            <wps:txbx>
                              <w:txbxContent>
                                <w:p w:rsidR="005345A8" w:rsidRDefault="005345A8" w:rsidP="00C019AE">
                                  <w:pPr>
                                    <w:rPr>
                                      <w:rFonts w:ascii="Calibri" w:eastAsia="Calibri" w:hAnsi="Calibri" w:cs="Activist Light"/>
                                      <w:b/>
                                      <w:bCs/>
                                      <w:color w:val="A0C9CA"/>
                                      <w:kern w:val="24"/>
                                      <w:sz w:val="72"/>
                                      <w:szCs w:val="72"/>
                                    </w:rPr>
                                  </w:pPr>
                                  <w:r>
                                    <w:rPr>
                                      <w:rFonts w:ascii="Calibri" w:eastAsia="Calibri" w:hAnsi="Calibri" w:cs="Activist Light"/>
                                      <w:b/>
                                      <w:bCs/>
                                      <w:color w:val="A0C9CA"/>
                                      <w:kern w:val="24"/>
                                      <w:sz w:val="72"/>
                                      <w:szCs w:val="72"/>
                                    </w:rPr>
                                    <w:t>04</w:t>
                                  </w:r>
                                </w:p>
                              </w:txbxContent>
                            </wps:txbx>
                            <wps:bodyPr wrap="none" rtlCol="0">
                              <a:spAutoFit/>
                            </wps:bodyPr>
                          </wps:wsp>
                          <wps:wsp>
                            <wps:cNvPr id="1608693129" name="مربع نص 18"/>
                            <wps:cNvSpPr txBox="1"/>
                            <wps:spPr>
                              <a:xfrm>
                                <a:off x="0" y="1187584"/>
                                <a:ext cx="1357308" cy="688717"/>
                              </a:xfrm>
                              <a:prstGeom prst="rect">
                                <a:avLst/>
                              </a:prstGeom>
                              <a:noFill/>
                            </wps:spPr>
                            <wps:txbx>
                              <w:txbxContent>
                                <w:p w:rsidR="005345A8" w:rsidRPr="00C019AE" w:rsidRDefault="005345A8" w:rsidP="00C019AE">
                                  <w:pPr>
                                    <w:bidi w:val="0"/>
                                    <w:jc w:val="center"/>
                                    <w:rPr>
                                      <w:rFonts w:ascii="Adobe Arabic" w:hAnsi="Adobe Arabic" w:cs="Adobe Arabic"/>
                                      <w:b/>
                                      <w:bCs/>
                                      <w:color w:val="000000"/>
                                      <w:kern w:val="24"/>
                                      <w:sz w:val="40"/>
                                      <w:szCs w:val="40"/>
                                      <w:lang w:bidi="ar-SY"/>
                                    </w:rPr>
                                  </w:pPr>
                                  <w:r w:rsidRPr="00C019AE">
                                    <w:rPr>
                                      <w:rFonts w:ascii="Adobe Arabic" w:hAnsi="Adobe Arabic" w:cs="Adobe Arabic"/>
                                      <w:b/>
                                      <w:bCs/>
                                      <w:color w:val="000000"/>
                                      <w:kern w:val="24"/>
                                      <w:sz w:val="40"/>
                                      <w:szCs w:val="40"/>
                                      <w:rtl/>
                                      <w:lang w:bidi="ar-SY"/>
                                    </w:rPr>
                                    <w:t>توفير الدعم النفسي</w:t>
                                  </w:r>
                                </w:p>
                                <w:p w:rsidR="005345A8" w:rsidRDefault="005345A8" w:rsidP="00C019AE">
                                  <w:pPr>
                                    <w:bidi w:val="0"/>
                                    <w:jc w:val="center"/>
                                    <w:rPr>
                                      <w:rFonts w:ascii="Adobe Arabic" w:hAnsi="Adobe Arabic" w:cs="Adobe Arabic"/>
                                      <w:b/>
                                      <w:bCs/>
                                      <w:color w:val="000000"/>
                                      <w:kern w:val="24"/>
                                      <w:sz w:val="40"/>
                                      <w:szCs w:val="40"/>
                                      <w:lang w:bidi="ar-SY"/>
                                    </w:rPr>
                                  </w:pPr>
                                </w:p>
                              </w:txbxContent>
                            </wps:txbx>
                            <wps:bodyPr wrap="square" rtlCol="1">
                              <a:noAutofit/>
                            </wps:bodyPr>
                          </wps:wsp>
                        </wpg:grpSp>
                        <wpg:grpSp>
                          <wpg:cNvPr id="1608693130" name="Group 1608693130"/>
                          <wpg:cNvGrpSpPr/>
                          <wpg:grpSpPr>
                            <a:xfrm>
                              <a:off x="1411808" y="0"/>
                              <a:ext cx="4231484" cy="1935677"/>
                              <a:chOff x="1411808" y="0"/>
                              <a:chExt cx="4231484" cy="1935677"/>
                            </a:xfrm>
                          </wpg:grpSpPr>
                          <wpg:grpSp>
                            <wpg:cNvPr id="1608693131" name="Group 1608693131"/>
                            <wpg:cNvGrpSpPr/>
                            <wpg:grpSpPr>
                              <a:xfrm>
                                <a:off x="4285984" y="0"/>
                                <a:ext cx="1357308" cy="1864426"/>
                                <a:chOff x="4285984" y="0"/>
                                <a:chExt cx="1357308" cy="1864426"/>
                              </a:xfrm>
                            </wpg:grpSpPr>
                            <wps:wsp>
                              <wps:cNvPr id="1608693132" name="Freeform: Shape 1608693132"/>
                              <wps:cNvSpPr/>
                              <wps:spPr>
                                <a:xfrm>
                                  <a:off x="4402127"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3133" name="TextBox 6"/>
                              <wps:cNvSpPr txBox="1"/>
                              <wps:spPr>
                                <a:xfrm>
                                  <a:off x="4688402" y="0"/>
                                  <a:ext cx="785495" cy="733425"/>
                                </a:xfrm>
                                <a:prstGeom prst="rect">
                                  <a:avLst/>
                                </a:prstGeom>
                                <a:noFill/>
                              </wps:spPr>
                              <wps:txbx>
                                <w:txbxContent>
                                  <w:p w:rsidR="005345A8" w:rsidRDefault="005345A8" w:rsidP="00C019AE">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01</w:t>
                                    </w:r>
                                  </w:p>
                                </w:txbxContent>
                              </wps:txbx>
                              <wps:bodyPr wrap="square" rtlCol="0">
                                <a:spAutoFit/>
                              </wps:bodyPr>
                            </wps:wsp>
                            <wps:wsp>
                              <wps:cNvPr id="1608693134" name="مربع نص 18"/>
                              <wps:cNvSpPr txBox="1"/>
                              <wps:spPr>
                                <a:xfrm>
                                  <a:off x="4285984" y="1187584"/>
                                  <a:ext cx="1357308" cy="676842"/>
                                </a:xfrm>
                                <a:prstGeom prst="rect">
                                  <a:avLst/>
                                </a:prstGeom>
                                <a:noFill/>
                              </wps:spPr>
                              <wps:txbx>
                                <w:txbxContent>
                                  <w:p w:rsidR="005345A8" w:rsidRPr="00C019AE" w:rsidRDefault="005345A8" w:rsidP="00C019AE">
                                    <w:pPr>
                                      <w:bidi w:val="0"/>
                                      <w:jc w:val="center"/>
                                      <w:rPr>
                                        <w:rFonts w:ascii="Adobe Arabic" w:hAnsi="Adobe Arabic" w:cs="Adobe Arabic"/>
                                        <w:b/>
                                        <w:bCs/>
                                        <w:color w:val="000000"/>
                                        <w:kern w:val="24"/>
                                        <w:sz w:val="40"/>
                                        <w:szCs w:val="40"/>
                                        <w:lang w:bidi="ar-SY"/>
                                      </w:rPr>
                                    </w:pPr>
                                    <w:r w:rsidRPr="00C019AE">
                                      <w:rPr>
                                        <w:rFonts w:ascii="Adobe Arabic" w:hAnsi="Adobe Arabic" w:cs="Adobe Arabic"/>
                                        <w:b/>
                                        <w:bCs/>
                                        <w:color w:val="000000"/>
                                        <w:kern w:val="24"/>
                                        <w:sz w:val="40"/>
                                        <w:szCs w:val="40"/>
                                        <w:rtl/>
                                        <w:lang w:bidi="ar-SY"/>
                                      </w:rPr>
                                      <w:t>تعزيز الوعي بالصحة النفسية</w:t>
                                    </w:r>
                                  </w:p>
                                  <w:p w:rsidR="005345A8" w:rsidRDefault="005345A8" w:rsidP="00C019AE">
                                    <w:pPr>
                                      <w:bidi w:val="0"/>
                                      <w:jc w:val="center"/>
                                      <w:rPr>
                                        <w:rFonts w:ascii="Adobe Arabic" w:hAnsi="Adobe Arabic" w:cs="Adobe Arabic"/>
                                        <w:b/>
                                        <w:bCs/>
                                        <w:color w:val="000000"/>
                                        <w:kern w:val="24"/>
                                        <w:sz w:val="40"/>
                                        <w:szCs w:val="40"/>
                                        <w:lang w:bidi="ar-SY"/>
                                      </w:rPr>
                                    </w:pPr>
                                  </w:p>
                                </w:txbxContent>
                              </wps:txbx>
                              <wps:bodyPr wrap="square" rtlCol="1">
                                <a:noAutofit/>
                              </wps:bodyPr>
                            </wps:wsp>
                          </wpg:grpSp>
                          <wpg:grpSp>
                            <wpg:cNvPr id="1608693135" name="Group 1608693135"/>
                            <wpg:cNvGrpSpPr/>
                            <wpg:grpSpPr>
                              <a:xfrm>
                                <a:off x="2763756" y="0"/>
                                <a:ext cx="1522280" cy="1935677"/>
                                <a:chOff x="2763756" y="0"/>
                                <a:chExt cx="1522280" cy="1935677"/>
                              </a:xfrm>
                            </wpg:grpSpPr>
                            <wps:wsp>
                              <wps:cNvPr id="1608693136" name="Freeform: Shape 1608693136"/>
                              <wps:cNvSpPr/>
                              <wps:spPr>
                                <a:xfrm>
                                  <a:off x="2962333"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3137" name="TextBox 6"/>
                              <wps:cNvSpPr txBox="1"/>
                              <wps:spPr>
                                <a:xfrm>
                                  <a:off x="3248658" y="0"/>
                                  <a:ext cx="646430" cy="733425"/>
                                </a:xfrm>
                                <a:prstGeom prst="rect">
                                  <a:avLst/>
                                </a:prstGeom>
                                <a:noFill/>
                              </wps:spPr>
                              <wps:txbx>
                                <w:txbxContent>
                                  <w:p w:rsidR="005345A8" w:rsidRDefault="005345A8" w:rsidP="00C019AE">
                                    <w:pPr>
                                      <w:rPr>
                                        <w:rFonts w:ascii="Calibri" w:eastAsia="Calibri" w:hAnsi="Calibri" w:cs="Activist Light"/>
                                        <w:b/>
                                        <w:bCs/>
                                        <w:color w:val="BFBFBF"/>
                                        <w:kern w:val="24"/>
                                        <w:sz w:val="72"/>
                                        <w:szCs w:val="72"/>
                                        <w:lang w:val="en-GB"/>
                                      </w:rPr>
                                    </w:pPr>
                                    <w:r>
                                      <w:rPr>
                                        <w:rFonts w:ascii="Calibri" w:eastAsia="Calibri" w:hAnsi="Calibri" w:cs="Activist Light"/>
                                        <w:b/>
                                        <w:bCs/>
                                        <w:color w:val="BFBFBF"/>
                                        <w:kern w:val="24"/>
                                        <w:sz w:val="72"/>
                                        <w:szCs w:val="72"/>
                                        <w:lang w:val="en-GB"/>
                                      </w:rPr>
                                      <w:t>02</w:t>
                                    </w:r>
                                  </w:p>
                                </w:txbxContent>
                              </wps:txbx>
                              <wps:bodyPr wrap="none" rtlCol="0">
                                <a:spAutoFit/>
                              </wps:bodyPr>
                            </wps:wsp>
                            <wps:wsp>
                              <wps:cNvPr id="1608693138" name="مربع نص 18"/>
                              <wps:cNvSpPr txBox="1"/>
                              <wps:spPr>
                                <a:xfrm>
                                  <a:off x="2763756" y="1187584"/>
                                  <a:ext cx="1522280" cy="748093"/>
                                </a:xfrm>
                                <a:prstGeom prst="rect">
                                  <a:avLst/>
                                </a:prstGeom>
                                <a:noFill/>
                              </wps:spPr>
                              <wps:txbx>
                                <w:txbxContent>
                                  <w:p w:rsidR="005345A8" w:rsidRPr="00C019AE" w:rsidRDefault="005345A8" w:rsidP="00C019AE">
                                    <w:pPr>
                                      <w:bidi w:val="0"/>
                                      <w:jc w:val="center"/>
                                      <w:rPr>
                                        <w:rFonts w:ascii="Adobe Arabic" w:hAnsi="Adobe Arabic" w:cs="Adobe Arabic"/>
                                        <w:b/>
                                        <w:bCs/>
                                        <w:color w:val="000000"/>
                                        <w:kern w:val="24"/>
                                        <w:sz w:val="40"/>
                                        <w:szCs w:val="40"/>
                                        <w:lang w:bidi="ar-SY"/>
                                      </w:rPr>
                                    </w:pPr>
                                    <w:r w:rsidRPr="00C019AE">
                                      <w:rPr>
                                        <w:rFonts w:ascii="Adobe Arabic" w:hAnsi="Adobe Arabic" w:cs="Adobe Arabic"/>
                                        <w:b/>
                                        <w:bCs/>
                                        <w:color w:val="000000"/>
                                        <w:kern w:val="24"/>
                                        <w:sz w:val="40"/>
                                        <w:szCs w:val="40"/>
                                        <w:rtl/>
                                        <w:lang w:bidi="ar-SY"/>
                                      </w:rPr>
                                      <w:t>تعزيز التوازن بين العمل والحياة</w:t>
                                    </w:r>
                                  </w:p>
                                  <w:p w:rsidR="005345A8" w:rsidRDefault="005345A8" w:rsidP="00C019AE">
                                    <w:pPr>
                                      <w:bidi w:val="0"/>
                                      <w:jc w:val="center"/>
                                      <w:rPr>
                                        <w:rFonts w:ascii="Adobe Arabic" w:hAnsi="Adobe Arabic" w:cs="Adobe Arabic"/>
                                        <w:b/>
                                        <w:bCs/>
                                        <w:color w:val="000000"/>
                                        <w:kern w:val="24"/>
                                        <w:sz w:val="40"/>
                                        <w:szCs w:val="40"/>
                                        <w:lang w:bidi="ar-SY"/>
                                      </w:rPr>
                                    </w:pPr>
                                  </w:p>
                                </w:txbxContent>
                              </wps:txbx>
                              <wps:bodyPr wrap="square" rtlCol="1">
                                <a:noAutofit/>
                              </wps:bodyPr>
                            </wps:wsp>
                          </wpg:grpSp>
                          <wpg:grpSp>
                            <wpg:cNvPr id="1608693139" name="Group 1608693139"/>
                            <wpg:cNvGrpSpPr/>
                            <wpg:grpSpPr>
                              <a:xfrm>
                                <a:off x="1411808" y="0"/>
                                <a:ext cx="1357308" cy="1900052"/>
                                <a:chOff x="1411808" y="0"/>
                                <a:chExt cx="1357308" cy="1900052"/>
                              </a:xfrm>
                            </wpg:grpSpPr>
                            <wps:wsp>
                              <wps:cNvPr id="1608693140" name="Freeform: Shape 1608693140"/>
                              <wps:cNvSpPr/>
                              <wps:spPr>
                                <a:xfrm>
                                  <a:off x="1527853"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3141" name="TextBox 6"/>
                              <wps:cNvSpPr txBox="1"/>
                              <wps:spPr>
                                <a:xfrm>
                                  <a:off x="1814228" y="0"/>
                                  <a:ext cx="646430" cy="733425"/>
                                </a:xfrm>
                                <a:prstGeom prst="rect">
                                  <a:avLst/>
                                </a:prstGeom>
                                <a:noFill/>
                              </wps:spPr>
                              <wps:txbx>
                                <w:txbxContent>
                                  <w:p w:rsidR="005345A8" w:rsidRDefault="005345A8" w:rsidP="00C019AE">
                                    <w:pPr>
                                      <w:rPr>
                                        <w:rFonts w:ascii="Calibri" w:eastAsia="Calibri" w:hAnsi="Calibri" w:cs="Activist Light"/>
                                        <w:b/>
                                        <w:bCs/>
                                        <w:color w:val="FFD366"/>
                                        <w:kern w:val="24"/>
                                        <w:sz w:val="72"/>
                                        <w:szCs w:val="72"/>
                                        <w:lang w:val="en-GB"/>
                                      </w:rPr>
                                    </w:pPr>
                                    <w:r>
                                      <w:rPr>
                                        <w:rFonts w:ascii="Calibri" w:eastAsia="Calibri" w:hAnsi="Calibri" w:cs="Activist Light"/>
                                        <w:b/>
                                        <w:bCs/>
                                        <w:color w:val="FFD366"/>
                                        <w:kern w:val="24"/>
                                        <w:sz w:val="72"/>
                                        <w:szCs w:val="72"/>
                                        <w:lang w:val="en-GB"/>
                                      </w:rPr>
                                      <w:t>03</w:t>
                                    </w:r>
                                  </w:p>
                                </w:txbxContent>
                              </wps:txbx>
                              <wps:bodyPr wrap="none" rtlCol="0">
                                <a:spAutoFit/>
                              </wps:bodyPr>
                            </wps:wsp>
                            <wps:wsp>
                              <wps:cNvPr id="1608693142" name="مربع نص 18"/>
                              <wps:cNvSpPr txBox="1"/>
                              <wps:spPr>
                                <a:xfrm>
                                  <a:off x="1411808" y="1187584"/>
                                  <a:ext cx="1357308" cy="712468"/>
                                </a:xfrm>
                                <a:prstGeom prst="rect">
                                  <a:avLst/>
                                </a:prstGeom>
                                <a:noFill/>
                              </wps:spPr>
                              <wps:txbx>
                                <w:txbxContent>
                                  <w:p w:rsidR="005345A8" w:rsidRPr="00C019AE" w:rsidRDefault="005345A8" w:rsidP="00C019AE">
                                    <w:pPr>
                                      <w:bidi w:val="0"/>
                                      <w:jc w:val="center"/>
                                      <w:rPr>
                                        <w:rFonts w:ascii="Adobe Arabic" w:hAnsi="Adobe Arabic" w:cs="Adobe Arabic"/>
                                        <w:b/>
                                        <w:bCs/>
                                        <w:color w:val="000000"/>
                                        <w:kern w:val="24"/>
                                        <w:sz w:val="40"/>
                                        <w:szCs w:val="40"/>
                                        <w:lang w:bidi="ar-SY"/>
                                      </w:rPr>
                                    </w:pPr>
                                    <w:r w:rsidRPr="00C019AE">
                                      <w:rPr>
                                        <w:rFonts w:ascii="Adobe Arabic" w:hAnsi="Adobe Arabic" w:cs="Adobe Arabic"/>
                                        <w:b/>
                                        <w:bCs/>
                                        <w:color w:val="000000"/>
                                        <w:kern w:val="24"/>
                                        <w:sz w:val="40"/>
                                        <w:szCs w:val="40"/>
                                        <w:rtl/>
                                        <w:lang w:bidi="ar-SY"/>
                                      </w:rPr>
                                      <w:t>ممارسة الأنشطة البدنية</w:t>
                                    </w:r>
                                  </w:p>
                                  <w:p w:rsidR="005345A8" w:rsidRDefault="005345A8" w:rsidP="00C019AE">
                                    <w:pPr>
                                      <w:bidi w:val="0"/>
                                      <w:jc w:val="center"/>
                                      <w:rPr>
                                        <w:rFonts w:ascii="Adobe Arabic" w:hAnsi="Adobe Arabic" w:cs="Adobe Arabic"/>
                                        <w:b/>
                                        <w:bCs/>
                                        <w:color w:val="000000"/>
                                        <w:kern w:val="24"/>
                                        <w:sz w:val="40"/>
                                        <w:szCs w:val="40"/>
                                        <w:lang w:bidi="ar-SY"/>
                                      </w:rPr>
                                    </w:pPr>
                                  </w:p>
                                </w:txbxContent>
                              </wps:txbx>
                              <wps:bodyPr wrap="square" rtlCol="1">
                                <a:noAutofit/>
                              </wps:bodyPr>
                            </wps:wsp>
                          </wpg:grpSp>
                        </wpg:grpSp>
                      </wpg:grpSp>
                      <wpg:grpSp>
                        <wpg:cNvPr id="1608693143" name="Group 1608693143"/>
                        <wpg:cNvGrpSpPr/>
                        <wpg:grpSpPr>
                          <a:xfrm>
                            <a:off x="4285984" y="1983425"/>
                            <a:ext cx="1357308" cy="1923556"/>
                            <a:chOff x="4285984" y="1983425"/>
                            <a:chExt cx="1357308" cy="1923556"/>
                          </a:xfrm>
                        </wpg:grpSpPr>
                        <wps:wsp>
                          <wps:cNvPr id="1608693144" name="Freeform: Shape 1608693144"/>
                          <wps:cNvSpPr/>
                          <wps:spPr>
                            <a:xfrm>
                              <a:off x="4402127" y="250242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3145" name="TextBox 6"/>
                          <wps:cNvSpPr txBox="1"/>
                          <wps:spPr>
                            <a:xfrm>
                              <a:off x="4688402" y="1983425"/>
                              <a:ext cx="785495" cy="733425"/>
                            </a:xfrm>
                            <a:prstGeom prst="rect">
                              <a:avLst/>
                            </a:prstGeom>
                            <a:noFill/>
                          </wps:spPr>
                          <wps:txbx>
                            <w:txbxContent>
                              <w:p w:rsidR="005345A8" w:rsidRDefault="005345A8" w:rsidP="00C019AE">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05</w:t>
                                </w:r>
                              </w:p>
                            </w:txbxContent>
                          </wps:txbx>
                          <wps:bodyPr wrap="square" rtlCol="0">
                            <a:spAutoFit/>
                          </wps:bodyPr>
                        </wps:wsp>
                        <wps:wsp>
                          <wps:cNvPr id="1608693146" name="مربع نص 18"/>
                          <wps:cNvSpPr txBox="1"/>
                          <wps:spPr>
                            <a:xfrm>
                              <a:off x="4285984" y="3171009"/>
                              <a:ext cx="1357308" cy="735972"/>
                            </a:xfrm>
                            <a:prstGeom prst="rect">
                              <a:avLst/>
                            </a:prstGeom>
                            <a:noFill/>
                          </wps:spPr>
                          <wps:txbx>
                            <w:txbxContent>
                              <w:p w:rsidR="005345A8" w:rsidRPr="00C019AE" w:rsidRDefault="005345A8" w:rsidP="00C019AE">
                                <w:pPr>
                                  <w:bidi w:val="0"/>
                                  <w:jc w:val="center"/>
                                  <w:rPr>
                                    <w:rFonts w:ascii="Adobe Arabic" w:hAnsi="Adobe Arabic" w:cs="Adobe Arabic"/>
                                    <w:b/>
                                    <w:bCs/>
                                    <w:color w:val="000000"/>
                                    <w:kern w:val="24"/>
                                    <w:sz w:val="40"/>
                                    <w:szCs w:val="40"/>
                                    <w:lang w:bidi="ar-SY"/>
                                  </w:rPr>
                                </w:pPr>
                                <w:r w:rsidRPr="00C019AE">
                                  <w:rPr>
                                    <w:rFonts w:ascii="Adobe Arabic" w:hAnsi="Adobe Arabic" w:cs="Adobe Arabic"/>
                                    <w:b/>
                                    <w:bCs/>
                                    <w:color w:val="000000"/>
                                    <w:kern w:val="24"/>
                                    <w:sz w:val="40"/>
                                    <w:szCs w:val="40"/>
                                    <w:rtl/>
                                    <w:lang w:bidi="ar-SY"/>
                                  </w:rPr>
                                  <w:t>تحسين العادات اليومية</w:t>
                                </w:r>
                              </w:p>
                              <w:p w:rsidR="005345A8" w:rsidRDefault="005345A8" w:rsidP="00C019AE">
                                <w:pPr>
                                  <w:bidi w:val="0"/>
                                  <w:jc w:val="center"/>
                                  <w:rPr>
                                    <w:rFonts w:ascii="Adobe Arabic" w:hAnsi="Adobe Arabic" w:cs="Adobe Arabic"/>
                                    <w:b/>
                                    <w:bCs/>
                                    <w:color w:val="000000"/>
                                    <w:kern w:val="24"/>
                                    <w:sz w:val="40"/>
                                    <w:szCs w:val="40"/>
                                    <w:lang w:bidi="ar-SY"/>
                                  </w:rPr>
                                </w:pPr>
                              </w:p>
                            </w:txbxContent>
                          </wps:txbx>
                          <wps:bodyPr wrap="square" rtlCol="1">
                            <a:noAutofit/>
                          </wps:bodyPr>
                        </wps:wsp>
                      </wpg:grpSp>
                      <wpg:grpSp>
                        <wpg:cNvPr id="1608693147" name="Group 1608693147"/>
                        <wpg:cNvGrpSpPr/>
                        <wpg:grpSpPr>
                          <a:xfrm>
                            <a:off x="2763756" y="1983425"/>
                            <a:ext cx="1522280" cy="1923556"/>
                            <a:chOff x="2763756" y="1983425"/>
                            <a:chExt cx="1522280" cy="1923556"/>
                          </a:xfrm>
                        </wpg:grpSpPr>
                        <wps:wsp>
                          <wps:cNvPr id="1608693148" name="Freeform: Shape 1608693148"/>
                          <wps:cNvSpPr/>
                          <wps:spPr>
                            <a:xfrm>
                              <a:off x="2962333" y="250242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3149" name="TextBox 6"/>
                          <wps:cNvSpPr txBox="1"/>
                          <wps:spPr>
                            <a:xfrm>
                              <a:off x="3248658" y="1983425"/>
                              <a:ext cx="646430" cy="733425"/>
                            </a:xfrm>
                            <a:prstGeom prst="rect">
                              <a:avLst/>
                            </a:prstGeom>
                            <a:noFill/>
                          </wps:spPr>
                          <wps:txbx>
                            <w:txbxContent>
                              <w:p w:rsidR="005345A8" w:rsidRDefault="005345A8" w:rsidP="00C019AE">
                                <w:pPr>
                                  <w:rPr>
                                    <w:rFonts w:ascii="Calibri" w:eastAsia="Calibri" w:hAnsi="Calibri" w:cs="Activist Light"/>
                                    <w:b/>
                                    <w:bCs/>
                                    <w:color w:val="BFBFBF"/>
                                    <w:kern w:val="24"/>
                                    <w:sz w:val="72"/>
                                    <w:szCs w:val="72"/>
                                    <w:lang w:val="en-GB"/>
                                  </w:rPr>
                                </w:pPr>
                                <w:r>
                                  <w:rPr>
                                    <w:rFonts w:ascii="Calibri" w:eastAsia="Calibri" w:hAnsi="Calibri" w:cs="Activist Light"/>
                                    <w:b/>
                                    <w:bCs/>
                                    <w:color w:val="BFBFBF"/>
                                    <w:kern w:val="24"/>
                                    <w:sz w:val="72"/>
                                    <w:szCs w:val="72"/>
                                    <w:lang w:val="en-GB"/>
                                  </w:rPr>
                                  <w:t>06</w:t>
                                </w:r>
                              </w:p>
                            </w:txbxContent>
                          </wps:txbx>
                          <wps:bodyPr wrap="none" rtlCol="0">
                            <a:spAutoFit/>
                          </wps:bodyPr>
                        </wps:wsp>
                        <wps:wsp>
                          <wps:cNvPr id="1608693150" name="مربع نص 18"/>
                          <wps:cNvSpPr txBox="1"/>
                          <wps:spPr>
                            <a:xfrm>
                              <a:off x="2763756" y="3171009"/>
                              <a:ext cx="1522280" cy="735972"/>
                            </a:xfrm>
                            <a:prstGeom prst="rect">
                              <a:avLst/>
                            </a:prstGeom>
                            <a:noFill/>
                          </wps:spPr>
                          <wps:txbx>
                            <w:txbxContent>
                              <w:p w:rsidR="005345A8" w:rsidRPr="00C019AE" w:rsidRDefault="005345A8" w:rsidP="00C019AE">
                                <w:pPr>
                                  <w:bidi w:val="0"/>
                                  <w:jc w:val="center"/>
                                  <w:rPr>
                                    <w:rFonts w:ascii="Adobe Arabic" w:hAnsi="Adobe Arabic" w:cs="Adobe Arabic"/>
                                    <w:b/>
                                    <w:bCs/>
                                    <w:color w:val="000000"/>
                                    <w:kern w:val="24"/>
                                    <w:sz w:val="40"/>
                                    <w:szCs w:val="40"/>
                                    <w:lang w:bidi="ar-SY"/>
                                  </w:rPr>
                                </w:pPr>
                                <w:r w:rsidRPr="00C019AE">
                                  <w:rPr>
                                    <w:rFonts w:ascii="Adobe Arabic" w:hAnsi="Adobe Arabic" w:cs="Adobe Arabic"/>
                                    <w:b/>
                                    <w:bCs/>
                                    <w:color w:val="000000"/>
                                    <w:kern w:val="24"/>
                                    <w:sz w:val="40"/>
                                    <w:szCs w:val="40"/>
                                    <w:rtl/>
                                    <w:lang w:bidi="ar-SY"/>
                                  </w:rPr>
                                  <w:t>تعزيز التواصل الإيجابي</w:t>
                                </w:r>
                              </w:p>
                              <w:p w:rsidR="005345A8" w:rsidRDefault="005345A8" w:rsidP="00C019AE">
                                <w:pPr>
                                  <w:bidi w:val="0"/>
                                  <w:jc w:val="center"/>
                                  <w:rPr>
                                    <w:rFonts w:ascii="Adobe Arabic" w:hAnsi="Adobe Arabic" w:cs="Adobe Arabic"/>
                                    <w:b/>
                                    <w:bCs/>
                                    <w:color w:val="000000"/>
                                    <w:kern w:val="24"/>
                                    <w:sz w:val="40"/>
                                    <w:szCs w:val="40"/>
                                    <w:lang w:bidi="ar-SY"/>
                                  </w:rPr>
                                </w:pPr>
                              </w:p>
                            </w:txbxContent>
                          </wps:txbx>
                          <wps:bodyPr wrap="square" rtlCol="1">
                            <a:noAutofit/>
                          </wps:bodyPr>
                        </wps:wsp>
                      </wpg:grpSp>
                      <wpg:grpSp>
                        <wpg:cNvPr id="1608693151" name="Group 1608693151"/>
                        <wpg:cNvGrpSpPr/>
                        <wpg:grpSpPr>
                          <a:xfrm>
                            <a:off x="1411808" y="1983425"/>
                            <a:ext cx="1357308" cy="1923556"/>
                            <a:chOff x="1411808" y="1983425"/>
                            <a:chExt cx="1357308" cy="1923556"/>
                          </a:xfrm>
                        </wpg:grpSpPr>
                        <wps:wsp>
                          <wps:cNvPr id="1608693152" name="Freeform: Shape 1608693152"/>
                          <wps:cNvSpPr/>
                          <wps:spPr>
                            <a:xfrm>
                              <a:off x="1527853" y="250242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3153" name="TextBox 6"/>
                          <wps:cNvSpPr txBox="1"/>
                          <wps:spPr>
                            <a:xfrm>
                              <a:off x="1814228" y="1983425"/>
                              <a:ext cx="646430" cy="733425"/>
                            </a:xfrm>
                            <a:prstGeom prst="rect">
                              <a:avLst/>
                            </a:prstGeom>
                            <a:noFill/>
                          </wps:spPr>
                          <wps:txbx>
                            <w:txbxContent>
                              <w:p w:rsidR="005345A8" w:rsidRDefault="005345A8" w:rsidP="00C019AE">
                                <w:pPr>
                                  <w:rPr>
                                    <w:rFonts w:ascii="Calibri" w:eastAsia="Calibri" w:hAnsi="Calibri" w:cs="Activist Light"/>
                                    <w:b/>
                                    <w:bCs/>
                                    <w:color w:val="FFD366"/>
                                    <w:kern w:val="24"/>
                                    <w:sz w:val="72"/>
                                    <w:szCs w:val="72"/>
                                    <w:lang w:val="en-GB"/>
                                  </w:rPr>
                                </w:pPr>
                                <w:r>
                                  <w:rPr>
                                    <w:rFonts w:ascii="Calibri" w:eastAsia="Calibri" w:hAnsi="Calibri" w:cs="Activist Light"/>
                                    <w:b/>
                                    <w:bCs/>
                                    <w:color w:val="FFD366"/>
                                    <w:kern w:val="24"/>
                                    <w:sz w:val="72"/>
                                    <w:szCs w:val="72"/>
                                    <w:lang w:val="en-GB"/>
                                  </w:rPr>
                                  <w:t>07</w:t>
                                </w:r>
                              </w:p>
                            </w:txbxContent>
                          </wps:txbx>
                          <wps:bodyPr wrap="none" rtlCol="0">
                            <a:spAutoFit/>
                          </wps:bodyPr>
                        </wps:wsp>
                        <wps:wsp>
                          <wps:cNvPr id="1608693154" name="مربع نص 18"/>
                          <wps:cNvSpPr txBox="1"/>
                          <wps:spPr>
                            <a:xfrm>
                              <a:off x="1411808" y="3171009"/>
                              <a:ext cx="1357308" cy="735972"/>
                            </a:xfrm>
                            <a:prstGeom prst="rect">
                              <a:avLst/>
                            </a:prstGeom>
                            <a:noFill/>
                          </wps:spPr>
                          <wps:txbx>
                            <w:txbxContent>
                              <w:p w:rsidR="005345A8" w:rsidRPr="00C019AE" w:rsidRDefault="005345A8" w:rsidP="00C019AE">
                                <w:pPr>
                                  <w:bidi w:val="0"/>
                                  <w:jc w:val="center"/>
                                  <w:rPr>
                                    <w:rFonts w:ascii="Adobe Arabic" w:hAnsi="Adobe Arabic" w:cs="Adobe Arabic"/>
                                    <w:b/>
                                    <w:bCs/>
                                    <w:color w:val="000000"/>
                                    <w:kern w:val="24"/>
                                    <w:sz w:val="40"/>
                                    <w:szCs w:val="40"/>
                                    <w:lang w:bidi="ar-SY"/>
                                  </w:rPr>
                                </w:pPr>
                                <w:r w:rsidRPr="00C019AE">
                                  <w:rPr>
                                    <w:rFonts w:ascii="Adobe Arabic" w:hAnsi="Adobe Arabic" w:cs="Adobe Arabic"/>
                                    <w:b/>
                                    <w:bCs/>
                                    <w:color w:val="000000"/>
                                    <w:kern w:val="24"/>
                                    <w:sz w:val="40"/>
                                    <w:szCs w:val="40"/>
                                    <w:rtl/>
                                    <w:lang w:bidi="ar-SY"/>
                                  </w:rPr>
                                  <w:t>تطوير المهارات الشخصية</w:t>
                                </w:r>
                              </w:p>
                              <w:p w:rsidR="005345A8" w:rsidRDefault="005345A8" w:rsidP="00C019AE">
                                <w:pPr>
                                  <w:bidi w:val="0"/>
                                  <w:jc w:val="center"/>
                                  <w:rPr>
                                    <w:rFonts w:ascii="Adobe Arabic" w:hAnsi="Adobe Arabic" w:cs="Adobe Arabic"/>
                                    <w:b/>
                                    <w:bCs/>
                                    <w:color w:val="000000"/>
                                    <w:kern w:val="24"/>
                                    <w:sz w:val="40"/>
                                    <w:szCs w:val="40"/>
                                    <w:lang w:bidi="ar-SY"/>
                                  </w:rPr>
                                </w:pPr>
                              </w:p>
                            </w:txbxContent>
                          </wps:txbx>
                          <wps:bodyPr wrap="square" rtlCol="1">
                            <a:noAutofit/>
                          </wps:bodyPr>
                        </wps:wsp>
                      </wpg:grpSp>
                    </wpg:wgp>
                  </a:graphicData>
                </a:graphic>
              </wp:inline>
            </w:drawing>
          </mc:Choice>
          <mc:Fallback>
            <w:pict>
              <v:group id="_x0000_s3879" style="width:463.05pt;height:315.1pt;mso-position-horizontal-relative:char;mso-position-vertical-relative:line" coordorigin="-2376" coordsize="58808,400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">
                <v:group id="Group 1608693121" o:spid="_x0000_s3880" style="position:absolute;left:-2376;top:19834;width:18324;height:20184" coordorigin="-2376,19834" coordsize="18324,20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N1oBPIAAAA&#10;4wAAAA8AAAAAAAAAAAAAAAAAqgIAAGRycy9kb3ducmV2LnhtbFBLBQYAAAAABAAEAPoAAACfAwAA&#10;AAA=&#10;">
                  <v:shape id="Freeform: Shape 1608693122" o:spid="_x0000_s3881" style="position:absolute;left:1159;top:25024;width:12257;height:5209;visibility:visible;mso-wrap-style:square;v-text-anchor:middle" coordsize="2064132,8779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ash8gA&#10;AADjAAAADwAAAGRycy9kb3ducmV2LnhtbERP3WvCMBB/F/Y/hBv4pqkViqtGkY2BuDHwo/h6NGdT&#10;bC5dk2m3v34ZCHu83/ctVr1txJU6XztWMBknIIhLp2uuFBwPr6MZCB+QNTaOScE3eVgtHwYLzLW7&#10;8Y6u+1CJGMI+RwUmhDaX0peGLPqxa4kjd3adxRDPrpK6w1sMt41MkySTFmuODQZbejZUXvZfVsFb&#10;UfGRio/dyejND74X2615+VRq+Niv5yAC9eFffHdvdJyfJbPsaTpJU/j7KQIgl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IJqyHyAAAAOMAAAAPAAAAAAAAAAAAAAAAAJgCAABk&#10;cnMvZG93bnJldi54bWxQSwUGAAAAAAQABAD1AAAAjQMAAAAA&#10;" path="m,l352967,r32360,104246c491881,356168,741330,532933,1032066,532933v290736,,540186,-176765,646739,-428687l1711165,r352967,l2057718,42026c1960097,519091,1537990,877957,1032066,877957,526142,877957,104035,519091,6414,42026l,xe" fillcolor="#a0c9ca" strokecolor="#a0c9ca" strokeweight="1pt">
                    <v:stroke joinstyle="miter"/>
                    <v:path arrowok="t" o:connecttype="custom" o:connectlocs="0,0;209580,0;228795,61848;612808,316183;996820,61848;1016035,0;1225615,0;1221807,24934;612808,520881;3808,24934;0,0" o:connectangles="0,0,0,0,0,0,0,0,0,0,0"/>
                  </v:shape>
                  <v:shape id="TextBox 6" o:spid="_x0000_s3882" type="#_x0000_t202" style="position:absolute;left:4024;top:19834;width:6464;height:733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4HmscA&#10;AADjAAAADwAAAGRycy9kb3ducmV2LnhtbERPS07DMBDdI/UO1lRiR+2kEKWhboUKSOzohwOM4iEO&#10;icdRbNrA6TESEst5/1lvJ9eLM42h9awhWygQxLU3LTca3k7PNyWIEJEN9p5JwxcF2G5mV2usjL/w&#10;gc7H2IgUwqFCDTbGoZIy1JYchoUfiBP37keHMZ1jI82IlxTuepkrVUiHLacGiwPtLNXd8dNpKJV7&#10;7bpVvg/u9ju7s7tH/zR8aH09nx7uQUSa4r/4z/1i0vxClcVqmeVL+P0pASA3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IuB5rHAAAA4wAAAA8AAAAAAAAAAAAAAAAAmAIAAGRy&#10;cy9kb3ducmV2LnhtbFBLBQYAAAAABAAEAPUAAACMAwAAAAA=&#10;" filled="f" stroked="f">
                    <v:textbox style="mso-fit-shape-to-text:t">
                      <w:txbxContent>
                        <w:p w:rsidR="005345A8" w:rsidRDefault="005345A8" w:rsidP="00C019AE">
                          <w:pPr>
                            <w:rPr>
                              <w:rFonts w:ascii="Calibri" w:eastAsia="Calibri" w:hAnsi="Calibri" w:cs="Activist Light"/>
                              <w:b/>
                              <w:bCs/>
                              <w:color w:val="A0C9CA"/>
                              <w:kern w:val="24"/>
                              <w:sz w:val="72"/>
                              <w:szCs w:val="72"/>
                            </w:rPr>
                          </w:pPr>
                          <w:r>
                            <w:rPr>
                              <w:rFonts w:ascii="Calibri" w:eastAsia="Calibri" w:hAnsi="Calibri" w:cs="Activist Light"/>
                              <w:b/>
                              <w:bCs/>
                              <w:color w:val="A0C9CA"/>
                              <w:kern w:val="24"/>
                              <w:sz w:val="72"/>
                              <w:szCs w:val="72"/>
                            </w:rPr>
                            <w:t>08</w:t>
                          </w:r>
                        </w:p>
                      </w:txbxContent>
                    </v:textbox>
                  </v:shape>
                  <v:shape id="مربع نص 18" o:spid="_x0000_s3883" type="#_x0000_t202" style="position:absolute;left:-2376;top:31700;width:18324;height:8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VaoccA&#10;AADjAAAADwAAAGRycy9kb3ducmV2LnhtbERPS2sCMRC+F/ofwhS81cTXoutGKS2Cp5baKngbNrMP&#10;upksm+iu/74pCD3O955sO9hGXKnztWMNk7ECQZw7U3Op4ftr97wE4QOywcYxabiRh+3m8SHD1Lie&#10;P+l6CKWIIexT1FCF0KZS+rwii37sWuLIFa6zGOLZldJ02Mdw28ipUom0WHNsqLCl14ryn8PFaji+&#10;F+fTXH2Ub3bR9m5Qku1Kaj16Gl7WIAIN4V98d+9NnJ+oZbKaTaZz+PspAiA3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Z1WqHHAAAA4wAAAA8AAAAAAAAAAAAAAAAAmAIAAGRy&#10;cy9kb3ducmV2LnhtbFBLBQYAAAAABAAEAPUAAACMAwAAAAA=&#10;" filled="f" stroked="f">
                    <v:textbox>
                      <w:txbxContent>
                        <w:p w:rsidR="005345A8" w:rsidRPr="00C019AE" w:rsidRDefault="005345A8" w:rsidP="00C019AE">
                          <w:pPr>
                            <w:bidi w:val="0"/>
                            <w:jc w:val="center"/>
                            <w:rPr>
                              <w:rFonts w:ascii="Adobe Arabic" w:hAnsi="Adobe Arabic" w:cs="Adobe Arabic"/>
                              <w:b/>
                              <w:bCs/>
                              <w:color w:val="000000"/>
                              <w:kern w:val="24"/>
                              <w:sz w:val="40"/>
                              <w:szCs w:val="40"/>
                              <w:lang w:bidi="ar-SY"/>
                            </w:rPr>
                          </w:pPr>
                          <w:r w:rsidRPr="00C019AE">
                            <w:rPr>
                              <w:rFonts w:ascii="Adobe Arabic" w:hAnsi="Adobe Arabic" w:cs="Adobe Arabic"/>
                              <w:b/>
                              <w:bCs/>
                              <w:color w:val="000000"/>
                              <w:kern w:val="24"/>
                              <w:sz w:val="40"/>
                              <w:szCs w:val="40"/>
                              <w:rtl/>
                              <w:lang w:bidi="ar-SY"/>
                            </w:rPr>
                            <w:t>استخدام التكنولوجيا لتحسين الصحة النفسية</w:t>
                          </w:r>
                        </w:p>
                        <w:p w:rsidR="005345A8" w:rsidRDefault="005345A8" w:rsidP="00C019AE">
                          <w:pPr>
                            <w:bidi w:val="0"/>
                            <w:jc w:val="center"/>
                            <w:rPr>
                              <w:rFonts w:ascii="Adobe Arabic" w:hAnsi="Adobe Arabic" w:cs="Adobe Arabic"/>
                              <w:b/>
                              <w:bCs/>
                              <w:color w:val="000000"/>
                              <w:kern w:val="24"/>
                              <w:sz w:val="40"/>
                              <w:szCs w:val="40"/>
                              <w:lang w:bidi="ar-SY"/>
                            </w:rPr>
                          </w:pPr>
                        </w:p>
                      </w:txbxContent>
                    </v:textbox>
                  </v:shape>
                </v:group>
                <v:group id="Group 1608693125" o:spid="_x0000_s3884" style="position:absolute;width:56432;height:19356" coordsize="56432,193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xOphDIAAAA&#10;4wAAAA8AAAAAAAAAAAAAAAAAqgIAAGRycy9kb3ducmV2LnhtbFBLBQYAAAAABAAEAPoAAACfAwAA&#10;AAA=&#10;">
                  <v:group id="Group 1608693126" o:spid="_x0000_s3885" style="position:absolute;width:13573;height:18763" coordsize="13573,187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ycOGfIAAAA&#10;4wAAAA8AAAAAAAAAAAAAAAAAqgIAAGRycy9kb3ducmV2LnhtbFBLBQYAAAAABAAEAPoAAACfAwAA&#10;AAA=&#10;">
                    <v:shape id="Freeform: Shape 1608693127" o:spid="_x0000_s3886" style="position:absolute;left:1159;top:5188;width:12257;height:5209;visibility:visible;mso-wrap-style:square;v-text-anchor:middle" coordsize="2064132,8779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EPH8gA&#10;AADjAAAADwAAAGRycy9kb3ducmV2LnhtbERPX2vCMBB/F/wO4QZ701QH1XVGEUUQJwOdZa9Hc2vK&#10;mkttMu326Y0w2OP9/t9s0dlaXKj1lWMFo2ECgrhwuuJSwel9M5iC8AFZY+2YFPyQh8W835thpt2V&#10;D3Q5hlLEEPYZKjAhNJmUvjBk0Q9dQxy5T9daDPFsS6lbvMZwW8txkqTSYsWxwWBDK0PF1/HbKnjN&#10;Sz5R/nb4MHr7i/t8tzPrs1KPD93yBUSgLvyL/9xbHeenyTR9fhqNJ3D/KQIg5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YUQ8fyAAAAOMAAAAPAAAAAAAAAAAAAAAAAJgCAABk&#10;cnMvZG93bnJldi54bWxQSwUGAAAAAAQABAD1AAAAjQMAAAAA&#10;" path="m,l352967,r32360,104246c491881,356168,741330,532933,1032066,532933v290736,,540186,-176765,646739,-428687l1711165,r352967,l2057718,42026c1960097,519091,1537990,877957,1032066,877957,526142,877957,104035,519091,6414,42026l,xe" fillcolor="#a0c9ca" strokecolor="#a0c9ca" strokeweight="1pt">
                      <v:stroke joinstyle="miter"/>
                      <v:path arrowok="t" o:connecttype="custom" o:connectlocs="0,0;209580,0;228795,61848;612808,316183;996820,61848;1016035,0;1225615,0;1221807,24934;612808,520881;3808,24934;0,0" o:connectangles="0,0,0,0,0,0,0,0,0,0,0"/>
                    </v:shape>
                    <v:shape id="TextBox 6" o:spid="_x0000_s3887" type="#_x0000_t202" style="position:absolute;left:4024;width:6464;height:733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V68oA&#10;AADjAAAADwAAAGRycy9kb3ducmV2LnhtbESPzU7DMBCE70i8g7VI3KidAFGa1q2qAhI3+sMDrOIl&#10;ThPbUey2gadnD0gcd2d25tvlenK9uNAY2+A1ZDMFgnwdTOsbDZ/Ht4cSREzoDfbBk4ZvirBe3d4s&#10;sTLh6vd0OaRGcIiPFWqwKQ2VlLG25DDOwkCeta8wOkw8jo00I1453PUyV6qQDlvPDRYH2lqqu8PZ&#10;aSiV++i6eb6L7ukne7bbl/A6nLS+v5s2CxCJpvRv/rt+N4xfqLKYP2Y5Q/NPvAC5+g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yKlevKAAAA4wAAAA8AAAAAAAAAAAAAAAAAmAIA&#10;AGRycy9kb3ducmV2LnhtbFBLBQYAAAAABAAEAPUAAACPAwAAAAA=&#10;" filled="f" stroked="f">
                      <v:textbox style="mso-fit-shape-to-text:t">
                        <w:txbxContent>
                          <w:p w:rsidR="005345A8" w:rsidRDefault="005345A8" w:rsidP="00C019AE">
                            <w:pPr>
                              <w:rPr>
                                <w:rFonts w:ascii="Calibri" w:eastAsia="Calibri" w:hAnsi="Calibri" w:cs="Activist Light"/>
                                <w:b/>
                                <w:bCs/>
                                <w:color w:val="A0C9CA"/>
                                <w:kern w:val="24"/>
                                <w:sz w:val="72"/>
                                <w:szCs w:val="72"/>
                              </w:rPr>
                            </w:pPr>
                            <w:r>
                              <w:rPr>
                                <w:rFonts w:ascii="Calibri" w:eastAsia="Calibri" w:hAnsi="Calibri" w:cs="Activist Light"/>
                                <w:b/>
                                <w:bCs/>
                                <w:color w:val="A0C9CA"/>
                                <w:kern w:val="24"/>
                                <w:sz w:val="72"/>
                                <w:szCs w:val="72"/>
                              </w:rPr>
                              <w:t>04</w:t>
                            </w:r>
                          </w:p>
                        </w:txbxContent>
                      </v:textbox>
                    </v:shape>
                    <v:shape id="مربع نص 18" o:spid="_x0000_s3888" type="#_x0000_t202" style="position:absolute;top:11875;width:13573;height:68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T1P8cA&#10;AADjAAAADwAAAGRycy9kb3ducmV2LnhtbERPS2vCQBC+F/oflil4q7s+GkzqKqIIniy1reBtyI5J&#10;aHY2ZFcT/71bKHic7z3zZW9rcaXWV441jIYKBHHuTMWFhu+v7esMhA/IBmvHpOFGHpaL56c5ZsZ1&#10;/EnXQyhEDGGfoYYyhCaT0uclWfRD1xBH7uxaiyGebSFNi10Mt7UcK5VIixXHhhIbWpeU/x4uVsPP&#10;/nw6TtVHsbFvTed6JdmmUuvBS796BxGoDw/xv3tn4vxEzZJ0Mhqn8PdTBEAu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h09T/HAAAA4wAAAA8AAAAAAAAAAAAAAAAAmAIAAGRy&#10;cy9kb3ducmV2LnhtbFBLBQYAAAAABAAEAPUAAACMAwAAAAA=&#10;" filled="f" stroked="f">
                      <v:textbox>
                        <w:txbxContent>
                          <w:p w:rsidR="005345A8" w:rsidRPr="00C019AE" w:rsidRDefault="005345A8" w:rsidP="00C019AE">
                            <w:pPr>
                              <w:bidi w:val="0"/>
                              <w:jc w:val="center"/>
                              <w:rPr>
                                <w:rFonts w:ascii="Adobe Arabic" w:hAnsi="Adobe Arabic" w:cs="Adobe Arabic"/>
                                <w:b/>
                                <w:bCs/>
                                <w:color w:val="000000"/>
                                <w:kern w:val="24"/>
                                <w:sz w:val="40"/>
                                <w:szCs w:val="40"/>
                                <w:lang w:bidi="ar-SY"/>
                              </w:rPr>
                            </w:pPr>
                            <w:r w:rsidRPr="00C019AE">
                              <w:rPr>
                                <w:rFonts w:ascii="Adobe Arabic" w:hAnsi="Adobe Arabic" w:cs="Adobe Arabic"/>
                                <w:b/>
                                <w:bCs/>
                                <w:color w:val="000000"/>
                                <w:kern w:val="24"/>
                                <w:sz w:val="40"/>
                                <w:szCs w:val="40"/>
                                <w:rtl/>
                                <w:lang w:bidi="ar-SY"/>
                              </w:rPr>
                              <w:t>توفير الدعم النفسي</w:t>
                            </w:r>
                          </w:p>
                          <w:p w:rsidR="005345A8" w:rsidRDefault="005345A8" w:rsidP="00C019AE">
                            <w:pPr>
                              <w:bidi w:val="0"/>
                              <w:jc w:val="center"/>
                              <w:rPr>
                                <w:rFonts w:ascii="Adobe Arabic" w:hAnsi="Adobe Arabic" w:cs="Adobe Arabic"/>
                                <w:b/>
                                <w:bCs/>
                                <w:color w:val="000000"/>
                                <w:kern w:val="24"/>
                                <w:sz w:val="40"/>
                                <w:szCs w:val="40"/>
                                <w:lang w:bidi="ar-SY"/>
                              </w:rPr>
                            </w:pPr>
                          </w:p>
                        </w:txbxContent>
                      </v:textbox>
                    </v:shape>
                  </v:group>
                  <v:group id="Group 1608693130" o:spid="_x0000_s3889" style="position:absolute;left:14118;width:42314;height:19356" coordorigin="14118" coordsize="42314,193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p4JNV&#10;zAAAAOMAAAAPAAAAAAAAAAAAAAAAAKoCAABkcnMvZG93bnJldi54bWxQSwUGAAAAAAQABAD6AAAA&#10;owMAAAAA&#10;">
                    <v:group id="Group 1608693131" o:spid="_x0000_s3890" style="position:absolute;left:42859;width:13573;height:18644" coordorigin="42859" coordsize="13573,186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asNs7IAAAA&#10;4wAAAA8AAAAAAAAAAAAAAAAAqgIAAGRycy9kb3ducmV2LnhtbFBLBQYAAAAABAAEAPoAAACfAwAA&#10;AAA=&#10;">
                      <v:shape id="Freeform: Shape 1608693132" o:spid="_x0000_s3891" style="position:absolute;left:44021;top:5188;width:12256;height:5209;visibility:visible;mso-wrap-style:square;v-text-anchor:middle" coordsize="2064132,8779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ZwT8cA&#10;AADjAAAADwAAAGRycy9kb3ducmV2LnhtbERPX2vCMBB/H+w7hBP2MjRVobhqlDI2GPi0Ttgej+TW&#10;diaXkmRav/0yEHy83//b7EZnxYlC7D0rmM8KEMTam55bBYeP1+kKREzIBq1nUnChCLvt/d0GK+PP&#10;/E6nJrUih3CsUEGX0lBJGXVHDuPMD8SZ+/bBYcpnaKUJeM7hzspFUZTSYc+5ocOBnjvSx+bXKbCP&#10;P76+2E/Wegxf+7p5cWl/UOphMtZrEInGdBNf3W8mzy+LVfm0nC8X8P9TBkBu/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uWcE/HAAAA4wAAAA8AAAAAAAAAAAAAAAAAmAIAAGRy&#10;cy9kb3ducmV2LnhtbFBLBQYAAAAABAAEAPUAAACMAw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3892" type="#_x0000_t202" style="position:absolute;left:46884;width:7854;height:7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EkU8UA&#10;AADjAAAADwAAAGRycy9kb3ducmV2LnhtbERPS0vEMBC+C/6HMII3N6nFstbNLosP2IMX13ofmrEp&#10;NpPSjNvuvzeC4HG+92x2SxjUiabUR7ZQrAwo4ja6njsLzfvLzRpUEmSHQ2SycKYEu+3lxQZrF2d+&#10;o9NROpVDONVowYuMtdap9RQwreJInLnPOAWUfE6ddhPOOTwM+taYSgfsOTd4HOnRU/t1/A4WRNy+&#10;ODfPIR0+lten2Zv2Dhtrr6+W/QMooUX+xX/ug8vzK7Ou7suiLOH3pwyA3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kSRTxQAAAOMAAAAPAAAAAAAAAAAAAAAAAJgCAABkcnMv&#10;ZG93bnJldi54bWxQSwUGAAAAAAQABAD1AAAAigMAAAAA&#10;" filled="f" stroked="f">
                        <v:textbox style="mso-fit-shape-to-text:t">
                          <w:txbxContent>
                            <w:p w:rsidR="005345A8" w:rsidRDefault="005345A8" w:rsidP="00C019AE">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01</w:t>
                              </w:r>
                            </w:p>
                          </w:txbxContent>
                        </v:textbox>
                      </v:shape>
                      <v:shape id="مربع نص 18" o:spid="_x0000_s3893" type="#_x0000_t202" style="position:absolute;left:42859;top:11875;width:13573;height:67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6zMfMcA&#10;AADjAAAADwAAAGRycy9kb3ducmV2LnhtbERPS2sCMRC+F/wPYYTeamK1i64bRVoKPVnqC7wNm9kH&#10;bibLJnW3/94UCj3O955sM9hG3KjztWMN04kCQZw7U3Op4Xh4f1qA8AHZYOOYNPyQh8169JBhalzP&#10;X3Tbh1LEEPYpaqhCaFMpfV6RRT9xLXHkCtdZDPHsSmk67GO4beSzUom0WHNsqLCl14ry6/7bajjt&#10;ist5rj7LN/vS9m5Qku1Sav04HrYrEIGG8C/+c3+YOD9Ri2Q5m87m8PtTBECu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OszHzHAAAA4wAAAA8AAAAAAAAAAAAAAAAAmAIAAGRy&#10;cy9kb3ducmV2LnhtbFBLBQYAAAAABAAEAPUAAACMAwAAAAA=&#10;" filled="f" stroked="f">
                        <v:textbox>
                          <w:txbxContent>
                            <w:p w:rsidR="005345A8" w:rsidRPr="00C019AE" w:rsidRDefault="005345A8" w:rsidP="00C019AE">
                              <w:pPr>
                                <w:bidi w:val="0"/>
                                <w:jc w:val="center"/>
                                <w:rPr>
                                  <w:rFonts w:ascii="Adobe Arabic" w:hAnsi="Adobe Arabic" w:cs="Adobe Arabic"/>
                                  <w:b/>
                                  <w:bCs/>
                                  <w:color w:val="000000"/>
                                  <w:kern w:val="24"/>
                                  <w:sz w:val="40"/>
                                  <w:szCs w:val="40"/>
                                  <w:lang w:bidi="ar-SY"/>
                                </w:rPr>
                              </w:pPr>
                              <w:r w:rsidRPr="00C019AE">
                                <w:rPr>
                                  <w:rFonts w:ascii="Adobe Arabic" w:hAnsi="Adobe Arabic" w:cs="Adobe Arabic"/>
                                  <w:b/>
                                  <w:bCs/>
                                  <w:color w:val="000000"/>
                                  <w:kern w:val="24"/>
                                  <w:sz w:val="40"/>
                                  <w:szCs w:val="40"/>
                                  <w:rtl/>
                                  <w:lang w:bidi="ar-SY"/>
                                </w:rPr>
                                <w:t>تعزيز الوعي بالصحة النفسية</w:t>
                              </w:r>
                            </w:p>
                            <w:p w:rsidR="005345A8" w:rsidRDefault="005345A8" w:rsidP="00C019AE">
                              <w:pPr>
                                <w:bidi w:val="0"/>
                                <w:jc w:val="center"/>
                                <w:rPr>
                                  <w:rFonts w:ascii="Adobe Arabic" w:hAnsi="Adobe Arabic" w:cs="Adobe Arabic"/>
                                  <w:b/>
                                  <w:bCs/>
                                  <w:color w:val="000000"/>
                                  <w:kern w:val="24"/>
                                  <w:sz w:val="40"/>
                                  <w:szCs w:val="40"/>
                                  <w:lang w:bidi="ar-SY"/>
                                </w:rPr>
                              </w:pPr>
                            </w:p>
                          </w:txbxContent>
                        </v:textbox>
                      </v:shape>
                    </v:group>
                    <v:group id="Group 1608693135" o:spid="_x0000_s3894" style="position:absolute;left:27637;width:15223;height:19356" coordorigin="27637" coordsize="15222,193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mXMM3IAAAA&#10;4wAAAA8AAAAAAAAAAAAAAAAAqgIAAGRycy9kb3ducmV2LnhtbFBLBQYAAAAABAAEAPoAAACfAwAA&#10;AAA=&#10;">
                      <v:shape id="Freeform: Shape 1608693136" o:spid="_x0000_s3895" style="position:absolute;left:29623;top:5188;width:12256;height:5209;visibility:visible;mso-wrap-style:square;v-text-anchor:middle" coordsize="2064132,8779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akO8cA&#10;AADjAAAADwAAAGRycy9kb3ducmV2LnhtbERPX2vCMBB/H+w7hBvsbSYqFq1GGQOHIAhz0+ezOdtu&#10;yaU00dZvvwwGPt7v/y1WvbPiSm2oPWsYDhQI4sKbmksNX5/rlymIEJENWs+k4UYBVsvHhwXmxnf8&#10;Qdd9LEUK4ZCjhirGJpcyFBU5DAPfECfu7FuHMZ1tKU2LXQp3Vo6UyqTDmlNDhQ29VVT87C9Og9/d&#10;Jt+9tOvtTp7sKLyrY3dQWj8/9a9zEJH6eBf/uzcmzc/UNJuNh+MM/n5KAM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YGpDvHAAAA4wAAAA8AAAAAAAAAAAAAAAAAmAIAAGRy&#10;cy9kb3ducmV2LnhtbFBLBQYAAAAABAAEAPUAAACMAwAAAAA=&#10;" path="m,l352967,r32360,104246c491881,356168,741330,532933,1032066,532933v290736,,540186,-176765,646739,-428687l1711165,r352967,l2057718,42026c1960097,519091,1537990,877957,1032066,877957,526142,877957,104035,519091,6414,42026l,xe" fillcolor="#bfbfbf" strokecolor="#bfbfbf" strokeweight="1pt">
                        <v:stroke joinstyle="miter"/>
                        <v:path arrowok="t" o:connecttype="custom" o:connectlocs="0,0;209580,0;228795,61848;612808,316183;996820,61848;1016035,0;1225615,0;1221807,24934;612808,520881;3808,24934;0,0" o:connectangles="0,0,0,0,0,0,0,0,0,0,0"/>
                      </v:shape>
                      <v:shape id="TextBox 6" o:spid="_x0000_s3896" type="#_x0000_t202" style="position:absolute;left:32486;width:6464;height:733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yXRMcA&#10;AADjAAAADwAAAGRycy9kb3ducmV2LnhtbERPX0/CMBB/N+E7NEfim7QDnWNSiEFNfBOQD3BZj3Vu&#10;vS5rhemntyYmPt7v/602o+vEmYbQeNaQzRQI4sqbhmsNx/eXmwJEiMgGO8+k4YsCbNaTqxWWxl94&#10;T+dDrEUK4VCiBhtjX0oZKksOw8z3xIk7+cFhTOdQSzPgJYW7Ts6VyqXDhlODxZ62lqr28Ok0FMq9&#10;te1yvgvu9ju7s9sn/9x/aH09HR8fQEQa47/4z/1q0vxcFflykS3u4fenBIB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jMl0THAAAA4wAAAA8AAAAAAAAAAAAAAAAAmAIAAGRy&#10;cy9kb3ducmV2LnhtbFBLBQYAAAAABAAEAPUAAACMAwAAAAA=&#10;" filled="f" stroked="f">
                        <v:textbox style="mso-fit-shape-to-text:t">
                          <w:txbxContent>
                            <w:p w:rsidR="005345A8" w:rsidRDefault="005345A8" w:rsidP="00C019AE">
                              <w:pPr>
                                <w:rPr>
                                  <w:rFonts w:ascii="Calibri" w:eastAsia="Calibri" w:hAnsi="Calibri" w:cs="Activist Light"/>
                                  <w:b/>
                                  <w:bCs/>
                                  <w:color w:val="BFBFBF"/>
                                  <w:kern w:val="24"/>
                                  <w:sz w:val="72"/>
                                  <w:szCs w:val="72"/>
                                  <w:lang w:val="en-GB"/>
                                </w:rPr>
                              </w:pPr>
                              <w:r>
                                <w:rPr>
                                  <w:rFonts w:ascii="Calibri" w:eastAsia="Calibri" w:hAnsi="Calibri" w:cs="Activist Light"/>
                                  <w:b/>
                                  <w:bCs/>
                                  <w:color w:val="BFBFBF"/>
                                  <w:kern w:val="24"/>
                                  <w:sz w:val="72"/>
                                  <w:szCs w:val="72"/>
                                  <w:lang w:val="en-GB"/>
                                </w:rPr>
                                <w:t>02</w:t>
                              </w:r>
                            </w:p>
                          </w:txbxContent>
                        </v:textbox>
                      </v:shape>
                      <v:shape id="مربع نص 18" o:spid="_x0000_s3897" type="#_x0000_t202" style="position:absolute;left:27637;top:11875;width:15223;height:74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HGecoA&#10;AADjAAAADwAAAGRycy9kb3ducmV2LnhtbESPQWvCQBCF74X+h2UKvdVdqw2aukppETxZaqvQ25Ad&#10;k9DsbMiuJv575yD0OPPevPfNYjX4Rp2pi3VgC+ORAUVcBFdzaeHne/00AxUTssMmMFm4UITV8v5u&#10;gbkLPX/ReZdKJSEcc7RQpdTmWseiIo9xFFpi0Y6h85hk7ErtOuwl3Df62ZhMe6xZGips6b2i4m93&#10;8hb22+PvYWo+yw//0vZhMJr9XFv7+DC8vYJKNKR/8+164wQ/M7NsPhlPBFp+kgXo5R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LhxnnKAAAA4wAAAA8AAAAAAAAAAAAAAAAAmAIA&#10;AGRycy9kb3ducmV2LnhtbFBLBQYAAAAABAAEAPUAAACPAwAAAAA=&#10;" filled="f" stroked="f">
                        <v:textbox>
                          <w:txbxContent>
                            <w:p w:rsidR="005345A8" w:rsidRPr="00C019AE" w:rsidRDefault="005345A8" w:rsidP="00C019AE">
                              <w:pPr>
                                <w:bidi w:val="0"/>
                                <w:jc w:val="center"/>
                                <w:rPr>
                                  <w:rFonts w:ascii="Adobe Arabic" w:hAnsi="Adobe Arabic" w:cs="Adobe Arabic"/>
                                  <w:b/>
                                  <w:bCs/>
                                  <w:color w:val="000000"/>
                                  <w:kern w:val="24"/>
                                  <w:sz w:val="40"/>
                                  <w:szCs w:val="40"/>
                                  <w:lang w:bidi="ar-SY"/>
                                </w:rPr>
                              </w:pPr>
                              <w:r w:rsidRPr="00C019AE">
                                <w:rPr>
                                  <w:rFonts w:ascii="Adobe Arabic" w:hAnsi="Adobe Arabic" w:cs="Adobe Arabic"/>
                                  <w:b/>
                                  <w:bCs/>
                                  <w:color w:val="000000"/>
                                  <w:kern w:val="24"/>
                                  <w:sz w:val="40"/>
                                  <w:szCs w:val="40"/>
                                  <w:rtl/>
                                  <w:lang w:bidi="ar-SY"/>
                                </w:rPr>
                                <w:t>تعزيز التوازن بين العمل والحياة</w:t>
                              </w:r>
                            </w:p>
                            <w:p w:rsidR="005345A8" w:rsidRDefault="005345A8" w:rsidP="00C019AE">
                              <w:pPr>
                                <w:bidi w:val="0"/>
                                <w:jc w:val="center"/>
                                <w:rPr>
                                  <w:rFonts w:ascii="Adobe Arabic" w:hAnsi="Adobe Arabic" w:cs="Adobe Arabic"/>
                                  <w:b/>
                                  <w:bCs/>
                                  <w:color w:val="000000"/>
                                  <w:kern w:val="24"/>
                                  <w:sz w:val="40"/>
                                  <w:szCs w:val="40"/>
                                  <w:lang w:bidi="ar-SY"/>
                                </w:rPr>
                              </w:pPr>
                            </w:p>
                          </w:txbxContent>
                        </v:textbox>
                      </v:shape>
                    </v:group>
                    <v:group id="Group 1608693139" o:spid="_x0000_s3898" style="position:absolute;left:14118;width:13573;height:19000" coordorigin="14118" coordsize="13573,19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jaOsjIAAAA&#10;4wAAAA8AAAAAAAAAAAAAAAAAqgIAAGRycy9kb3ducmV2LnhtbFBLBQYAAAAABAAEAPoAAACfAwAA&#10;AAA=&#10;">
                      <v:shape id="Freeform: Shape 1608693140" o:spid="_x0000_s3899" style="position:absolute;left:15278;top:5188;width:12256;height:5209;visibility:visible;mso-wrap-style:square;v-text-anchor:middle" coordsize="2064132,8779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ZbQsoA&#10;AADjAAAADwAAAGRycy9kb3ducmV2LnhtbESPQW/CMAyF75P2HyJP4jYSxlSxjoAQAolJXGAcdrQa&#10;01Y0TtcEKPx6fJi0o+3n9943nfe+URfqYh3YwmhoQBEXwdVcWjh8r18noGJCdtgEJgs3ijCfPT9N&#10;MXfhyju67FOpxIRjjhaqlNpc61hU5DEOQ0sst2PoPCYZu1K7Dq9i7hv9ZkymPdYsCRW2tKyoOO3P&#10;3oLZ4tLt7j9fWb0YH3CVcNOWv9YOXvrFJ6hEffoX/31vnNTPzCT7GI/ehUKYZAF69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YGW0LKAAAA4wAAAA8AAAAAAAAAAAAAAAAAmAIA&#10;AGRycy9kb3ducmV2LnhtbFBLBQYAAAAABAAEAPUAAACPAwAAAAA=&#10;" path="m,l352967,r32360,104246c491881,356168,741330,532933,1032066,532933v290736,,540186,-176765,646739,-428687l1711165,r352967,l2057718,42026c1960097,519091,1537990,877957,1032066,877957,526142,877957,104035,519091,6414,42026l,xe" fillcolor="#ffd366" strokecolor="#ffd366" strokeweight="1pt">
                        <v:stroke joinstyle="miter"/>
                        <v:path arrowok="t" o:connecttype="custom" o:connectlocs="0,0;209580,0;228795,61848;612808,316183;996820,61848;1016035,0;1225615,0;1221807,24934;612808,520881;3808,24934;0,0" o:connectangles="0,0,0,0,0,0,0,0,0,0,0"/>
                      </v:shape>
                      <v:shape id="TextBox 6" o:spid="_x0000_s3900" type="#_x0000_t202" style="position:absolute;left:18142;width:6464;height:733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Z1scA&#10;AADjAAAADwAAAGRycy9kb3ducmV2LnhtbERPS07DMBDdI3EHa5DYUTulRGlat6oKSOzohwOM4iFO&#10;E4+j2G0Dp8dISCzn/We5Hl0nLjSExrOGbKJAEFfeNFxr+Di+PhQgQkQ22HkmDV8UYL26vVliafyV&#10;93Q5xFqkEA4larAx9qWUobLkMEx8T5y4Tz84jOkcamkGvKZw18mpUrl02HBqsNjT1lLVHs5OQ6Hc&#10;e9vOp7vgZt/Zk90++5f+pPX93bhZgIg0xn/xn/vNpPm5KvL5YzbL4PenBIBc/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Bv2dbHAAAA4wAAAA8AAAAAAAAAAAAAAAAAmAIAAGRy&#10;cy9kb3ducmV2LnhtbFBLBQYAAAAABAAEAPUAAACMAwAAAAA=&#10;" filled="f" stroked="f">
                        <v:textbox style="mso-fit-shape-to-text:t">
                          <w:txbxContent>
                            <w:p w:rsidR="005345A8" w:rsidRDefault="005345A8" w:rsidP="00C019AE">
                              <w:pPr>
                                <w:rPr>
                                  <w:rFonts w:ascii="Calibri" w:eastAsia="Calibri" w:hAnsi="Calibri" w:cs="Activist Light"/>
                                  <w:b/>
                                  <w:bCs/>
                                  <w:color w:val="FFD366"/>
                                  <w:kern w:val="24"/>
                                  <w:sz w:val="72"/>
                                  <w:szCs w:val="72"/>
                                  <w:lang w:val="en-GB"/>
                                </w:rPr>
                              </w:pPr>
                              <w:r>
                                <w:rPr>
                                  <w:rFonts w:ascii="Calibri" w:eastAsia="Calibri" w:hAnsi="Calibri" w:cs="Activist Light"/>
                                  <w:b/>
                                  <w:bCs/>
                                  <w:color w:val="FFD366"/>
                                  <w:kern w:val="24"/>
                                  <w:sz w:val="72"/>
                                  <w:szCs w:val="72"/>
                                  <w:lang w:val="en-GB"/>
                                </w:rPr>
                                <w:t>03</w:t>
                              </w:r>
                            </w:p>
                          </w:txbxContent>
                        </v:textbox>
                      </v:shape>
                      <v:shape id="مربع نص 18" o:spid="_x0000_s3901" type="#_x0000_t202" style="position:absolute;left:14118;top:11875;width:13573;height:7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C7scA&#10;AADjAAAADwAAAGRycy9kb3ducmV2LnhtbERPS2sCMRC+F/ofwhS81cTXoutGKS2Cp5baKngbNrMP&#10;upksm+iu/74pCD3O955sO9hGXKnztWMNk7ECQZw7U3Op4ftr97wE4QOywcYxabiRh+3m8SHD1Lie&#10;P+l6CKWIIexT1FCF0KZS+rwii37sWuLIFa6zGOLZldJ02Mdw28ipUom0WHNsqLCl14ryn8PFaji+&#10;F+fTXH2Ub3bR9m5Qku1Kaj16Gl7WIAIN4V98d+9NnJ+oZbKaTeZT+PspAiA3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sPgu7HAAAA4wAAAA8AAAAAAAAAAAAAAAAAmAIAAGRy&#10;cy9kb3ducmV2LnhtbFBLBQYAAAAABAAEAPUAAACMAwAAAAA=&#10;" filled="f" stroked="f">
                        <v:textbox>
                          <w:txbxContent>
                            <w:p w:rsidR="005345A8" w:rsidRPr="00C019AE" w:rsidRDefault="005345A8" w:rsidP="00C019AE">
                              <w:pPr>
                                <w:bidi w:val="0"/>
                                <w:jc w:val="center"/>
                                <w:rPr>
                                  <w:rFonts w:ascii="Adobe Arabic" w:hAnsi="Adobe Arabic" w:cs="Adobe Arabic"/>
                                  <w:b/>
                                  <w:bCs/>
                                  <w:color w:val="000000"/>
                                  <w:kern w:val="24"/>
                                  <w:sz w:val="40"/>
                                  <w:szCs w:val="40"/>
                                  <w:lang w:bidi="ar-SY"/>
                                </w:rPr>
                              </w:pPr>
                              <w:r w:rsidRPr="00C019AE">
                                <w:rPr>
                                  <w:rFonts w:ascii="Adobe Arabic" w:hAnsi="Adobe Arabic" w:cs="Adobe Arabic"/>
                                  <w:b/>
                                  <w:bCs/>
                                  <w:color w:val="000000"/>
                                  <w:kern w:val="24"/>
                                  <w:sz w:val="40"/>
                                  <w:szCs w:val="40"/>
                                  <w:rtl/>
                                  <w:lang w:bidi="ar-SY"/>
                                </w:rPr>
                                <w:t>ممارسة الأنشطة البدنية</w:t>
                              </w:r>
                            </w:p>
                            <w:p w:rsidR="005345A8" w:rsidRDefault="005345A8" w:rsidP="00C019AE">
                              <w:pPr>
                                <w:bidi w:val="0"/>
                                <w:jc w:val="center"/>
                                <w:rPr>
                                  <w:rFonts w:ascii="Adobe Arabic" w:hAnsi="Adobe Arabic" w:cs="Adobe Arabic"/>
                                  <w:b/>
                                  <w:bCs/>
                                  <w:color w:val="000000"/>
                                  <w:kern w:val="24"/>
                                  <w:sz w:val="40"/>
                                  <w:szCs w:val="40"/>
                                  <w:lang w:bidi="ar-SY"/>
                                </w:rPr>
                              </w:pPr>
                            </w:p>
                          </w:txbxContent>
                        </v:textbox>
                      </v:shape>
                    </v:group>
                  </v:group>
                </v:group>
                <v:group id="Group 1608693143" o:spid="_x0000_s3902" style="position:absolute;left:42859;top:19834;width:13573;height:19235" coordorigin="42859,19834" coordsize="13573,192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E0fl/IAAAA&#10;4wAAAA8AAAAAAAAAAAAAAAAAqgIAAGRycy9kb3ducmV2LnhtbFBLBQYAAAAABAAEAPoAAACfAwAA&#10;AAA=&#10;">
                  <v:shape id="Freeform: Shape 1608693144" o:spid="_x0000_s3903" style="position:absolute;left:44021;top:25024;width:12256;height:5209;visibility:visible;mso-wrap-style:square;v-text-anchor:middle" coordsize="2064132,8779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U+3ccA&#10;AADjAAAADwAAAGRycy9kb3ducmV2LnhtbERPX0vDMBB/F/Ydwg18EZdOR9nqslGGgrAn68A9HsnZ&#10;VpNLSbKt+/ZGEHy83/9bb0dnxZlC7D0rmM8KEMTam55bBYf3l/sliJiQDVrPpOBKEbabyc0aK+Mv&#10;/EbnJrUih3CsUEGX0lBJGXVHDuPMD8SZ+/TBYcpnaKUJeMnhzsqHoiilw55zQ4cD7TrS383JKbB3&#10;X76+2g/WegzHfd08u7Q/KHU7HesnEInG9C/+c7+aPL8sluXqcb5YwO9PGQC5+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M1Pt3HAAAA4wAAAA8AAAAAAAAAAAAAAAAAmAIAAGRy&#10;cy9kb3ducmV2LnhtbFBLBQYAAAAABAAEAPUAAACMAw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3904" type="#_x0000_t202" style="position:absolute;left:46884;top:19834;width:7854;height:7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JqwcYA&#10;AADjAAAADwAAAGRycy9kb3ducmV2LnhtbERPS0/DMAy+I/EfIiNxY0mBVaMsmyYe0g5cNsrdakxT&#10;0ThVY9bu3xMkJI7+3l5v59CrE42pi2yhWBhQxE10HbcW6vfXmxWoJMgO+8hk4UwJtpvLizVWLk58&#10;oNNRWpVDOFVowYsMldap8RQwLeJAnLnPOAaUfI6tdiNOOTz0+taYUgfsODd4HOjJU/N1/A4WRNyu&#10;ONcvIe0/5rfnyZtmibW111fz7hGU0Cz/4j/33uX5pVmVD3fF/RJ+f8oA6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jJqwcYAAADjAAAADwAAAAAAAAAAAAAAAACYAgAAZHJz&#10;L2Rvd25yZXYueG1sUEsFBgAAAAAEAAQA9QAAAIsDAAAAAA==&#10;" filled="f" stroked="f">
                    <v:textbox style="mso-fit-shape-to-text:t">
                      <w:txbxContent>
                        <w:p w:rsidR="005345A8" w:rsidRDefault="005345A8" w:rsidP="00C019AE">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05</w:t>
                          </w:r>
                        </w:p>
                      </w:txbxContent>
                    </v:textbox>
                  </v:shape>
                  <v:shape id="مربع نص 18" o:spid="_x0000_s3905" type="#_x0000_t202" style="position:absolute;left:42859;top:31710;width:13573;height:73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SE7cYA&#10;AADjAAAADwAAAGRycy9kb3ducmV2LnhtbERPS2vCQBC+F/wPywje6q6PBo2uIkrBk0VtC70N2TEJ&#10;ZmdDdmviv3cLBY/zvWe57mwlbtT40rGG0VCBIM6cKTnX8Hl+f52B8AHZYOWYNNzJw3rVe1lialzL&#10;R7qdQi5iCPsUNRQh1KmUPivIoh+6mjhyF9dYDPFscmkabGO4reRYqURaLDk2FFjTtqDsevq1Gr4O&#10;l5/vqfrId/atbl2nJNu51HrQ7zYLEIG68BT/u/cmzk/ULJlPRtME/n6KAMjV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DSE7cYAAADjAAAADwAAAAAAAAAAAAAAAACYAgAAZHJz&#10;L2Rvd25yZXYueG1sUEsFBgAAAAAEAAQA9QAAAIsDAAAAAA==&#10;" filled="f" stroked="f">
                    <v:textbox>
                      <w:txbxContent>
                        <w:p w:rsidR="005345A8" w:rsidRPr="00C019AE" w:rsidRDefault="005345A8" w:rsidP="00C019AE">
                          <w:pPr>
                            <w:bidi w:val="0"/>
                            <w:jc w:val="center"/>
                            <w:rPr>
                              <w:rFonts w:ascii="Adobe Arabic" w:hAnsi="Adobe Arabic" w:cs="Adobe Arabic"/>
                              <w:b/>
                              <w:bCs/>
                              <w:color w:val="000000"/>
                              <w:kern w:val="24"/>
                              <w:sz w:val="40"/>
                              <w:szCs w:val="40"/>
                              <w:lang w:bidi="ar-SY"/>
                            </w:rPr>
                          </w:pPr>
                          <w:r w:rsidRPr="00C019AE">
                            <w:rPr>
                              <w:rFonts w:ascii="Adobe Arabic" w:hAnsi="Adobe Arabic" w:cs="Adobe Arabic"/>
                              <w:b/>
                              <w:bCs/>
                              <w:color w:val="000000"/>
                              <w:kern w:val="24"/>
                              <w:sz w:val="40"/>
                              <w:szCs w:val="40"/>
                              <w:rtl/>
                              <w:lang w:bidi="ar-SY"/>
                            </w:rPr>
                            <w:t>تحسين العادات اليومية</w:t>
                          </w:r>
                        </w:p>
                        <w:p w:rsidR="005345A8" w:rsidRDefault="005345A8" w:rsidP="00C019AE">
                          <w:pPr>
                            <w:bidi w:val="0"/>
                            <w:jc w:val="center"/>
                            <w:rPr>
                              <w:rFonts w:ascii="Adobe Arabic" w:hAnsi="Adobe Arabic" w:cs="Adobe Arabic"/>
                              <w:b/>
                              <w:bCs/>
                              <w:color w:val="000000"/>
                              <w:kern w:val="24"/>
                              <w:sz w:val="40"/>
                              <w:szCs w:val="40"/>
                              <w:lang w:bidi="ar-SY"/>
                            </w:rPr>
                          </w:pPr>
                        </w:p>
                      </w:txbxContent>
                    </v:textbox>
                  </v:shape>
                </v:group>
                <v:group id="Group 1608693147" o:spid="_x0000_s3906" style="position:absolute;left:27637;top:19834;width:15223;height:19235" coordorigin="27637,19834" coordsize="15222,192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D3hcyQAA&#10;AOMAAAAPAAAAAAAAAAAAAAAAAKoCAABkcnMvZG93bnJldi54bWxQSwUGAAAAAAQABAD6AAAAoAMA&#10;AAAA&#10;">
                  <v:shape id="Freeform: Shape 1608693148" o:spid="_x0000_s3907" style="position:absolute;left:29623;top:25024;width:12256;height:5209;visibility:visible;mso-wrap-style:square;v-text-anchor:middle" coordsize="2064132,8779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Pmr8sA&#10;AADjAAAADwAAAGRycy9kb3ducmV2LnhtbESPT0sDMRDF70K/Q5iCN5u06lLXpkWEiiAUrH/O42bc&#10;3TaZLJvY3X575yB4nHlv3vvNajMGr07UpzayhfnMgCKuomu5tvD+tr1agkoZ2aGPTBbOlGCznlys&#10;sHRx4Fc67XOtJIRTiRaanLtS61Q1FDDNYkcs2nfsA2YZ+1q7HgcJD14vjCl0wJalocGOHhuqjvuf&#10;YCHuzreHUfvty05/+UV6Mp/Dh7H2cjo+3IPKNOZ/89/1sxP8wiyLu+v5jUDLT7IAvf4F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A0+avywAAAOMAAAAPAAAAAAAAAAAAAAAAAJgC&#10;AABkcnMvZG93bnJldi54bWxQSwUGAAAAAAQABAD1AAAAkAMAAAAA&#10;" path="m,l352967,r32360,104246c491881,356168,741330,532933,1032066,532933v290736,,540186,-176765,646739,-428687l1711165,r352967,l2057718,42026c1960097,519091,1537990,877957,1032066,877957,526142,877957,104035,519091,6414,42026l,xe" fillcolor="#bfbfbf" strokecolor="#bfbfbf" strokeweight="1pt">
                    <v:stroke joinstyle="miter"/>
                    <v:path arrowok="t" o:connecttype="custom" o:connectlocs="0,0;209580,0;228795,61848;612808,316183;996820,61848;1016035,0;1225615,0;1221807,24934;612808,520881;3808,24934;0,0" o:connectangles="0,0,0,0,0,0,0,0,0,0,0"/>
                  </v:shape>
                  <v:shape id="TextBox 6" o:spid="_x0000_s3908" type="#_x0000_t202" style="position:absolute;left:32486;top:19834;width:6464;height:733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V0McA&#10;AADjAAAADwAAAGRycy9kb3ducmV2LnhtbERPS07DMBDdI/UO1lRiR+2UEiWhboUKSOzohwOM4iEO&#10;icdRbNrA6TESEst5/1lvJ9eLM42h9awhWygQxLU3LTca3k7PNwWIEJEN9p5JwxcF2G5mV2usjL/w&#10;gc7H2IgUwqFCDTbGoZIy1JYchoUfiBP37keHMZ1jI82IlxTuerlUKpcOW04NFgfaWaq746fTUCj3&#10;2nXlch/c6ju7s7tH/zR8aH09nx7uQUSa4r/4z/1i0vxcFXl5m61K+P0pASA3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4Z1dDHAAAA4wAAAA8AAAAAAAAAAAAAAAAAmAIAAGRy&#10;cy9kb3ducmV2LnhtbFBLBQYAAAAABAAEAPUAAACMAwAAAAA=&#10;" filled="f" stroked="f">
                    <v:textbox style="mso-fit-shape-to-text:t">
                      <w:txbxContent>
                        <w:p w:rsidR="005345A8" w:rsidRDefault="005345A8" w:rsidP="00C019AE">
                          <w:pPr>
                            <w:rPr>
                              <w:rFonts w:ascii="Calibri" w:eastAsia="Calibri" w:hAnsi="Calibri" w:cs="Activist Light"/>
                              <w:b/>
                              <w:bCs/>
                              <w:color w:val="BFBFBF"/>
                              <w:kern w:val="24"/>
                              <w:sz w:val="72"/>
                              <w:szCs w:val="72"/>
                              <w:lang w:val="en-GB"/>
                            </w:rPr>
                          </w:pPr>
                          <w:r>
                            <w:rPr>
                              <w:rFonts w:ascii="Calibri" w:eastAsia="Calibri" w:hAnsi="Calibri" w:cs="Activist Light"/>
                              <w:b/>
                              <w:bCs/>
                              <w:color w:val="BFBFBF"/>
                              <w:kern w:val="24"/>
                              <w:sz w:val="72"/>
                              <w:szCs w:val="72"/>
                              <w:lang w:val="en-GB"/>
                            </w:rPr>
                            <w:t>06</w:t>
                          </w:r>
                        </w:p>
                      </w:txbxContent>
                    </v:textbox>
                  </v:shape>
                  <v:shape id="مربع نص 18" o:spid="_x0000_s3909" type="#_x0000_t202" style="position:absolute;left:27637;top:31710;width:15223;height:73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gv38sA&#10;AADjAAAADwAAAGRycy9kb3ducmV2LnhtbESPT2vDMAzF74N+B6PBbqvdrg1tVreUjsFOG+s/2E3E&#10;ahIWyyH2mvTbT4fBjpKe3nu/1WbwjbpSF+vAFiZjA4q4CK7m0sLx8Pq4ABUTssMmMFm4UYTNenS3&#10;wtyFnj/puk+lEhOOOVqoUmpzrWNRkcc4Di2x3C6h85hk7ErtOuzF3Dd6akymPdYsCRW2tKuo+N7/&#10;eAun98vXeWY+yhc/b/swGM1+qa19uB+2z6ASDelf/Pf95qR+ZhbZ8mkyFwphkgXo9S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BSC/fywAAAOMAAAAPAAAAAAAAAAAAAAAAAJgC&#10;AABkcnMvZG93bnJldi54bWxQSwUGAAAAAAQABAD1AAAAkAMAAAAA&#10;" filled="f" stroked="f">
                    <v:textbox>
                      <w:txbxContent>
                        <w:p w:rsidR="005345A8" w:rsidRPr="00C019AE" w:rsidRDefault="005345A8" w:rsidP="00C019AE">
                          <w:pPr>
                            <w:bidi w:val="0"/>
                            <w:jc w:val="center"/>
                            <w:rPr>
                              <w:rFonts w:ascii="Adobe Arabic" w:hAnsi="Adobe Arabic" w:cs="Adobe Arabic"/>
                              <w:b/>
                              <w:bCs/>
                              <w:color w:val="000000"/>
                              <w:kern w:val="24"/>
                              <w:sz w:val="40"/>
                              <w:szCs w:val="40"/>
                              <w:lang w:bidi="ar-SY"/>
                            </w:rPr>
                          </w:pPr>
                          <w:r w:rsidRPr="00C019AE">
                            <w:rPr>
                              <w:rFonts w:ascii="Adobe Arabic" w:hAnsi="Adobe Arabic" w:cs="Adobe Arabic"/>
                              <w:b/>
                              <w:bCs/>
                              <w:color w:val="000000"/>
                              <w:kern w:val="24"/>
                              <w:sz w:val="40"/>
                              <w:szCs w:val="40"/>
                              <w:rtl/>
                              <w:lang w:bidi="ar-SY"/>
                            </w:rPr>
                            <w:t>تعزيز التواصل الإيجابي</w:t>
                          </w:r>
                        </w:p>
                        <w:p w:rsidR="005345A8" w:rsidRDefault="005345A8" w:rsidP="00C019AE">
                          <w:pPr>
                            <w:bidi w:val="0"/>
                            <w:jc w:val="center"/>
                            <w:rPr>
                              <w:rFonts w:ascii="Adobe Arabic" w:hAnsi="Adobe Arabic" w:cs="Adobe Arabic"/>
                              <w:b/>
                              <w:bCs/>
                              <w:color w:val="000000"/>
                              <w:kern w:val="24"/>
                              <w:sz w:val="40"/>
                              <w:szCs w:val="40"/>
                              <w:lang w:bidi="ar-SY"/>
                            </w:rPr>
                          </w:pPr>
                        </w:p>
                      </w:txbxContent>
                    </v:textbox>
                  </v:shape>
                </v:group>
                <v:group id="Group 1608693151" o:spid="_x0000_s3910" style="position:absolute;left:14118;top:19834;width:13573;height:19235" coordorigin="14118,19834" coordsize="13573,192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tz027IAAAA&#10;4wAAAA8AAAAAAAAAAAAAAAAAqgIAAGRycy9kb3ducmV2LnhtbFBLBQYAAAAABAAEAPoAAACfAwAA&#10;AAA=&#10;">
                  <v:shape id="Freeform: Shape 1608693152" o:spid="_x0000_s3911" style="position:absolute;left:15278;top:25024;width:12256;height:5209;visibility:visible;mso-wrap-style:square;v-text-anchor:middle" coordsize="2064132,8779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H2c8YA&#10;AADjAAAADwAAAGRycy9kb3ducmV2LnhtbERPS4vCMBC+L/gfwgje1kRli1ajiKzgghcfB49DM7bF&#10;ZlKbrHb31xtB8Djfe2aL1lbiRo0vHWsY9BUI4syZknMNx8P6cwzCB2SDlWPS8EceFvPOxwxT4+68&#10;o9s+5CKGsE9RQxFCnUrps4Is+r6riSN3do3FEM8ml6bBewy3lRwqlUiLJceGAmtaFZRd9r9Wg9ri&#10;yuz+Tz9JuRwd8Tvgps6vWve67XIKIlAb3uKXe2Pi/ESNk8lo8DWE508RAD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EH2c8YAAADjAAAADwAAAAAAAAAAAAAAAACYAgAAZHJz&#10;L2Rvd25yZXYueG1sUEsFBgAAAAAEAAQA9QAAAIsDAAAAAA==&#10;" path="m,l352967,r32360,104246c491881,356168,741330,532933,1032066,532933v290736,,540186,-176765,646739,-428687l1711165,r352967,l2057718,42026c1960097,519091,1537990,877957,1032066,877957,526142,877957,104035,519091,6414,42026l,xe" fillcolor="#ffd366" strokecolor="#ffd366" strokeweight="1pt">
                    <v:stroke joinstyle="miter"/>
                    <v:path arrowok="t" o:connecttype="custom" o:connectlocs="0,0;209580,0;228795,61848;612808,316183;996820,61848;1016035,0;1225615,0;1221807,24934;612808,520881;3808,24934;0,0" o:connectangles="0,0,0,0,0,0,0,0,0,0,0"/>
                  </v:shape>
                  <v:shape id="TextBox 6" o:spid="_x0000_s3912" type="#_x0000_t202" style="position:absolute;left:18142;top:19834;width:6464;height:733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h058cA&#10;AADjAAAADwAAAGRycy9kb3ducmV2LnhtbERPS07DMBDdI3EHayqxo3b6idK0boUKSOyAwgFG8TRO&#10;E4+j2LShp8dISCzn/WezG10nzjSExrOGbKpAEFfeNFxr+Px4vi9AhIhssPNMGr4pwG57e7PB0vgL&#10;v9P5EGuRQjiUqMHG2JdShsqSwzD1PXHijn5wGNM51NIMeEnhrpMzpXLpsOHUYLGnvaWqPXw5DYVy&#10;r227mr0Ft7hmS7t/9E/9Seu7yfiwBhFpjP/iP/eLSfNzVeSrebacw+9PCQC5/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oodOfHAAAA4wAAAA8AAAAAAAAAAAAAAAAAmAIAAGRy&#10;cy9kb3ducmV2LnhtbFBLBQYAAAAABAAEAPUAAACMAwAAAAA=&#10;" filled="f" stroked="f">
                    <v:textbox style="mso-fit-shape-to-text:t">
                      <w:txbxContent>
                        <w:p w:rsidR="005345A8" w:rsidRDefault="005345A8" w:rsidP="00C019AE">
                          <w:pPr>
                            <w:rPr>
                              <w:rFonts w:ascii="Calibri" w:eastAsia="Calibri" w:hAnsi="Calibri" w:cs="Activist Light"/>
                              <w:b/>
                              <w:bCs/>
                              <w:color w:val="FFD366"/>
                              <w:kern w:val="24"/>
                              <w:sz w:val="72"/>
                              <w:szCs w:val="72"/>
                              <w:lang w:val="en-GB"/>
                            </w:rPr>
                          </w:pPr>
                          <w:r>
                            <w:rPr>
                              <w:rFonts w:ascii="Calibri" w:eastAsia="Calibri" w:hAnsi="Calibri" w:cs="Activist Light"/>
                              <w:b/>
                              <w:bCs/>
                              <w:color w:val="FFD366"/>
                              <w:kern w:val="24"/>
                              <w:sz w:val="72"/>
                              <w:szCs w:val="72"/>
                              <w:lang w:val="en-GB"/>
                            </w:rPr>
                            <w:t>07</w:t>
                          </w:r>
                        </w:p>
                      </w:txbxContent>
                    </v:textbox>
                  </v:shape>
                  <v:shape id="مربع نص 18" o:spid="_x0000_s3913" type="#_x0000_t202" style="position:absolute;left:14118;top:31710;width:13573;height:73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Mp3MYA&#10;AADjAAAADwAAAGRycy9kb3ducmV2LnhtbERPS2vCQBC+F/wPywi91V2rBo2uIhXBk6W+wNuQHZNg&#10;djZktyb9912h0ON871msOluJBzW+dKxhOFAgiDNnSs41nI7btykIH5ANVo5Jww95WC17LwtMjWv5&#10;ix6HkIsYwj5FDUUIdSqlzwqy6AeuJo7czTUWQzybXJoG2xhuK/muVCItlhwbCqzpo6Dsfvi2Gs77&#10;2/UyVp/5xk7q1nVKsp1JrV/73XoOIlAX/sV/7p2J8xM1TWaj4WQMz58iAH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nMp3MYAAADjAAAADwAAAAAAAAAAAAAAAACYAgAAZHJz&#10;L2Rvd25yZXYueG1sUEsFBgAAAAAEAAQA9QAAAIsDAAAAAA==&#10;" filled="f" stroked="f">
                    <v:textbox>
                      <w:txbxContent>
                        <w:p w:rsidR="005345A8" w:rsidRPr="00C019AE" w:rsidRDefault="005345A8" w:rsidP="00C019AE">
                          <w:pPr>
                            <w:bidi w:val="0"/>
                            <w:jc w:val="center"/>
                            <w:rPr>
                              <w:rFonts w:ascii="Adobe Arabic" w:hAnsi="Adobe Arabic" w:cs="Adobe Arabic"/>
                              <w:b/>
                              <w:bCs/>
                              <w:color w:val="000000"/>
                              <w:kern w:val="24"/>
                              <w:sz w:val="40"/>
                              <w:szCs w:val="40"/>
                              <w:lang w:bidi="ar-SY"/>
                            </w:rPr>
                          </w:pPr>
                          <w:r w:rsidRPr="00C019AE">
                            <w:rPr>
                              <w:rFonts w:ascii="Adobe Arabic" w:hAnsi="Adobe Arabic" w:cs="Adobe Arabic"/>
                              <w:b/>
                              <w:bCs/>
                              <w:color w:val="000000"/>
                              <w:kern w:val="24"/>
                              <w:sz w:val="40"/>
                              <w:szCs w:val="40"/>
                              <w:rtl/>
                              <w:lang w:bidi="ar-SY"/>
                            </w:rPr>
                            <w:t>تطوير المهارات الشخصية</w:t>
                          </w:r>
                        </w:p>
                        <w:p w:rsidR="005345A8" w:rsidRDefault="005345A8" w:rsidP="00C019AE">
                          <w:pPr>
                            <w:bidi w:val="0"/>
                            <w:jc w:val="center"/>
                            <w:rPr>
                              <w:rFonts w:ascii="Adobe Arabic" w:hAnsi="Adobe Arabic" w:cs="Adobe Arabic"/>
                              <w:b/>
                              <w:bCs/>
                              <w:color w:val="000000"/>
                              <w:kern w:val="24"/>
                              <w:sz w:val="40"/>
                              <w:szCs w:val="40"/>
                              <w:lang w:bidi="ar-SY"/>
                            </w:rPr>
                          </w:pPr>
                        </w:p>
                      </w:txbxContent>
                    </v:textbox>
                  </v:shape>
                </v:group>
                <w10:wrap anchorx="page"/>
                <w10:anchorlock/>
              </v:group>
            </w:pict>
          </mc:Fallback>
        </mc:AlternateContent>
      </w:r>
    </w:p>
    <w:p w:rsidR="00E9423C" w:rsidRPr="00F1502D" w:rsidRDefault="00E9423C" w:rsidP="00E9423C">
      <w:r w:rsidRPr="002A078C">
        <w:rPr>
          <w:rFonts w:ascii="Sakkal Majalla" w:hAnsi="Sakkal Majalla"/>
          <w:noProof/>
          <w:sz w:val="34"/>
        </w:rPr>
        <mc:AlternateContent>
          <mc:Choice Requires="wpg">
            <w:drawing>
              <wp:inline distT="0" distB="0" distL="0" distR="0" wp14:anchorId="567BA649" wp14:editId="6121B7B6">
                <wp:extent cx="5731510" cy="892088"/>
                <wp:effectExtent l="0" t="0" r="2540" b="22860"/>
                <wp:docPr id="160869256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566" name="مجموعة 47"/>
                        <wpg:cNvGrpSpPr/>
                        <wpg:grpSpPr>
                          <a:xfrm>
                            <a:off x="0" y="0"/>
                            <a:ext cx="5731510" cy="895351"/>
                            <a:chOff x="0" y="0"/>
                            <a:chExt cx="5878196" cy="918845"/>
                          </a:xfrm>
                        </wpg:grpSpPr>
                        <wpg:grpSp>
                          <wpg:cNvPr id="1608692567" name="مجموعة 48"/>
                          <wpg:cNvGrpSpPr/>
                          <wpg:grpSpPr>
                            <a:xfrm>
                              <a:off x="0" y="0"/>
                              <a:ext cx="5878196" cy="918845"/>
                              <a:chOff x="0" y="0"/>
                              <a:chExt cx="6240348" cy="919070"/>
                            </a:xfrm>
                          </wpg:grpSpPr>
                          <wpg:grpSp>
                            <wpg:cNvPr id="1608692568" name="مجموعة 49"/>
                            <wpg:cNvGrpSpPr/>
                            <wpg:grpSpPr>
                              <a:xfrm>
                                <a:off x="0" y="169208"/>
                                <a:ext cx="5433072" cy="580613"/>
                                <a:chOff x="0" y="169208"/>
                                <a:chExt cx="5433072" cy="580613"/>
                              </a:xfrm>
                            </wpg:grpSpPr>
                            <wps:wsp>
                              <wps:cNvPr id="160869256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57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57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572" name="مربع نص 41"/>
                          <wps:cNvSpPr txBox="1"/>
                          <wps:spPr>
                            <a:xfrm>
                              <a:off x="204466" y="256739"/>
                              <a:ext cx="4615440" cy="389157"/>
                            </a:xfrm>
                            <a:prstGeom prst="rect">
                              <a:avLst/>
                            </a:prstGeom>
                            <a:noFill/>
                          </wps:spPr>
                          <wps:txbx>
                            <w:txbxContent>
                              <w:p w:rsidR="005345A8" w:rsidRDefault="005345A8"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تعزيز الوعي بالصحة النفسية</w:t>
                                </w:r>
                              </w:p>
                            </w:txbxContent>
                          </wps:txbx>
                          <wps:bodyPr wrap="square" rtlCol="1">
                            <a:spAutoFit/>
                          </wps:bodyPr>
                        </wps:wsp>
                      </wpg:grpSp>
                      <pic:pic xmlns:pic="http://schemas.openxmlformats.org/drawingml/2006/picture">
                        <pic:nvPicPr>
                          <pic:cNvPr id="1608692573"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91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">
                <v:group id="مجموعة 47" o:spid="_x0000_s391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mi1gfIAAAA&#10;4wAAAA8AAAAAAAAAAAAAAAAAqgIAAGRycy9kb3ducmV2LnhtbFBLBQYAAAAABAAEAPoAAACfAwAA&#10;AAA=&#10;">
                  <v:group id="مجموعة 48" o:spid="_x0000_s391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buc5zIAAAA&#10;4wAAAA8AAAAAAAAAAAAAAAAAqgIAAGRycy9kb3ducmV2LnhtbFBLBQYAAAAABAAEAPoAAACfAwAA&#10;AAA=&#10;">
                    <v:group id="مجموعة 49" o:spid="_x0000_s391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3cefu&#10;zAAAAOMAAAAPAAAAAAAAAAAAAAAAAKoCAABkcnMvZG93bnJldi54bWxQSwUGAAAAAAQABAD6AAAA&#10;owMAAAAA&#10;">
                      <v:shape id="شكل حر 50" o:spid="_x0000_s391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sddsYA&#10;AADjAAAADwAAAGRycy9kb3ducmV2LnhtbERPX2vCMBB/H/gdwgm+zVRHg1ajiCCI7EG7ia9Hc7bF&#10;5lKaTOu3N4PBHu/3/5br3jbiTp2vHWuYjBMQxIUzNZcavr927zMQPiAbbByThid5WK8Gb0vMjHvw&#10;ie55KEUMYZ+hhiqENpPSFxVZ9GPXEkfu6jqLIZ5dKU2HjxhuGzlNEiUt1hwbKmxpW1Fxy3+sBnVI&#10;L8djsUtP+f7j05M1Z+OC1qNhv1mACNSHf/Gfe2/ifJXM1Hyaqjn8/hQBkKs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usdds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91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dKlMkA&#10;AADjAAAADwAAAGRycy9kb3ducmV2LnhtbESPQW/CMAyF75P2HyJP2gVBOqR2rCOgadMkjgwmzqbx&#10;0mqN0zVZKf8eH5A42n5+733L9ehbNVAfm8AGnmYZKOIq2Iadge/953QBKiZki21gMnCmCOvV/d0S&#10;SxtO/EXDLjklJhxLNFCn1JVax6omj3EWOmK5/YTeY5Kxd9r2eBJz3+p5lhXaY8OSUGNH7zVVv7t/&#10;bwD//PZwDCnE4ejcxyTvxonNjXl8GN9eQSUa0018/d5YqV9ki+Jlnj8LhTDJAvTq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pdKlMkAAADjAAAADwAAAAAAAAAAAAAAAACYAgAA&#10;ZHJzL2Rvd25yZXYueG1sUEsFBgAAAAAEAAQA9QAAAI4DAAAAAA==&#10;" fillcolor="#a5a5a5 [2092]" stroked="f" strokeweight="1pt">
                        <v:stroke joinstyle="miter"/>
                      </v:roundrect>
                    </v:group>
                    <v:oval id="شكل بيضاوي 52" o:spid="_x0000_s392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e3u8cA&#10;AADjAAAADwAAAGRycy9kb3ducmV2LnhtbERPX2vCMBB/H+w7hBv4NhMLVleNMjYGDhRc3Xw+mrMt&#10;NpfSRFu//SIM9ni//7dcD7YRV+p87VjDZKxAEBfO1Fxq+D58PM9B+IBssHFMGm7kYb16fFhiZlzP&#10;X3TNQyliCPsMNVQhtJmUvqjIoh+7ljhyJ9dZDPHsSmk67GO4bWSiVCot1hwbKmzpraLinF+shv35&#10;9HM7fm7VrnR9nvb2PUnMQevR0/C6ABFoCP/iP/fGxPmpmqcvyXQ2gftPEQC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5Ht7vHAAAA4wAAAA8AAAAAAAAAAAAAAAAAmAIAAGRy&#10;cy9kb3ducmV2LnhtbFBLBQYAAAAABAAEAPUAAACMAwAAAAA=&#10;" filled="f" strokecolor="#168489" strokeweight="1pt">
                      <v:stroke joinstyle="miter"/>
                    </v:oval>
                  </v:group>
                  <v:shape id="مربع نص 41" o:spid="_x0000_s3921"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NvqMUA&#10;AADjAAAADwAAAGRycy9kb3ducmV2LnhtbERPS0vDQBC+C/6HZQRvdreBxhq7LcUH9ODFNt6H7JgN&#10;ZmdDdmzSf+8Kgsf53rPZzaFXZxpTF9nCcmFAETfRddxaqE+vd2tQSZAd9pHJwoUS7LbXVxusXJz4&#10;nc5HaVUO4VShBS8yVFqnxlPAtIgDceY+4xhQ8jm22o045fDQ68KYUgfsODd4HOjJU/N1/A4WRNx+&#10;ealfQjp8zG/PkzfNCmtrb2/m/SMooVn+xX/ug8vzS7MuH4rVfQG/P2UA9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42+oxQAAAOMAAAAPAAAAAAAAAAAAAAAAAJgCAABkcnMv&#10;ZG93bnJldi54bWxQSwUGAAAAAAQABAD1AAAAigMAAAAA&#10;" filled="f" stroked="f">
                    <v:textbox style="mso-fit-shape-to-text:t">
                      <w:txbxContent>
                        <w:p w:rsidR="005345A8" w:rsidRDefault="005345A8"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تعزيز الوعي بالصحة النفسية</w:t>
                          </w:r>
                        </w:p>
                      </w:txbxContent>
                    </v:textbox>
                  </v:shape>
                </v:group>
                <v:shape id="صورة 54" o:spid="_x0000_s3922"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B4g5PJAAAA4wAAAA8AAABkcnMvZG93bnJldi54bWxET19PwjAQfzfxOzRn4pt0QhxjUogaTEx4&#10;ggnx8VzPbdJeZ1thfntqYuLj/f7ffDlYI47kQ+dYwe0oA0FcO91xo+C1er4pQISIrNE4JgU/FGC5&#10;uLyYY6ndiTd03MZGpBAOJSpoY+xLKUPdksUwcj1x4j6ctxjT6RupPZ5SuDVynGW5tNhxamixp6eW&#10;6sP22ypY+8f3z1m1N9XX5m1VmMl0d1itlbq+Gh7uQUQa4r/4z/2i0/w8K/LZ+G46gd+fEgBycQY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MHiDk8kAAADjAAAADwAAAAAAAAAA&#10;AAAAAACfAgAAZHJzL2Rvd25yZXYueG1sUEsFBgAAAAAEAAQA9wAAAJUDAAAAAA==&#10;">
                  <v:imagedata r:id="rId74" o:title=""/>
                  <v:path arrowok="t"/>
                </v:shape>
                <w10:wrap anchorx="page"/>
                <w10:anchorlock/>
              </v:group>
            </w:pict>
          </mc:Fallback>
        </mc:AlternateContent>
      </w:r>
    </w:p>
    <w:p w:rsidR="007C6591" w:rsidRPr="00F1502D" w:rsidRDefault="007C6591" w:rsidP="00E9423C">
      <w:r w:rsidRPr="00F1502D">
        <w:rPr>
          <w:rtl/>
        </w:rPr>
        <w:t xml:space="preserve">- التثقيف النفسي: تقديم ورش عمل أو جلسات تدريبية لزيادة الوعي بأهمية الصحة النفسية وكيفية التعامل مع التوتر والقلق.  </w:t>
      </w:r>
    </w:p>
    <w:p w:rsidR="007C6591" w:rsidRDefault="007C6591" w:rsidP="00E9423C">
      <w:pPr>
        <w:rPr>
          <w:rtl/>
        </w:rPr>
      </w:pPr>
      <w:r w:rsidRPr="00F1502D">
        <w:rPr>
          <w:rtl/>
        </w:rPr>
        <w:t xml:space="preserve">- التخلص من الوصمة: نشر ثقافة تقبل الحديث عن الصحة النفسية دون خجل أو خوف من الحكم.  </w:t>
      </w:r>
    </w:p>
    <w:p w:rsidR="00E9423C" w:rsidRPr="00F1502D" w:rsidRDefault="00E9423C" w:rsidP="00E9423C">
      <w:r w:rsidRPr="002A078C">
        <w:rPr>
          <w:rFonts w:ascii="Sakkal Majalla" w:hAnsi="Sakkal Majalla"/>
          <w:noProof/>
          <w:sz w:val="34"/>
        </w:rPr>
        <mc:AlternateContent>
          <mc:Choice Requires="wpg">
            <w:drawing>
              <wp:inline distT="0" distB="0" distL="0" distR="0" wp14:anchorId="2C1417D8" wp14:editId="2CA04FDC">
                <wp:extent cx="5731510" cy="892088"/>
                <wp:effectExtent l="0" t="0" r="2540" b="22860"/>
                <wp:docPr id="160869255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557" name="مجموعة 47"/>
                        <wpg:cNvGrpSpPr/>
                        <wpg:grpSpPr>
                          <a:xfrm>
                            <a:off x="0" y="0"/>
                            <a:ext cx="5731510" cy="895351"/>
                            <a:chOff x="0" y="0"/>
                            <a:chExt cx="5878196" cy="918845"/>
                          </a:xfrm>
                        </wpg:grpSpPr>
                        <wpg:grpSp>
                          <wpg:cNvPr id="1608692558" name="مجموعة 48"/>
                          <wpg:cNvGrpSpPr/>
                          <wpg:grpSpPr>
                            <a:xfrm>
                              <a:off x="0" y="0"/>
                              <a:ext cx="5878196" cy="918845"/>
                              <a:chOff x="0" y="0"/>
                              <a:chExt cx="6240348" cy="919070"/>
                            </a:xfrm>
                          </wpg:grpSpPr>
                          <wpg:grpSp>
                            <wpg:cNvPr id="1608692559" name="مجموعة 49"/>
                            <wpg:cNvGrpSpPr/>
                            <wpg:grpSpPr>
                              <a:xfrm>
                                <a:off x="0" y="169208"/>
                                <a:ext cx="5433072" cy="580613"/>
                                <a:chOff x="0" y="169208"/>
                                <a:chExt cx="5433072" cy="580613"/>
                              </a:xfrm>
                            </wpg:grpSpPr>
                            <wps:wsp>
                              <wps:cNvPr id="160869256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56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56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563" name="مربع نص 41"/>
                          <wps:cNvSpPr txBox="1"/>
                          <wps:spPr>
                            <a:xfrm>
                              <a:off x="204466" y="256739"/>
                              <a:ext cx="4615440" cy="389157"/>
                            </a:xfrm>
                            <a:prstGeom prst="rect">
                              <a:avLst/>
                            </a:prstGeom>
                            <a:noFill/>
                          </wps:spPr>
                          <wps:txbx>
                            <w:txbxContent>
                              <w:p w:rsidR="005345A8" w:rsidRDefault="005345A8"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تعزيز التوازن بين العمل والحياة</w:t>
                                </w:r>
                              </w:p>
                            </w:txbxContent>
                          </wps:txbx>
                          <wps:bodyPr wrap="square" rtlCol="1">
                            <a:spAutoFit/>
                          </wps:bodyPr>
                        </wps:wsp>
                      </wpg:grpSp>
                      <pic:pic xmlns:pic="http://schemas.openxmlformats.org/drawingml/2006/picture">
                        <pic:nvPicPr>
                          <pic:cNvPr id="1608692564"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92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FbdK7TdAAAABQEAAA8AAABkcnMvZG93bnJl&#10;di54bWxMj0FLw0AQhe+C/2EZwZvdTbXFxmxKKeqpCG0F6W2bnSah2dmQ3Sbpv3f0opcHw3u89022&#10;HF0jeuxC7UlDMlEgkApvayo1fO7fHp5BhGjImsYTarhigGV+e5OZ1PqBttjvYim4hEJqNFQxtqmU&#10;oajQmTDxLRJ7J985E/nsSmk7M3C5a+RUqbl0piZeqEyL6wqL8+7iNLwPZlg9Jq/95nxaXw/72cfX&#10;JkGt7+/G1QuIiGP8C8MPPqNDzkxHfyEbRKOBH4m/yt5CTecgjhx6UjOQeSb/0+ff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">
                <v:group id="مجموعة 47" o:spid="_x0000_s392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IgrkhyQAA&#10;AOMAAAAPAAAAAAAAAAAAAAAAAKoCAABkcnMvZG93bnJldi54bWxQSwUGAAAAAAQABAD6AAAAoAMA&#10;AAAA&#10;">
                  <v:group id="مجموعة 48" o:spid="_x0000_s392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5HS1T&#10;zAAAAOMAAAAPAAAAAAAAAAAAAAAAAKoCAABkcnMvZG93bnJldi54bWxQSwUGAAAAAAQABAD6AAAA&#10;owMAAAAA&#10;">
                    <v:group id="مجموعة 49" o:spid="_x0000_s392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ZRiMjIAAAA&#10;4wAAAA8AAAAAAAAAAAAAAAAAqgIAAGRycy9kb3ducmV2LnhtbFBLBQYAAAAABAAEAPoAAACfAwAA&#10;AAA=&#10;">
                      <v:shape id="شكل حر 50" o:spid="_x0000_s392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G068oA&#10;AADjAAAADwAAAGRycy9kb3ducmV2LnhtbESPQWvCQBCF70L/wzKF3nRTSxaNrlIKgpQeNCpeh+w0&#10;Cc3OhuxW03/fORR6nJk3771vvR19p240xDawhedZBoq4Cq7l2sL5tJsuQMWE7LALTBZ+KMJ28zBZ&#10;Y+HCnY90K1OtxIRjgRaalPpC61g15DHOQk8st88weEwyDrV2A97F3Hd6nmVGe2xZEhrs6a2h6qv8&#10;9hbMe349HKpdfiz3Lx+RvLu4kKx9ehxfV6ASjelf/Pe9d1LfZAuznOdGKIRJFqA3v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RtOv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92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J50sUA&#10;AADjAAAADwAAAGRycy9kb3ducmV2LnhtbERPX2vCMBB/F/wO4YS9yEwVWmpnFFEGe3Ru+Hw2Z1ps&#10;LrXJavftF2Hg4/3+32oz2Eb01PnasYL5LAFBXDpds1Hw/fX+moPwAVlj45gU/JKHzXo8WmGh3Z0/&#10;qT8GI2II+wIVVCG0hZS+rMiin7mWOHIX11kM8eyM1B3eY7ht5CJJMmmx5thQYUu7isrr8ccqwJs9&#10;nM4uON+fjdlP03aY6lSpl8mwfQMRaAhP8b/7Q8f5WZJny0WazeHxUwR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AnnSxQAAAOMAAAAPAAAAAAAAAAAAAAAAAJgCAABkcnMv&#10;ZG93bnJldi54bWxQSwUGAAAAAAQABAD1AAAAigMAAAAA&#10;" fillcolor="#a5a5a5 [2092]" stroked="f" strokeweight="1pt">
                        <v:stroke joinstyle="miter"/>
                      </v:roundrect>
                    </v:group>
                    <v:oval id="شكل بيضاوي 52" o:spid="_x0000_s392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y/EcYA&#10;AADjAAAADwAAAGRycy9kb3ducmV2LnhtbERPX0vDMBB/F/Ydwgm+ucSAYavLhkwEBQXXTZ+P5taW&#10;NZfSxLX79kYQfLzf/1ttJt+JMw2xDWzhbq5AEFfBtVxbOOyfbxcgYkJ22AUmCxeKsFnPrlZYuDDy&#10;js5lqkUO4VighSalvpAyVg15jPPQE2fuGAaPKZ9DLd2AYw73ndRKGemx5dzQYE/bhqpT+e0tfJyO&#10;n5ev1zf1XoexNKN/0trtrb25nh4fQCSa0r/4z/3i8nyjFmap742G358yAH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0y/EcYAAADjAAAADwAAAAAAAAAAAAAAAACYAgAAZHJz&#10;L2Rvd25yZXYueG1sUEsFBgAAAAAEAAQA9QAAAIsDAAAAAA==&#10;" filled="f" strokecolor="#168489" strokeweight="1pt">
                      <v:stroke joinstyle="miter"/>
                    </v:oval>
                  </v:group>
                  <v:shape id="مربع نص 41" o:spid="_x0000_s3930"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Zc7sYA&#10;AADjAAAADwAAAGRycy9kb3ducmV2LnhtbERPS2vDMAy+D/YfjAq7rXY7Grqsbil7QA+7rM3uItbi&#10;0FgOsdak/34eDHbU99ZmN4VOXWhIbWQLi7kBRVxH13JjoTq93a9BJUF22EUmC1dKsNve3mywdHHk&#10;D7ocpVE5hFOJFrxIX2qdak8B0zz2xJn7ikNAyefQaDfgmMNDp5fGFDpgy7nBY0/Pnurz8TtYEHH7&#10;xbV6DenwOb2/jN7UK6ysvZtN+ydQQpP8i//cB5fnF2ZdPC5XxQP8/pQB0N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nZc7sYAAADjAAAADwAAAAAAAAAAAAAAAACYAgAAZHJz&#10;L2Rvd25yZXYueG1sUEsFBgAAAAAEAAQA9QAAAIsDAAAAAA==&#10;" filled="f" stroked="f">
                    <v:textbox style="mso-fit-shape-to-text:t">
                      <w:txbxContent>
                        <w:p w:rsidR="005345A8" w:rsidRDefault="005345A8"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تعزيز التوازن بين العمل والحياة</w:t>
                          </w:r>
                        </w:p>
                      </w:txbxContent>
                    </v:textbox>
                  </v:shape>
                </v:group>
                <v:shape id="صورة 54" o:spid="_x0000_s3931"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pIjTrJAAAA4wAAAA8AAABkcnMvZG93bnJldi54bWxET19PwjAQfyfxOzRn4ht0os4xKUQNJiY8&#10;wdT4eK7nNmmvs60wv701IeHxfv9vvhysEXvyoXOs4HKSgSCune64UfBSPY0LECEiazSOScEvBVgu&#10;zkZzLLU78Ib229iIFMKhRAVtjH0pZahbshgmridO3KfzFmM6fSO1x0MKt0ZOsyyXFjtODS329NhS&#10;vdv+WAVr//DxNaveTPW9eV8V5ur2dbdaK3VxPtzfgYg0xJP46H7WaX6eFflsepNfw/9PCQC5+AM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OkiNOskAAADjAAAADwAAAAAAAAAA&#10;AAAAAACfAgAAZHJzL2Rvd25yZXYueG1sUEsFBgAAAAAEAAQA9wAAAJUDAAAAAA==&#10;">
                  <v:imagedata r:id="rId74" o:title=""/>
                  <v:path arrowok="t"/>
                </v:shape>
                <w10:wrap anchorx="page"/>
                <w10:anchorlock/>
              </v:group>
            </w:pict>
          </mc:Fallback>
        </mc:AlternateContent>
      </w:r>
    </w:p>
    <w:p w:rsidR="007C6591" w:rsidRPr="00F1502D" w:rsidRDefault="007C6591" w:rsidP="00E9423C">
      <w:r w:rsidRPr="00F1502D">
        <w:rPr>
          <w:rtl/>
        </w:rPr>
        <w:t>- المرونة في العمل:</w:t>
      </w:r>
      <w:r>
        <w:rPr>
          <w:rFonts w:hint="cs"/>
          <w:rtl/>
        </w:rPr>
        <w:t xml:space="preserve"> </w:t>
      </w:r>
      <w:r w:rsidRPr="00F1502D">
        <w:rPr>
          <w:rtl/>
        </w:rPr>
        <w:t xml:space="preserve">تقليل ساعات العمل الإضافية وتشجيع العمل عن بعد عند الحاجة.  </w:t>
      </w:r>
    </w:p>
    <w:p w:rsidR="007C6591" w:rsidRDefault="007C6591" w:rsidP="00E9423C">
      <w:pPr>
        <w:rPr>
          <w:rtl/>
        </w:rPr>
      </w:pPr>
      <w:r w:rsidRPr="00F1502D">
        <w:rPr>
          <w:rtl/>
        </w:rPr>
        <w:lastRenderedPageBreak/>
        <w:t>- تشجيع الإجازات:</w:t>
      </w:r>
      <w:r>
        <w:rPr>
          <w:rFonts w:hint="cs"/>
          <w:rtl/>
        </w:rPr>
        <w:t xml:space="preserve"> </w:t>
      </w:r>
      <w:r w:rsidRPr="00F1502D">
        <w:rPr>
          <w:rtl/>
        </w:rPr>
        <w:t xml:space="preserve">دعم الموظفين أو الأفراد لأخذ فترات راحة منتظمة لتجديد طاقتهم النفسية.  </w:t>
      </w:r>
    </w:p>
    <w:p w:rsidR="00E9423C" w:rsidRPr="00F1502D" w:rsidRDefault="00E9423C" w:rsidP="00E9423C">
      <w:r w:rsidRPr="002A078C">
        <w:rPr>
          <w:rFonts w:ascii="Sakkal Majalla" w:hAnsi="Sakkal Majalla"/>
          <w:noProof/>
          <w:sz w:val="34"/>
        </w:rPr>
        <mc:AlternateContent>
          <mc:Choice Requires="wpg">
            <w:drawing>
              <wp:inline distT="0" distB="0" distL="0" distR="0" wp14:anchorId="15E2A5D4" wp14:editId="43D3FC3F">
                <wp:extent cx="5731510" cy="892088"/>
                <wp:effectExtent l="0" t="0" r="2540" b="22860"/>
                <wp:docPr id="160869254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548" name="مجموعة 47"/>
                        <wpg:cNvGrpSpPr/>
                        <wpg:grpSpPr>
                          <a:xfrm>
                            <a:off x="0" y="0"/>
                            <a:ext cx="5731510" cy="895351"/>
                            <a:chOff x="0" y="0"/>
                            <a:chExt cx="5878196" cy="918845"/>
                          </a:xfrm>
                        </wpg:grpSpPr>
                        <wpg:grpSp>
                          <wpg:cNvPr id="1608692549" name="مجموعة 48"/>
                          <wpg:cNvGrpSpPr/>
                          <wpg:grpSpPr>
                            <a:xfrm>
                              <a:off x="0" y="0"/>
                              <a:ext cx="5878196" cy="918845"/>
                              <a:chOff x="0" y="0"/>
                              <a:chExt cx="6240348" cy="919070"/>
                            </a:xfrm>
                          </wpg:grpSpPr>
                          <wpg:grpSp>
                            <wpg:cNvPr id="1608692550" name="مجموعة 49"/>
                            <wpg:cNvGrpSpPr/>
                            <wpg:grpSpPr>
                              <a:xfrm>
                                <a:off x="0" y="169208"/>
                                <a:ext cx="5433072" cy="580613"/>
                                <a:chOff x="0" y="169208"/>
                                <a:chExt cx="5433072" cy="580613"/>
                              </a:xfrm>
                            </wpg:grpSpPr>
                            <wps:wsp>
                              <wps:cNvPr id="160869255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55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55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554" name="مربع نص 41"/>
                          <wps:cNvSpPr txBox="1"/>
                          <wps:spPr>
                            <a:xfrm>
                              <a:off x="204466" y="256739"/>
                              <a:ext cx="4615440" cy="389157"/>
                            </a:xfrm>
                            <a:prstGeom prst="rect">
                              <a:avLst/>
                            </a:prstGeom>
                            <a:noFill/>
                          </wps:spPr>
                          <wps:txbx>
                            <w:txbxContent>
                              <w:p w:rsidR="005345A8" w:rsidRDefault="005345A8"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ممارسة الأنشطة البدنية</w:t>
                                </w:r>
                              </w:p>
                            </w:txbxContent>
                          </wps:txbx>
                          <wps:bodyPr wrap="square" rtlCol="1">
                            <a:spAutoFit/>
                          </wps:bodyPr>
                        </wps:wsp>
                      </wpg:grpSp>
                      <pic:pic xmlns:pic="http://schemas.openxmlformats.org/drawingml/2006/picture">
                        <pic:nvPicPr>
                          <pic:cNvPr id="1608692555"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93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Vt0rtN0AAAAFAQAADwAAAGRy&#10;cy9kb3ducmV2LnhtbEyPQUvDQBCF74L/YRnBm91NtcXGbEop6qkIbQXpbZudJqHZ2ZDdJum/d/Si&#10;lwfDe7z3TbYcXSN67ELtSUMyUSCQCm9rKjV87t8enkGEaMiaxhNquGKAZX57k5nU+oG22O9iKbiE&#10;Qmo0VDG2qZShqNCZMPEtEnsn3zkT+exKaTszcLlr5FSpuXSmJl6oTIvrCovz7uI0vA9mWD0mr/3m&#10;fFpfD/vZx9cmQa3v78bVC4iIY/wLww8+o0POTEd/IRtEo4Efib/K3kJN5yCOHHpSM5B5Jv/T598A&#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">
                <v:group id="مجموعة 47" o:spid="_x0000_s393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8xLuO&#10;zAAAAOMAAAAPAAAAAAAAAAAAAAAAAKoCAABkcnMvZG93bnJldi54bWxQSwUGAAAAAAQABAD6AAAA&#10;owMAAAAA&#10;">
                  <v:group id="مجموعة 48" o:spid="_x0000_s393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OIHhXIAAAA&#10;4wAAAA8AAAAAAAAAAAAAAAAAqgIAAGRycy9kb3ducmV2LnhtbFBLBQYAAAAABAAEAPoAAACfAwAA&#10;AAA=&#10;">
                    <v:group id="مجموعة 49" o:spid="_x0000_s393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HayFV&#10;zAAAAOMAAAAPAAAAAAAAAAAAAAAAAKoCAABkcnMvZG93bnJldi54bWxQSwUGAAAAAAQABAD6AAAA&#10;owMAAAAA&#10;">
                      <v:shape id="شكل حر 50" o:spid="_x0000_s393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HbzcUA&#10;AADjAAAADwAAAGRycy9kb3ducmV2LnhtbERPzYrCMBC+C/sOYRb2pqlKS61GWRYEWTxoVbwOzdgW&#10;m0lponbffiMIHuf7n8WqN424U+dqywrGowgEcWF1zaWC42E9TEE4j6yxsUwK/sjBavkxWGCm7YP3&#10;dM99KUIIuwwVVN63mZSuqMigG9mWOHAX2xn04exKqTt8hHDTyEkUJdJgzaGhwpZ+Kiqu+c0oSH7j&#10;825XrON9vpluHRl90tYr9fXZf89BeOr9W/xyb3SYn0RpMpvE8RiePwUA5P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8dvNxQAAAOMAAAAPAAAAAAAAAAAAAAAAAJgCAABkcnMv&#10;ZG93bnJldi54bWxQSwUGAAAAAAQABAD1AAAAig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93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wtGMUA&#10;AADjAAAADwAAAGRycy9kb3ducmV2LnhtbERPS2vCQBC+F/wPyxS8SN00kGCjq0hLwaMvPI/ZcROa&#10;nU2z2xj/vSsIPc73nsVqsI3oqfO1YwXv0wQEcel0zUbB8fD9NgPhA7LGxjEpuJGH1XL0ssBCuyvv&#10;qN8HI2II+wIVVCG0hZS+rMiin7qWOHIX11kM8eyM1B1eY7htZJokubRYc2yosKXPisqf/Z9VgL92&#10;ezq74Hx/NuZrkrXDRGdKjV+H9RxEoCH8i5/ujY7z82SWf6RZlsLjpwi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vC0YxQAAAOMAAAAPAAAAAAAAAAAAAAAAAJgCAABkcnMv&#10;ZG93bnJldi54bWxQSwUGAAAAAAQABAD1AAAAigMAAAAA&#10;" fillcolor="#a5a5a5 [2092]" stroked="f" strokeweight="1pt">
                        <v:stroke joinstyle="miter"/>
                      </v:roundrect>
                    </v:group>
                    <v:oval id="شكل بيضاوي 52" o:spid="_x0000_s393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zQN8gA&#10;AADjAAAADwAAAGRycy9kb3ducmV2LnhtbERP3WvCMBB/H+x/CDfY20zWYXHVKEMZbKDg6sfz0Zxt&#10;sbmUJrP1vzfCYI/3+77ZYrCNuFDna8caXkcKBHHhTM2lhv3u82UCwgdkg41j0nAlD4v548MMM+N6&#10;/qFLHkoRQ9hnqKEKoc2k9EVFFv3ItcSRO7nOYohnV0rTYR/DbSMTpVJpsebYUGFLy4qKc/5rNWzP&#10;p8P1+L1Wm9L1edrbVZKYndbPT8PHFESgIfyL/9xfJs5P1SR9T8bjN7j/FAGQ8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abNA3yAAAAOMAAAAPAAAAAAAAAAAAAAAAAJgCAABk&#10;cnMvZG93bnJldi54bWxQSwUGAAAAAAQABAD1AAAAjQMAAAAA&#10;" filled="f" strokecolor="#168489" strokeweight="1pt">
                      <v:stroke joinstyle="miter"/>
                    </v:oval>
                  </v:group>
                  <v:shape id="مربع نص 41" o:spid="_x0000_s3939"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OJ8UA&#10;AADjAAAADwAAAGRycy9kb3ducmV2LnhtbERPS0vDQBC+C/6HZQRvdrfFhBq7LcUH9ODFNt6H7JgN&#10;ZmdDdmzSf+8Kgsf53rPZzaFXZxpTF9nCcmFAETfRddxaqE+vd2tQSZAd9pHJwoUS7LbXVxusXJz4&#10;nc5HaVUO4VShBS8yVFqnxlPAtIgDceY+4xhQ8jm22o045fDQ65UxpQ7YcW7wONCTp+br+B0siLj9&#10;8lK/hHT4mN+eJ2+aAmtrb2/m/SMooVn+xX/ug8vzS7MuH1ZFcQ+/P2UA9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8w4nxQAAAOMAAAAPAAAAAAAAAAAAAAAAAJgCAABkcnMv&#10;ZG93bnJldi54bWxQSwUGAAAAAAQABAD1AAAAigMAAAAA&#10;" filled="f" stroked="f">
                    <v:textbox style="mso-fit-shape-to-text:t">
                      <w:txbxContent>
                        <w:p w:rsidR="005345A8" w:rsidRDefault="005345A8"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ممارسة الأنشطة البدنية</w:t>
                          </w:r>
                        </w:p>
                      </w:txbxContent>
                    </v:textbox>
                  </v:shape>
                </v:group>
                <v:shape id="صورة 54" o:spid="_x0000_s394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to4hzJAAAA4wAAAA8AAABkcnMvZG93bnJldi54bWxET19LwzAQfxf8DuEE31zqpLWry4bKBGFP&#10;W3Xs8WzOti651CRu9dsbQfDxfv9vvhytEUfyoXes4HqSgSBunO65VfBSP12VIEJE1mgck4JvCrBc&#10;nJ/NsdLuxBs6bmMrUgiHChV0MQ6VlKHpyGKYuIE4ce/OW4zp9K3UHk8p3Bo5zbJCWuw5NXQ40GNH&#10;zWH7ZRWs/cPbx6zemfpzs1+V5ub29bBaK3V5Md7fgYg0xn/xn/tZp/lFVhazaZ7n8PtTAkAufg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m2jiHMkAAADjAAAADwAAAAAAAAAA&#10;AAAAAACfAgAAZHJzL2Rvd25yZXYueG1sUEsFBgAAAAAEAAQA9wAAAJUDAAAAAA==&#10;">
                  <v:imagedata r:id="rId74" o:title=""/>
                  <v:path arrowok="t"/>
                </v:shape>
                <w10:wrap anchorx="page"/>
                <w10:anchorlock/>
              </v:group>
            </w:pict>
          </mc:Fallback>
        </mc:AlternateContent>
      </w:r>
    </w:p>
    <w:p w:rsidR="007C6591" w:rsidRPr="00F1502D" w:rsidRDefault="007C6591" w:rsidP="00E9423C">
      <w:r w:rsidRPr="00F1502D">
        <w:rPr>
          <w:rtl/>
        </w:rPr>
        <w:t>- الرياضة المنتظمة:</w:t>
      </w:r>
      <w:r>
        <w:rPr>
          <w:rFonts w:hint="cs"/>
          <w:rtl/>
        </w:rPr>
        <w:t xml:space="preserve"> </w:t>
      </w:r>
      <w:r w:rsidRPr="00F1502D">
        <w:rPr>
          <w:rtl/>
        </w:rPr>
        <w:t xml:space="preserve">ممارسة الرياضة مثل المشي أو اليوغا تساهم في تحسين الحالة المزاجية وتقليل التوتر.  </w:t>
      </w:r>
    </w:p>
    <w:p w:rsidR="007C6591" w:rsidRDefault="007C6591" w:rsidP="00E9423C">
      <w:pPr>
        <w:rPr>
          <w:rtl/>
        </w:rPr>
      </w:pPr>
      <w:r w:rsidRPr="00F1502D">
        <w:rPr>
          <w:rtl/>
        </w:rPr>
        <w:t>- تشجيع الأنشطة الجماعية:</w:t>
      </w:r>
      <w:r>
        <w:rPr>
          <w:rFonts w:hint="cs"/>
          <w:rtl/>
        </w:rPr>
        <w:t xml:space="preserve"> </w:t>
      </w:r>
      <w:r w:rsidRPr="00F1502D">
        <w:rPr>
          <w:rtl/>
        </w:rPr>
        <w:t xml:space="preserve">تنظيم أنشطة رياضية أو اجتماعية لتعزيز الروابط الاجتماعية وتحسين الصحة النفسية.  </w:t>
      </w:r>
    </w:p>
    <w:p w:rsidR="00E9423C" w:rsidRPr="00F1502D" w:rsidRDefault="00E9423C" w:rsidP="00E9423C">
      <w:r w:rsidRPr="002A078C">
        <w:rPr>
          <w:rFonts w:ascii="Sakkal Majalla" w:hAnsi="Sakkal Majalla"/>
          <w:noProof/>
          <w:sz w:val="34"/>
        </w:rPr>
        <mc:AlternateContent>
          <mc:Choice Requires="wpg">
            <w:drawing>
              <wp:inline distT="0" distB="0" distL="0" distR="0" wp14:anchorId="28AC87C3" wp14:editId="68D86892">
                <wp:extent cx="5731510" cy="892088"/>
                <wp:effectExtent l="0" t="0" r="2540" b="22860"/>
                <wp:docPr id="160869253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539" name="مجموعة 47"/>
                        <wpg:cNvGrpSpPr/>
                        <wpg:grpSpPr>
                          <a:xfrm>
                            <a:off x="0" y="0"/>
                            <a:ext cx="5731510" cy="895351"/>
                            <a:chOff x="0" y="0"/>
                            <a:chExt cx="5878196" cy="918845"/>
                          </a:xfrm>
                        </wpg:grpSpPr>
                        <wpg:grpSp>
                          <wpg:cNvPr id="1608692540" name="مجموعة 48"/>
                          <wpg:cNvGrpSpPr/>
                          <wpg:grpSpPr>
                            <a:xfrm>
                              <a:off x="0" y="0"/>
                              <a:ext cx="5878196" cy="918845"/>
                              <a:chOff x="0" y="0"/>
                              <a:chExt cx="6240348" cy="919070"/>
                            </a:xfrm>
                          </wpg:grpSpPr>
                          <wpg:grpSp>
                            <wpg:cNvPr id="1608692541" name="مجموعة 49"/>
                            <wpg:cNvGrpSpPr/>
                            <wpg:grpSpPr>
                              <a:xfrm>
                                <a:off x="0" y="169208"/>
                                <a:ext cx="5433072" cy="580613"/>
                                <a:chOff x="0" y="169208"/>
                                <a:chExt cx="5433072" cy="580613"/>
                              </a:xfrm>
                            </wpg:grpSpPr>
                            <wps:wsp>
                              <wps:cNvPr id="160869254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54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54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545" name="مربع نص 41"/>
                          <wps:cNvSpPr txBox="1"/>
                          <wps:spPr>
                            <a:xfrm>
                              <a:off x="204466" y="256739"/>
                              <a:ext cx="4615440" cy="389157"/>
                            </a:xfrm>
                            <a:prstGeom prst="rect">
                              <a:avLst/>
                            </a:prstGeom>
                            <a:noFill/>
                          </wps:spPr>
                          <wps:txbx>
                            <w:txbxContent>
                              <w:p w:rsidR="005345A8" w:rsidRDefault="005345A8"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توفير الدعم النفسي</w:t>
                                </w:r>
                              </w:p>
                            </w:txbxContent>
                          </wps:txbx>
                          <wps:bodyPr wrap="square" rtlCol="1">
                            <a:spAutoFit/>
                          </wps:bodyPr>
                        </wps:wsp>
                      </wpg:grpSp>
                      <pic:pic xmlns:pic="http://schemas.openxmlformats.org/drawingml/2006/picture">
                        <pic:nvPicPr>
                          <pic:cNvPr id="1608692546"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94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FbdK7TdAAAABQEAAA8AAABkcnMvZG93bnJldi54&#10;bWxMj0FLw0AQhe+C/2EZwZvdTbXFxmxKKeqpCG0F6W2bnSah2dmQ3Sbpv3f0opcHw3u89022HF0j&#10;euxC7UlDMlEgkApvayo1fO7fHp5BhGjImsYTarhigGV+e5OZ1PqBttjvYim4hEJqNFQxtqmUoajQ&#10;mTDxLRJ7J985E/nsSmk7M3C5a+RUqbl0piZeqEyL6wqL8+7iNLwPZlg9Jq/95nxaXw/72cfXJkGt&#10;7+/G1QuIiGP8C8MPPqNDzkxHfyEbRKOBH4m/yt5CTecgjhx6UjOQeSb/0+ffAA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">
                <v:group id="مجموعة 47" o:spid="_x0000_s394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uObWjIAAAA&#10;4wAAAA8AAAAAAAAAAAAAAAAAqgIAAGRycy9kb3ducmV2LnhtbFBLBQYAAAAABAAEAPoAAACfAwAA&#10;AAA=&#10;">
                  <v:group id="مجموعة 48" o:spid="_x0000_s394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CsreI&#10;zAAAAOMAAAAPAAAAAAAAAAAAAAAAAKoCAABkcnMvZG93bnJldi54bWxQSwUGAAAAAAQABAD6AAAA&#10;owMAAAAA&#10;">
                    <v:group id="مجموعة 49" o:spid="_x0000_s394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3+EhPIAAAA&#10;4wAAAA8AAAAAAAAAAAAAAAAAqgIAAGRycy9kb3ducmV2LnhtbFBLBQYAAAAABAAEAPoAAACfAwAA&#10;AAA=&#10;">
                      <v:shape id="شكل حر 50" o:spid="_x0000_s394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TZ8cA&#10;AADjAAAADwAAAGRycy9kb3ducmV2LnhtbERPzWrCQBC+F/oOyxS81Y2xCZpmI6UgSPGgqeJ1yE6T&#10;YHY2ZFeNb+8WCj3O9z/5ajSduNLgWssKZtMIBHFldcu1gsP3+nUBwnlkjZ1lUnAnB6vi+SnHTNsb&#10;7+la+lqEEHYZKmi87zMpXdWQQTe1PXHgfuxg0IdzqKUe8BbCTSfjKEqlwZZDQ4M9fTZUncuLUZB+&#10;Jafdrlon+3Iz3zoy+qitV2ryMn68g/A0+n/xn3ujw/w0WqTLOHmL4fenAIAsH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v602fHAAAA4w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94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keXsYA&#10;AADjAAAADwAAAGRycy9kb3ducmV2LnhtbERPS2vCQBC+F/wPywheRDfaJmh0lWIp9FgfeB6z4yaY&#10;nU2z25j++26h4HG+96y3va1FR62vHCuYTRMQxIXTFRsFp+P7ZAHCB2SNtWNS8EMetpvB0xpz7e68&#10;p+4QjIgh7HNUUIbQ5FL6oiSLfuoa4shdXWsxxLM1Urd4j+G2lvMkyaTFimNDiQ3tSipuh2+rAL/s&#10;5/nigvPdxZi3cdr0Y50qNRr2rysQgfrwEP+7P3ScnyWLbDlPX57h76cIgN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CkeXsYAAADjAAAADwAAAAAAAAAAAAAAAACYAgAAZHJz&#10;L2Rvd25yZXYueG1sUEsFBgAAAAAEAAQA9QAAAIsDAAAAAA==&#10;" fillcolor="#a5a5a5 [2092]" stroked="f" strokeweight="1pt">
                        <v:stroke joinstyle="miter"/>
                      </v:roundrect>
                    </v:group>
                    <v:oval id="شكل بيضاوي 52" o:spid="_x0000_s394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zensgA&#10;AADjAAAADwAAAGRycy9kb3ducmV2LnhtbERP3WvCMBB/H/g/hBP2NhOLK1qNIhuDDTbQ+vF8NGdb&#10;bC6lyWz975fBYI/3+77VZrCNuFHna8caphMFgrhwpuZSw/Hw9jQH4QOywcYxabiTh8169LDCzLie&#10;93TLQyliCPsMNVQhtJmUvqjIop+4ljhyF9dZDPHsSmk67GO4bWSiVCot1hwbKmzppaLimn9bDbvr&#10;5XQ/f3yqr9L1edrb1yQxB60fx8N2CSLQEP7Ff+53E+enap4ukufZDH5/igDI9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QXN6eyAAAAOMAAAAPAAAAAAAAAAAAAAAAAJgCAABk&#10;cnMvZG93bnJldi54bWxQSwUGAAAAAAQABAD1AAAAjQMAAAAA&#10;" filled="f" strokecolor="#168489" strokeweight="1pt">
                      <v:stroke joinstyle="miter"/>
                    </v:oval>
                  </v:group>
                  <v:shape id="مربع نص 41" o:spid="_x0000_s3948"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Y9YcUA&#10;AADjAAAADwAAAGRycy9kb3ducmV2LnhtbERPS0vDQBC+C/6HZQRvdrfFhBq7LcUH9ODFNt6H7JgN&#10;ZmdDdmzSf+8Kgsf53rPZzaFXZxpTF9nCcmFAETfRddxaqE+vd2tQSZAd9pHJwoUS7LbXVxusXJz4&#10;nc5HaVUO4VShBS8yVFqnxlPAtIgDceY+4xhQ8jm22o045fDQ65UxpQ7YcW7wONCTp+br+B0siLj9&#10;8lK/hHT4mN+eJ2+aAmtrb2/m/SMooVn+xX/ug8vzS7MuH1bFfQG/P2UA9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Zj1hxQAAAOMAAAAPAAAAAAAAAAAAAAAAAJgCAABkcnMv&#10;ZG93bnJldi54bWxQSwUGAAAAAAQABAD1AAAAigMAAAAA&#10;" filled="f" stroked="f">
                    <v:textbox style="mso-fit-shape-to-text:t">
                      <w:txbxContent>
                        <w:p w:rsidR="005345A8" w:rsidRDefault="005345A8"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توفير الدعم النفسي</w:t>
                          </w:r>
                        </w:p>
                      </w:txbxContent>
                    </v:textbox>
                  </v:shape>
                </v:group>
                <v:shape id="صورة 54" o:spid="_x0000_s3949"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5j6rbJAAAA4wAAAA8AAABkcnMvZG93bnJldi54bWxET19PwjAQfyfxOzRn4ht0os4xKUQNJiY8&#10;wdT4eK7nNmmvs60wv701IeHxfv9vvhysEXvyoXOs4HKSgSCune64UfBSPY0LECEiazSOScEvBVgu&#10;zkZzLLU78Ib229iIFMKhRAVtjH0pZahbshgmridO3KfzFmM6fSO1x0MKt0ZOsyyXFjtODS329NhS&#10;vdv+WAVr//DxNaveTPW9eV8V5ur2dbdaK3VxPtzfgYg0xJP46H7WaX6eFflsenOdw/9PCQC5+AM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7mPqtskAAADjAAAADwAAAAAAAAAA&#10;AAAAAACfAgAAZHJzL2Rvd25yZXYueG1sUEsFBgAAAAAEAAQA9wAAAJUDAAAAAA==&#10;">
                  <v:imagedata r:id="rId74" o:title=""/>
                  <v:path arrowok="t"/>
                </v:shape>
                <w10:wrap anchorx="page"/>
                <w10:anchorlock/>
              </v:group>
            </w:pict>
          </mc:Fallback>
        </mc:AlternateContent>
      </w:r>
    </w:p>
    <w:p w:rsidR="007C6591" w:rsidRPr="00F1502D" w:rsidRDefault="007C6591" w:rsidP="00E9423C">
      <w:r w:rsidRPr="00F1502D">
        <w:rPr>
          <w:rtl/>
        </w:rPr>
        <w:t>- الاستشارات النفسية:</w:t>
      </w:r>
      <w:r>
        <w:rPr>
          <w:rFonts w:hint="cs"/>
          <w:rtl/>
        </w:rPr>
        <w:t xml:space="preserve"> </w:t>
      </w:r>
      <w:r w:rsidRPr="00F1502D">
        <w:rPr>
          <w:rtl/>
        </w:rPr>
        <w:t>توفير مستشارين نفسيين في بيئة العمل أو من خلال برامج دعم الموظفين</w:t>
      </w:r>
      <w:r w:rsidRPr="00F1502D">
        <w:t xml:space="preserve">EAP </w:t>
      </w:r>
    </w:p>
    <w:p w:rsidR="007C6591" w:rsidRDefault="007C6591" w:rsidP="00E9423C">
      <w:pPr>
        <w:rPr>
          <w:rtl/>
        </w:rPr>
      </w:pPr>
      <w:r w:rsidRPr="00F1502D">
        <w:rPr>
          <w:rtl/>
        </w:rPr>
        <w:t>- المجموعات الداعمة:</w:t>
      </w:r>
      <w:r>
        <w:rPr>
          <w:rFonts w:hint="cs"/>
          <w:rtl/>
        </w:rPr>
        <w:t xml:space="preserve"> </w:t>
      </w:r>
      <w:r w:rsidRPr="00F1502D">
        <w:rPr>
          <w:rtl/>
        </w:rPr>
        <w:t xml:space="preserve">تشكيل مجموعات دعم صغيرة لمناقشة التحديات المشتركة وتبادل الحلول.  </w:t>
      </w:r>
    </w:p>
    <w:p w:rsidR="00E9423C" w:rsidRPr="00F1502D" w:rsidRDefault="00E9423C" w:rsidP="00E9423C">
      <w:r w:rsidRPr="002A078C">
        <w:rPr>
          <w:rFonts w:ascii="Sakkal Majalla" w:hAnsi="Sakkal Majalla"/>
          <w:noProof/>
          <w:sz w:val="34"/>
        </w:rPr>
        <mc:AlternateContent>
          <mc:Choice Requires="wpg">
            <w:drawing>
              <wp:inline distT="0" distB="0" distL="0" distR="0" wp14:anchorId="5C65EEB4" wp14:editId="57E9C985">
                <wp:extent cx="5731510" cy="892088"/>
                <wp:effectExtent l="0" t="0" r="2540" b="22860"/>
                <wp:docPr id="160869252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530" name="مجموعة 47"/>
                        <wpg:cNvGrpSpPr/>
                        <wpg:grpSpPr>
                          <a:xfrm>
                            <a:off x="0" y="0"/>
                            <a:ext cx="5731510" cy="895351"/>
                            <a:chOff x="0" y="0"/>
                            <a:chExt cx="5878196" cy="918845"/>
                          </a:xfrm>
                        </wpg:grpSpPr>
                        <wpg:grpSp>
                          <wpg:cNvPr id="1608692531" name="مجموعة 48"/>
                          <wpg:cNvGrpSpPr/>
                          <wpg:grpSpPr>
                            <a:xfrm>
                              <a:off x="0" y="0"/>
                              <a:ext cx="5878196" cy="918845"/>
                              <a:chOff x="0" y="0"/>
                              <a:chExt cx="6240348" cy="919070"/>
                            </a:xfrm>
                          </wpg:grpSpPr>
                          <wpg:grpSp>
                            <wpg:cNvPr id="1608692532" name="مجموعة 49"/>
                            <wpg:cNvGrpSpPr/>
                            <wpg:grpSpPr>
                              <a:xfrm>
                                <a:off x="0" y="169208"/>
                                <a:ext cx="5433072" cy="580613"/>
                                <a:chOff x="0" y="169208"/>
                                <a:chExt cx="5433072" cy="580613"/>
                              </a:xfrm>
                            </wpg:grpSpPr>
                            <wps:wsp>
                              <wps:cNvPr id="160869253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53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53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536" name="مربع نص 41"/>
                          <wps:cNvSpPr txBox="1"/>
                          <wps:spPr>
                            <a:xfrm>
                              <a:off x="204466" y="256739"/>
                              <a:ext cx="4615440" cy="389157"/>
                            </a:xfrm>
                            <a:prstGeom prst="rect">
                              <a:avLst/>
                            </a:prstGeom>
                            <a:noFill/>
                          </wps:spPr>
                          <wps:txbx>
                            <w:txbxContent>
                              <w:p w:rsidR="005345A8" w:rsidRDefault="005345A8"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تحسين العادات اليومية</w:t>
                                </w:r>
                              </w:p>
                            </w:txbxContent>
                          </wps:txbx>
                          <wps:bodyPr wrap="square" rtlCol="1">
                            <a:spAutoFit/>
                          </wps:bodyPr>
                        </wps:wsp>
                      </wpg:grpSp>
                      <pic:pic xmlns:pic="http://schemas.openxmlformats.org/drawingml/2006/picture">
                        <pic:nvPicPr>
                          <pic:cNvPr id="1608692537"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95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">
                <v:group id="مجموعة 47" o:spid="_x0000_s395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atMT1&#10;zAAAAOMAAAAPAAAAAAAAAAAAAAAAAKoCAABkcnMvZG93bnJldi54bWxQSwUGAAAAAAQABAD6AAAA&#10;owMAAAAA&#10;">
                  <v:group id="مجموعة 48" o:spid="_x0000_s395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X4YW7IAAAA&#10;4wAAAA8AAAAAAAAAAAAAAAAAqgIAAGRycy9kb3ducmV2LnhtbFBLBQYAAAAABAAEAPoAAACfAwAA&#10;AAA=&#10;">
                    <v:group id="مجموعة 49" o:spid="_x0000_s395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Uq/xnIAAAA&#10;4wAAAA8AAAAAAAAAAAAAAAAAqgIAAGRycy9kb3ducmV2LnhtbFBLBQYAAAAABAAEAPoAAACfAwAA&#10;AAA=&#10;">
                      <v:shape id="شكل حر 50" o:spid="_x0000_s395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AFgcUA&#10;AADjAAAADwAAAGRycy9kb3ducmV2LnhtbERPzYrCMBC+C/sOYRb2pulaWrQaZREEWTxoVbwOzWxb&#10;tpmUJmp9eyMIHuf7n/myN424Uudqywq+RxEI4sLqmksFx8N6OAHhPLLGxjIpuJOD5eJjMMdM2xvv&#10;6Zr7UoQQdhkqqLxvMyldUZFBN7ItceD+bGfQh7Mrpe7wFsJNI8dRlEqDNYeGCltaVVT85xejIP1N&#10;zrtdsU72+SbeOjL6pK1X6uuz/5mB8NT7t/jl3ugwP40m6XScxDE8fwoA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sAWBxQAAAOMAAAAPAAAAAAAAAAAAAAAAAJgCAABkcnMv&#10;ZG93bnJldi54bWxQSwUGAAAAAAQABAD1AAAAig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95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b1V8YA&#10;AADjAAAADwAAAGRycy9kb3ducmV2LnhtbERPS2vCQBC+F/wPywheRDfaJmh0lWIp9FgfeB6z4yaY&#10;nU2z25j++26h4HG+96y3va1FR62vHCuYTRMQxIXTFRsFp+P7ZAHCB2SNtWNS8EMetpvB0xpz7e68&#10;p+4QjIgh7HNUUIbQ5FL6oiSLfuoa4shdXWsxxLM1Urd4j+G2lvMkyaTFimNDiQ3tSipuh2+rAL/s&#10;5/nigvPdxZi3cdr0Y50qNRr2rysQgfrwEP+7P3ScnyWLbDlPn1/g76cIgN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8b1V8YAAADjAAAADwAAAAAAAAAAAAAAAACYAgAAZHJz&#10;L2Rvd25yZXYueG1sUEsFBgAAAAAEAAQA9QAAAIsDAAAAAA==&#10;" fillcolor="#a5a5a5 [2092]" stroked="f" strokeweight="1pt">
                        <v:stroke joinstyle="miter"/>
                      </v:roundrect>
                    </v:group>
                    <v:oval id="شكل بيضاوي 52" o:spid="_x0000_s395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YIeMgA&#10;AADjAAAADwAAAGRycy9kb3ducmV2LnhtbERP3WvCMBB/H+x/CDfY20zWYXHVKEMZbKDg6sfz0Zxt&#10;sbmUJrP1vzfCYI/3+77ZYrCNuFDna8caXkcKBHHhTM2lhv3u82UCwgdkg41j0nAlD4v548MMM+N6&#10;/qFLHkoRQ9hnqKEKoc2k9EVFFv3ItcSRO7nOYohnV0rTYR/DbSMTpVJpsebYUGFLy4qKc/5rNWzP&#10;p8P1+L1Wm9L1edrbVZKYndbPT8PHFESgIfyL/9xfJs5P1SR9T8ZvY7j/FAGQ8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nFgh4yAAAAOMAAAAPAAAAAAAAAAAAAAAAAJgCAABk&#10;cnMvZG93bnJldi54bWxQSwUGAAAAAAQABAD1AAAAjQMAAAAA&#10;" filled="f" strokecolor="#168489" strokeweight="1pt">
                      <v:stroke joinstyle="miter"/>
                    </v:oval>
                  </v:group>
                  <v:shape id="مربع نص 41" o:spid="_x0000_s3957"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LQa8YA&#10;AADjAAAADwAAAGRycy9kb3ducmV2LnhtbERPS2vDMAy+D/YfjAq7rXY7Grqsbil7QA+7rM3uItbi&#10;0FgOsdak/34eDHbU99ZmN4VOXWhIbWQLi7kBRVxH13JjoTq93a9BJUF22EUmC1dKsNve3mywdHHk&#10;D7ocpVE5hFOJFrxIX2qdak8B0zz2xJn7ikNAyefQaDfgmMNDp5fGFDpgy7nBY0/Pnurz8TtYEHH7&#10;xbV6DenwOb2/jN7UK6ysvZtN+ydQQpP8i//cB5fnF2ZdPC5XDwX8/pQB0N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bLQa8YAAADjAAAADwAAAAAAAAAAAAAAAACYAgAAZHJz&#10;L2Rvd25yZXYueG1sUEsFBgAAAAAEAAQA9QAAAIsDAAAAAA==&#10;" filled="f" stroked="f">
                    <v:textbox style="mso-fit-shape-to-text:t">
                      <w:txbxContent>
                        <w:p w:rsidR="005345A8" w:rsidRDefault="005345A8"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تحسين العادات اليومية</w:t>
                          </w:r>
                        </w:p>
                      </w:txbxContent>
                    </v:textbox>
                  </v:shape>
                </v:group>
                <v:shape id="صورة 54" o:spid="_x0000_s3958"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kpPFDJAAAA4wAAAA8AAABkcnMvZG93bnJldi54bWxET19PwjAQfzfxOzRn4pt0QhxjUogaTEx4&#10;ggnx8VzPbdJeZ1thfntqYuLj/f7ffDlYI47kQ+dYwe0oA0FcO91xo+C1er4pQISIrNE4JgU/FGC5&#10;uLyYY6ndiTd03MZGpBAOJSpoY+xLKUPdksUwcj1x4j6ctxjT6RupPZ5SuDVynGW5tNhxamixp6eW&#10;6sP22ypY+8f3z1m1N9XX5m1VmMl0d1itlbq+Gh7uQUQa4r/4z/2i0/w8K/LZ+G4yhd+fEgBycQY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2Sk8UMkAAADjAAAADwAAAAAAAAAA&#10;AAAAAACfAgAAZHJzL2Rvd25yZXYueG1sUEsFBgAAAAAEAAQA9wAAAJUDAAAAAA==&#10;">
                  <v:imagedata r:id="rId74" o:title=""/>
                  <v:path arrowok="t"/>
                </v:shape>
                <w10:wrap anchorx="page"/>
                <w10:anchorlock/>
              </v:group>
            </w:pict>
          </mc:Fallback>
        </mc:AlternateContent>
      </w:r>
    </w:p>
    <w:p w:rsidR="007C6591" w:rsidRPr="00F1502D" w:rsidRDefault="007C6591" w:rsidP="00E9423C">
      <w:r w:rsidRPr="00F1502D">
        <w:rPr>
          <w:rtl/>
        </w:rPr>
        <w:t>- النوم الجيد:</w:t>
      </w:r>
      <w:r>
        <w:rPr>
          <w:rFonts w:hint="cs"/>
          <w:rtl/>
        </w:rPr>
        <w:t xml:space="preserve"> </w:t>
      </w:r>
      <w:r w:rsidRPr="00F1502D">
        <w:rPr>
          <w:rtl/>
        </w:rPr>
        <w:t xml:space="preserve">الالتزام بروتين نوم صحي للحصول على قسط كافٍ من الراحة.  </w:t>
      </w:r>
    </w:p>
    <w:p w:rsidR="007C6591" w:rsidRPr="00F1502D" w:rsidRDefault="007C6591" w:rsidP="00E9423C">
      <w:r w:rsidRPr="00F1502D">
        <w:rPr>
          <w:rtl/>
        </w:rPr>
        <w:t xml:space="preserve">- التغذية الصحية: تناول أطعمة غنية بالعناصر التي تحسن المزاج مثل المغنيسيوم وأوميغا-3.  </w:t>
      </w:r>
    </w:p>
    <w:p w:rsidR="007C6591" w:rsidRDefault="007C6591" w:rsidP="00E9423C">
      <w:pPr>
        <w:rPr>
          <w:rtl/>
        </w:rPr>
      </w:pPr>
      <w:r w:rsidRPr="00F1502D">
        <w:rPr>
          <w:rtl/>
        </w:rPr>
        <w:t>- إدارة الوقت: تجن</w:t>
      </w:r>
      <w:r>
        <w:rPr>
          <w:rFonts w:hint="cs"/>
          <w:rtl/>
        </w:rPr>
        <w:t>ّ</w:t>
      </w:r>
      <w:r w:rsidRPr="00F1502D">
        <w:rPr>
          <w:rtl/>
        </w:rPr>
        <w:t xml:space="preserve">ب الإرهاق من خلال وضع جدول زمني متوازن بين المهام والراحة.  </w:t>
      </w:r>
    </w:p>
    <w:p w:rsidR="00E9423C" w:rsidRPr="00F1502D" w:rsidRDefault="00E9423C" w:rsidP="00E9423C">
      <w:r w:rsidRPr="002A078C">
        <w:rPr>
          <w:rFonts w:ascii="Sakkal Majalla" w:hAnsi="Sakkal Majalla"/>
          <w:noProof/>
          <w:sz w:val="34"/>
        </w:rPr>
        <mc:AlternateContent>
          <mc:Choice Requires="wpg">
            <w:drawing>
              <wp:inline distT="0" distB="0" distL="0" distR="0" wp14:anchorId="6AE90166" wp14:editId="061C5CC3">
                <wp:extent cx="5731510" cy="892088"/>
                <wp:effectExtent l="0" t="0" r="2540" b="22860"/>
                <wp:docPr id="160869252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521" name="مجموعة 47"/>
                        <wpg:cNvGrpSpPr/>
                        <wpg:grpSpPr>
                          <a:xfrm>
                            <a:off x="0" y="0"/>
                            <a:ext cx="5731510" cy="895351"/>
                            <a:chOff x="0" y="0"/>
                            <a:chExt cx="5878196" cy="918845"/>
                          </a:xfrm>
                        </wpg:grpSpPr>
                        <wpg:grpSp>
                          <wpg:cNvPr id="1608692522" name="مجموعة 48"/>
                          <wpg:cNvGrpSpPr/>
                          <wpg:grpSpPr>
                            <a:xfrm>
                              <a:off x="0" y="0"/>
                              <a:ext cx="5878196" cy="918845"/>
                              <a:chOff x="0" y="0"/>
                              <a:chExt cx="6240348" cy="919070"/>
                            </a:xfrm>
                          </wpg:grpSpPr>
                          <wpg:grpSp>
                            <wpg:cNvPr id="1608692523" name="مجموعة 49"/>
                            <wpg:cNvGrpSpPr/>
                            <wpg:grpSpPr>
                              <a:xfrm>
                                <a:off x="0" y="169208"/>
                                <a:ext cx="5433072" cy="580613"/>
                                <a:chOff x="0" y="169208"/>
                                <a:chExt cx="5433072" cy="580613"/>
                              </a:xfrm>
                            </wpg:grpSpPr>
                            <wps:wsp>
                              <wps:cNvPr id="160869252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52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52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527" name="مربع نص 41"/>
                          <wps:cNvSpPr txBox="1"/>
                          <wps:spPr>
                            <a:xfrm>
                              <a:off x="204466" y="256739"/>
                              <a:ext cx="4615440" cy="389157"/>
                            </a:xfrm>
                            <a:prstGeom prst="rect">
                              <a:avLst/>
                            </a:prstGeom>
                            <a:noFill/>
                          </wps:spPr>
                          <wps:txbx>
                            <w:txbxContent>
                              <w:p w:rsidR="005345A8" w:rsidRDefault="005345A8"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تعزيز التواصل الإيجابي</w:t>
                                </w:r>
                              </w:p>
                            </w:txbxContent>
                          </wps:txbx>
                          <wps:bodyPr wrap="square" rtlCol="1">
                            <a:spAutoFit/>
                          </wps:bodyPr>
                        </wps:wsp>
                      </wpg:grpSp>
                      <pic:pic xmlns:pic="http://schemas.openxmlformats.org/drawingml/2006/picture">
                        <pic:nvPicPr>
                          <pic:cNvPr id="1608692528"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95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Vt0rtN0AAAAFAQAADwAAAGRycy9kb3ducmV2&#10;LnhtbEyPQUvDQBCF74L/YRnBm91NtcXGbEop6qkIbQXpbZudJqHZ2ZDdJum/d/SilwfDe7z3TbYc&#10;XSN67ELtSUMyUSCQCm9rKjV87t8enkGEaMiaxhNquGKAZX57k5nU+oG22O9iKbiEQmo0VDG2qZSh&#10;qNCZMPEtEnsn3zkT+exKaTszcLlr5FSpuXSmJl6oTIvrCovz7uI0vA9mWD0mr/3mfFpfD/vZx9cm&#10;Qa3v78bVC4iIY/wLww8+o0POTEd/IRtEo4Efib/K3kJN5yCOHHpSM5B5Jv/T598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">
                <v:group id="مجموعة 47" o:spid="_x0000_s396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Ah97PIAAAA&#10;4wAAAA8AAAAAAAAAAAAAAAAAqgIAAGRycy9kb3ducmV2LnhtbFBLBQYAAAAABAAEAPoAAACfAwAA&#10;AAA=&#10;">
                  <v:group id="مجموعة 48" o:spid="_x0000_s396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DzacTIAAAA&#10;4wAAAA8AAAAAAAAAAAAAAAAAqgIAAGRycy9kb3ducmV2LnhtbFBLBQYAAAAABAAEAPoAAACfAwAA&#10;AAA=&#10;">
                    <v:group id="مجموعة 49" o:spid="_x0000_s396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zF/IAAAA&#10;4wAAAA8AAAAAAAAAAAAAAAAAqgIAAGRycy9kb3ducmV2LnhtbFBLBQYAAAAABAAEAPoAAACfAwAA&#10;AAA=&#10;">
                      <v:shape id="شكل حر 50" o:spid="_x0000_s396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ALKMcA&#10;AADjAAAADwAAAGRycy9kb3ducmV2LnhtbERPzWrCQBC+F/oOyxS81Y2xCZpmI6UgSPGgqeJ1yE6T&#10;YHY2ZFeNb+8WCj3O9z/5ajSduNLgWssKZtMIBHFldcu1gsP3+nUBwnlkjZ1lUnAnB6vi+SnHTNsb&#10;7+la+lqEEHYZKmi87zMpXdWQQTe1PXHgfuxg0IdzqKUe8BbCTSfjKEqlwZZDQ4M9fTZUncuLUZB+&#10;Jafdrlon+3Iz3zoy+qitV2ryMn68g/A0+n/xn3ujw/w0WqTLOInf4PenAIAsH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aACyjHAAAA4w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96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PGEcUA&#10;AADjAAAADwAAAGRycy9kb3ducmV2LnhtbERPS2vCQBC+F/wPyxS8SN00kGCjq0hLwaMvPI/ZcROa&#10;nU2z2xj/vSsIPc73nsVqsI3oqfO1YwXv0wQEcel0zUbB8fD9NgPhA7LGxjEpuJGH1XL0ssBCuyvv&#10;qN8HI2II+wIVVCG0hZS+rMiin7qWOHIX11kM8eyM1B1eY7htZJokubRYc2yosKXPisqf/Z9VgL92&#10;ezq74Hx/NuZrkrXDRGdKjV+H9RxEoCH8i5/ujY7z82SWf6RZmsHjpwi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U8YRxQAAAOMAAAAPAAAAAAAAAAAAAAAAAJgCAABkcnMv&#10;ZG93bnJldi54bWxQSwUGAAAAAAQABAD1AAAAigMAAAAA&#10;" fillcolor="#a5a5a5 [2092]" stroked="f" strokeweight="1pt">
                        <v:stroke joinstyle="miter"/>
                      </v:roundrect>
                    </v:group>
                    <v:oval id="شكل بيضاوي 52" o:spid="_x0000_s396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0A0sYA&#10;AADjAAAADwAAAGRycy9kb3ducmV2LnhtbERPX0vDMBB/F/Ydwgm+ucSAYavLhkwEBQXXTZ+P5taW&#10;NZfSxLX79kYQfLzf/1ttJt+JMw2xDWzhbq5AEFfBtVxbOOyfbxcgYkJ22AUmCxeKsFnPrlZYuDDy&#10;js5lqkUO4VighSalvpAyVg15jPPQE2fuGAaPKZ9DLd2AYw73ndRKGemx5dzQYE/bhqpT+e0tfJyO&#10;n5ev1zf1XoexNKN/0trtrb25nh4fQCSa0r/4z/3i8nyjFmap77WB358yAH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h0A0sYAAADjAAAADwAAAAAAAAAAAAAAAACYAgAAZHJz&#10;L2Rvd25yZXYueG1sUEsFBgAAAAAEAAQA9QAAAIsDAAAAAA==&#10;" filled="f" strokecolor="#168489" strokeweight="1pt">
                      <v:stroke joinstyle="miter"/>
                    </v:oval>
                  </v:group>
                  <v:shape id="مربع نص 41" o:spid="_x0000_s3966"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fjLcUA&#10;AADjAAAADwAAAGRycy9kb3ducmV2LnhtbERPS0vDQBC+C/6HZQRvdreBxhq7LcUH9ODFNt6H7JgN&#10;ZmdDdmzSf+8Kgsf53rPZzaFXZxpTF9nCcmFAETfRddxaqE+vd2tQSZAd9pHJwoUS7LbXVxusXJz4&#10;nc5HaVUO4VShBS8yVFqnxlPAtIgDceY+4xhQ8jm22o045fDQ68KYUgfsODd4HOjJU/N1/A4WRNx+&#10;ealfQjp8zG/PkzfNCmtrb2/m/SMooVn+xX/ug8vzS7MuH4pVcQ+/P2UA9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J+MtxQAAAOMAAAAPAAAAAAAAAAAAAAAAAJgCAABkcnMv&#10;ZG93bnJldi54bWxQSwUGAAAAAAQABAD1AAAAigMAAAAA&#10;" filled="f" stroked="f">
                    <v:textbox style="mso-fit-shape-to-text:t">
                      <w:txbxContent>
                        <w:p w:rsidR="005345A8" w:rsidRDefault="005345A8"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تعزيز التواصل الإيجابي</w:t>
                          </w:r>
                        </w:p>
                      </w:txbxContent>
                    </v:textbox>
                  </v:shape>
                </v:group>
                <v:shape id="صورة 54" o:spid="_x0000_s3967"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LW8+/8wAAADjAAAADwAAAAAA&#10;AAAAAAAAAACfAgAAZHJzL2Rvd25yZXYueG1sUEsFBgAAAAAEAAQA9wAAAJgDAAAAAA==&#10;">
                  <v:imagedata r:id="rId74" o:title=""/>
                  <v:path arrowok="t"/>
                </v:shape>
                <w10:wrap anchorx="page"/>
                <w10:anchorlock/>
              </v:group>
            </w:pict>
          </mc:Fallback>
        </mc:AlternateContent>
      </w:r>
    </w:p>
    <w:p w:rsidR="007C6591" w:rsidRPr="00F1502D" w:rsidRDefault="007C6591" w:rsidP="00E9423C">
      <w:r w:rsidRPr="00F1502D">
        <w:rPr>
          <w:rtl/>
        </w:rPr>
        <w:t>- التحدث مع الآخرين:</w:t>
      </w:r>
      <w:r>
        <w:rPr>
          <w:rFonts w:hint="cs"/>
          <w:rtl/>
        </w:rPr>
        <w:t xml:space="preserve"> </w:t>
      </w:r>
      <w:r w:rsidRPr="00F1502D">
        <w:rPr>
          <w:rtl/>
        </w:rPr>
        <w:t xml:space="preserve">تشجيع الأفراد على مشاركة مخاوفهم وأفكارهم مع الأصدقاء أو الزملاء.  </w:t>
      </w:r>
    </w:p>
    <w:p w:rsidR="007C6591" w:rsidRDefault="007C6591" w:rsidP="00E9423C">
      <w:pPr>
        <w:rPr>
          <w:rtl/>
        </w:rPr>
      </w:pPr>
      <w:r w:rsidRPr="00F1502D">
        <w:rPr>
          <w:rtl/>
        </w:rPr>
        <w:t>- الاستماع الفعّال:</w:t>
      </w:r>
      <w:r>
        <w:rPr>
          <w:rFonts w:hint="cs"/>
          <w:rtl/>
        </w:rPr>
        <w:t xml:space="preserve"> </w:t>
      </w:r>
      <w:r w:rsidRPr="00F1502D">
        <w:rPr>
          <w:rtl/>
        </w:rPr>
        <w:t xml:space="preserve">إظهار الدعم من خلال الاستماع بجدية دون إصدار أحكام.  </w:t>
      </w:r>
    </w:p>
    <w:p w:rsidR="00E9423C" w:rsidRPr="00F1502D" w:rsidRDefault="00E9423C" w:rsidP="00E9423C">
      <w:r w:rsidRPr="002A078C">
        <w:rPr>
          <w:rFonts w:ascii="Sakkal Majalla" w:hAnsi="Sakkal Majalla"/>
          <w:noProof/>
          <w:sz w:val="34"/>
        </w:rPr>
        <w:lastRenderedPageBreak/>
        <mc:AlternateContent>
          <mc:Choice Requires="wpg">
            <w:drawing>
              <wp:inline distT="0" distB="0" distL="0" distR="0" wp14:anchorId="49C109BF" wp14:editId="32D3B6A7">
                <wp:extent cx="5731510" cy="892088"/>
                <wp:effectExtent l="0" t="0" r="2540" b="22860"/>
                <wp:docPr id="160869251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512" name="مجموعة 47"/>
                        <wpg:cNvGrpSpPr/>
                        <wpg:grpSpPr>
                          <a:xfrm>
                            <a:off x="0" y="0"/>
                            <a:ext cx="5731510" cy="895351"/>
                            <a:chOff x="0" y="0"/>
                            <a:chExt cx="5878196" cy="918845"/>
                          </a:xfrm>
                        </wpg:grpSpPr>
                        <wpg:grpSp>
                          <wpg:cNvPr id="1608692513" name="مجموعة 48"/>
                          <wpg:cNvGrpSpPr/>
                          <wpg:grpSpPr>
                            <a:xfrm>
                              <a:off x="0" y="0"/>
                              <a:ext cx="5878196" cy="918845"/>
                              <a:chOff x="0" y="0"/>
                              <a:chExt cx="6240348" cy="919070"/>
                            </a:xfrm>
                          </wpg:grpSpPr>
                          <wpg:grpSp>
                            <wpg:cNvPr id="1608692514" name="مجموعة 49"/>
                            <wpg:cNvGrpSpPr/>
                            <wpg:grpSpPr>
                              <a:xfrm>
                                <a:off x="0" y="169208"/>
                                <a:ext cx="5433072" cy="580613"/>
                                <a:chOff x="0" y="169208"/>
                                <a:chExt cx="5433072" cy="580613"/>
                              </a:xfrm>
                            </wpg:grpSpPr>
                            <wps:wsp>
                              <wps:cNvPr id="160869251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51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51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518" name="مربع نص 41"/>
                          <wps:cNvSpPr txBox="1"/>
                          <wps:spPr>
                            <a:xfrm>
                              <a:off x="204466" y="256739"/>
                              <a:ext cx="4615440" cy="389157"/>
                            </a:xfrm>
                            <a:prstGeom prst="rect">
                              <a:avLst/>
                            </a:prstGeom>
                            <a:noFill/>
                          </wps:spPr>
                          <wps:txbx>
                            <w:txbxContent>
                              <w:p w:rsidR="005345A8" w:rsidRDefault="005345A8"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تطوير المهارات الشخصية</w:t>
                                </w:r>
                              </w:p>
                            </w:txbxContent>
                          </wps:txbx>
                          <wps:bodyPr wrap="square" rtlCol="1">
                            <a:spAutoFit/>
                          </wps:bodyPr>
                        </wps:wsp>
                      </wpg:grpSp>
                      <pic:pic xmlns:pic="http://schemas.openxmlformats.org/drawingml/2006/picture">
                        <pic:nvPicPr>
                          <pic:cNvPr id="1608692519"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96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">
                <v:group id="مجموعة 47" o:spid="_x0000_s396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6fo3nIAAAA&#10;4wAAAA8AAAAAAAAAAAAAAAAAqgIAAGRycy9kb3ducmV2LnhtbFBLBQYAAAAABAAEAPoAAACfAwAA&#10;AAA=&#10;">
                  <v:group id="مجموعة 48" o:spid="_x0000_s397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HTBuLIAAAA&#10;4wAAAA8AAAAAAAAAAAAAAAAAqgIAAGRycy9kb3ducmV2LnhtbFBLBQYAAAAABAAEAPoAAACfAwAA&#10;AAA=&#10;">
                    <v:group id="مجموعة 49" o:spid="_x0000_s397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46npbIAAAA&#10;4wAAAA8AAAAAAAAAAAAAAAAAqgIAAGRycy9kb3ducmV2LnhtbFBLBQYAAAAABAAEAPoAAACfAwAA&#10;AAA=&#10;">
                      <v:shape id="شكل حر 50" o:spid="_x0000_s397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6BkDsUA&#10;AADjAAAADwAAAGRycy9kb3ducmV2LnhtbERPzYrCMBC+C/sOYRb2pqlKS61GWRYEWTxoVbwOzdgW&#10;m0lponbffiMIHuf7n8WqN424U+dqywrGowgEcWF1zaWC42E9TEE4j6yxsUwK/sjBavkxWGCm7YP3&#10;dM99KUIIuwwVVN63mZSuqMigG9mWOHAX2xn04exKqTt8hHDTyEkUJdJgzaGhwpZ+Kiqu+c0oSH7j&#10;825XrON9vpluHRl90tYr9fXZf89BeOr9W/xyb3SYn0RpMpvE4xiePwUA5P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oGQOxQAAAOMAAAAPAAAAAAAAAAAAAAAAAJgCAABkcnMv&#10;ZG93bnJldi54bWxQSwUGAAAAAAQABAD1AAAAig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97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S28UA&#10;AADjAAAADwAAAGRycy9kb3ducmV2LnhtbERPX2vCMBB/F/wO4YS9yEwVWmpnFFEGe3Ru+Hw2Z1ps&#10;LrXJavftF2Hg4/3+32oz2Eb01PnasYL5LAFBXDpds1Hw/fX+moPwAVlj45gU/JKHzXo8WmGh3Z0/&#10;qT8GI2II+wIVVCG0hZS+rMiin7mWOHIX11kM8eyM1B3eY7ht5CJJMmmx5thQYUu7isrr8ccqwJs9&#10;nM4uON+fjdlP03aY6lSpl8mwfQMRaAhP8b/7Q8f5WZJny0U6z+DxUwR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7ZLbxQAAAOMAAAAPAAAAAAAAAAAAAAAAAJgCAABkcnMv&#10;ZG93bnJldi54bWxQSwUGAAAAAAQABAD1AAAAigMAAAAA&#10;" fillcolor="#a5a5a5 [2092]" stroked="f" strokeweight="1pt">
                        <v:stroke joinstyle="miter"/>
                      </v:roundrect>
                    </v:group>
                    <v:oval id="شكل بيضاوي 52" o:spid="_x0000_s397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1v9McA&#10;AADjAAAADwAAAGRycy9kb3ducmV2LnhtbERPX2vCMBB/H+w7hBv4NhMLVleNMjYGDhRc3Xw+mrMt&#10;NpfSRFu//SIM9ni//7dcD7YRV+p87VjDZKxAEBfO1Fxq+D58PM9B+IBssHFMGm7kYb16fFhiZlzP&#10;X3TNQyliCPsMNVQhtJmUvqjIoh+7ljhyJ9dZDPHsSmk67GO4bWSiVCot1hwbKmzpraLinF+shv35&#10;9HM7fm7VrnR9nvb2PUnMQevR0/C6ABFoCP/iP/fGxPmpmqcvyXQyg/tPEQC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M9b/THAAAA4wAAAA8AAAAAAAAAAAAAAAAAmAIAAGRy&#10;cy9kb3ducmV2LnhtbFBLBQYAAAAABAAEAPUAAACMAwAAAAA=&#10;" filled="f" strokecolor="#168489" strokeweight="1pt">
                      <v:stroke joinstyle="miter"/>
                    </v:oval>
                  </v:group>
                  <v:shape id="مربع نص 41" o:spid="_x0000_s3975"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S94skA&#10;AADjAAAADwAAAGRycy9kb3ducmV2LnhtbESPT2vDMAzF74N9B6PCbqudQkOX1S1lf6CHXdZmdxFr&#10;cWgsh1hr0m8/HwY7Su/pvZ+2+zn06kpj6iJbKJYGFHETXcethfr8/rgBlQTZYR+ZLNwowX53f7fF&#10;ysWJP+l6klblEE4VWvAiQ6V1ajwFTMs4EGftO44BJY9jq92IUw4PvV4ZU+qAHecGjwO9eGoup59g&#10;QcQdilv9FtLxa/54nbxp1lhb+7CYD8+ghGb5N/9dH13GL82mfFqtiwydf8oL0L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NS94skAAADjAAAADwAAAAAAAAAAAAAAAACYAgAA&#10;ZHJzL2Rvd25yZXYueG1sUEsFBgAAAAAEAAQA9QAAAI4DAAAAAA==&#10;" filled="f" stroked="f">
                    <v:textbox style="mso-fit-shape-to-text:t">
                      <w:txbxContent>
                        <w:p w:rsidR="005345A8" w:rsidRDefault="005345A8"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تطوير المهارات الشخصية</w:t>
                          </w:r>
                        </w:p>
                      </w:txbxContent>
                    </v:textbox>
                  </v:shape>
                </v:group>
                <v:shape id="صورة 54" o:spid="_x0000_s3976"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xPUdnJAAAA4wAAAA8AAABkcnMvZG93bnJldi54bWxET19LwzAQfxf8DuEE31y6ibWty4bKBGFP&#10;W3Xs8WzOti651CRu9dsbQfDxfv9vvhytEUfyoXesYDrJQBA3TvfcKnipn64KECEiazSOScE3BVgu&#10;zs/mWGl34g0dt7EVKYRDhQq6GIdKytB0ZDFM3ECcuHfnLcZ0+lZqj6cUbo2cZVkuLfacGjoc6LGj&#10;5rD9sgrW/uHto6x3pv7c7FeFub59PazWSl1ejPd3ICKN8V/8537WaX6eFXk5u5mW8PtTAkAufg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jE9R2ckAAADjAAAADwAAAAAAAAAA&#10;AAAAAACfAgAAZHJzL2Rvd25yZXYueG1sUEsFBgAAAAAEAAQA9wAAAJUDAAAAAA==&#10;">
                  <v:imagedata r:id="rId74" o:title=""/>
                  <v:path arrowok="t"/>
                </v:shape>
                <w10:wrap anchorx="page"/>
                <w10:anchorlock/>
              </v:group>
            </w:pict>
          </mc:Fallback>
        </mc:AlternateContent>
      </w:r>
    </w:p>
    <w:p w:rsidR="007C6591" w:rsidRPr="00F1502D" w:rsidRDefault="007C6591" w:rsidP="00E9423C">
      <w:r w:rsidRPr="00F1502D">
        <w:rPr>
          <w:rtl/>
        </w:rPr>
        <w:t>- إدارة التوتر:</w:t>
      </w:r>
      <w:r>
        <w:rPr>
          <w:rFonts w:hint="cs"/>
          <w:rtl/>
        </w:rPr>
        <w:t xml:space="preserve"> </w:t>
      </w:r>
      <w:r w:rsidRPr="00F1502D">
        <w:rPr>
          <w:rtl/>
        </w:rPr>
        <w:t>تعل</w:t>
      </w:r>
      <w:r>
        <w:rPr>
          <w:rFonts w:hint="cs"/>
          <w:rtl/>
        </w:rPr>
        <w:t>ّ</w:t>
      </w:r>
      <w:r w:rsidRPr="00F1502D">
        <w:rPr>
          <w:rtl/>
        </w:rPr>
        <w:t xml:space="preserve">م تقنيات مثل التنفس العميق أو التأمل للتعامل مع المواقف المجهدة.  </w:t>
      </w:r>
    </w:p>
    <w:p w:rsidR="007C6591" w:rsidRDefault="007C6591" w:rsidP="00E9423C">
      <w:pPr>
        <w:rPr>
          <w:rtl/>
        </w:rPr>
      </w:pPr>
      <w:r w:rsidRPr="00F1502D">
        <w:rPr>
          <w:rtl/>
        </w:rPr>
        <w:t>- بناء الثقة بالنفس:</w:t>
      </w:r>
      <w:r>
        <w:rPr>
          <w:rFonts w:hint="cs"/>
          <w:rtl/>
        </w:rPr>
        <w:t xml:space="preserve"> </w:t>
      </w:r>
      <w:r w:rsidRPr="00F1502D">
        <w:rPr>
          <w:rtl/>
        </w:rPr>
        <w:t xml:space="preserve">تقديم فرص للتعلم والتطوير المهني لتعزيز الثقة.  </w:t>
      </w:r>
    </w:p>
    <w:p w:rsidR="00E9423C" w:rsidRPr="00F1502D" w:rsidRDefault="00E9423C" w:rsidP="00E9423C">
      <w:r w:rsidRPr="002A078C">
        <w:rPr>
          <w:rFonts w:ascii="Sakkal Majalla" w:hAnsi="Sakkal Majalla"/>
          <w:noProof/>
          <w:sz w:val="34"/>
        </w:rPr>
        <mc:AlternateContent>
          <mc:Choice Requires="wpg">
            <w:drawing>
              <wp:inline distT="0" distB="0" distL="0" distR="0" wp14:anchorId="43BF1F53" wp14:editId="35F728F7">
                <wp:extent cx="5731510" cy="892088"/>
                <wp:effectExtent l="0" t="0" r="2540" b="22860"/>
                <wp:docPr id="160869250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503" name="مجموعة 47"/>
                        <wpg:cNvGrpSpPr/>
                        <wpg:grpSpPr>
                          <a:xfrm>
                            <a:off x="0" y="0"/>
                            <a:ext cx="5731510" cy="895351"/>
                            <a:chOff x="0" y="0"/>
                            <a:chExt cx="5878196" cy="918845"/>
                          </a:xfrm>
                        </wpg:grpSpPr>
                        <wpg:grpSp>
                          <wpg:cNvPr id="1608692504" name="مجموعة 48"/>
                          <wpg:cNvGrpSpPr/>
                          <wpg:grpSpPr>
                            <a:xfrm>
                              <a:off x="0" y="0"/>
                              <a:ext cx="5878196" cy="918845"/>
                              <a:chOff x="0" y="0"/>
                              <a:chExt cx="6240348" cy="919070"/>
                            </a:xfrm>
                          </wpg:grpSpPr>
                          <wpg:grpSp>
                            <wpg:cNvPr id="1608692505" name="مجموعة 49"/>
                            <wpg:cNvGrpSpPr/>
                            <wpg:grpSpPr>
                              <a:xfrm>
                                <a:off x="0" y="169208"/>
                                <a:ext cx="5433072" cy="580613"/>
                                <a:chOff x="0" y="169208"/>
                                <a:chExt cx="5433072" cy="580613"/>
                              </a:xfrm>
                            </wpg:grpSpPr>
                            <wps:wsp>
                              <wps:cNvPr id="160869250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50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50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509" name="مربع نص 41"/>
                          <wps:cNvSpPr txBox="1"/>
                          <wps:spPr>
                            <a:xfrm>
                              <a:off x="204466" y="256739"/>
                              <a:ext cx="4615440" cy="389157"/>
                            </a:xfrm>
                            <a:prstGeom prst="rect">
                              <a:avLst/>
                            </a:prstGeom>
                            <a:noFill/>
                          </wps:spPr>
                          <wps:txbx>
                            <w:txbxContent>
                              <w:p w:rsidR="005345A8" w:rsidRDefault="005345A8"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استخدام التكنولوجيا لتحسين الصحة النفسية</w:t>
                                </w:r>
                              </w:p>
                            </w:txbxContent>
                          </wps:txbx>
                          <wps:bodyPr wrap="square" rtlCol="1">
                            <a:spAutoFit/>
                          </wps:bodyPr>
                        </wps:wsp>
                      </wpg:grpSp>
                      <pic:pic xmlns:pic="http://schemas.openxmlformats.org/drawingml/2006/picture">
                        <pic:nvPicPr>
                          <pic:cNvPr id="1608692510"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97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FbdK7TdAAAABQEAAA8AAABkcnMvZG93bnJl&#10;di54bWxMj0FLw0AQhe+C/2EZwZvdTbXFxmxKKeqpCG0F6W2bnSah2dmQ3Sbpv3f0opcHw3u89022&#10;HF0jeuxC7UlDMlEgkApvayo1fO7fHp5BhGjImsYTarhigGV+e5OZ1PqBttjvYim4hEJqNFQxtqmU&#10;oajQmTDxLRJ7J985E/nsSmk7M3C5a+RUqbl0piZeqEyL6wqL8+7iNLwPZlg9Jq/95nxaXw/72cfX&#10;JkGt7+/G1QuIiGP8C8MPPqNDzkxHfyEbRKOBH4m/yt5CTecgjhx6UjOQeSb/0+ff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">
                <v:group id="مجموعة 47" o:spid="_x0000_s397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QKkD/IAAAA&#10;4wAAAA8AAAAAAAAAAAAAAAAAqgIAAGRycy9kb3ducmV2LnhtbFBLBQYAAAAABAAEAPoAAACfAwAA&#10;AAA=&#10;">
                  <v:group id="مجموعة 48" o:spid="_x0000_s397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r4whLyQAA&#10;AOMAAAAPAAAAAAAAAAAAAAAAAKoCAABkcnMvZG93bnJldi54bWxQSwUGAAAAAAQABAD6AAAAoAMA&#10;AAAA&#10;">
                    <v:group id="مجموعة 49" o:spid="_x0000_s398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SvrdDIAAAA&#10;4wAAAA8AAAAAAAAAAAAAAAAAqgIAAGRycy9kb3ducmV2LnhtbFBLBQYAAAAABAAEAPoAAACfAwAA&#10;AAA=&#10;">
                      <v:shape id="شكل حر 50" o:spid="_x0000_s398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tspMYA&#10;AADjAAAADwAAAGRycy9kb3ducmV2LnhtbERPX2vCMBB/H+w7hBv4NhOVBq1GGQNBZA9aN3w9mrMt&#10;NpfSRO2+/TIY7PF+/2+1GVwr7tSHxrOByViBIC69bbgy8Hnavs5BhIhssfVMBr4pwGb9/LTC3PoH&#10;H+lexEqkEA45Gqhj7HIpQ1mTwzD2HXHiLr53GNPZV9L2+EjhrpVTpbR02HBqqLGj95rKa3FzBvQ+&#10;Ox8O5TY7FrvZRyBnv6yPxoxehrcliEhD/Bf/uXc2zddqrhfTTGn4/SkBI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qtspM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98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ihncUA&#10;AADjAAAADwAAAGRycy9kb3ducmV2LnhtbERPX2vCMBB/H/gdwgl7EU0mtNPOKLIx2KNzw+ezOdOy&#10;5lKbrHbf3gjCHu/3/1abwTWipy7UnjU8zRQI4tKbmq2G76/36QJEiMgGG8+k4Y8CbNajhxUWxl/4&#10;k/p9tCKFcChQQxVjW0gZyoochplviRN38p3DmM7OStPhJYW7Rs6VyqXDmlNDhS29VlT+7H+dBjy7&#10;3eHoow/90dq3SdYOE5Np/Tgeti8gIg3xX3x3f5g0P1eLfDnP1DPcfkoAyP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eKGdxQAAAOMAAAAPAAAAAAAAAAAAAAAAAJgCAABkcnMv&#10;ZG93bnJldi54bWxQSwUGAAAAAAQABAD1AAAAigMAAAAA&#10;" fillcolor="#a5a5a5 [2092]" stroked="f" strokeweight="1pt">
                        <v:stroke joinstyle="miter"/>
                      </v:roundrect>
                    </v:group>
                    <v:oval id="شكل بيضاوي 52" o:spid="_x0000_s398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ttW8oA&#10;AADjAAAADwAAAGRycy9kb3ducmV2LnhtbESPQUvDQBCF70L/wzIFb3bXgKGm3RZpERQUNNWeh+w0&#10;Cc3OhuzapP/eOQgeZ96b975ZbyffqQsNsQ1s4X5hQBFXwbVcW/g6PN8tQcWE7LALTBauFGG7md2s&#10;sXBh5E+6lKlWEsKxQAtNSn2hdawa8hgXoScW7RQGj0nGodZuwFHCfaczY3LtsWVpaLCnXUPVufzx&#10;Fj7Op+/r8fXNvNdhLPPR77PMHay9nU9PK1CJpvRv/rt+cYKfm2X+mD0YgZafZAF68ws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d7bVvKAAAA4wAAAA8AAAAAAAAAAAAAAAAAmAIA&#10;AGRycy9kb3ducmV2LnhtbFBLBQYAAAAABAAEAPUAAACPAwAAAAA=&#10;" filled="f" strokecolor="#168489" strokeweight="1pt">
                      <v:stroke joinstyle="miter"/>
                    </v:oval>
                  </v:group>
                  <v:shape id="مربع نص 41" o:spid="_x0000_s3984"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GOpMUA&#10;AADjAAAADwAAAGRycy9kb3ducmV2LnhtbERPS2vDMAy+D/YfjAa7rXYLDW1Wt5Q9oIdd1mZ3EWtx&#10;WCyHWGvSf18XBjvqe2uzm0KnzjSkNrKF+cyAIq6ja7mxUJ3en1agkiA77CKThQsl2G3v7zZYujjy&#10;J52P0qgcwqlEC16kL7VOtaeAaRZ74sx9xyGg5HNotBtwzOGh0wtjCh2w5dzgsacXT/XP8TdYEHH7&#10;+aV6C+nwNX28jt7US6ysfXyY9s+ghCb5F/+5Dy7PL8yqWC+WZg23nzIAen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QY6kxQAAAOMAAAAPAAAAAAAAAAAAAAAAAJgCAABkcnMv&#10;ZG93bnJldi54bWxQSwUGAAAAAAQABAD1AAAAigMAAAAA&#10;" filled="f" stroked="f">
                    <v:textbox style="mso-fit-shape-to-text:t">
                      <w:txbxContent>
                        <w:p w:rsidR="005345A8" w:rsidRDefault="005345A8"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استخدام التكنولوجيا لتحسين الصحة النفسية</w:t>
                          </w:r>
                        </w:p>
                      </w:txbxContent>
                    </v:textbox>
                  </v:shape>
                </v:group>
                <v:shape id="صورة 54" o:spid="_x0000_s3985"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B11+ETNAAAA4wAAAA8AAAAA&#10;AAAAAAAAAAAAnwIAAGRycy9kb3ducmV2LnhtbFBLBQYAAAAABAAEAPcAAACZAwAAAAA=&#10;">
                  <v:imagedata r:id="rId74" o:title=""/>
                  <v:path arrowok="t"/>
                </v:shape>
                <w10:wrap anchorx="page"/>
                <w10:anchorlock/>
              </v:group>
            </w:pict>
          </mc:Fallback>
        </mc:AlternateContent>
      </w:r>
    </w:p>
    <w:p w:rsidR="007C6591" w:rsidRPr="00F1502D" w:rsidRDefault="007C6591" w:rsidP="00E9423C">
      <w:r w:rsidRPr="00F1502D">
        <w:rPr>
          <w:rtl/>
        </w:rPr>
        <w:t>- التطبيقات المخصصة:</w:t>
      </w:r>
      <w:r>
        <w:rPr>
          <w:rFonts w:hint="cs"/>
          <w:rtl/>
        </w:rPr>
        <w:t xml:space="preserve"> </w:t>
      </w:r>
      <w:r w:rsidRPr="00F1502D">
        <w:rPr>
          <w:rtl/>
        </w:rPr>
        <w:t>استخدام تطبيقات تقدم تمارين التأمل والاسترخاء مثل</w:t>
      </w:r>
      <w:r w:rsidRPr="00F1502D">
        <w:t xml:space="preserve">Insight Timer  </w:t>
      </w:r>
    </w:p>
    <w:p w:rsidR="007C6591" w:rsidRDefault="007C6591" w:rsidP="006A21FE">
      <w:pPr>
        <w:rPr>
          <w:rtl/>
        </w:rPr>
      </w:pPr>
      <w:r w:rsidRPr="00F1502D">
        <w:rPr>
          <w:rtl/>
        </w:rPr>
        <w:t xml:space="preserve">- التذكير الذاتي: ضبط إشعارات يومية لتذكير الأفراد بالعناية بأنفسهم والقيام بأنشطة مريحة.  </w:t>
      </w:r>
    </w:p>
    <w:p w:rsidR="007C6591" w:rsidRDefault="007C6591" w:rsidP="00E9423C">
      <w:pPr>
        <w:rPr>
          <w:b/>
          <w:bCs/>
          <w:color w:val="168489"/>
          <w:rtl/>
        </w:rPr>
      </w:pPr>
      <w:r w:rsidRPr="006A21FE">
        <w:rPr>
          <w:b/>
          <w:bCs/>
          <w:color w:val="168489"/>
          <w:rtl/>
        </w:rPr>
        <w:t xml:space="preserve"> ثالثا</w:t>
      </w:r>
      <w:r w:rsidRPr="006A21FE">
        <w:rPr>
          <w:rFonts w:hint="cs"/>
          <w:b/>
          <w:bCs/>
          <w:color w:val="168489"/>
          <w:rtl/>
        </w:rPr>
        <w:t>ً</w:t>
      </w:r>
      <w:r w:rsidRPr="006A21FE">
        <w:rPr>
          <w:b/>
          <w:bCs/>
          <w:color w:val="168489"/>
          <w:rtl/>
        </w:rPr>
        <w:t>: فوائد قياس وتحسين الصحة النفسية بشكل مستمر</w:t>
      </w:r>
    </w:p>
    <w:p w:rsidR="00DA07D7" w:rsidRPr="00AB3689" w:rsidRDefault="00DA07D7" w:rsidP="00DA07D7">
      <w:pPr>
        <w:bidi w:val="0"/>
        <w:rPr>
          <w:b/>
          <w:bCs/>
        </w:rPr>
      </w:pPr>
      <w:r w:rsidRPr="00DA07D7">
        <w:rPr>
          <w:b/>
          <w:bCs/>
          <w:noProof/>
        </w:rPr>
        <mc:AlternateContent>
          <mc:Choice Requires="wpg">
            <w:drawing>
              <wp:inline distT="0" distB="0" distL="0" distR="0" wp14:anchorId="62858FBC" wp14:editId="1568F4AA">
                <wp:extent cx="5711281" cy="2563325"/>
                <wp:effectExtent l="0" t="0" r="3810" b="27940"/>
                <wp:docPr id="1608693155" name="Group 140"/>
                <wp:cNvGraphicFramePr/>
                <a:graphic xmlns:a="http://schemas.openxmlformats.org/drawingml/2006/main">
                  <a:graphicData uri="http://schemas.microsoft.com/office/word/2010/wordprocessingGroup">
                    <wpg:wgp>
                      <wpg:cNvGrpSpPr/>
                      <wpg:grpSpPr>
                        <a:xfrm>
                          <a:off x="0" y="0"/>
                          <a:ext cx="5711281" cy="2563325"/>
                          <a:chOff x="0" y="0"/>
                          <a:chExt cx="5711281" cy="2563325"/>
                        </a:xfrm>
                      </wpg:grpSpPr>
                      <wpg:grpSp>
                        <wpg:cNvPr id="1608693156" name="Group 1608693156"/>
                        <wpg:cNvGrpSpPr/>
                        <wpg:grpSpPr>
                          <a:xfrm>
                            <a:off x="0" y="706388"/>
                            <a:ext cx="1943100" cy="1312814"/>
                            <a:chOff x="0" y="706388"/>
                            <a:chExt cx="3129227" cy="2114196"/>
                          </a:xfrm>
                        </wpg:grpSpPr>
                        <wps:wsp>
                          <wps:cNvPr id="1608693157" name="Freeform: Shape 1608693157"/>
                          <wps:cNvSpPr/>
                          <wps:spPr>
                            <a:xfrm flipH="1">
                              <a:off x="0" y="727937"/>
                              <a:ext cx="3107864" cy="2065920"/>
                            </a:xfrm>
                            <a:custGeom>
                              <a:avLst/>
                              <a:gdLst>
                                <a:gd name="connsiteX0" fmla="*/ 229782 w 3107864"/>
                                <a:gd name="connsiteY0" fmla="*/ 1212 h 2065920"/>
                                <a:gd name="connsiteX1" fmla="*/ 247173 w 3107864"/>
                                <a:gd name="connsiteY1" fmla="*/ 415240 h 2065920"/>
                                <a:gd name="connsiteX2" fmla="*/ 389929 w 3107864"/>
                                <a:gd name="connsiteY2" fmla="*/ 533685 h 2065920"/>
                                <a:gd name="connsiteX3" fmla="*/ 488336 w 3107864"/>
                                <a:gd name="connsiteY3" fmla="*/ 607100 h 2065920"/>
                                <a:gd name="connsiteX4" fmla="*/ 578192 w 3107864"/>
                                <a:gd name="connsiteY4" fmla="*/ 667525 h 2065920"/>
                                <a:gd name="connsiteX5" fmla="*/ 549931 w 3107864"/>
                                <a:gd name="connsiteY5" fmla="*/ 700817 h 2065920"/>
                                <a:gd name="connsiteX6" fmla="*/ 395871 w 3107864"/>
                                <a:gd name="connsiteY6" fmla="*/ 756142 h 2065920"/>
                                <a:gd name="connsiteX7" fmla="*/ 245434 w 3107864"/>
                                <a:gd name="connsiteY7" fmla="*/ 804059 h 2065920"/>
                                <a:gd name="connsiteX8" fmla="*/ 82388 w 3107864"/>
                                <a:gd name="connsiteY8" fmla="*/ 899604 h 2065920"/>
                                <a:gd name="connsiteX9" fmla="*/ 68 w 3107864"/>
                                <a:gd name="connsiteY9" fmla="*/ 1074914 h 2065920"/>
                                <a:gd name="connsiteX10" fmla="*/ 63692 w 3107864"/>
                                <a:gd name="connsiteY10" fmla="*/ 1202885 h 2065920"/>
                                <a:gd name="connsiteX11" fmla="*/ 129635 w 3107864"/>
                                <a:gd name="connsiteY11" fmla="*/ 1236369 h 2065920"/>
                                <a:gd name="connsiteX12" fmla="*/ 76591 w 3107864"/>
                                <a:gd name="connsiteY12" fmla="*/ 1330182 h 2065920"/>
                                <a:gd name="connsiteX13" fmla="*/ 124273 w 3107864"/>
                                <a:gd name="connsiteY13" fmla="*/ 1517519 h 2065920"/>
                                <a:gd name="connsiteX14" fmla="*/ 198912 w 3107864"/>
                                <a:gd name="connsiteY14" fmla="*/ 1584391 h 2065920"/>
                                <a:gd name="connsiteX15" fmla="*/ 172244 w 3107864"/>
                                <a:gd name="connsiteY15" fmla="*/ 1707166 h 2065920"/>
                                <a:gd name="connsiteX16" fmla="*/ 327754 w 3107864"/>
                                <a:gd name="connsiteY16" fmla="*/ 1856208 h 2065920"/>
                                <a:gd name="connsiteX17" fmla="*/ 321957 w 3107864"/>
                                <a:gd name="connsiteY17" fmla="*/ 1942035 h 2065920"/>
                                <a:gd name="connsiteX18" fmla="*/ 459495 w 3107864"/>
                                <a:gd name="connsiteY18" fmla="*/ 2054322 h 2065920"/>
                                <a:gd name="connsiteX19" fmla="*/ 560656 w 3107864"/>
                                <a:gd name="connsiteY19" fmla="*/ 2056054 h 2065920"/>
                                <a:gd name="connsiteX20" fmla="*/ 642106 w 3107864"/>
                                <a:gd name="connsiteY20" fmla="*/ 2046432 h 2065920"/>
                                <a:gd name="connsiteX21" fmla="*/ 729209 w 3107864"/>
                                <a:gd name="connsiteY21" fmla="*/ 2063559 h 2065920"/>
                                <a:gd name="connsiteX22" fmla="*/ 1047474 w 3107864"/>
                                <a:gd name="connsiteY22" fmla="*/ 1979464 h 2065920"/>
                                <a:gd name="connsiteX23" fmla="*/ 1322261 w 3107864"/>
                                <a:gd name="connsiteY23" fmla="*/ 1859287 h 2065920"/>
                                <a:gd name="connsiteX24" fmla="*/ 1548061 w 3107864"/>
                                <a:gd name="connsiteY24" fmla="*/ 1769996 h 2065920"/>
                                <a:gd name="connsiteX25" fmla="*/ 2834311 w 3107864"/>
                                <a:gd name="connsiteY25" fmla="*/ 1886998 h 2065920"/>
                                <a:gd name="connsiteX26" fmla="*/ 3092467 w 3107864"/>
                                <a:gd name="connsiteY26" fmla="*/ 1909953 h 2065920"/>
                                <a:gd name="connsiteX27" fmla="*/ 3107864 w 3107864"/>
                                <a:gd name="connsiteY27" fmla="*/ 1911184 h 2065920"/>
                                <a:gd name="connsiteX28" fmla="*/ 3107864 w 3107864"/>
                                <a:gd name="connsiteY28" fmla="*/ 1738653 h 2065920"/>
                                <a:gd name="connsiteX29" fmla="*/ 3008081 w 3107864"/>
                                <a:gd name="connsiteY29" fmla="*/ 903260 h 2065920"/>
                                <a:gd name="connsiteX30" fmla="*/ 1882558 w 3107864"/>
                                <a:gd name="connsiteY30" fmla="*/ 926256 h 2065920"/>
                                <a:gd name="connsiteX31" fmla="*/ 1433567 w 3107864"/>
                                <a:gd name="connsiteY31" fmla="*/ 857653 h 2065920"/>
                                <a:gd name="connsiteX32" fmla="*/ 1088489 w 3107864"/>
                                <a:gd name="connsiteY32" fmla="*/ 564667 h 2065920"/>
                                <a:gd name="connsiteX33" fmla="*/ 890950 w 3107864"/>
                                <a:gd name="connsiteY33" fmla="*/ 440161 h 2065920"/>
                                <a:gd name="connsiteX34" fmla="*/ 536887 w 3107864"/>
                                <a:gd name="connsiteY34" fmla="*/ 244645 h 2065920"/>
                                <a:gd name="connsiteX35" fmla="*/ 379349 w 3107864"/>
                                <a:gd name="connsiteY35" fmla="*/ 108496 h 2065920"/>
                                <a:gd name="connsiteX36" fmla="*/ 229782 w 3107864"/>
                                <a:gd name="connsiteY36" fmla="*/ 1212 h 206592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Lst>
                              <a:rect l="l" t="t" r="r" b="b"/>
                              <a:pathLst>
                                <a:path w="3107864" h="2065920">
                                  <a:moveTo>
                                    <a:pt x="229782" y="1212"/>
                                  </a:moveTo>
                                  <a:cubicBezTo>
                                    <a:pt x="120939" y="11988"/>
                                    <a:pt x="142534" y="308149"/>
                                    <a:pt x="247173" y="415240"/>
                                  </a:cubicBezTo>
                                  <a:cubicBezTo>
                                    <a:pt x="351812" y="522139"/>
                                    <a:pt x="381523" y="520792"/>
                                    <a:pt x="389929" y="533685"/>
                                  </a:cubicBezTo>
                                  <a:cubicBezTo>
                                    <a:pt x="398335" y="546386"/>
                                    <a:pt x="461234" y="591801"/>
                                    <a:pt x="488336" y="607100"/>
                                  </a:cubicBezTo>
                                  <a:cubicBezTo>
                                    <a:pt x="515438" y="622110"/>
                                    <a:pt x="574279" y="654151"/>
                                    <a:pt x="578192" y="667525"/>
                                  </a:cubicBezTo>
                                  <a:cubicBezTo>
                                    <a:pt x="581960" y="680803"/>
                                    <a:pt x="580511" y="687923"/>
                                    <a:pt x="549931" y="700817"/>
                                  </a:cubicBezTo>
                                  <a:cubicBezTo>
                                    <a:pt x="519496" y="713710"/>
                                    <a:pt x="439350" y="734782"/>
                                    <a:pt x="395871" y="756142"/>
                                  </a:cubicBezTo>
                                  <a:cubicBezTo>
                                    <a:pt x="352537" y="777406"/>
                                    <a:pt x="301377" y="790492"/>
                                    <a:pt x="245434" y="804059"/>
                                  </a:cubicBezTo>
                                  <a:cubicBezTo>
                                    <a:pt x="189636" y="817626"/>
                                    <a:pt x="129635" y="833983"/>
                                    <a:pt x="82388" y="899604"/>
                                  </a:cubicBezTo>
                                  <a:cubicBezTo>
                                    <a:pt x="35141" y="965225"/>
                                    <a:pt x="-1816" y="1020069"/>
                                    <a:pt x="68" y="1074914"/>
                                  </a:cubicBezTo>
                                  <a:cubicBezTo>
                                    <a:pt x="2097" y="1129759"/>
                                    <a:pt x="22532" y="1184796"/>
                                    <a:pt x="63692" y="1202885"/>
                                  </a:cubicBezTo>
                                  <a:cubicBezTo>
                                    <a:pt x="104997" y="1220877"/>
                                    <a:pt x="129635" y="1236369"/>
                                    <a:pt x="129635" y="1236369"/>
                                  </a:cubicBezTo>
                                  <a:cubicBezTo>
                                    <a:pt x="129635" y="1236369"/>
                                    <a:pt x="76156" y="1288904"/>
                                    <a:pt x="76591" y="1330182"/>
                                  </a:cubicBezTo>
                                  <a:cubicBezTo>
                                    <a:pt x="77026" y="1371459"/>
                                    <a:pt x="101519" y="1499622"/>
                                    <a:pt x="124273" y="1517519"/>
                                  </a:cubicBezTo>
                                  <a:cubicBezTo>
                                    <a:pt x="147027" y="1535319"/>
                                    <a:pt x="198912" y="1584391"/>
                                    <a:pt x="198912" y="1584391"/>
                                  </a:cubicBezTo>
                                  <a:cubicBezTo>
                                    <a:pt x="198912" y="1584391"/>
                                    <a:pt x="149491" y="1631730"/>
                                    <a:pt x="172244" y="1707166"/>
                                  </a:cubicBezTo>
                                  <a:cubicBezTo>
                                    <a:pt x="194998" y="1782697"/>
                                    <a:pt x="216303" y="1825899"/>
                                    <a:pt x="327754" y="1856208"/>
                                  </a:cubicBezTo>
                                  <a:cubicBezTo>
                                    <a:pt x="327754" y="1856208"/>
                                    <a:pt x="305435" y="1900372"/>
                                    <a:pt x="321957" y="1942035"/>
                                  </a:cubicBezTo>
                                  <a:cubicBezTo>
                                    <a:pt x="338479" y="1983794"/>
                                    <a:pt x="421523" y="2045085"/>
                                    <a:pt x="459495" y="2054322"/>
                                  </a:cubicBezTo>
                                  <a:cubicBezTo>
                                    <a:pt x="497322" y="2063559"/>
                                    <a:pt x="535728" y="2059037"/>
                                    <a:pt x="560656" y="2056054"/>
                                  </a:cubicBezTo>
                                  <a:cubicBezTo>
                                    <a:pt x="585584" y="2053071"/>
                                    <a:pt x="616744" y="2026419"/>
                                    <a:pt x="642106" y="2046432"/>
                                  </a:cubicBezTo>
                                  <a:cubicBezTo>
                                    <a:pt x="667469" y="2066349"/>
                                    <a:pt x="686165" y="2068755"/>
                                    <a:pt x="729209" y="2063559"/>
                                  </a:cubicBezTo>
                                  <a:cubicBezTo>
                                    <a:pt x="772108" y="2058459"/>
                                    <a:pt x="946458" y="2016893"/>
                                    <a:pt x="1047474" y="1979464"/>
                                  </a:cubicBezTo>
                                  <a:cubicBezTo>
                                    <a:pt x="1148635" y="1942035"/>
                                    <a:pt x="1272405" y="1883534"/>
                                    <a:pt x="1322261" y="1859287"/>
                                  </a:cubicBezTo>
                                  <a:cubicBezTo>
                                    <a:pt x="1372116" y="1834944"/>
                                    <a:pt x="1479509" y="1773653"/>
                                    <a:pt x="1548061" y="1769996"/>
                                  </a:cubicBezTo>
                                  <a:cubicBezTo>
                                    <a:pt x="1616613" y="1766340"/>
                                    <a:pt x="2618366" y="1866792"/>
                                    <a:pt x="2834311" y="1886998"/>
                                  </a:cubicBezTo>
                                  <a:cubicBezTo>
                                    <a:pt x="2969277" y="1899627"/>
                                    <a:pt x="3050516" y="1906542"/>
                                    <a:pt x="3092467" y="1909953"/>
                                  </a:cubicBezTo>
                                  <a:lnTo>
                                    <a:pt x="3107864" y="1911184"/>
                                  </a:lnTo>
                                  <a:lnTo>
                                    <a:pt x="3107864" y="1738653"/>
                                  </a:lnTo>
                                  <a:lnTo>
                                    <a:pt x="3008081" y="903260"/>
                                  </a:lnTo>
                                  <a:cubicBezTo>
                                    <a:pt x="3008081" y="903260"/>
                                    <a:pt x="2031256" y="930971"/>
                                    <a:pt x="1882558" y="926256"/>
                                  </a:cubicBezTo>
                                  <a:cubicBezTo>
                                    <a:pt x="1733861" y="921542"/>
                                    <a:pt x="1501684" y="908167"/>
                                    <a:pt x="1433567" y="857653"/>
                                  </a:cubicBezTo>
                                  <a:cubicBezTo>
                                    <a:pt x="1365450" y="807138"/>
                                    <a:pt x="1133997" y="600364"/>
                                    <a:pt x="1088489" y="564667"/>
                                  </a:cubicBezTo>
                                  <a:cubicBezTo>
                                    <a:pt x="1042836" y="528970"/>
                                    <a:pt x="998198" y="472009"/>
                                    <a:pt x="890950" y="440161"/>
                                  </a:cubicBezTo>
                                  <a:cubicBezTo>
                                    <a:pt x="783702" y="408120"/>
                                    <a:pt x="584714" y="270046"/>
                                    <a:pt x="536887" y="244645"/>
                                  </a:cubicBezTo>
                                  <a:cubicBezTo>
                                    <a:pt x="489205" y="219243"/>
                                    <a:pt x="410074" y="163340"/>
                                    <a:pt x="379349" y="108496"/>
                                  </a:cubicBezTo>
                                  <a:cubicBezTo>
                                    <a:pt x="348624" y="53651"/>
                                    <a:pt x="338769" y="-9565"/>
                                    <a:pt x="229782" y="1212"/>
                                  </a:cubicBezTo>
                                  <a:close/>
                                </a:path>
                              </a:pathLst>
                            </a:custGeom>
                            <a:solidFill>
                              <a:srgbClr val="EBAE78"/>
                            </a:solidFill>
                            <a:ln w="12700">
                              <a:miter lim="400000"/>
                            </a:ln>
                          </wps:spPr>
                          <wps:bodyPr wrap="square" lIns="38100" tIns="38100" rIns="38100" bIns="38100" anchor="ctr">
                            <a:noAutofit/>
                          </wps:bodyPr>
                        </wps:wsp>
                        <wps:wsp>
                          <wps:cNvPr id="1608693158" name="Freeform: Shape 1608693158"/>
                          <wps:cNvSpPr/>
                          <wps:spPr>
                            <a:xfrm flipH="1">
                              <a:off x="0" y="706388"/>
                              <a:ext cx="3129227" cy="2114196"/>
                            </a:xfrm>
                            <a:custGeom>
                              <a:avLst/>
                              <a:gdLst>
                                <a:gd name="connsiteX0" fmla="*/ 840459 w 3129227"/>
                                <a:gd name="connsiteY0" fmla="*/ 1701053 h 2114196"/>
                                <a:gd name="connsiteX1" fmla="*/ 843237 w 3129227"/>
                                <a:gd name="connsiteY1" fmla="*/ 1701251 h 2114196"/>
                                <a:gd name="connsiteX2" fmla="*/ 849228 w 3129227"/>
                                <a:gd name="connsiteY2" fmla="*/ 1701448 h 2114196"/>
                                <a:gd name="connsiteX3" fmla="*/ 850106 w 3129227"/>
                                <a:gd name="connsiteY3" fmla="*/ 1702137 h 2114196"/>
                                <a:gd name="connsiteX4" fmla="*/ 861652 w 3129227"/>
                                <a:gd name="connsiteY4" fmla="*/ 1713065 h 2114196"/>
                                <a:gd name="connsiteX5" fmla="*/ 861213 w 3129227"/>
                                <a:gd name="connsiteY5" fmla="*/ 1743686 h 2114196"/>
                                <a:gd name="connsiteX6" fmla="*/ 857997 w 3129227"/>
                                <a:gd name="connsiteY6" fmla="*/ 1746639 h 2114196"/>
                                <a:gd name="connsiteX7" fmla="*/ 851421 w 3129227"/>
                                <a:gd name="connsiteY7" fmla="*/ 1752941 h 2114196"/>
                                <a:gd name="connsiteX8" fmla="*/ 848206 w 3129227"/>
                                <a:gd name="connsiteY8" fmla="*/ 1759735 h 2114196"/>
                                <a:gd name="connsiteX9" fmla="*/ 847766 w 3129227"/>
                                <a:gd name="connsiteY9" fmla="*/ 1760030 h 2114196"/>
                                <a:gd name="connsiteX10" fmla="*/ 787113 w 3129227"/>
                                <a:gd name="connsiteY10" fmla="*/ 1779327 h 2114196"/>
                                <a:gd name="connsiteX11" fmla="*/ 751891 w 3129227"/>
                                <a:gd name="connsiteY11" fmla="*/ 1762787 h 2114196"/>
                                <a:gd name="connsiteX12" fmla="*/ 840459 w 3129227"/>
                                <a:gd name="connsiteY12" fmla="*/ 1701053 h 2114196"/>
                                <a:gd name="connsiteX13" fmla="*/ 842506 w 3129227"/>
                                <a:gd name="connsiteY13" fmla="*/ 1698691 h 2114196"/>
                                <a:gd name="connsiteX14" fmla="*/ 842944 w 3129227"/>
                                <a:gd name="connsiteY14" fmla="*/ 1700168 h 2114196"/>
                                <a:gd name="connsiteX15" fmla="*/ 840897 w 3129227"/>
                                <a:gd name="connsiteY15" fmla="*/ 1700660 h 2114196"/>
                                <a:gd name="connsiteX16" fmla="*/ 842506 w 3129227"/>
                                <a:gd name="connsiteY16" fmla="*/ 1698691 h 2114196"/>
                                <a:gd name="connsiteX17" fmla="*/ 723246 w 3129227"/>
                                <a:gd name="connsiteY17" fmla="*/ 1463575 h 2114196"/>
                                <a:gd name="connsiteX18" fmla="*/ 749261 w 3129227"/>
                                <a:gd name="connsiteY18" fmla="*/ 1522944 h 2114196"/>
                                <a:gd name="connsiteX19" fmla="*/ 770746 w 3129227"/>
                                <a:gd name="connsiteY19" fmla="*/ 1571976 h 2114196"/>
                                <a:gd name="connsiteX20" fmla="*/ 773815 w 3129227"/>
                                <a:gd name="connsiteY20" fmla="*/ 1584283 h 2114196"/>
                                <a:gd name="connsiteX21" fmla="*/ 775130 w 3129227"/>
                                <a:gd name="connsiteY21" fmla="*/ 1588124 h 2114196"/>
                                <a:gd name="connsiteX22" fmla="*/ 796175 w 3129227"/>
                                <a:gd name="connsiteY22" fmla="*/ 1607026 h 2114196"/>
                                <a:gd name="connsiteX23" fmla="*/ 820875 w 3129227"/>
                                <a:gd name="connsiteY23" fmla="*/ 1608110 h 2114196"/>
                                <a:gd name="connsiteX24" fmla="*/ 847037 w 3129227"/>
                                <a:gd name="connsiteY24" fmla="*/ 1601907 h 2114196"/>
                                <a:gd name="connsiteX25" fmla="*/ 843675 w 3129227"/>
                                <a:gd name="connsiteY25" fmla="*/ 1610473 h 2114196"/>
                                <a:gd name="connsiteX26" fmla="*/ 840168 w 3129227"/>
                                <a:gd name="connsiteY26" fmla="*/ 1619335 h 2114196"/>
                                <a:gd name="connsiteX27" fmla="*/ 840021 w 3129227"/>
                                <a:gd name="connsiteY27" fmla="*/ 1619728 h 2114196"/>
                                <a:gd name="connsiteX28" fmla="*/ 835052 w 3129227"/>
                                <a:gd name="connsiteY28" fmla="*/ 1625340 h 2114196"/>
                                <a:gd name="connsiteX29" fmla="*/ 828182 w 3129227"/>
                                <a:gd name="connsiteY29" fmla="*/ 1636957 h 2114196"/>
                                <a:gd name="connsiteX30" fmla="*/ 825113 w 3129227"/>
                                <a:gd name="connsiteY30" fmla="*/ 1642373 h 2114196"/>
                                <a:gd name="connsiteX31" fmla="*/ 704393 w 3129227"/>
                                <a:gd name="connsiteY31" fmla="*/ 1731772 h 2114196"/>
                                <a:gd name="connsiteX32" fmla="*/ 473620 w 3129227"/>
                                <a:gd name="connsiteY32" fmla="*/ 1830131 h 2114196"/>
                                <a:gd name="connsiteX33" fmla="*/ 450382 w 3129227"/>
                                <a:gd name="connsiteY33" fmla="*/ 1839977 h 2114196"/>
                                <a:gd name="connsiteX34" fmla="*/ 374529 w 3129227"/>
                                <a:gd name="connsiteY34" fmla="*/ 1859964 h 2114196"/>
                                <a:gd name="connsiteX35" fmla="*/ 370436 w 3129227"/>
                                <a:gd name="connsiteY35" fmla="*/ 1858881 h 2114196"/>
                                <a:gd name="connsiteX36" fmla="*/ 356552 w 3129227"/>
                                <a:gd name="connsiteY36" fmla="*/ 1856124 h 2114196"/>
                                <a:gd name="connsiteX37" fmla="*/ 219901 w 3129227"/>
                                <a:gd name="connsiteY37" fmla="*/ 1723895 h 2114196"/>
                                <a:gd name="connsiteX38" fmla="*/ 232470 w 3129227"/>
                                <a:gd name="connsiteY38" fmla="*/ 1634990 h 2114196"/>
                                <a:gd name="connsiteX39" fmla="*/ 234516 w 3129227"/>
                                <a:gd name="connsiteY39" fmla="*/ 1635481 h 2114196"/>
                                <a:gd name="connsiteX40" fmla="*/ 244309 w 3129227"/>
                                <a:gd name="connsiteY40" fmla="*/ 1634990 h 2114196"/>
                                <a:gd name="connsiteX41" fmla="*/ 250154 w 3129227"/>
                                <a:gd name="connsiteY41" fmla="*/ 1636072 h 2114196"/>
                                <a:gd name="connsiteX42" fmla="*/ 263747 w 3129227"/>
                                <a:gd name="connsiteY42" fmla="*/ 1635875 h 2114196"/>
                                <a:gd name="connsiteX43" fmla="*/ 292100 w 3129227"/>
                                <a:gd name="connsiteY43" fmla="*/ 1628392 h 2114196"/>
                                <a:gd name="connsiteX44" fmla="*/ 301307 w 3129227"/>
                                <a:gd name="connsiteY44" fmla="*/ 1624256 h 2114196"/>
                                <a:gd name="connsiteX45" fmla="*/ 304376 w 3129227"/>
                                <a:gd name="connsiteY45" fmla="*/ 1622779 h 2114196"/>
                                <a:gd name="connsiteX46" fmla="*/ 322207 w 3129227"/>
                                <a:gd name="connsiteY46" fmla="*/ 1614608 h 2114196"/>
                                <a:gd name="connsiteX47" fmla="*/ 324545 w 3129227"/>
                                <a:gd name="connsiteY47" fmla="*/ 1613919 h 2114196"/>
                                <a:gd name="connsiteX48" fmla="*/ 332876 w 3129227"/>
                                <a:gd name="connsiteY48" fmla="*/ 1611358 h 2114196"/>
                                <a:gd name="connsiteX49" fmla="*/ 525795 w 3129227"/>
                                <a:gd name="connsiteY49" fmla="*/ 1541257 h 2114196"/>
                                <a:gd name="connsiteX50" fmla="*/ 680717 w 3129227"/>
                                <a:gd name="connsiteY50" fmla="*/ 1485531 h 2114196"/>
                                <a:gd name="connsiteX51" fmla="*/ 682324 w 3129227"/>
                                <a:gd name="connsiteY51" fmla="*/ 1484940 h 2114196"/>
                                <a:gd name="connsiteX52" fmla="*/ 690655 w 3129227"/>
                                <a:gd name="connsiteY52" fmla="*/ 1481494 h 2114196"/>
                                <a:gd name="connsiteX53" fmla="*/ 723246 w 3129227"/>
                                <a:gd name="connsiteY53" fmla="*/ 1463575 h 2114196"/>
                                <a:gd name="connsiteX54" fmla="*/ 771184 w 3129227"/>
                                <a:gd name="connsiteY54" fmla="*/ 1425767 h 2114196"/>
                                <a:gd name="connsiteX55" fmla="*/ 772353 w 3129227"/>
                                <a:gd name="connsiteY55" fmla="*/ 1425963 h 2114196"/>
                                <a:gd name="connsiteX56" fmla="*/ 866766 w 3129227"/>
                                <a:gd name="connsiteY56" fmla="*/ 1485333 h 2114196"/>
                                <a:gd name="connsiteX57" fmla="*/ 868083 w 3129227"/>
                                <a:gd name="connsiteY57" fmla="*/ 1545295 h 2114196"/>
                                <a:gd name="connsiteX58" fmla="*/ 854783 w 3129227"/>
                                <a:gd name="connsiteY58" fmla="*/ 1581231 h 2114196"/>
                                <a:gd name="connsiteX59" fmla="*/ 800852 w 3129227"/>
                                <a:gd name="connsiteY59" fmla="*/ 1591570 h 2114196"/>
                                <a:gd name="connsiteX60" fmla="*/ 790913 w 3129227"/>
                                <a:gd name="connsiteY60" fmla="*/ 1583397 h 2114196"/>
                                <a:gd name="connsiteX61" fmla="*/ 789453 w 3129227"/>
                                <a:gd name="connsiteY61" fmla="*/ 1579065 h 2114196"/>
                                <a:gd name="connsiteX62" fmla="*/ 787261 w 3129227"/>
                                <a:gd name="connsiteY62" fmla="*/ 1570696 h 2114196"/>
                                <a:gd name="connsiteX63" fmla="*/ 763877 w 3129227"/>
                                <a:gd name="connsiteY63" fmla="*/ 1515264 h 2114196"/>
                                <a:gd name="connsiteX64" fmla="*/ 739030 w 3129227"/>
                                <a:gd name="connsiteY64" fmla="*/ 1453925 h 2114196"/>
                                <a:gd name="connsiteX65" fmla="*/ 771184 w 3129227"/>
                                <a:gd name="connsiteY65" fmla="*/ 1425767 h 2114196"/>
                                <a:gd name="connsiteX66" fmla="*/ 745022 w 3129227"/>
                                <a:gd name="connsiteY66" fmla="*/ 1199118 h 2114196"/>
                                <a:gd name="connsiteX67" fmla="*/ 775275 w 3129227"/>
                                <a:gd name="connsiteY67" fmla="*/ 1224028 h 2114196"/>
                                <a:gd name="connsiteX68" fmla="*/ 796613 w 3129227"/>
                                <a:gd name="connsiteY68" fmla="*/ 1283790 h 2114196"/>
                                <a:gd name="connsiteX69" fmla="*/ 794568 w 3129227"/>
                                <a:gd name="connsiteY69" fmla="*/ 1288517 h 2114196"/>
                                <a:gd name="connsiteX70" fmla="*/ 770746 w 3129227"/>
                                <a:gd name="connsiteY70" fmla="*/ 1340208 h 2114196"/>
                                <a:gd name="connsiteX71" fmla="*/ 755691 w 3129227"/>
                                <a:gd name="connsiteY71" fmla="*/ 1342965 h 2114196"/>
                                <a:gd name="connsiteX72" fmla="*/ 750139 w 3129227"/>
                                <a:gd name="connsiteY72" fmla="*/ 1332822 h 2114196"/>
                                <a:gd name="connsiteX73" fmla="*/ 735961 w 3129227"/>
                                <a:gd name="connsiteY73" fmla="*/ 1208570 h 2114196"/>
                                <a:gd name="connsiteX74" fmla="*/ 745022 w 3129227"/>
                                <a:gd name="connsiteY74" fmla="*/ 1199118 h 2114196"/>
                                <a:gd name="connsiteX75" fmla="*/ 663891 w 3129227"/>
                                <a:gd name="connsiteY75" fmla="*/ 1185198 h 2114196"/>
                                <a:gd name="connsiteX76" fmla="*/ 718715 w 3129227"/>
                                <a:gd name="connsiteY76" fmla="*/ 1188976 h 2114196"/>
                                <a:gd name="connsiteX77" fmla="*/ 728508 w 3129227"/>
                                <a:gd name="connsiteY77" fmla="*/ 1192226 h 2114196"/>
                                <a:gd name="connsiteX78" fmla="*/ 722222 w 3129227"/>
                                <a:gd name="connsiteY78" fmla="*/ 1200397 h 2114196"/>
                                <a:gd name="connsiteX79" fmla="*/ 734939 w 3129227"/>
                                <a:gd name="connsiteY79" fmla="*/ 1338435 h 2114196"/>
                                <a:gd name="connsiteX80" fmla="*/ 745608 w 3129227"/>
                                <a:gd name="connsiteY80" fmla="*/ 1355664 h 2114196"/>
                                <a:gd name="connsiteX81" fmla="*/ 758761 w 3129227"/>
                                <a:gd name="connsiteY81" fmla="*/ 1360194 h 2114196"/>
                                <a:gd name="connsiteX82" fmla="*/ 737277 w 3129227"/>
                                <a:gd name="connsiteY82" fmla="*/ 1390518 h 2114196"/>
                                <a:gd name="connsiteX83" fmla="*/ 667417 w 3129227"/>
                                <a:gd name="connsiteY83" fmla="*/ 1438861 h 2114196"/>
                                <a:gd name="connsiteX84" fmla="*/ 664055 w 3129227"/>
                                <a:gd name="connsiteY84" fmla="*/ 1439945 h 2114196"/>
                                <a:gd name="connsiteX85" fmla="*/ 509718 w 3129227"/>
                                <a:gd name="connsiteY85" fmla="*/ 1495475 h 2114196"/>
                                <a:gd name="connsiteX86" fmla="*/ 315483 w 3129227"/>
                                <a:gd name="connsiteY86" fmla="*/ 1565773 h 2114196"/>
                                <a:gd name="connsiteX87" fmla="*/ 312707 w 3129227"/>
                                <a:gd name="connsiteY87" fmla="*/ 1566462 h 2114196"/>
                                <a:gd name="connsiteX88" fmla="*/ 298530 w 3129227"/>
                                <a:gd name="connsiteY88" fmla="*/ 1571779 h 2114196"/>
                                <a:gd name="connsiteX89" fmla="*/ 289323 w 3129227"/>
                                <a:gd name="connsiteY89" fmla="*/ 1576111 h 2114196"/>
                                <a:gd name="connsiteX90" fmla="*/ 278947 w 3129227"/>
                                <a:gd name="connsiteY90" fmla="*/ 1580640 h 2114196"/>
                                <a:gd name="connsiteX91" fmla="*/ 275585 w 3129227"/>
                                <a:gd name="connsiteY91" fmla="*/ 1582315 h 2114196"/>
                                <a:gd name="connsiteX92" fmla="*/ 255709 w 3129227"/>
                                <a:gd name="connsiteY92" fmla="*/ 1587532 h 2114196"/>
                                <a:gd name="connsiteX93" fmla="*/ 247523 w 3129227"/>
                                <a:gd name="connsiteY93" fmla="*/ 1585759 h 2114196"/>
                                <a:gd name="connsiteX94" fmla="*/ 238170 w 3129227"/>
                                <a:gd name="connsiteY94" fmla="*/ 1586449 h 2114196"/>
                                <a:gd name="connsiteX95" fmla="*/ 234954 w 3129227"/>
                                <a:gd name="connsiteY95" fmla="*/ 1585563 h 2114196"/>
                                <a:gd name="connsiteX96" fmla="*/ 164217 w 3129227"/>
                                <a:gd name="connsiteY96" fmla="*/ 1522747 h 2114196"/>
                                <a:gd name="connsiteX97" fmla="*/ 125048 w 3129227"/>
                                <a:gd name="connsiteY97" fmla="*/ 1353696 h 2114196"/>
                                <a:gd name="connsiteX98" fmla="*/ 170210 w 3129227"/>
                                <a:gd name="connsiteY98" fmla="*/ 1278180 h 2114196"/>
                                <a:gd name="connsiteX99" fmla="*/ 170939 w 3129227"/>
                                <a:gd name="connsiteY99" fmla="*/ 1278180 h 2114196"/>
                                <a:gd name="connsiteX100" fmla="*/ 187894 w 3129227"/>
                                <a:gd name="connsiteY100" fmla="*/ 1276112 h 2114196"/>
                                <a:gd name="connsiteX101" fmla="*/ 500658 w 3129227"/>
                                <a:gd name="connsiteY101" fmla="*/ 1244900 h 2114196"/>
                                <a:gd name="connsiteX102" fmla="*/ 566426 w 3129227"/>
                                <a:gd name="connsiteY102" fmla="*/ 1221862 h 2114196"/>
                                <a:gd name="connsiteX103" fmla="*/ 594195 w 3129227"/>
                                <a:gd name="connsiteY103" fmla="*/ 1207880 h 2114196"/>
                                <a:gd name="connsiteX104" fmla="*/ 607933 w 3129227"/>
                                <a:gd name="connsiteY104" fmla="*/ 1200791 h 2114196"/>
                                <a:gd name="connsiteX105" fmla="*/ 612902 w 3129227"/>
                                <a:gd name="connsiteY105" fmla="*/ 1198034 h 2114196"/>
                                <a:gd name="connsiteX106" fmla="*/ 663891 w 3129227"/>
                                <a:gd name="connsiteY106" fmla="*/ 1185198 h 2114196"/>
                                <a:gd name="connsiteX107" fmla="*/ 736839 w 3129227"/>
                                <a:gd name="connsiteY107" fmla="*/ 989599 h 2114196"/>
                                <a:gd name="connsiteX108" fmla="*/ 753791 w 3129227"/>
                                <a:gd name="connsiteY108" fmla="*/ 1029574 h 2114196"/>
                                <a:gd name="connsiteX109" fmla="*/ 766215 w 3129227"/>
                                <a:gd name="connsiteY109" fmla="*/ 1073684 h 2114196"/>
                                <a:gd name="connsiteX110" fmla="*/ 762853 w 3129227"/>
                                <a:gd name="connsiteY110" fmla="*/ 1108045 h 2114196"/>
                                <a:gd name="connsiteX111" fmla="*/ 752915 w 3129227"/>
                                <a:gd name="connsiteY111" fmla="*/ 1116216 h 2114196"/>
                                <a:gd name="connsiteX112" fmla="*/ 745899 w 3129227"/>
                                <a:gd name="connsiteY112" fmla="*/ 1119071 h 2114196"/>
                                <a:gd name="connsiteX113" fmla="*/ 735377 w 3129227"/>
                                <a:gd name="connsiteY113" fmla="*/ 1123109 h 2114196"/>
                                <a:gd name="connsiteX114" fmla="*/ 730846 w 3129227"/>
                                <a:gd name="connsiteY114" fmla="*/ 1125471 h 2114196"/>
                                <a:gd name="connsiteX115" fmla="*/ 727339 w 3129227"/>
                                <a:gd name="connsiteY115" fmla="*/ 1126850 h 2114196"/>
                                <a:gd name="connsiteX116" fmla="*/ 723246 w 3129227"/>
                                <a:gd name="connsiteY116" fmla="*/ 1127637 h 2114196"/>
                                <a:gd name="connsiteX117" fmla="*/ 713162 w 3129227"/>
                                <a:gd name="connsiteY117" fmla="*/ 1129607 h 2114196"/>
                                <a:gd name="connsiteX118" fmla="*/ 708193 w 3129227"/>
                                <a:gd name="connsiteY118" fmla="*/ 1130690 h 2114196"/>
                                <a:gd name="connsiteX119" fmla="*/ 702055 w 3129227"/>
                                <a:gd name="connsiteY119" fmla="*/ 1131280 h 2114196"/>
                                <a:gd name="connsiteX120" fmla="*/ 689631 w 3129227"/>
                                <a:gd name="connsiteY120" fmla="*/ 1132364 h 2114196"/>
                                <a:gd name="connsiteX121" fmla="*/ 689924 w 3129227"/>
                                <a:gd name="connsiteY121" fmla="*/ 1136301 h 2114196"/>
                                <a:gd name="connsiteX122" fmla="*/ 646224 w 3129227"/>
                                <a:gd name="connsiteY122" fmla="*/ 1138369 h 2114196"/>
                                <a:gd name="connsiteX123" fmla="*/ 643593 w 3129227"/>
                                <a:gd name="connsiteY123" fmla="*/ 1127835 h 2114196"/>
                                <a:gd name="connsiteX124" fmla="*/ 636431 w 3129227"/>
                                <a:gd name="connsiteY124" fmla="*/ 1083528 h 2114196"/>
                                <a:gd name="connsiteX125" fmla="*/ 736839 w 3129227"/>
                                <a:gd name="connsiteY125" fmla="*/ 989599 h 2114196"/>
                                <a:gd name="connsiteX126" fmla="*/ 1459565 w 3129227"/>
                                <a:gd name="connsiteY126" fmla="*/ 946335 h 2114196"/>
                                <a:gd name="connsiteX127" fmla="*/ 1455910 w 3129227"/>
                                <a:gd name="connsiteY127" fmla="*/ 1014079 h 2114196"/>
                                <a:gd name="connsiteX128" fmla="*/ 1442588 w 3129227"/>
                                <a:gd name="connsiteY128" fmla="*/ 1079687 h 2114196"/>
                                <a:gd name="connsiteX129" fmla="*/ 1396606 w 3129227"/>
                                <a:gd name="connsiteY129" fmla="*/ 1206791 h 2114196"/>
                                <a:gd name="connsiteX130" fmla="*/ 1458274 w 3129227"/>
                                <a:gd name="connsiteY130" fmla="*/ 1083775 h 2114196"/>
                                <a:gd name="connsiteX131" fmla="*/ 1468373 w 3129227"/>
                                <a:gd name="connsiteY131" fmla="*/ 1014946 h 2114196"/>
                                <a:gd name="connsiteX132" fmla="*/ 1459565 w 3129227"/>
                                <a:gd name="connsiteY132" fmla="*/ 946335 h 2114196"/>
                                <a:gd name="connsiteX133" fmla="*/ 251616 w 3129227"/>
                                <a:gd name="connsiteY133" fmla="*/ 1284 h 2114196"/>
                                <a:gd name="connsiteX134" fmla="*/ 172548 w 3129227"/>
                                <a:gd name="connsiteY134" fmla="*/ 73158 h 2114196"/>
                                <a:gd name="connsiteX135" fmla="*/ 253954 w 3129227"/>
                                <a:gd name="connsiteY135" fmla="*/ 456649 h 2114196"/>
                                <a:gd name="connsiteX136" fmla="*/ 387391 w 3129227"/>
                                <a:gd name="connsiteY136" fmla="*/ 568202 h 2114196"/>
                                <a:gd name="connsiteX137" fmla="*/ 394698 w 3129227"/>
                                <a:gd name="connsiteY137" fmla="*/ 572731 h 2114196"/>
                                <a:gd name="connsiteX138" fmla="*/ 500658 w 3129227"/>
                                <a:gd name="connsiteY138" fmla="*/ 652579 h 2114196"/>
                                <a:gd name="connsiteX139" fmla="*/ 506649 w 3129227"/>
                                <a:gd name="connsiteY139" fmla="*/ 656026 h 2114196"/>
                                <a:gd name="connsiteX140" fmla="*/ 575487 w 3129227"/>
                                <a:gd name="connsiteY140" fmla="*/ 697969 h 2114196"/>
                                <a:gd name="connsiteX141" fmla="*/ 564964 w 3129227"/>
                                <a:gd name="connsiteY141" fmla="*/ 702892 h 2114196"/>
                                <a:gd name="connsiteX142" fmla="*/ 513518 w 3129227"/>
                                <a:gd name="connsiteY142" fmla="*/ 720516 h 2114196"/>
                                <a:gd name="connsiteX143" fmla="*/ 409605 w 3129227"/>
                                <a:gd name="connsiteY143" fmla="*/ 758815 h 2114196"/>
                                <a:gd name="connsiteX144" fmla="*/ 264185 w 3129227"/>
                                <a:gd name="connsiteY144" fmla="*/ 804795 h 2114196"/>
                                <a:gd name="connsiteX145" fmla="*/ 87050 w 3129227"/>
                                <a:gd name="connsiteY145" fmla="*/ 909554 h 2114196"/>
                                <a:gd name="connsiteX146" fmla="*/ 90 w 3129227"/>
                                <a:gd name="connsiteY146" fmla="*/ 1100168 h 2114196"/>
                                <a:gd name="connsiteX147" fmla="*/ 77988 w 3129227"/>
                                <a:gd name="connsiteY147" fmla="*/ 1249627 h 2114196"/>
                                <a:gd name="connsiteX148" fmla="*/ 115403 w 3129227"/>
                                <a:gd name="connsiteY148" fmla="*/ 1267250 h 2114196"/>
                                <a:gd name="connsiteX149" fmla="*/ 76526 w 3129227"/>
                                <a:gd name="connsiteY149" fmla="*/ 1354582 h 2114196"/>
                                <a:gd name="connsiteX150" fmla="*/ 133525 w 3129227"/>
                                <a:gd name="connsiteY150" fmla="*/ 1561048 h 2114196"/>
                                <a:gd name="connsiteX151" fmla="*/ 190232 w 3129227"/>
                                <a:gd name="connsiteY151" fmla="*/ 1611358 h 2114196"/>
                                <a:gd name="connsiteX152" fmla="*/ 173279 w 3129227"/>
                                <a:gd name="connsiteY152" fmla="*/ 1738468 h 2114196"/>
                                <a:gd name="connsiteX153" fmla="*/ 320892 w 3129227"/>
                                <a:gd name="connsiteY153" fmla="*/ 1896591 h 2114196"/>
                                <a:gd name="connsiteX154" fmla="*/ 323814 w 3129227"/>
                                <a:gd name="connsiteY154" fmla="*/ 1975257 h 2114196"/>
                                <a:gd name="connsiteX155" fmla="*/ 478151 w 3129227"/>
                                <a:gd name="connsiteY155" fmla="*/ 2102169 h 2114196"/>
                                <a:gd name="connsiteX156" fmla="*/ 587909 w 3129227"/>
                                <a:gd name="connsiteY156" fmla="*/ 2104335 h 2114196"/>
                                <a:gd name="connsiteX157" fmla="*/ 619771 w 3129227"/>
                                <a:gd name="connsiteY157" fmla="*/ 2094883 h 2114196"/>
                                <a:gd name="connsiteX158" fmla="*/ 651486 w 3129227"/>
                                <a:gd name="connsiteY158" fmla="*/ 2089468 h 2114196"/>
                                <a:gd name="connsiteX159" fmla="*/ 756422 w 3129227"/>
                                <a:gd name="connsiteY159" fmla="*/ 2111622 h 2114196"/>
                                <a:gd name="connsiteX160" fmla="*/ 1080148 w 3129227"/>
                                <a:gd name="connsiteY160" fmla="*/ 2026259 h 2114196"/>
                                <a:gd name="connsiteX161" fmla="*/ 1357396 w 3129227"/>
                                <a:gd name="connsiteY161" fmla="*/ 1904958 h 2114196"/>
                                <a:gd name="connsiteX162" fmla="*/ 1386189 w 3129227"/>
                                <a:gd name="connsiteY162" fmla="*/ 1890289 h 2114196"/>
                                <a:gd name="connsiteX163" fmla="*/ 1573700 w 3129227"/>
                                <a:gd name="connsiteY163" fmla="*/ 1818317 h 2114196"/>
                                <a:gd name="connsiteX164" fmla="*/ 2600999 w 3129227"/>
                                <a:gd name="connsiteY164" fmla="*/ 1910571 h 2114196"/>
                                <a:gd name="connsiteX165" fmla="*/ 2856326 w 3129227"/>
                                <a:gd name="connsiteY165" fmla="*/ 1935088 h 2114196"/>
                                <a:gd name="connsiteX166" fmla="*/ 3113962 w 3129227"/>
                                <a:gd name="connsiteY166" fmla="*/ 1957939 h 2114196"/>
                                <a:gd name="connsiteX167" fmla="*/ 3129227 w 3129227"/>
                                <a:gd name="connsiteY167" fmla="*/ 1959178 h 2114196"/>
                                <a:gd name="connsiteX168" fmla="*/ 3129227 w 3129227"/>
                                <a:gd name="connsiteY168" fmla="*/ 1909974 h 2114196"/>
                                <a:gd name="connsiteX169" fmla="*/ 3117786 w 3129227"/>
                                <a:gd name="connsiteY169" fmla="*/ 1909003 h 2114196"/>
                                <a:gd name="connsiteX170" fmla="*/ 2861003 w 3129227"/>
                                <a:gd name="connsiteY170" fmla="*/ 1886055 h 2114196"/>
                                <a:gd name="connsiteX171" fmla="*/ 2605968 w 3129227"/>
                                <a:gd name="connsiteY171" fmla="*/ 1861540 h 2114196"/>
                                <a:gd name="connsiteX172" fmla="*/ 1571362 w 3129227"/>
                                <a:gd name="connsiteY172" fmla="*/ 1768990 h 2114196"/>
                                <a:gd name="connsiteX173" fmla="*/ 1567124 w 3129227"/>
                                <a:gd name="connsiteY173" fmla="*/ 1769679 h 2114196"/>
                                <a:gd name="connsiteX174" fmla="*/ 1567124 w 3129227"/>
                                <a:gd name="connsiteY174" fmla="*/ 1767906 h 2114196"/>
                                <a:gd name="connsiteX175" fmla="*/ 1568002 w 3129227"/>
                                <a:gd name="connsiteY175" fmla="*/ 1750085 h 2114196"/>
                                <a:gd name="connsiteX176" fmla="*/ 1572240 w 3129227"/>
                                <a:gd name="connsiteY176" fmla="*/ 1714149 h 2114196"/>
                                <a:gd name="connsiteX177" fmla="*/ 1581009 w 3129227"/>
                                <a:gd name="connsiteY177" fmla="*/ 1640600 h 2114196"/>
                                <a:gd name="connsiteX178" fmla="*/ 1572824 w 3129227"/>
                                <a:gd name="connsiteY178" fmla="*/ 1493506 h 2114196"/>
                                <a:gd name="connsiteX179" fmla="*/ 1565517 w 3129227"/>
                                <a:gd name="connsiteY179" fmla="*/ 1347493 h 2114196"/>
                                <a:gd name="connsiteX180" fmla="*/ 1573555 w 3129227"/>
                                <a:gd name="connsiteY180" fmla="*/ 1274733 h 2114196"/>
                                <a:gd name="connsiteX181" fmla="*/ 1575017 w 3129227"/>
                                <a:gd name="connsiteY181" fmla="*/ 1256518 h 2114196"/>
                                <a:gd name="connsiteX182" fmla="*/ 1577793 w 3129227"/>
                                <a:gd name="connsiteY182" fmla="*/ 1238402 h 2114196"/>
                                <a:gd name="connsiteX183" fmla="*/ 1582762 w 3129227"/>
                                <a:gd name="connsiteY183" fmla="*/ 1202072 h 2114196"/>
                                <a:gd name="connsiteX184" fmla="*/ 1584517 w 3129227"/>
                                <a:gd name="connsiteY184" fmla="*/ 1201481 h 2114196"/>
                                <a:gd name="connsiteX185" fmla="*/ 1582617 w 3129227"/>
                                <a:gd name="connsiteY185" fmla="*/ 1202072 h 2114196"/>
                                <a:gd name="connsiteX186" fmla="*/ 1576478 w 3129227"/>
                                <a:gd name="connsiteY186" fmla="*/ 1238204 h 2114196"/>
                                <a:gd name="connsiteX187" fmla="*/ 1573117 w 3129227"/>
                                <a:gd name="connsiteY187" fmla="*/ 1256025 h 2114196"/>
                                <a:gd name="connsiteX188" fmla="*/ 1570924 w 3129227"/>
                                <a:gd name="connsiteY188" fmla="*/ 1274339 h 2114196"/>
                                <a:gd name="connsiteX189" fmla="*/ 1561133 w 3129227"/>
                                <a:gd name="connsiteY189" fmla="*/ 1347297 h 2114196"/>
                                <a:gd name="connsiteX190" fmla="*/ 1564347 w 3129227"/>
                                <a:gd name="connsiteY190" fmla="*/ 1494391 h 2114196"/>
                                <a:gd name="connsiteX191" fmla="*/ 1568440 w 3129227"/>
                                <a:gd name="connsiteY191" fmla="*/ 1640207 h 2114196"/>
                                <a:gd name="connsiteX192" fmla="*/ 1557917 w 3129227"/>
                                <a:gd name="connsiteY192" fmla="*/ 1711983 h 2114196"/>
                                <a:gd name="connsiteX193" fmla="*/ 1552509 w 3129227"/>
                                <a:gd name="connsiteY193" fmla="*/ 1748805 h 2114196"/>
                                <a:gd name="connsiteX194" fmla="*/ 1551193 w 3129227"/>
                                <a:gd name="connsiteY194" fmla="*/ 1767710 h 2114196"/>
                                <a:gd name="connsiteX195" fmla="*/ 1551193 w 3129227"/>
                                <a:gd name="connsiteY195" fmla="*/ 1771845 h 2114196"/>
                                <a:gd name="connsiteX196" fmla="*/ 1364265 w 3129227"/>
                                <a:gd name="connsiteY196" fmla="*/ 1846673 h 2114196"/>
                                <a:gd name="connsiteX197" fmla="*/ 1336060 w 3129227"/>
                                <a:gd name="connsiteY197" fmla="*/ 1860851 h 2114196"/>
                                <a:gd name="connsiteX198" fmla="*/ 1063486 w 3129227"/>
                                <a:gd name="connsiteY198" fmla="*/ 1980181 h 2114196"/>
                                <a:gd name="connsiteX199" fmla="*/ 750577 w 3129227"/>
                                <a:gd name="connsiteY199" fmla="*/ 2063081 h 2114196"/>
                                <a:gd name="connsiteX200" fmla="*/ 681446 w 3129227"/>
                                <a:gd name="connsiteY200" fmla="*/ 2050971 h 2114196"/>
                                <a:gd name="connsiteX201" fmla="*/ 601648 w 3129227"/>
                                <a:gd name="connsiteY201" fmla="*/ 2049298 h 2114196"/>
                                <a:gd name="connsiteX202" fmla="*/ 581918 w 3129227"/>
                                <a:gd name="connsiteY202" fmla="*/ 2055697 h 2114196"/>
                                <a:gd name="connsiteX203" fmla="*/ 489258 w 3129227"/>
                                <a:gd name="connsiteY203" fmla="*/ 2054615 h 2114196"/>
                                <a:gd name="connsiteX204" fmla="*/ 368829 w 3129227"/>
                                <a:gd name="connsiteY204" fmla="*/ 1957044 h 2114196"/>
                                <a:gd name="connsiteX205" fmla="*/ 367660 w 3129227"/>
                                <a:gd name="connsiteY205" fmla="*/ 1908405 h 2114196"/>
                                <a:gd name="connsiteX206" fmla="*/ 367952 w 3129227"/>
                                <a:gd name="connsiteY206" fmla="*/ 1908405 h 2114196"/>
                                <a:gd name="connsiteX207" fmla="*/ 397183 w 3129227"/>
                                <a:gd name="connsiteY207" fmla="*/ 1908405 h 2114196"/>
                                <a:gd name="connsiteX208" fmla="*/ 469965 w 3129227"/>
                                <a:gd name="connsiteY208" fmla="*/ 1884480 h 2114196"/>
                                <a:gd name="connsiteX209" fmla="*/ 491449 w 3129227"/>
                                <a:gd name="connsiteY209" fmla="*/ 1875225 h 2114196"/>
                                <a:gd name="connsiteX210" fmla="*/ 724561 w 3129227"/>
                                <a:gd name="connsiteY210" fmla="*/ 1775881 h 2114196"/>
                                <a:gd name="connsiteX211" fmla="*/ 736839 w 3129227"/>
                                <a:gd name="connsiteY211" fmla="*/ 1770072 h 2114196"/>
                                <a:gd name="connsiteX212" fmla="*/ 787261 w 3129227"/>
                                <a:gd name="connsiteY212" fmla="*/ 1795475 h 2114196"/>
                                <a:gd name="connsiteX213" fmla="*/ 798513 w 3129227"/>
                                <a:gd name="connsiteY213" fmla="*/ 1794589 h 2114196"/>
                                <a:gd name="connsiteX214" fmla="*/ 848206 w 3129227"/>
                                <a:gd name="connsiteY214" fmla="*/ 1778736 h 2114196"/>
                                <a:gd name="connsiteX215" fmla="*/ 848937 w 3129227"/>
                                <a:gd name="connsiteY215" fmla="*/ 1783463 h 2114196"/>
                                <a:gd name="connsiteX216" fmla="*/ 852006 w 3129227"/>
                                <a:gd name="connsiteY216" fmla="*/ 1807289 h 2114196"/>
                                <a:gd name="connsiteX217" fmla="*/ 835928 w 3129227"/>
                                <a:gd name="connsiteY217" fmla="*/ 1854648 h 2114196"/>
                                <a:gd name="connsiteX218" fmla="*/ 803044 w 3129227"/>
                                <a:gd name="connsiteY218" fmla="*/ 1898460 h 2114196"/>
                                <a:gd name="connsiteX219" fmla="*/ 783022 w 3129227"/>
                                <a:gd name="connsiteY219" fmla="*/ 1918743 h 2114196"/>
                                <a:gd name="connsiteX220" fmla="*/ 773961 w 3129227"/>
                                <a:gd name="connsiteY220" fmla="*/ 1929279 h 2114196"/>
                                <a:gd name="connsiteX221" fmla="*/ 763877 w 3129227"/>
                                <a:gd name="connsiteY221" fmla="*/ 1936564 h 2114196"/>
                                <a:gd name="connsiteX222" fmla="*/ 751015 w 3129227"/>
                                <a:gd name="connsiteY222" fmla="*/ 1944735 h 2114196"/>
                                <a:gd name="connsiteX223" fmla="*/ 741370 w 3129227"/>
                                <a:gd name="connsiteY223" fmla="*/ 1958322 h 2114196"/>
                                <a:gd name="connsiteX224" fmla="*/ 736839 w 3129227"/>
                                <a:gd name="connsiteY224" fmla="*/ 1987762 h 2114196"/>
                                <a:gd name="connsiteX225" fmla="*/ 738739 w 3129227"/>
                                <a:gd name="connsiteY225" fmla="*/ 2044769 h 2114196"/>
                                <a:gd name="connsiteX226" fmla="*/ 742830 w 3129227"/>
                                <a:gd name="connsiteY226" fmla="*/ 1988155 h 2114196"/>
                                <a:gd name="connsiteX227" fmla="*/ 749553 w 3129227"/>
                                <a:gd name="connsiteY227" fmla="*/ 1962163 h 2114196"/>
                                <a:gd name="connsiteX228" fmla="*/ 757299 w 3129227"/>
                                <a:gd name="connsiteY228" fmla="*/ 1953301 h 2114196"/>
                                <a:gd name="connsiteX229" fmla="*/ 769137 w 3129227"/>
                                <a:gd name="connsiteY229" fmla="*/ 1947492 h 2114196"/>
                                <a:gd name="connsiteX230" fmla="*/ 782875 w 3129227"/>
                                <a:gd name="connsiteY230" fmla="*/ 1939616 h 2114196"/>
                                <a:gd name="connsiteX231" fmla="*/ 793399 w 3129227"/>
                                <a:gd name="connsiteY231" fmla="*/ 1929672 h 2114196"/>
                                <a:gd name="connsiteX232" fmla="*/ 815468 w 3129227"/>
                                <a:gd name="connsiteY232" fmla="*/ 1911654 h 2114196"/>
                                <a:gd name="connsiteX233" fmla="*/ 855659 w 3129227"/>
                                <a:gd name="connsiteY233" fmla="*/ 1868431 h 2114196"/>
                                <a:gd name="connsiteX234" fmla="*/ 881674 w 3129227"/>
                                <a:gd name="connsiteY234" fmla="*/ 1810931 h 2114196"/>
                                <a:gd name="connsiteX235" fmla="*/ 881383 w 3129227"/>
                                <a:gd name="connsiteY235" fmla="*/ 1778245 h 2114196"/>
                                <a:gd name="connsiteX236" fmla="*/ 880943 w 3129227"/>
                                <a:gd name="connsiteY236" fmla="*/ 1773518 h 2114196"/>
                                <a:gd name="connsiteX237" fmla="*/ 885474 w 3129227"/>
                                <a:gd name="connsiteY237" fmla="*/ 1769876 h 2114196"/>
                                <a:gd name="connsiteX238" fmla="*/ 904474 w 3129227"/>
                                <a:gd name="connsiteY238" fmla="*/ 1733545 h 2114196"/>
                                <a:gd name="connsiteX239" fmla="*/ 898628 w 3129227"/>
                                <a:gd name="connsiteY239" fmla="*/ 1694852 h 2114196"/>
                                <a:gd name="connsiteX240" fmla="*/ 877143 w 3129227"/>
                                <a:gd name="connsiteY240" fmla="*/ 1666889 h 2114196"/>
                                <a:gd name="connsiteX241" fmla="*/ 875755 w 3129227"/>
                                <a:gd name="connsiteY241" fmla="*/ 1665019 h 2114196"/>
                                <a:gd name="connsiteX242" fmla="*/ 875683 w 3129227"/>
                                <a:gd name="connsiteY242" fmla="*/ 1664921 h 2114196"/>
                                <a:gd name="connsiteX243" fmla="*/ 872174 w 3129227"/>
                                <a:gd name="connsiteY243" fmla="*/ 1661474 h 2114196"/>
                                <a:gd name="connsiteX244" fmla="*/ 870274 w 3129227"/>
                                <a:gd name="connsiteY244" fmla="*/ 1660194 h 2114196"/>
                                <a:gd name="connsiteX245" fmla="*/ 873635 w 3129227"/>
                                <a:gd name="connsiteY245" fmla="*/ 1654187 h 2114196"/>
                                <a:gd name="connsiteX246" fmla="*/ 873928 w 3129227"/>
                                <a:gd name="connsiteY246" fmla="*/ 1654187 h 2114196"/>
                                <a:gd name="connsiteX247" fmla="*/ 882990 w 3129227"/>
                                <a:gd name="connsiteY247" fmla="*/ 1642177 h 2114196"/>
                                <a:gd name="connsiteX248" fmla="*/ 885766 w 3129227"/>
                                <a:gd name="connsiteY248" fmla="*/ 1634791 h 2114196"/>
                                <a:gd name="connsiteX249" fmla="*/ 887081 w 3129227"/>
                                <a:gd name="connsiteY249" fmla="*/ 1631345 h 2114196"/>
                                <a:gd name="connsiteX250" fmla="*/ 899943 w 3129227"/>
                                <a:gd name="connsiteY250" fmla="*/ 1596491 h 2114196"/>
                                <a:gd name="connsiteX251" fmla="*/ 910904 w 3129227"/>
                                <a:gd name="connsiteY251" fmla="*/ 1566462 h 2114196"/>
                                <a:gd name="connsiteX252" fmla="*/ 908274 w 3129227"/>
                                <a:gd name="connsiteY252" fmla="*/ 1462098 h 2114196"/>
                                <a:gd name="connsiteX253" fmla="*/ 801144 w 3129227"/>
                                <a:gd name="connsiteY253" fmla="*/ 1382740 h 2114196"/>
                                <a:gd name="connsiteX254" fmla="*/ 833737 w 3129227"/>
                                <a:gd name="connsiteY254" fmla="*/ 1320810 h 2114196"/>
                                <a:gd name="connsiteX255" fmla="*/ 835637 w 3129227"/>
                                <a:gd name="connsiteY255" fmla="*/ 1323371 h 2114196"/>
                                <a:gd name="connsiteX256" fmla="*/ 846013 w 3129227"/>
                                <a:gd name="connsiteY256" fmla="*/ 1334399 h 2114196"/>
                                <a:gd name="connsiteX257" fmla="*/ 857121 w 3129227"/>
                                <a:gd name="connsiteY257" fmla="*/ 1344243 h 2114196"/>
                                <a:gd name="connsiteX258" fmla="*/ 908566 w 3129227"/>
                                <a:gd name="connsiteY258" fmla="*/ 1372008 h 2114196"/>
                                <a:gd name="connsiteX259" fmla="*/ 1021541 w 3129227"/>
                                <a:gd name="connsiteY259" fmla="*/ 1388747 h 2114196"/>
                                <a:gd name="connsiteX260" fmla="*/ 1241938 w 3129227"/>
                                <a:gd name="connsiteY260" fmla="*/ 1341486 h 2114196"/>
                                <a:gd name="connsiteX261" fmla="*/ 1021541 w 3129227"/>
                                <a:gd name="connsiteY261" fmla="*/ 1380574 h 2114196"/>
                                <a:gd name="connsiteX262" fmla="*/ 912804 w 3129227"/>
                                <a:gd name="connsiteY262" fmla="*/ 1360587 h 2114196"/>
                                <a:gd name="connsiteX263" fmla="*/ 866183 w 3129227"/>
                                <a:gd name="connsiteY263" fmla="*/ 1333315 h 2114196"/>
                                <a:gd name="connsiteX264" fmla="*/ 847766 w 3129227"/>
                                <a:gd name="connsiteY264" fmla="*/ 1314116 h 2114196"/>
                                <a:gd name="connsiteX265" fmla="*/ 840606 w 3129227"/>
                                <a:gd name="connsiteY265" fmla="*/ 1302989 h 2114196"/>
                                <a:gd name="connsiteX266" fmla="*/ 842944 w 3129227"/>
                                <a:gd name="connsiteY266" fmla="*/ 1296295 h 2114196"/>
                                <a:gd name="connsiteX267" fmla="*/ 813568 w 3129227"/>
                                <a:gd name="connsiteY267" fmla="*/ 1195376 h 2114196"/>
                                <a:gd name="connsiteX268" fmla="*/ 769284 w 3129227"/>
                                <a:gd name="connsiteY268" fmla="*/ 1157568 h 2114196"/>
                                <a:gd name="connsiteX269" fmla="*/ 773522 w 3129227"/>
                                <a:gd name="connsiteY269" fmla="*/ 1155402 h 2114196"/>
                                <a:gd name="connsiteX270" fmla="*/ 799099 w 3129227"/>
                                <a:gd name="connsiteY270" fmla="*/ 1129607 h 2114196"/>
                                <a:gd name="connsiteX271" fmla="*/ 804506 w 3129227"/>
                                <a:gd name="connsiteY271" fmla="*/ 1066987 h 2114196"/>
                                <a:gd name="connsiteX272" fmla="*/ 786968 w 3129227"/>
                                <a:gd name="connsiteY272" fmla="*/ 1016282 h 2114196"/>
                                <a:gd name="connsiteX273" fmla="*/ 764168 w 3129227"/>
                                <a:gd name="connsiteY273" fmla="*/ 970696 h 2114196"/>
                                <a:gd name="connsiteX274" fmla="*/ 752915 w 3129227"/>
                                <a:gd name="connsiteY274" fmla="*/ 949135 h 2114196"/>
                                <a:gd name="connsiteX275" fmla="*/ 735961 w 3129227"/>
                                <a:gd name="connsiteY275" fmla="*/ 924816 h 2114196"/>
                                <a:gd name="connsiteX276" fmla="*/ 687439 w 3129227"/>
                                <a:gd name="connsiteY276" fmla="*/ 896065 h 2114196"/>
                                <a:gd name="connsiteX277" fmla="*/ 657186 w 3129227"/>
                                <a:gd name="connsiteY277" fmla="*/ 889764 h 2114196"/>
                                <a:gd name="connsiteX278" fmla="*/ 656017 w 3129227"/>
                                <a:gd name="connsiteY278" fmla="*/ 887401 h 2114196"/>
                                <a:gd name="connsiteX279" fmla="*/ 648562 w 3129227"/>
                                <a:gd name="connsiteY279" fmla="*/ 873027 h 2114196"/>
                                <a:gd name="connsiteX280" fmla="*/ 643009 w 3129227"/>
                                <a:gd name="connsiteY280" fmla="*/ 857963 h 2114196"/>
                                <a:gd name="connsiteX281" fmla="*/ 638186 w 3129227"/>
                                <a:gd name="connsiteY281" fmla="*/ 841815 h 2114196"/>
                                <a:gd name="connsiteX282" fmla="*/ 634531 w 3129227"/>
                                <a:gd name="connsiteY282" fmla="*/ 825668 h 2114196"/>
                                <a:gd name="connsiteX283" fmla="*/ 631171 w 3129227"/>
                                <a:gd name="connsiteY283" fmla="*/ 809324 h 2114196"/>
                                <a:gd name="connsiteX284" fmla="*/ 633217 w 3129227"/>
                                <a:gd name="connsiteY284" fmla="*/ 776243 h 2114196"/>
                                <a:gd name="connsiteX285" fmla="*/ 634971 w 3129227"/>
                                <a:gd name="connsiteY285" fmla="*/ 775553 h 2114196"/>
                                <a:gd name="connsiteX286" fmla="*/ 633217 w 3129227"/>
                                <a:gd name="connsiteY286" fmla="*/ 776046 h 2114196"/>
                                <a:gd name="connsiteX287" fmla="*/ 627224 w 3129227"/>
                                <a:gd name="connsiteY287" fmla="*/ 809324 h 2114196"/>
                                <a:gd name="connsiteX288" fmla="*/ 628686 w 3129227"/>
                                <a:gd name="connsiteY288" fmla="*/ 826357 h 2114196"/>
                                <a:gd name="connsiteX289" fmla="*/ 630440 w 3129227"/>
                                <a:gd name="connsiteY289" fmla="*/ 843292 h 2114196"/>
                                <a:gd name="connsiteX290" fmla="*/ 633217 w 3129227"/>
                                <a:gd name="connsiteY290" fmla="*/ 859931 h 2114196"/>
                                <a:gd name="connsiteX291" fmla="*/ 637309 w 3129227"/>
                                <a:gd name="connsiteY291" fmla="*/ 876866 h 2114196"/>
                                <a:gd name="connsiteX292" fmla="*/ 641255 w 3129227"/>
                                <a:gd name="connsiteY292" fmla="*/ 888090 h 2114196"/>
                                <a:gd name="connsiteX293" fmla="*/ 635262 w 3129227"/>
                                <a:gd name="connsiteY293" fmla="*/ 887598 h 2114196"/>
                                <a:gd name="connsiteX294" fmla="*/ 533835 w 3129227"/>
                                <a:gd name="connsiteY294" fmla="*/ 897542 h 2114196"/>
                                <a:gd name="connsiteX295" fmla="*/ 530180 w 3129227"/>
                                <a:gd name="connsiteY295" fmla="*/ 898428 h 2114196"/>
                                <a:gd name="connsiteX296" fmla="*/ 524773 w 3129227"/>
                                <a:gd name="connsiteY296" fmla="*/ 891733 h 2114196"/>
                                <a:gd name="connsiteX297" fmla="*/ 513518 w 3129227"/>
                                <a:gd name="connsiteY297" fmla="*/ 878835 h 2114196"/>
                                <a:gd name="connsiteX298" fmla="*/ 490135 w 3129227"/>
                                <a:gd name="connsiteY298" fmla="*/ 854122 h 2114196"/>
                                <a:gd name="connsiteX299" fmla="*/ 463534 w 3129227"/>
                                <a:gd name="connsiteY299" fmla="*/ 831969 h 2114196"/>
                                <a:gd name="connsiteX300" fmla="*/ 431674 w 3129227"/>
                                <a:gd name="connsiteY300" fmla="*/ 820352 h 2114196"/>
                                <a:gd name="connsiteX301" fmla="*/ 461636 w 3129227"/>
                                <a:gd name="connsiteY301" fmla="*/ 835416 h 2114196"/>
                                <a:gd name="connsiteX302" fmla="*/ 483996 w 3129227"/>
                                <a:gd name="connsiteY302" fmla="*/ 859045 h 2114196"/>
                                <a:gd name="connsiteX303" fmla="*/ 503873 w 3129227"/>
                                <a:gd name="connsiteY303" fmla="*/ 886121 h 2114196"/>
                                <a:gd name="connsiteX304" fmla="*/ 513373 w 3129227"/>
                                <a:gd name="connsiteY304" fmla="*/ 899906 h 2114196"/>
                                <a:gd name="connsiteX305" fmla="*/ 514687 w 3129227"/>
                                <a:gd name="connsiteY305" fmla="*/ 902072 h 2114196"/>
                                <a:gd name="connsiteX306" fmla="*/ 437082 w 3129227"/>
                                <a:gd name="connsiteY306" fmla="*/ 924421 h 2114196"/>
                                <a:gd name="connsiteX307" fmla="*/ 431674 w 3129227"/>
                                <a:gd name="connsiteY307" fmla="*/ 926391 h 2114196"/>
                                <a:gd name="connsiteX308" fmla="*/ 408291 w 3129227"/>
                                <a:gd name="connsiteY308" fmla="*/ 870861 h 2114196"/>
                                <a:gd name="connsiteX309" fmla="*/ 388705 w 3129227"/>
                                <a:gd name="connsiteY309" fmla="*/ 847624 h 2114196"/>
                                <a:gd name="connsiteX310" fmla="*/ 377598 w 3129227"/>
                                <a:gd name="connsiteY310" fmla="*/ 837483 h 2114196"/>
                                <a:gd name="connsiteX311" fmla="*/ 366198 w 3129227"/>
                                <a:gd name="connsiteY311" fmla="*/ 828032 h 2114196"/>
                                <a:gd name="connsiteX312" fmla="*/ 376136 w 3129227"/>
                                <a:gd name="connsiteY312" fmla="*/ 839058 h 2114196"/>
                                <a:gd name="connsiteX313" fmla="*/ 385783 w 3129227"/>
                                <a:gd name="connsiteY313" fmla="*/ 850479 h 2114196"/>
                                <a:gd name="connsiteX314" fmla="*/ 401422 w 3129227"/>
                                <a:gd name="connsiteY314" fmla="*/ 875193 h 2114196"/>
                                <a:gd name="connsiteX315" fmla="*/ 415891 w 3129227"/>
                                <a:gd name="connsiteY315" fmla="*/ 926784 h 2114196"/>
                                <a:gd name="connsiteX316" fmla="*/ 394552 w 3129227"/>
                                <a:gd name="connsiteY316" fmla="*/ 917529 h 2114196"/>
                                <a:gd name="connsiteX317" fmla="*/ 348369 w 3129227"/>
                                <a:gd name="connsiteY317" fmla="*/ 898428 h 2114196"/>
                                <a:gd name="connsiteX318" fmla="*/ 324545 w 3129227"/>
                                <a:gd name="connsiteY318" fmla="*/ 890651 h 2114196"/>
                                <a:gd name="connsiteX319" fmla="*/ 299407 w 3129227"/>
                                <a:gd name="connsiteY319" fmla="*/ 887894 h 2114196"/>
                                <a:gd name="connsiteX320" fmla="*/ 274416 w 3129227"/>
                                <a:gd name="connsiteY320" fmla="*/ 887205 h 2114196"/>
                                <a:gd name="connsiteX321" fmla="*/ 249716 w 3129227"/>
                                <a:gd name="connsiteY321" fmla="*/ 890453 h 2114196"/>
                                <a:gd name="connsiteX322" fmla="*/ 274416 w 3129227"/>
                                <a:gd name="connsiteY322" fmla="*/ 888681 h 2114196"/>
                                <a:gd name="connsiteX323" fmla="*/ 299114 w 3129227"/>
                                <a:gd name="connsiteY323" fmla="*/ 890847 h 2114196"/>
                                <a:gd name="connsiteX324" fmla="*/ 346029 w 3129227"/>
                                <a:gd name="connsiteY324" fmla="*/ 903942 h 2114196"/>
                                <a:gd name="connsiteX325" fmla="*/ 390460 w 3129227"/>
                                <a:gd name="connsiteY325" fmla="*/ 925701 h 2114196"/>
                                <a:gd name="connsiteX326" fmla="*/ 412967 w 3129227"/>
                                <a:gd name="connsiteY326" fmla="*/ 937123 h 2114196"/>
                                <a:gd name="connsiteX327" fmla="*/ 428020 w 3129227"/>
                                <a:gd name="connsiteY327" fmla="*/ 939485 h 2114196"/>
                                <a:gd name="connsiteX328" fmla="*/ 441027 w 3129227"/>
                                <a:gd name="connsiteY328" fmla="*/ 936039 h 2114196"/>
                                <a:gd name="connsiteX329" fmla="*/ 528865 w 3129227"/>
                                <a:gd name="connsiteY329" fmla="*/ 916938 h 2114196"/>
                                <a:gd name="connsiteX330" fmla="*/ 529011 w 3129227"/>
                                <a:gd name="connsiteY330" fmla="*/ 917923 h 2114196"/>
                                <a:gd name="connsiteX331" fmla="*/ 532518 w 3129227"/>
                                <a:gd name="connsiteY331" fmla="*/ 916248 h 2114196"/>
                                <a:gd name="connsiteX332" fmla="*/ 537195 w 3129227"/>
                                <a:gd name="connsiteY332" fmla="*/ 915363 h 2114196"/>
                                <a:gd name="connsiteX333" fmla="*/ 633948 w 3129227"/>
                                <a:gd name="connsiteY333" fmla="*/ 911720 h 2114196"/>
                                <a:gd name="connsiteX334" fmla="*/ 714039 w 3129227"/>
                                <a:gd name="connsiteY334" fmla="*/ 945097 h 2114196"/>
                                <a:gd name="connsiteX335" fmla="*/ 724415 w 3129227"/>
                                <a:gd name="connsiteY335" fmla="*/ 962032 h 2114196"/>
                                <a:gd name="connsiteX336" fmla="*/ 730115 w 3129227"/>
                                <a:gd name="connsiteY336" fmla="*/ 974930 h 2114196"/>
                                <a:gd name="connsiteX337" fmla="*/ 620355 w 3129227"/>
                                <a:gd name="connsiteY337" fmla="*/ 1083528 h 2114196"/>
                                <a:gd name="connsiteX338" fmla="*/ 628102 w 3129227"/>
                                <a:gd name="connsiteY338" fmla="*/ 1132364 h 2114196"/>
                                <a:gd name="connsiteX339" fmla="*/ 630440 w 3129227"/>
                                <a:gd name="connsiteY339" fmla="*/ 1141619 h 2114196"/>
                                <a:gd name="connsiteX340" fmla="*/ 592295 w 3129227"/>
                                <a:gd name="connsiteY340" fmla="*/ 1154122 h 2114196"/>
                                <a:gd name="connsiteX341" fmla="*/ 582795 w 3129227"/>
                                <a:gd name="connsiteY341" fmla="*/ 1159538 h 2114196"/>
                                <a:gd name="connsiteX342" fmla="*/ 577387 w 3129227"/>
                                <a:gd name="connsiteY342" fmla="*/ 1162491 h 2114196"/>
                                <a:gd name="connsiteX343" fmla="*/ 542018 w 3129227"/>
                                <a:gd name="connsiteY343" fmla="*/ 1180115 h 2114196"/>
                                <a:gd name="connsiteX344" fmla="*/ 497735 w 3129227"/>
                                <a:gd name="connsiteY344" fmla="*/ 1196656 h 2114196"/>
                                <a:gd name="connsiteX345" fmla="*/ 182194 w 3129227"/>
                                <a:gd name="connsiteY345" fmla="*/ 1228064 h 2114196"/>
                                <a:gd name="connsiteX346" fmla="*/ 163925 w 3129227"/>
                                <a:gd name="connsiteY346" fmla="*/ 1230230 h 2114196"/>
                                <a:gd name="connsiteX347" fmla="*/ 162317 w 3129227"/>
                                <a:gd name="connsiteY347" fmla="*/ 1230428 h 2114196"/>
                                <a:gd name="connsiteX348" fmla="*/ 154132 w 3129227"/>
                                <a:gd name="connsiteY348" fmla="*/ 1229442 h 2114196"/>
                                <a:gd name="connsiteX349" fmla="*/ 153841 w 3129227"/>
                                <a:gd name="connsiteY349" fmla="*/ 1232396 h 2114196"/>
                                <a:gd name="connsiteX350" fmla="*/ 97572 w 3129227"/>
                                <a:gd name="connsiteY350" fmla="*/ 1204631 h 2114196"/>
                                <a:gd name="connsiteX351" fmla="*/ 48612 w 3129227"/>
                                <a:gd name="connsiteY351" fmla="*/ 1098002 h 2114196"/>
                                <a:gd name="connsiteX352" fmla="*/ 126365 w 3129227"/>
                                <a:gd name="connsiteY352" fmla="*/ 937714 h 2114196"/>
                                <a:gd name="connsiteX353" fmla="*/ 275438 w 3129227"/>
                                <a:gd name="connsiteY353" fmla="*/ 851760 h 2114196"/>
                                <a:gd name="connsiteX354" fmla="*/ 430798 w 3129227"/>
                                <a:gd name="connsiteY354" fmla="*/ 802038 h 2114196"/>
                                <a:gd name="connsiteX355" fmla="*/ 528426 w 3129227"/>
                                <a:gd name="connsiteY355" fmla="*/ 766593 h 2114196"/>
                                <a:gd name="connsiteX356" fmla="*/ 583818 w 3129227"/>
                                <a:gd name="connsiteY356" fmla="*/ 747394 h 2114196"/>
                                <a:gd name="connsiteX357" fmla="*/ 626640 w 3129227"/>
                                <a:gd name="connsiteY357" fmla="*/ 688714 h 2114196"/>
                                <a:gd name="connsiteX358" fmla="*/ 731722 w 3129227"/>
                                <a:gd name="connsiteY358" fmla="*/ 644605 h 2114196"/>
                                <a:gd name="connsiteX359" fmla="*/ 834613 w 3129227"/>
                                <a:gd name="connsiteY359" fmla="*/ 558356 h 2114196"/>
                                <a:gd name="connsiteX360" fmla="*/ 727631 w 3129227"/>
                                <a:gd name="connsiteY360" fmla="*/ 637712 h 2114196"/>
                                <a:gd name="connsiteX361" fmla="*/ 620355 w 3129227"/>
                                <a:gd name="connsiteY361" fmla="*/ 674241 h 2114196"/>
                                <a:gd name="connsiteX362" fmla="*/ 530326 w 3129227"/>
                                <a:gd name="connsiteY362" fmla="*/ 613393 h 2114196"/>
                                <a:gd name="connsiteX363" fmla="*/ 524335 w 3129227"/>
                                <a:gd name="connsiteY363" fmla="*/ 610145 h 2114196"/>
                                <a:gd name="connsiteX364" fmla="*/ 434451 w 3129227"/>
                                <a:gd name="connsiteY364" fmla="*/ 544769 h 2114196"/>
                                <a:gd name="connsiteX365" fmla="*/ 422760 w 3129227"/>
                                <a:gd name="connsiteY365" fmla="*/ 533152 h 2114196"/>
                                <a:gd name="connsiteX366" fmla="*/ 493789 w 3129227"/>
                                <a:gd name="connsiteY366" fmla="*/ 475159 h 2114196"/>
                                <a:gd name="connsiteX367" fmla="*/ 533835 w 3129227"/>
                                <a:gd name="connsiteY367" fmla="*/ 429475 h 2114196"/>
                                <a:gd name="connsiteX368" fmla="*/ 553711 w 3129227"/>
                                <a:gd name="connsiteY368" fmla="*/ 406731 h 2114196"/>
                                <a:gd name="connsiteX369" fmla="*/ 563795 w 3129227"/>
                                <a:gd name="connsiteY369" fmla="*/ 395507 h 2114196"/>
                                <a:gd name="connsiteX370" fmla="*/ 572271 w 3129227"/>
                                <a:gd name="connsiteY370" fmla="*/ 383102 h 2114196"/>
                                <a:gd name="connsiteX371" fmla="*/ 563064 w 3129227"/>
                                <a:gd name="connsiteY371" fmla="*/ 394918 h 2114196"/>
                                <a:gd name="connsiteX372" fmla="*/ 552249 w 3129227"/>
                                <a:gd name="connsiteY372" fmla="*/ 405451 h 2114196"/>
                                <a:gd name="connsiteX373" fmla="*/ 530764 w 3129227"/>
                                <a:gd name="connsiteY373" fmla="*/ 426718 h 2114196"/>
                                <a:gd name="connsiteX374" fmla="*/ 487942 w 3129227"/>
                                <a:gd name="connsiteY374" fmla="*/ 469351 h 2114196"/>
                                <a:gd name="connsiteX375" fmla="*/ 407705 w 3129227"/>
                                <a:gd name="connsiteY375" fmla="*/ 523897 h 2114196"/>
                                <a:gd name="connsiteX376" fmla="*/ 288592 w 3129227"/>
                                <a:gd name="connsiteY376" fmla="*/ 422683 h 2114196"/>
                                <a:gd name="connsiteX377" fmla="*/ 218147 w 3129227"/>
                                <a:gd name="connsiteY377" fmla="*/ 89895 h 2114196"/>
                                <a:gd name="connsiteX378" fmla="*/ 256147 w 3129227"/>
                                <a:gd name="connsiteY378" fmla="*/ 49921 h 2114196"/>
                                <a:gd name="connsiteX379" fmla="*/ 368098 w 3129227"/>
                                <a:gd name="connsiteY379" fmla="*/ 117858 h 2114196"/>
                                <a:gd name="connsiteX380" fmla="*/ 382129 w 3129227"/>
                                <a:gd name="connsiteY380" fmla="*/ 144934 h 2114196"/>
                                <a:gd name="connsiteX381" fmla="*/ 549473 w 3129227"/>
                                <a:gd name="connsiteY381" fmla="*/ 290846 h 2114196"/>
                                <a:gd name="connsiteX382" fmla="*/ 614364 w 3129227"/>
                                <a:gd name="connsiteY382" fmla="*/ 330329 h 2114196"/>
                                <a:gd name="connsiteX383" fmla="*/ 907835 w 3129227"/>
                                <a:gd name="connsiteY383" fmla="*/ 488057 h 2114196"/>
                                <a:gd name="connsiteX384" fmla="*/ 1066701 w 3129227"/>
                                <a:gd name="connsiteY384" fmla="*/ 582182 h 2114196"/>
                                <a:gd name="connsiteX385" fmla="*/ 1097394 w 3129227"/>
                                <a:gd name="connsiteY385" fmla="*/ 608470 h 2114196"/>
                                <a:gd name="connsiteX386" fmla="*/ 1216652 w 3129227"/>
                                <a:gd name="connsiteY386" fmla="*/ 710670 h 2114196"/>
                                <a:gd name="connsiteX387" fmla="*/ 1443042 w 3129227"/>
                                <a:gd name="connsiteY387" fmla="*/ 902072 h 2114196"/>
                                <a:gd name="connsiteX388" fmla="*/ 1905903 w 3129227"/>
                                <a:gd name="connsiteY388" fmla="*/ 975423 h 2114196"/>
                                <a:gd name="connsiteX389" fmla="*/ 3032877 w 3129227"/>
                                <a:gd name="connsiteY389" fmla="*/ 952383 h 2114196"/>
                                <a:gd name="connsiteX390" fmla="*/ 3031707 w 3129227"/>
                                <a:gd name="connsiteY390" fmla="*/ 903745 h 2114196"/>
                                <a:gd name="connsiteX391" fmla="*/ 1907657 w 3129227"/>
                                <a:gd name="connsiteY391" fmla="*/ 926784 h 2114196"/>
                                <a:gd name="connsiteX392" fmla="*/ 1472273 w 3129227"/>
                                <a:gd name="connsiteY392" fmla="*/ 862886 h 2114196"/>
                                <a:gd name="connsiteX393" fmla="*/ 1248807 w 3129227"/>
                                <a:gd name="connsiteY393" fmla="*/ 673846 h 2114196"/>
                                <a:gd name="connsiteX394" fmla="*/ 1127939 w 3129227"/>
                                <a:gd name="connsiteY394" fmla="*/ 570172 h 2114196"/>
                                <a:gd name="connsiteX395" fmla="*/ 1099294 w 3129227"/>
                                <a:gd name="connsiteY395" fmla="*/ 545851 h 2114196"/>
                                <a:gd name="connsiteX396" fmla="*/ 922304 w 3129227"/>
                                <a:gd name="connsiteY396" fmla="*/ 441585 h 2114196"/>
                                <a:gd name="connsiteX397" fmla="*/ 640524 w 3129227"/>
                                <a:gd name="connsiteY397" fmla="*/ 289271 h 2114196"/>
                                <a:gd name="connsiteX398" fmla="*/ 572418 w 3129227"/>
                                <a:gd name="connsiteY398" fmla="*/ 247821 h 2114196"/>
                                <a:gd name="connsiteX399" fmla="*/ 424805 w 3129227"/>
                                <a:gd name="connsiteY399" fmla="*/ 121106 h 2114196"/>
                                <a:gd name="connsiteX400" fmla="*/ 412236 w 3129227"/>
                                <a:gd name="connsiteY400" fmla="*/ 96393 h 2114196"/>
                                <a:gd name="connsiteX401" fmla="*/ 251616 w 3129227"/>
                                <a:gd name="connsiteY401" fmla="*/ 1284 h 21141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Lst>
                              <a:rect l="l" t="t" r="r" b="b"/>
                              <a:pathLst>
                                <a:path w="3129227" h="2114196">
                                  <a:moveTo>
                                    <a:pt x="840459" y="1701053"/>
                                  </a:moveTo>
                                  <a:lnTo>
                                    <a:pt x="843237" y="1701251"/>
                                  </a:lnTo>
                                  <a:cubicBezTo>
                                    <a:pt x="844697" y="1701448"/>
                                    <a:pt x="847766" y="1701448"/>
                                    <a:pt x="849228" y="1701448"/>
                                  </a:cubicBezTo>
                                  <a:cubicBezTo>
                                    <a:pt x="849375" y="1701743"/>
                                    <a:pt x="849666" y="1701939"/>
                                    <a:pt x="850106" y="1702137"/>
                                  </a:cubicBezTo>
                                  <a:cubicBezTo>
                                    <a:pt x="854344" y="1704303"/>
                                    <a:pt x="858435" y="1708142"/>
                                    <a:pt x="861652" y="1713065"/>
                                  </a:cubicBezTo>
                                  <a:cubicBezTo>
                                    <a:pt x="867644" y="1723601"/>
                                    <a:pt x="867935" y="1736302"/>
                                    <a:pt x="861213" y="1743686"/>
                                  </a:cubicBezTo>
                                  <a:cubicBezTo>
                                    <a:pt x="860190" y="1744670"/>
                                    <a:pt x="859897" y="1745359"/>
                                    <a:pt x="857997" y="1746639"/>
                                  </a:cubicBezTo>
                                  <a:cubicBezTo>
                                    <a:pt x="857121" y="1747525"/>
                                    <a:pt x="855075" y="1748609"/>
                                    <a:pt x="851421" y="1752941"/>
                                  </a:cubicBezTo>
                                  <a:cubicBezTo>
                                    <a:pt x="849666" y="1755303"/>
                                    <a:pt x="848790" y="1757667"/>
                                    <a:pt x="848206" y="1759735"/>
                                  </a:cubicBezTo>
                                  <a:lnTo>
                                    <a:pt x="847766" y="1760030"/>
                                  </a:lnTo>
                                  <a:cubicBezTo>
                                    <a:pt x="832421" y="1772042"/>
                                    <a:pt x="805091" y="1778934"/>
                                    <a:pt x="787113" y="1779327"/>
                                  </a:cubicBezTo>
                                  <a:cubicBezTo>
                                    <a:pt x="772646" y="1779524"/>
                                    <a:pt x="761391" y="1774404"/>
                                    <a:pt x="751891" y="1762787"/>
                                  </a:cubicBezTo>
                                  <a:cubicBezTo>
                                    <a:pt x="783022" y="1747328"/>
                                    <a:pt x="814444" y="1728129"/>
                                    <a:pt x="840459" y="1701053"/>
                                  </a:cubicBezTo>
                                  <a:close/>
                                  <a:moveTo>
                                    <a:pt x="842506" y="1698691"/>
                                  </a:moveTo>
                                  <a:lnTo>
                                    <a:pt x="842944" y="1700168"/>
                                  </a:lnTo>
                                  <a:cubicBezTo>
                                    <a:pt x="842068" y="1700364"/>
                                    <a:pt x="841628" y="1700660"/>
                                    <a:pt x="840897" y="1700660"/>
                                  </a:cubicBezTo>
                                  <a:cubicBezTo>
                                    <a:pt x="841483" y="1699971"/>
                                    <a:pt x="841921" y="1699380"/>
                                    <a:pt x="842506" y="1698691"/>
                                  </a:cubicBezTo>
                                  <a:close/>
                                  <a:moveTo>
                                    <a:pt x="723246" y="1463575"/>
                                  </a:moveTo>
                                  <a:cubicBezTo>
                                    <a:pt x="727191" y="1483167"/>
                                    <a:pt x="738739" y="1503843"/>
                                    <a:pt x="749261" y="1522944"/>
                                  </a:cubicBezTo>
                                  <a:cubicBezTo>
                                    <a:pt x="759637" y="1541454"/>
                                    <a:pt x="769430" y="1558684"/>
                                    <a:pt x="770746" y="1571976"/>
                                  </a:cubicBezTo>
                                  <a:cubicBezTo>
                                    <a:pt x="771184" y="1576997"/>
                                    <a:pt x="772791" y="1580640"/>
                                    <a:pt x="773815" y="1584283"/>
                                  </a:cubicBezTo>
                                  <a:lnTo>
                                    <a:pt x="775130" y="1588124"/>
                                  </a:lnTo>
                                  <a:cubicBezTo>
                                    <a:pt x="777175" y="1594818"/>
                                    <a:pt x="782584" y="1603384"/>
                                    <a:pt x="796175" y="1607026"/>
                                  </a:cubicBezTo>
                                  <a:cubicBezTo>
                                    <a:pt x="803191" y="1608996"/>
                                    <a:pt x="811813" y="1609192"/>
                                    <a:pt x="820875" y="1608110"/>
                                  </a:cubicBezTo>
                                  <a:cubicBezTo>
                                    <a:pt x="829644" y="1607026"/>
                                    <a:pt x="838852" y="1604664"/>
                                    <a:pt x="847037" y="1601907"/>
                                  </a:cubicBezTo>
                                  <a:cubicBezTo>
                                    <a:pt x="846013" y="1604664"/>
                                    <a:pt x="844990" y="1607716"/>
                                    <a:pt x="843675" y="1610473"/>
                                  </a:cubicBezTo>
                                  <a:cubicBezTo>
                                    <a:pt x="842068" y="1613524"/>
                                    <a:pt x="841337" y="1616578"/>
                                    <a:pt x="840168" y="1619335"/>
                                  </a:cubicBezTo>
                                  <a:cubicBezTo>
                                    <a:pt x="840168" y="1619531"/>
                                    <a:pt x="840168" y="1619531"/>
                                    <a:pt x="840021" y="1619728"/>
                                  </a:cubicBezTo>
                                  <a:cubicBezTo>
                                    <a:pt x="837975" y="1621697"/>
                                    <a:pt x="836368" y="1623667"/>
                                    <a:pt x="835052" y="1625340"/>
                                  </a:cubicBezTo>
                                  <a:cubicBezTo>
                                    <a:pt x="832421" y="1628983"/>
                                    <a:pt x="830082" y="1632922"/>
                                    <a:pt x="828182" y="1636957"/>
                                  </a:cubicBezTo>
                                  <a:cubicBezTo>
                                    <a:pt x="827306" y="1638731"/>
                                    <a:pt x="826282" y="1640404"/>
                                    <a:pt x="825113" y="1642373"/>
                                  </a:cubicBezTo>
                                  <a:cubicBezTo>
                                    <a:pt x="797199" y="1686679"/>
                                    <a:pt x="750139" y="1710998"/>
                                    <a:pt x="704393" y="1731772"/>
                                  </a:cubicBezTo>
                                  <a:cubicBezTo>
                                    <a:pt x="629562" y="1766035"/>
                                    <a:pt x="554149" y="1798232"/>
                                    <a:pt x="473620" y="1830131"/>
                                  </a:cubicBezTo>
                                  <a:cubicBezTo>
                                    <a:pt x="466165" y="1833086"/>
                                    <a:pt x="458420" y="1836530"/>
                                    <a:pt x="450382" y="1839977"/>
                                  </a:cubicBezTo>
                                  <a:cubicBezTo>
                                    <a:pt x="424660" y="1851398"/>
                                    <a:pt x="398060" y="1863213"/>
                                    <a:pt x="374529" y="1859964"/>
                                  </a:cubicBezTo>
                                  <a:cubicBezTo>
                                    <a:pt x="373067" y="1859767"/>
                                    <a:pt x="371752" y="1859373"/>
                                    <a:pt x="370436" y="1858881"/>
                                  </a:cubicBezTo>
                                  <a:cubicBezTo>
                                    <a:pt x="367076" y="1857896"/>
                                    <a:pt x="362107" y="1856517"/>
                                    <a:pt x="356552" y="1856124"/>
                                  </a:cubicBezTo>
                                  <a:cubicBezTo>
                                    <a:pt x="255709" y="1828163"/>
                                    <a:pt x="240216" y="1791437"/>
                                    <a:pt x="219901" y="1723895"/>
                                  </a:cubicBezTo>
                                  <a:cubicBezTo>
                                    <a:pt x="207039" y="1680870"/>
                                    <a:pt x="222385" y="1649659"/>
                                    <a:pt x="232470" y="1634990"/>
                                  </a:cubicBezTo>
                                  <a:cubicBezTo>
                                    <a:pt x="233201" y="1634990"/>
                                    <a:pt x="233785" y="1635481"/>
                                    <a:pt x="234516" y="1635481"/>
                                  </a:cubicBezTo>
                                  <a:cubicBezTo>
                                    <a:pt x="238316" y="1635875"/>
                                    <a:pt x="241532" y="1635481"/>
                                    <a:pt x="244309" y="1634990"/>
                                  </a:cubicBezTo>
                                  <a:cubicBezTo>
                                    <a:pt x="245916" y="1635481"/>
                                    <a:pt x="247816" y="1635875"/>
                                    <a:pt x="250154" y="1636072"/>
                                  </a:cubicBezTo>
                                  <a:cubicBezTo>
                                    <a:pt x="254685" y="1636565"/>
                                    <a:pt x="259216" y="1636366"/>
                                    <a:pt x="263747" y="1635875"/>
                                  </a:cubicBezTo>
                                  <a:cubicBezTo>
                                    <a:pt x="273538" y="1634595"/>
                                    <a:pt x="283476" y="1631543"/>
                                    <a:pt x="292100" y="1628392"/>
                                  </a:cubicBezTo>
                                  <a:cubicBezTo>
                                    <a:pt x="295461" y="1627111"/>
                                    <a:pt x="298238" y="1625735"/>
                                    <a:pt x="301307" y="1624256"/>
                                  </a:cubicBezTo>
                                  <a:cubicBezTo>
                                    <a:pt x="302330" y="1623863"/>
                                    <a:pt x="303207" y="1623174"/>
                                    <a:pt x="304376" y="1622779"/>
                                  </a:cubicBezTo>
                                  <a:cubicBezTo>
                                    <a:pt x="310807" y="1620613"/>
                                    <a:pt x="316800" y="1617856"/>
                                    <a:pt x="322207" y="1614608"/>
                                  </a:cubicBezTo>
                                  <a:cubicBezTo>
                                    <a:pt x="322792" y="1614412"/>
                                    <a:pt x="323669" y="1614214"/>
                                    <a:pt x="324545" y="1613919"/>
                                  </a:cubicBezTo>
                                  <a:cubicBezTo>
                                    <a:pt x="327321" y="1613328"/>
                                    <a:pt x="330100" y="1612442"/>
                                    <a:pt x="332876" y="1611358"/>
                                  </a:cubicBezTo>
                                  <a:cubicBezTo>
                                    <a:pt x="396743" y="1587040"/>
                                    <a:pt x="462513" y="1563805"/>
                                    <a:pt x="525795" y="1541257"/>
                                  </a:cubicBezTo>
                                  <a:cubicBezTo>
                                    <a:pt x="576802" y="1523140"/>
                                    <a:pt x="629417" y="1504730"/>
                                    <a:pt x="680717" y="1485531"/>
                                  </a:cubicBezTo>
                                  <a:lnTo>
                                    <a:pt x="682324" y="1484940"/>
                                  </a:lnTo>
                                  <a:cubicBezTo>
                                    <a:pt x="685100" y="1484054"/>
                                    <a:pt x="687877" y="1482970"/>
                                    <a:pt x="690655" y="1481494"/>
                                  </a:cubicBezTo>
                                  <a:cubicBezTo>
                                    <a:pt x="700884" y="1476078"/>
                                    <a:pt x="712139" y="1470269"/>
                                    <a:pt x="723246" y="1463575"/>
                                  </a:cubicBezTo>
                                  <a:close/>
                                  <a:moveTo>
                                    <a:pt x="771184" y="1425767"/>
                                  </a:moveTo>
                                  <a:cubicBezTo>
                                    <a:pt x="771622" y="1425767"/>
                                    <a:pt x="771915" y="1425963"/>
                                    <a:pt x="772353" y="1425963"/>
                                  </a:cubicBezTo>
                                  <a:cubicBezTo>
                                    <a:pt x="810499" y="1430492"/>
                                    <a:pt x="850252" y="1455402"/>
                                    <a:pt x="866766" y="1485333"/>
                                  </a:cubicBezTo>
                                  <a:cubicBezTo>
                                    <a:pt x="877290" y="1504730"/>
                                    <a:pt x="877728" y="1524717"/>
                                    <a:pt x="868083" y="1545295"/>
                                  </a:cubicBezTo>
                                  <a:cubicBezTo>
                                    <a:pt x="862383" y="1557601"/>
                                    <a:pt x="858435" y="1569613"/>
                                    <a:pt x="854783" y="1581231"/>
                                  </a:cubicBezTo>
                                  <a:cubicBezTo>
                                    <a:pt x="840897" y="1588615"/>
                                    <a:pt x="816052" y="1595704"/>
                                    <a:pt x="800852" y="1591570"/>
                                  </a:cubicBezTo>
                                  <a:cubicBezTo>
                                    <a:pt x="793837" y="1589698"/>
                                    <a:pt x="791791" y="1585958"/>
                                    <a:pt x="790913" y="1583397"/>
                                  </a:cubicBezTo>
                                  <a:cubicBezTo>
                                    <a:pt x="790622" y="1581920"/>
                                    <a:pt x="789891" y="1580443"/>
                                    <a:pt x="789453" y="1579065"/>
                                  </a:cubicBezTo>
                                  <a:cubicBezTo>
                                    <a:pt x="788430" y="1576111"/>
                                    <a:pt x="787553" y="1573749"/>
                                    <a:pt x="787261" y="1570696"/>
                                  </a:cubicBezTo>
                                  <a:cubicBezTo>
                                    <a:pt x="785653" y="1554155"/>
                                    <a:pt x="775130" y="1535251"/>
                                    <a:pt x="763877" y="1515264"/>
                                  </a:cubicBezTo>
                                  <a:cubicBezTo>
                                    <a:pt x="752039" y="1494195"/>
                                    <a:pt x="740053" y="1472435"/>
                                    <a:pt x="739030" y="1453925"/>
                                  </a:cubicBezTo>
                                  <a:cubicBezTo>
                                    <a:pt x="750577" y="1445950"/>
                                    <a:pt x="761537" y="1436695"/>
                                    <a:pt x="771184" y="1425767"/>
                                  </a:cubicBezTo>
                                  <a:close/>
                                  <a:moveTo>
                                    <a:pt x="745022" y="1199118"/>
                                  </a:moveTo>
                                  <a:cubicBezTo>
                                    <a:pt x="757299" y="1205518"/>
                                    <a:pt x="767822" y="1213886"/>
                                    <a:pt x="775275" y="1224028"/>
                                  </a:cubicBezTo>
                                  <a:cubicBezTo>
                                    <a:pt x="787699" y="1240568"/>
                                    <a:pt x="799099" y="1268726"/>
                                    <a:pt x="796613" y="1283790"/>
                                  </a:cubicBezTo>
                                  <a:cubicBezTo>
                                    <a:pt x="795882" y="1285269"/>
                                    <a:pt x="795006" y="1287040"/>
                                    <a:pt x="794568" y="1288517"/>
                                  </a:cubicBezTo>
                                  <a:cubicBezTo>
                                    <a:pt x="789453" y="1304664"/>
                                    <a:pt x="780684" y="1322780"/>
                                    <a:pt x="770746" y="1340208"/>
                                  </a:cubicBezTo>
                                  <a:cubicBezTo>
                                    <a:pt x="764753" y="1342965"/>
                                    <a:pt x="758468" y="1345327"/>
                                    <a:pt x="755691" y="1342965"/>
                                  </a:cubicBezTo>
                                  <a:cubicBezTo>
                                    <a:pt x="753208" y="1340995"/>
                                    <a:pt x="751599" y="1336958"/>
                                    <a:pt x="750139" y="1332822"/>
                                  </a:cubicBezTo>
                                  <a:cubicBezTo>
                                    <a:pt x="728070" y="1271780"/>
                                    <a:pt x="723246" y="1229837"/>
                                    <a:pt x="735961" y="1208570"/>
                                  </a:cubicBezTo>
                                  <a:cubicBezTo>
                                    <a:pt x="738299" y="1204631"/>
                                    <a:pt x="741370" y="1201677"/>
                                    <a:pt x="745022" y="1199118"/>
                                  </a:cubicBezTo>
                                  <a:close/>
                                  <a:moveTo>
                                    <a:pt x="663891" y="1185198"/>
                                  </a:moveTo>
                                  <a:cubicBezTo>
                                    <a:pt x="682287" y="1183611"/>
                                    <a:pt x="701324" y="1184793"/>
                                    <a:pt x="718715" y="1188976"/>
                                  </a:cubicBezTo>
                                  <a:cubicBezTo>
                                    <a:pt x="722222" y="1189863"/>
                                    <a:pt x="725291" y="1191142"/>
                                    <a:pt x="728508" y="1192226"/>
                                  </a:cubicBezTo>
                                  <a:cubicBezTo>
                                    <a:pt x="726022" y="1194588"/>
                                    <a:pt x="723977" y="1197345"/>
                                    <a:pt x="722222" y="1200397"/>
                                  </a:cubicBezTo>
                                  <a:cubicBezTo>
                                    <a:pt x="706584" y="1226390"/>
                                    <a:pt x="710677" y="1271582"/>
                                    <a:pt x="734939" y="1338435"/>
                                  </a:cubicBezTo>
                                  <a:cubicBezTo>
                                    <a:pt x="736984" y="1344243"/>
                                    <a:pt x="739908" y="1351136"/>
                                    <a:pt x="745608" y="1355664"/>
                                  </a:cubicBezTo>
                                  <a:cubicBezTo>
                                    <a:pt x="749699" y="1358914"/>
                                    <a:pt x="754230" y="1360194"/>
                                    <a:pt x="758761" y="1360194"/>
                                  </a:cubicBezTo>
                                  <a:cubicBezTo>
                                    <a:pt x="751453" y="1371517"/>
                                    <a:pt x="743853" y="1382051"/>
                                    <a:pt x="737277" y="1390518"/>
                                  </a:cubicBezTo>
                                  <a:cubicBezTo>
                                    <a:pt x="720908" y="1411096"/>
                                    <a:pt x="692993" y="1425767"/>
                                    <a:pt x="667417" y="1438861"/>
                                  </a:cubicBezTo>
                                  <a:lnTo>
                                    <a:pt x="664055" y="1439945"/>
                                  </a:lnTo>
                                  <a:cubicBezTo>
                                    <a:pt x="612902" y="1458848"/>
                                    <a:pt x="560433" y="1477358"/>
                                    <a:pt x="509718" y="1495475"/>
                                  </a:cubicBezTo>
                                  <a:cubicBezTo>
                                    <a:pt x="445851" y="1518021"/>
                                    <a:pt x="379936" y="1541257"/>
                                    <a:pt x="315483" y="1565773"/>
                                  </a:cubicBezTo>
                                  <a:cubicBezTo>
                                    <a:pt x="314607" y="1566167"/>
                                    <a:pt x="313730" y="1566167"/>
                                    <a:pt x="312707" y="1566462"/>
                                  </a:cubicBezTo>
                                  <a:cubicBezTo>
                                    <a:pt x="309200" y="1567249"/>
                                    <a:pt x="303938" y="1568530"/>
                                    <a:pt x="298530" y="1571779"/>
                                  </a:cubicBezTo>
                                  <a:cubicBezTo>
                                    <a:pt x="295023" y="1573749"/>
                                    <a:pt x="292245" y="1575028"/>
                                    <a:pt x="289323" y="1576111"/>
                                  </a:cubicBezTo>
                                  <a:cubicBezTo>
                                    <a:pt x="285376" y="1577392"/>
                                    <a:pt x="282161" y="1578869"/>
                                    <a:pt x="278947" y="1580640"/>
                                  </a:cubicBezTo>
                                  <a:cubicBezTo>
                                    <a:pt x="277923" y="1581231"/>
                                    <a:pt x="276754" y="1581724"/>
                                    <a:pt x="275585" y="1582315"/>
                                  </a:cubicBezTo>
                                  <a:cubicBezTo>
                                    <a:pt x="266230" y="1585563"/>
                                    <a:pt x="259654" y="1587236"/>
                                    <a:pt x="255709" y="1587532"/>
                                  </a:cubicBezTo>
                                  <a:cubicBezTo>
                                    <a:pt x="253954" y="1586843"/>
                                    <a:pt x="251178" y="1586252"/>
                                    <a:pt x="247523" y="1585759"/>
                                  </a:cubicBezTo>
                                  <a:cubicBezTo>
                                    <a:pt x="243870" y="1585366"/>
                                    <a:pt x="240654" y="1585759"/>
                                    <a:pt x="238170" y="1586449"/>
                                  </a:cubicBezTo>
                                  <a:cubicBezTo>
                                    <a:pt x="237292" y="1586252"/>
                                    <a:pt x="235978" y="1585759"/>
                                    <a:pt x="234954" y="1585563"/>
                                  </a:cubicBezTo>
                                  <a:cubicBezTo>
                                    <a:pt x="220778" y="1572469"/>
                                    <a:pt x="183070" y="1537418"/>
                                    <a:pt x="164217" y="1522747"/>
                                  </a:cubicBezTo>
                                  <a:cubicBezTo>
                                    <a:pt x="149748" y="1507093"/>
                                    <a:pt x="125487" y="1395638"/>
                                    <a:pt x="125048" y="1353696"/>
                                  </a:cubicBezTo>
                                  <a:cubicBezTo>
                                    <a:pt x="124903" y="1332626"/>
                                    <a:pt x="151356" y="1297181"/>
                                    <a:pt x="170210" y="1278180"/>
                                  </a:cubicBezTo>
                                  <a:cubicBezTo>
                                    <a:pt x="170501" y="1278180"/>
                                    <a:pt x="170648" y="1278180"/>
                                    <a:pt x="170939" y="1278180"/>
                                  </a:cubicBezTo>
                                  <a:lnTo>
                                    <a:pt x="187894" y="1276112"/>
                                  </a:lnTo>
                                  <a:cubicBezTo>
                                    <a:pt x="292685" y="1263411"/>
                                    <a:pt x="395574" y="1251595"/>
                                    <a:pt x="500658" y="1244900"/>
                                  </a:cubicBezTo>
                                  <a:cubicBezTo>
                                    <a:pt x="530326" y="1242931"/>
                                    <a:pt x="549473" y="1231805"/>
                                    <a:pt x="566426" y="1221862"/>
                                  </a:cubicBezTo>
                                  <a:cubicBezTo>
                                    <a:pt x="575487" y="1216446"/>
                                    <a:pt x="584109" y="1211523"/>
                                    <a:pt x="594195" y="1207880"/>
                                  </a:cubicBezTo>
                                  <a:cubicBezTo>
                                    <a:pt x="599748" y="1205911"/>
                                    <a:pt x="604278" y="1203154"/>
                                    <a:pt x="607933" y="1200791"/>
                                  </a:cubicBezTo>
                                  <a:cubicBezTo>
                                    <a:pt x="609395" y="1199708"/>
                                    <a:pt x="611148" y="1198822"/>
                                    <a:pt x="612902" y="1198034"/>
                                  </a:cubicBezTo>
                                  <a:cubicBezTo>
                                    <a:pt x="627737" y="1191142"/>
                                    <a:pt x="645495" y="1186786"/>
                                    <a:pt x="663891" y="1185198"/>
                                  </a:cubicBezTo>
                                  <a:close/>
                                  <a:moveTo>
                                    <a:pt x="736839" y="989599"/>
                                  </a:moveTo>
                                  <a:cubicBezTo>
                                    <a:pt x="742830" y="1003088"/>
                                    <a:pt x="748822" y="1016282"/>
                                    <a:pt x="753791" y="1029574"/>
                                  </a:cubicBezTo>
                                  <a:cubicBezTo>
                                    <a:pt x="759346" y="1044440"/>
                                    <a:pt x="763877" y="1059307"/>
                                    <a:pt x="766215" y="1073684"/>
                                  </a:cubicBezTo>
                                  <a:cubicBezTo>
                                    <a:pt x="768699" y="1087860"/>
                                    <a:pt x="767530" y="1101447"/>
                                    <a:pt x="762853" y="1108045"/>
                                  </a:cubicBezTo>
                                  <a:cubicBezTo>
                                    <a:pt x="760515" y="1111491"/>
                                    <a:pt x="757737" y="1114148"/>
                                    <a:pt x="752915" y="1116216"/>
                                  </a:cubicBezTo>
                                  <a:cubicBezTo>
                                    <a:pt x="750577" y="1116905"/>
                                    <a:pt x="748239" y="1118678"/>
                                    <a:pt x="745899" y="1119071"/>
                                  </a:cubicBezTo>
                                  <a:cubicBezTo>
                                    <a:pt x="743853" y="1119466"/>
                                    <a:pt x="739908" y="1120548"/>
                                    <a:pt x="735377" y="1123109"/>
                                  </a:cubicBezTo>
                                  <a:cubicBezTo>
                                    <a:pt x="732600" y="1124880"/>
                                    <a:pt x="732308" y="1124684"/>
                                    <a:pt x="730846" y="1125471"/>
                                  </a:cubicBezTo>
                                  <a:cubicBezTo>
                                    <a:pt x="729531" y="1125964"/>
                                    <a:pt x="728508" y="1126555"/>
                                    <a:pt x="727339" y="1126850"/>
                                  </a:cubicBezTo>
                                  <a:cubicBezTo>
                                    <a:pt x="726315" y="1127244"/>
                                    <a:pt x="725291" y="1127244"/>
                                    <a:pt x="723246" y="1127637"/>
                                  </a:cubicBezTo>
                                  <a:lnTo>
                                    <a:pt x="713162" y="1129607"/>
                                  </a:lnTo>
                                  <a:lnTo>
                                    <a:pt x="708193" y="1130690"/>
                                  </a:lnTo>
                                  <a:lnTo>
                                    <a:pt x="702055" y="1131280"/>
                                  </a:lnTo>
                                  <a:lnTo>
                                    <a:pt x="689631" y="1132364"/>
                                  </a:lnTo>
                                  <a:lnTo>
                                    <a:pt x="689924" y="1136301"/>
                                  </a:lnTo>
                                  <a:cubicBezTo>
                                    <a:pt x="675455" y="1135612"/>
                                    <a:pt x="660548" y="1136301"/>
                                    <a:pt x="646224" y="1138369"/>
                                  </a:cubicBezTo>
                                  <a:cubicBezTo>
                                    <a:pt x="645348" y="1135022"/>
                                    <a:pt x="644471" y="1131280"/>
                                    <a:pt x="643593" y="1127835"/>
                                  </a:cubicBezTo>
                                  <a:cubicBezTo>
                                    <a:pt x="639940" y="1112870"/>
                                    <a:pt x="636286" y="1098888"/>
                                    <a:pt x="636431" y="1083528"/>
                                  </a:cubicBezTo>
                                  <a:cubicBezTo>
                                    <a:pt x="637748" y="1027014"/>
                                    <a:pt x="698108" y="1000726"/>
                                    <a:pt x="736839" y="989599"/>
                                  </a:cubicBezTo>
                                  <a:close/>
                                  <a:moveTo>
                                    <a:pt x="1459565" y="946335"/>
                                  </a:moveTo>
                                  <a:cubicBezTo>
                                    <a:pt x="1459565" y="969355"/>
                                    <a:pt x="1458704" y="991711"/>
                                    <a:pt x="1455910" y="1014079"/>
                                  </a:cubicBezTo>
                                  <a:cubicBezTo>
                                    <a:pt x="1452900" y="1036242"/>
                                    <a:pt x="1448603" y="1058174"/>
                                    <a:pt x="1442588" y="1079687"/>
                                  </a:cubicBezTo>
                                  <a:cubicBezTo>
                                    <a:pt x="1431200" y="1122915"/>
                                    <a:pt x="1414224" y="1164420"/>
                                    <a:pt x="1396606" y="1206791"/>
                                  </a:cubicBezTo>
                                  <a:cubicBezTo>
                                    <a:pt x="1425400" y="1170871"/>
                                    <a:pt x="1446025" y="1128499"/>
                                    <a:pt x="1458274" y="1083775"/>
                                  </a:cubicBezTo>
                                  <a:cubicBezTo>
                                    <a:pt x="1464077" y="1061407"/>
                                    <a:pt x="1467943" y="1038171"/>
                                    <a:pt x="1468373" y="1014946"/>
                                  </a:cubicBezTo>
                                  <a:cubicBezTo>
                                    <a:pt x="1469231" y="991723"/>
                                    <a:pt x="1465580" y="968269"/>
                                    <a:pt x="1459565" y="946335"/>
                                  </a:cubicBezTo>
                                  <a:close/>
                                  <a:moveTo>
                                    <a:pt x="251616" y="1284"/>
                                  </a:moveTo>
                                  <a:cubicBezTo>
                                    <a:pt x="216685" y="4927"/>
                                    <a:pt x="188332" y="30329"/>
                                    <a:pt x="172548" y="73158"/>
                                  </a:cubicBezTo>
                                  <a:cubicBezTo>
                                    <a:pt x="136741" y="171615"/>
                                    <a:pt x="167432" y="368038"/>
                                    <a:pt x="253954" y="456649"/>
                                  </a:cubicBezTo>
                                  <a:cubicBezTo>
                                    <a:pt x="330245" y="534530"/>
                                    <a:pt x="368976" y="557272"/>
                                    <a:pt x="387391" y="568202"/>
                                  </a:cubicBezTo>
                                  <a:cubicBezTo>
                                    <a:pt x="390314" y="569974"/>
                                    <a:pt x="393236" y="571648"/>
                                    <a:pt x="394698" y="572731"/>
                                  </a:cubicBezTo>
                                  <a:cubicBezTo>
                                    <a:pt x="409605" y="592717"/>
                                    <a:pt x="476689" y="639189"/>
                                    <a:pt x="500658" y="652579"/>
                                  </a:cubicBezTo>
                                  <a:lnTo>
                                    <a:pt x="506649" y="656026"/>
                                  </a:lnTo>
                                  <a:cubicBezTo>
                                    <a:pt x="520826" y="664000"/>
                                    <a:pt x="559849" y="685466"/>
                                    <a:pt x="575487" y="697969"/>
                                  </a:cubicBezTo>
                                  <a:cubicBezTo>
                                    <a:pt x="572856" y="699249"/>
                                    <a:pt x="569495" y="700922"/>
                                    <a:pt x="564964" y="702892"/>
                                  </a:cubicBezTo>
                                  <a:cubicBezTo>
                                    <a:pt x="554002" y="707420"/>
                                    <a:pt x="534418" y="713820"/>
                                    <a:pt x="513518" y="720516"/>
                                  </a:cubicBezTo>
                                  <a:cubicBezTo>
                                    <a:pt x="477858" y="731937"/>
                                    <a:pt x="437520" y="745031"/>
                                    <a:pt x="409605" y="758815"/>
                                  </a:cubicBezTo>
                                  <a:cubicBezTo>
                                    <a:pt x="369414" y="778605"/>
                                    <a:pt x="321914" y="790814"/>
                                    <a:pt x="264185" y="804795"/>
                                  </a:cubicBezTo>
                                  <a:cubicBezTo>
                                    <a:pt x="212156" y="817497"/>
                                    <a:pt x="141272" y="834726"/>
                                    <a:pt x="87050" y="909554"/>
                                  </a:cubicBezTo>
                                  <a:cubicBezTo>
                                    <a:pt x="36335" y="979657"/>
                                    <a:pt x="-2105" y="1038238"/>
                                    <a:pt x="90" y="1100168"/>
                                  </a:cubicBezTo>
                                  <a:cubicBezTo>
                                    <a:pt x="1990" y="1156682"/>
                                    <a:pt x="23619" y="1225701"/>
                                    <a:pt x="77988" y="1249627"/>
                                  </a:cubicBezTo>
                                  <a:cubicBezTo>
                                    <a:pt x="92895" y="1256025"/>
                                    <a:pt x="105317" y="1262327"/>
                                    <a:pt x="115403" y="1267250"/>
                                  </a:cubicBezTo>
                                  <a:cubicBezTo>
                                    <a:pt x="97865" y="1289206"/>
                                    <a:pt x="76088" y="1322976"/>
                                    <a:pt x="76526" y="1354582"/>
                                  </a:cubicBezTo>
                                  <a:cubicBezTo>
                                    <a:pt x="76819" y="1388352"/>
                                    <a:pt x="98888" y="1533774"/>
                                    <a:pt x="133525" y="1561048"/>
                                  </a:cubicBezTo>
                                  <a:cubicBezTo>
                                    <a:pt x="147410" y="1571976"/>
                                    <a:pt x="173279" y="1595704"/>
                                    <a:pt x="190232" y="1611358"/>
                                  </a:cubicBezTo>
                                  <a:cubicBezTo>
                                    <a:pt x="174594" y="1635481"/>
                                    <a:pt x="155448" y="1679984"/>
                                    <a:pt x="173279" y="1738468"/>
                                  </a:cubicBezTo>
                                  <a:cubicBezTo>
                                    <a:pt x="195201" y="1810931"/>
                                    <a:pt x="218147" y="1862622"/>
                                    <a:pt x="320892" y="1896591"/>
                                  </a:cubicBezTo>
                                  <a:cubicBezTo>
                                    <a:pt x="315630" y="1916970"/>
                                    <a:pt x="312269" y="1946212"/>
                                    <a:pt x="323814" y="1975257"/>
                                  </a:cubicBezTo>
                                  <a:cubicBezTo>
                                    <a:pt x="343983" y="2026259"/>
                                    <a:pt x="434743" y="2091635"/>
                                    <a:pt x="478151" y="2102169"/>
                                  </a:cubicBezTo>
                                  <a:cubicBezTo>
                                    <a:pt x="520242" y="2112508"/>
                                    <a:pt x="562626" y="2107388"/>
                                    <a:pt x="587909" y="2104335"/>
                                  </a:cubicBezTo>
                                  <a:cubicBezTo>
                                    <a:pt x="599164" y="2103056"/>
                                    <a:pt x="609686" y="2098723"/>
                                    <a:pt x="619771" y="2094883"/>
                                  </a:cubicBezTo>
                                  <a:cubicBezTo>
                                    <a:pt x="638624" y="2087302"/>
                                    <a:pt x="646371" y="2085432"/>
                                    <a:pt x="651486" y="2089468"/>
                                  </a:cubicBezTo>
                                  <a:cubicBezTo>
                                    <a:pt x="684369" y="2115265"/>
                                    <a:pt x="710384" y="2117233"/>
                                    <a:pt x="756422" y="2111622"/>
                                  </a:cubicBezTo>
                                  <a:cubicBezTo>
                                    <a:pt x="802752" y="2106010"/>
                                    <a:pt x="978134" y="2063870"/>
                                    <a:pt x="1080148" y="2026259"/>
                                  </a:cubicBezTo>
                                  <a:cubicBezTo>
                                    <a:pt x="1193707" y="1984316"/>
                                    <a:pt x="1330943" y="1917858"/>
                                    <a:pt x="1357396" y="1904958"/>
                                  </a:cubicBezTo>
                                  <a:cubicBezTo>
                                    <a:pt x="1365582" y="1900824"/>
                                    <a:pt x="1375373" y="1895901"/>
                                    <a:pt x="1386189" y="1890289"/>
                                  </a:cubicBezTo>
                                  <a:cubicBezTo>
                                    <a:pt x="1436904" y="1864296"/>
                                    <a:pt x="1521526" y="1821074"/>
                                    <a:pt x="1573700" y="1818317"/>
                                  </a:cubicBezTo>
                                  <a:cubicBezTo>
                                    <a:pt x="1624415" y="1815658"/>
                                    <a:pt x="2259882" y="1877391"/>
                                    <a:pt x="2600999" y="1910571"/>
                                  </a:cubicBezTo>
                                  <a:cubicBezTo>
                                    <a:pt x="2714121" y="1921501"/>
                                    <a:pt x="2806196" y="1930557"/>
                                    <a:pt x="2856326" y="1935088"/>
                                  </a:cubicBezTo>
                                  <a:cubicBezTo>
                                    <a:pt x="2989963" y="1947456"/>
                                    <a:pt x="3071477" y="1954441"/>
                                    <a:pt x="3113962" y="1957939"/>
                                  </a:cubicBezTo>
                                  <a:lnTo>
                                    <a:pt x="3129227" y="1959178"/>
                                  </a:lnTo>
                                  <a:lnTo>
                                    <a:pt x="3129227" y="1909974"/>
                                  </a:lnTo>
                                  <a:lnTo>
                                    <a:pt x="3117786" y="1909003"/>
                                  </a:lnTo>
                                  <a:cubicBezTo>
                                    <a:pt x="3075480" y="1905408"/>
                                    <a:pt x="2994275" y="1898424"/>
                                    <a:pt x="2861003" y="1886055"/>
                                  </a:cubicBezTo>
                                  <a:cubicBezTo>
                                    <a:pt x="2811019" y="1881329"/>
                                    <a:pt x="2718943" y="1872468"/>
                                    <a:pt x="2605968" y="1861540"/>
                                  </a:cubicBezTo>
                                  <a:cubicBezTo>
                                    <a:pt x="2110076" y="1813296"/>
                                    <a:pt x="1621639" y="1766429"/>
                                    <a:pt x="1571362" y="1768990"/>
                                  </a:cubicBezTo>
                                  <a:cubicBezTo>
                                    <a:pt x="1570047" y="1768990"/>
                                    <a:pt x="1568440" y="1769481"/>
                                    <a:pt x="1567124" y="1769679"/>
                                  </a:cubicBezTo>
                                  <a:lnTo>
                                    <a:pt x="1567124" y="1767906"/>
                                  </a:lnTo>
                                  <a:cubicBezTo>
                                    <a:pt x="1567124" y="1761901"/>
                                    <a:pt x="1567562" y="1756092"/>
                                    <a:pt x="1568002" y="1750085"/>
                                  </a:cubicBezTo>
                                  <a:cubicBezTo>
                                    <a:pt x="1568878" y="1738270"/>
                                    <a:pt x="1570486" y="1726259"/>
                                    <a:pt x="1572240" y="1714149"/>
                                  </a:cubicBezTo>
                                  <a:cubicBezTo>
                                    <a:pt x="1575747" y="1690125"/>
                                    <a:pt x="1579986" y="1665806"/>
                                    <a:pt x="1581009" y="1640600"/>
                                  </a:cubicBezTo>
                                  <a:cubicBezTo>
                                    <a:pt x="1582324" y="1590979"/>
                                    <a:pt x="1577647" y="1542143"/>
                                    <a:pt x="1572824" y="1493506"/>
                                  </a:cubicBezTo>
                                  <a:cubicBezTo>
                                    <a:pt x="1568147" y="1444868"/>
                                    <a:pt x="1563617" y="1396032"/>
                                    <a:pt x="1565517" y="1347493"/>
                                  </a:cubicBezTo>
                                  <a:cubicBezTo>
                                    <a:pt x="1566686" y="1323174"/>
                                    <a:pt x="1569024" y="1298856"/>
                                    <a:pt x="1573555" y="1274733"/>
                                  </a:cubicBezTo>
                                  <a:cubicBezTo>
                                    <a:pt x="1574431" y="1268726"/>
                                    <a:pt x="1574431" y="1262327"/>
                                    <a:pt x="1575017" y="1256518"/>
                                  </a:cubicBezTo>
                                  <a:cubicBezTo>
                                    <a:pt x="1575893" y="1250513"/>
                                    <a:pt x="1578086" y="1244704"/>
                                    <a:pt x="1577793" y="1238402"/>
                                  </a:cubicBezTo>
                                  <a:cubicBezTo>
                                    <a:pt x="1578231" y="1226194"/>
                                    <a:pt x="1581886" y="1214378"/>
                                    <a:pt x="1582762" y="1202072"/>
                                  </a:cubicBezTo>
                                  <a:lnTo>
                                    <a:pt x="1584517" y="1201481"/>
                                  </a:lnTo>
                                  <a:lnTo>
                                    <a:pt x="1582617" y="1202072"/>
                                  </a:lnTo>
                                  <a:cubicBezTo>
                                    <a:pt x="1581300" y="1214378"/>
                                    <a:pt x="1577355" y="1225996"/>
                                    <a:pt x="1576478" y="1238204"/>
                                  </a:cubicBezTo>
                                  <a:cubicBezTo>
                                    <a:pt x="1576331" y="1244211"/>
                                    <a:pt x="1574431" y="1250020"/>
                                    <a:pt x="1573117" y="1256025"/>
                                  </a:cubicBezTo>
                                  <a:cubicBezTo>
                                    <a:pt x="1572093" y="1262327"/>
                                    <a:pt x="1572093" y="1268135"/>
                                    <a:pt x="1570924" y="1274339"/>
                                  </a:cubicBezTo>
                                  <a:cubicBezTo>
                                    <a:pt x="1565809" y="1298461"/>
                                    <a:pt x="1562740" y="1322780"/>
                                    <a:pt x="1561133" y="1347297"/>
                                  </a:cubicBezTo>
                                  <a:cubicBezTo>
                                    <a:pt x="1557917" y="1396327"/>
                                    <a:pt x="1561133" y="1445557"/>
                                    <a:pt x="1564347" y="1494391"/>
                                  </a:cubicBezTo>
                                  <a:cubicBezTo>
                                    <a:pt x="1567709" y="1543227"/>
                                    <a:pt x="1570924" y="1592061"/>
                                    <a:pt x="1568440" y="1640207"/>
                                  </a:cubicBezTo>
                                  <a:cubicBezTo>
                                    <a:pt x="1566831" y="1664033"/>
                                    <a:pt x="1561862" y="1687959"/>
                                    <a:pt x="1557917" y="1711983"/>
                                  </a:cubicBezTo>
                                  <a:cubicBezTo>
                                    <a:pt x="1555724" y="1724093"/>
                                    <a:pt x="1553824" y="1736302"/>
                                    <a:pt x="1552509" y="1748805"/>
                                  </a:cubicBezTo>
                                  <a:cubicBezTo>
                                    <a:pt x="1551778" y="1755008"/>
                                    <a:pt x="1551340" y="1761310"/>
                                    <a:pt x="1551193" y="1767710"/>
                                  </a:cubicBezTo>
                                  <a:lnTo>
                                    <a:pt x="1551193" y="1771845"/>
                                  </a:lnTo>
                                  <a:cubicBezTo>
                                    <a:pt x="1490980" y="1781888"/>
                                    <a:pt x="1415858" y="1820186"/>
                                    <a:pt x="1364265" y="1846673"/>
                                  </a:cubicBezTo>
                                  <a:cubicBezTo>
                                    <a:pt x="1353743" y="1852087"/>
                                    <a:pt x="1344243" y="1857010"/>
                                    <a:pt x="1336060" y="1860851"/>
                                  </a:cubicBezTo>
                                  <a:cubicBezTo>
                                    <a:pt x="1310043" y="1873551"/>
                                    <a:pt x="1174707" y="1939123"/>
                                    <a:pt x="1063486" y="1980181"/>
                                  </a:cubicBezTo>
                                  <a:cubicBezTo>
                                    <a:pt x="960743" y="2018284"/>
                                    <a:pt x="788868" y="2058553"/>
                                    <a:pt x="750577" y="2063081"/>
                                  </a:cubicBezTo>
                                  <a:cubicBezTo>
                                    <a:pt x="709800" y="2068004"/>
                                    <a:pt x="699277" y="2064756"/>
                                    <a:pt x="681446" y="2050971"/>
                                  </a:cubicBezTo>
                                  <a:cubicBezTo>
                                    <a:pt x="653240" y="2028818"/>
                                    <a:pt x="622255" y="2041126"/>
                                    <a:pt x="601648" y="2049298"/>
                                  </a:cubicBezTo>
                                  <a:cubicBezTo>
                                    <a:pt x="594340" y="2052055"/>
                                    <a:pt x="586887" y="2055106"/>
                                    <a:pt x="581918" y="2055697"/>
                                  </a:cubicBezTo>
                                  <a:cubicBezTo>
                                    <a:pt x="558533" y="2058553"/>
                                    <a:pt x="522873" y="2062786"/>
                                    <a:pt x="489258" y="2054615"/>
                                  </a:cubicBezTo>
                                  <a:cubicBezTo>
                                    <a:pt x="456374" y="2046639"/>
                                    <a:pt x="381252" y="1988845"/>
                                    <a:pt x="368829" y="1957044"/>
                                  </a:cubicBezTo>
                                  <a:cubicBezTo>
                                    <a:pt x="361814" y="1939812"/>
                                    <a:pt x="364298" y="1921302"/>
                                    <a:pt x="367660" y="1908405"/>
                                  </a:cubicBezTo>
                                  <a:cubicBezTo>
                                    <a:pt x="367660" y="1908405"/>
                                    <a:pt x="367952" y="1908405"/>
                                    <a:pt x="367952" y="1908405"/>
                                  </a:cubicBezTo>
                                  <a:cubicBezTo>
                                    <a:pt x="377745" y="1909685"/>
                                    <a:pt x="387391" y="1909685"/>
                                    <a:pt x="397183" y="1908405"/>
                                  </a:cubicBezTo>
                                  <a:cubicBezTo>
                                    <a:pt x="423198" y="1905156"/>
                                    <a:pt x="447605" y="1894425"/>
                                    <a:pt x="469965" y="1884480"/>
                                  </a:cubicBezTo>
                                  <a:cubicBezTo>
                                    <a:pt x="477274" y="1881329"/>
                                    <a:pt x="484435" y="1878081"/>
                                    <a:pt x="491449" y="1875225"/>
                                  </a:cubicBezTo>
                                  <a:cubicBezTo>
                                    <a:pt x="572856" y="1843030"/>
                                    <a:pt x="649148" y="1810539"/>
                                    <a:pt x="724561" y="1775881"/>
                                  </a:cubicBezTo>
                                  <a:cubicBezTo>
                                    <a:pt x="728653" y="1774011"/>
                                    <a:pt x="732746" y="1772042"/>
                                    <a:pt x="736839" y="1770072"/>
                                  </a:cubicBezTo>
                                  <a:cubicBezTo>
                                    <a:pt x="749991" y="1787500"/>
                                    <a:pt x="766506" y="1795868"/>
                                    <a:pt x="787261" y="1795475"/>
                                  </a:cubicBezTo>
                                  <a:cubicBezTo>
                                    <a:pt x="790768" y="1795475"/>
                                    <a:pt x="794568" y="1795080"/>
                                    <a:pt x="798513" y="1794589"/>
                                  </a:cubicBezTo>
                                  <a:cubicBezTo>
                                    <a:pt x="814590" y="1792718"/>
                                    <a:pt x="833299" y="1787105"/>
                                    <a:pt x="848206" y="1778736"/>
                                  </a:cubicBezTo>
                                  <a:cubicBezTo>
                                    <a:pt x="848352" y="1780411"/>
                                    <a:pt x="848790" y="1781888"/>
                                    <a:pt x="848937" y="1783463"/>
                                  </a:cubicBezTo>
                                  <a:cubicBezTo>
                                    <a:pt x="851421" y="1793505"/>
                                    <a:pt x="852444" y="1799314"/>
                                    <a:pt x="852006" y="1807289"/>
                                  </a:cubicBezTo>
                                  <a:cubicBezTo>
                                    <a:pt x="851421" y="1822747"/>
                                    <a:pt x="844697" y="1839386"/>
                                    <a:pt x="835928" y="1854648"/>
                                  </a:cubicBezTo>
                                  <a:cubicBezTo>
                                    <a:pt x="826868" y="1869908"/>
                                    <a:pt x="815468" y="1884775"/>
                                    <a:pt x="803044" y="1898460"/>
                                  </a:cubicBezTo>
                                  <a:lnTo>
                                    <a:pt x="783022" y="1918743"/>
                                  </a:lnTo>
                                  <a:cubicBezTo>
                                    <a:pt x="779368" y="1922779"/>
                                    <a:pt x="776737" y="1926424"/>
                                    <a:pt x="773961" y="1929279"/>
                                  </a:cubicBezTo>
                                  <a:cubicBezTo>
                                    <a:pt x="771475" y="1932034"/>
                                    <a:pt x="767968" y="1934202"/>
                                    <a:pt x="763877" y="1936564"/>
                                  </a:cubicBezTo>
                                  <a:cubicBezTo>
                                    <a:pt x="759784" y="1938927"/>
                                    <a:pt x="755253" y="1941093"/>
                                    <a:pt x="751015" y="1944735"/>
                                  </a:cubicBezTo>
                                  <a:cubicBezTo>
                                    <a:pt x="746484" y="1948378"/>
                                    <a:pt x="743561" y="1953301"/>
                                    <a:pt x="741370" y="1958322"/>
                                  </a:cubicBezTo>
                                  <a:cubicBezTo>
                                    <a:pt x="737422" y="1968168"/>
                                    <a:pt x="736839" y="1978113"/>
                                    <a:pt x="736839" y="1987762"/>
                                  </a:cubicBezTo>
                                  <a:cubicBezTo>
                                    <a:pt x="736691" y="2007158"/>
                                    <a:pt x="740491" y="2025865"/>
                                    <a:pt x="738739" y="2044769"/>
                                  </a:cubicBezTo>
                                  <a:cubicBezTo>
                                    <a:pt x="742684" y="2026061"/>
                                    <a:pt x="740639" y="2006665"/>
                                    <a:pt x="742830" y="1988155"/>
                                  </a:cubicBezTo>
                                  <a:cubicBezTo>
                                    <a:pt x="743853" y="1978900"/>
                                    <a:pt x="745608" y="1969645"/>
                                    <a:pt x="749553" y="1962163"/>
                                  </a:cubicBezTo>
                                  <a:cubicBezTo>
                                    <a:pt x="751599" y="1958521"/>
                                    <a:pt x="754084" y="1955271"/>
                                    <a:pt x="757299" y="1953301"/>
                                  </a:cubicBezTo>
                                  <a:cubicBezTo>
                                    <a:pt x="760515" y="1951233"/>
                                    <a:pt x="764753" y="1949462"/>
                                    <a:pt x="769137" y="1947492"/>
                                  </a:cubicBezTo>
                                  <a:cubicBezTo>
                                    <a:pt x="773375" y="1945623"/>
                                    <a:pt x="778491" y="1943259"/>
                                    <a:pt x="782875" y="1939616"/>
                                  </a:cubicBezTo>
                                  <a:cubicBezTo>
                                    <a:pt x="787113" y="1936170"/>
                                    <a:pt x="790330" y="1932232"/>
                                    <a:pt x="793399" y="1929672"/>
                                  </a:cubicBezTo>
                                  <a:lnTo>
                                    <a:pt x="815468" y="1911654"/>
                                  </a:lnTo>
                                  <a:cubicBezTo>
                                    <a:pt x="829937" y="1898460"/>
                                    <a:pt x="843675" y="1884480"/>
                                    <a:pt x="855659" y="1868431"/>
                                  </a:cubicBezTo>
                                  <a:cubicBezTo>
                                    <a:pt x="867497" y="1852087"/>
                                    <a:pt x="878166" y="1833577"/>
                                    <a:pt x="881674" y="1810931"/>
                                  </a:cubicBezTo>
                                  <a:cubicBezTo>
                                    <a:pt x="883574" y="1800200"/>
                                    <a:pt x="882552" y="1786909"/>
                                    <a:pt x="881383" y="1778245"/>
                                  </a:cubicBezTo>
                                  <a:cubicBezTo>
                                    <a:pt x="881235" y="1776768"/>
                                    <a:pt x="881235" y="1775093"/>
                                    <a:pt x="880943" y="1773518"/>
                                  </a:cubicBezTo>
                                  <a:cubicBezTo>
                                    <a:pt x="882552" y="1772435"/>
                                    <a:pt x="884304" y="1771156"/>
                                    <a:pt x="885474" y="1769876"/>
                                  </a:cubicBezTo>
                                  <a:cubicBezTo>
                                    <a:pt x="896290" y="1760817"/>
                                    <a:pt x="902721" y="1746837"/>
                                    <a:pt x="904474" y="1733545"/>
                                  </a:cubicBezTo>
                                  <a:cubicBezTo>
                                    <a:pt x="906081" y="1719958"/>
                                    <a:pt x="903743" y="1706862"/>
                                    <a:pt x="898628" y="1694852"/>
                                  </a:cubicBezTo>
                                  <a:cubicBezTo>
                                    <a:pt x="894097" y="1684316"/>
                                    <a:pt x="886643" y="1674569"/>
                                    <a:pt x="877143" y="1666889"/>
                                  </a:cubicBezTo>
                                  <a:lnTo>
                                    <a:pt x="875755" y="1665019"/>
                                  </a:lnTo>
                                  <a:lnTo>
                                    <a:pt x="875683" y="1664921"/>
                                  </a:lnTo>
                                  <a:cubicBezTo>
                                    <a:pt x="874804" y="1664033"/>
                                    <a:pt x="873928" y="1662951"/>
                                    <a:pt x="872174" y="1661474"/>
                                  </a:cubicBezTo>
                                  <a:cubicBezTo>
                                    <a:pt x="871297" y="1660883"/>
                                    <a:pt x="870859" y="1660391"/>
                                    <a:pt x="870274" y="1660194"/>
                                  </a:cubicBezTo>
                                  <a:cubicBezTo>
                                    <a:pt x="871297" y="1658028"/>
                                    <a:pt x="872466" y="1656157"/>
                                    <a:pt x="873635" y="1654187"/>
                                  </a:cubicBezTo>
                                  <a:cubicBezTo>
                                    <a:pt x="873490" y="1654385"/>
                                    <a:pt x="873490" y="1654385"/>
                                    <a:pt x="873928" y="1654187"/>
                                  </a:cubicBezTo>
                                  <a:cubicBezTo>
                                    <a:pt x="876266" y="1651825"/>
                                    <a:pt x="880359" y="1647887"/>
                                    <a:pt x="882990" y="1642177"/>
                                  </a:cubicBezTo>
                                  <a:cubicBezTo>
                                    <a:pt x="884012" y="1639715"/>
                                    <a:pt x="884890" y="1637156"/>
                                    <a:pt x="885766" y="1634791"/>
                                  </a:cubicBezTo>
                                  <a:cubicBezTo>
                                    <a:pt x="886204" y="1633709"/>
                                    <a:pt x="886352" y="1632429"/>
                                    <a:pt x="887081" y="1631345"/>
                                  </a:cubicBezTo>
                                  <a:cubicBezTo>
                                    <a:pt x="892635" y="1619531"/>
                                    <a:pt x="896290" y="1607716"/>
                                    <a:pt x="899943" y="1596491"/>
                                  </a:cubicBezTo>
                                  <a:cubicBezTo>
                                    <a:pt x="903304" y="1585958"/>
                                    <a:pt x="906374" y="1575915"/>
                                    <a:pt x="910904" y="1566462"/>
                                  </a:cubicBezTo>
                                  <a:cubicBezTo>
                                    <a:pt x="927712" y="1531411"/>
                                    <a:pt x="926835" y="1495277"/>
                                    <a:pt x="908274" y="1462098"/>
                                  </a:cubicBezTo>
                                  <a:cubicBezTo>
                                    <a:pt x="888104" y="1425571"/>
                                    <a:pt x="846159" y="1395048"/>
                                    <a:pt x="801144" y="1382740"/>
                                  </a:cubicBezTo>
                                  <a:cubicBezTo>
                                    <a:pt x="813568" y="1362951"/>
                                    <a:pt x="825406" y="1341192"/>
                                    <a:pt x="833737" y="1320810"/>
                                  </a:cubicBezTo>
                                  <a:cubicBezTo>
                                    <a:pt x="834321" y="1321698"/>
                                    <a:pt x="835052" y="1322485"/>
                                    <a:pt x="835637" y="1323371"/>
                                  </a:cubicBezTo>
                                  <a:cubicBezTo>
                                    <a:pt x="838852" y="1327506"/>
                                    <a:pt x="842359" y="1330953"/>
                                    <a:pt x="846013" y="1334399"/>
                                  </a:cubicBezTo>
                                  <a:cubicBezTo>
                                    <a:pt x="849375" y="1338042"/>
                                    <a:pt x="853321" y="1341192"/>
                                    <a:pt x="857121" y="1344243"/>
                                  </a:cubicBezTo>
                                  <a:cubicBezTo>
                                    <a:pt x="872613" y="1356552"/>
                                    <a:pt x="890297" y="1365510"/>
                                    <a:pt x="908566" y="1372008"/>
                                  </a:cubicBezTo>
                                  <a:cubicBezTo>
                                    <a:pt x="945104" y="1384710"/>
                                    <a:pt x="983541" y="1388943"/>
                                    <a:pt x="1021541" y="1388747"/>
                                  </a:cubicBezTo>
                                  <a:cubicBezTo>
                                    <a:pt x="1097539" y="1388156"/>
                                    <a:pt x="1172369" y="1369646"/>
                                    <a:pt x="1241938" y="1341486"/>
                                  </a:cubicBezTo>
                                  <a:cubicBezTo>
                                    <a:pt x="1171347" y="1367085"/>
                                    <a:pt x="1096370" y="1382544"/>
                                    <a:pt x="1021541" y="1380574"/>
                                  </a:cubicBezTo>
                                  <a:cubicBezTo>
                                    <a:pt x="984419" y="1379492"/>
                                    <a:pt x="947004" y="1373880"/>
                                    <a:pt x="912804" y="1360587"/>
                                  </a:cubicBezTo>
                                  <a:cubicBezTo>
                                    <a:pt x="895852" y="1353696"/>
                                    <a:pt x="879774" y="1344933"/>
                                    <a:pt x="866183" y="1333315"/>
                                  </a:cubicBezTo>
                                  <a:cubicBezTo>
                                    <a:pt x="859313" y="1327703"/>
                                    <a:pt x="853028" y="1321008"/>
                                    <a:pt x="847766" y="1314116"/>
                                  </a:cubicBezTo>
                                  <a:cubicBezTo>
                                    <a:pt x="845137" y="1310670"/>
                                    <a:pt x="842944" y="1307421"/>
                                    <a:pt x="840606" y="1302989"/>
                                  </a:cubicBezTo>
                                  <a:cubicBezTo>
                                    <a:pt x="841483" y="1301218"/>
                                    <a:pt x="842359" y="1299052"/>
                                    <a:pt x="842944" y="1296295"/>
                                  </a:cubicBezTo>
                                  <a:cubicBezTo>
                                    <a:pt x="851421" y="1259275"/>
                                    <a:pt x="827452" y="1214084"/>
                                    <a:pt x="813568" y="1195376"/>
                                  </a:cubicBezTo>
                                  <a:cubicBezTo>
                                    <a:pt x="802168" y="1180115"/>
                                    <a:pt x="786968" y="1167218"/>
                                    <a:pt x="769284" y="1157568"/>
                                  </a:cubicBezTo>
                                  <a:cubicBezTo>
                                    <a:pt x="770746" y="1156879"/>
                                    <a:pt x="772061" y="1156091"/>
                                    <a:pt x="773522" y="1155402"/>
                                  </a:cubicBezTo>
                                  <a:cubicBezTo>
                                    <a:pt x="783606" y="1149790"/>
                                    <a:pt x="793106" y="1140535"/>
                                    <a:pt x="799099" y="1129607"/>
                                  </a:cubicBezTo>
                                  <a:cubicBezTo>
                                    <a:pt x="810937" y="1107059"/>
                                    <a:pt x="808161" y="1084906"/>
                                    <a:pt x="804506" y="1066987"/>
                                  </a:cubicBezTo>
                                  <a:cubicBezTo>
                                    <a:pt x="800413" y="1048774"/>
                                    <a:pt x="793982" y="1032133"/>
                                    <a:pt x="786968" y="1016282"/>
                                  </a:cubicBezTo>
                                  <a:cubicBezTo>
                                    <a:pt x="779806" y="1000333"/>
                                    <a:pt x="771915" y="985267"/>
                                    <a:pt x="764168" y="970696"/>
                                  </a:cubicBezTo>
                                  <a:lnTo>
                                    <a:pt x="752915" y="949135"/>
                                  </a:lnTo>
                                  <a:cubicBezTo>
                                    <a:pt x="748384" y="940371"/>
                                    <a:pt x="743122" y="931707"/>
                                    <a:pt x="735961" y="924816"/>
                                  </a:cubicBezTo>
                                  <a:cubicBezTo>
                                    <a:pt x="722222" y="910243"/>
                                    <a:pt x="704539" y="901579"/>
                                    <a:pt x="687439" y="896065"/>
                                  </a:cubicBezTo>
                                  <a:cubicBezTo>
                                    <a:pt x="677355" y="893013"/>
                                    <a:pt x="667269" y="891044"/>
                                    <a:pt x="657186" y="889764"/>
                                  </a:cubicBezTo>
                                  <a:cubicBezTo>
                                    <a:pt x="656748" y="888976"/>
                                    <a:pt x="656455" y="888287"/>
                                    <a:pt x="656017" y="887401"/>
                                  </a:cubicBezTo>
                                  <a:cubicBezTo>
                                    <a:pt x="653093" y="881396"/>
                                    <a:pt x="650024" y="878146"/>
                                    <a:pt x="648562" y="873027"/>
                                  </a:cubicBezTo>
                                  <a:lnTo>
                                    <a:pt x="643009" y="857963"/>
                                  </a:lnTo>
                                  <a:lnTo>
                                    <a:pt x="638186" y="841815"/>
                                  </a:lnTo>
                                  <a:cubicBezTo>
                                    <a:pt x="636431" y="836696"/>
                                    <a:pt x="635848" y="831280"/>
                                    <a:pt x="634531" y="825668"/>
                                  </a:cubicBezTo>
                                  <a:cubicBezTo>
                                    <a:pt x="633217" y="820055"/>
                                    <a:pt x="631755" y="814740"/>
                                    <a:pt x="631171" y="809324"/>
                                  </a:cubicBezTo>
                                  <a:cubicBezTo>
                                    <a:pt x="629562" y="798790"/>
                                    <a:pt x="633071" y="787664"/>
                                    <a:pt x="633217" y="776243"/>
                                  </a:cubicBezTo>
                                  <a:lnTo>
                                    <a:pt x="634971" y="775553"/>
                                  </a:lnTo>
                                  <a:lnTo>
                                    <a:pt x="633217" y="776046"/>
                                  </a:lnTo>
                                  <a:cubicBezTo>
                                    <a:pt x="632048" y="787171"/>
                                    <a:pt x="627078" y="797510"/>
                                    <a:pt x="627224" y="809324"/>
                                  </a:cubicBezTo>
                                  <a:cubicBezTo>
                                    <a:pt x="627517" y="815134"/>
                                    <a:pt x="628102" y="820745"/>
                                    <a:pt x="628686" y="826357"/>
                                  </a:cubicBezTo>
                                  <a:cubicBezTo>
                                    <a:pt x="629417" y="831478"/>
                                    <a:pt x="629417" y="837483"/>
                                    <a:pt x="630440" y="843292"/>
                                  </a:cubicBezTo>
                                  <a:lnTo>
                                    <a:pt x="633217" y="859931"/>
                                  </a:lnTo>
                                  <a:lnTo>
                                    <a:pt x="637309" y="876866"/>
                                  </a:lnTo>
                                  <a:cubicBezTo>
                                    <a:pt x="638040" y="880707"/>
                                    <a:pt x="639648" y="884644"/>
                                    <a:pt x="641255" y="888090"/>
                                  </a:cubicBezTo>
                                  <a:cubicBezTo>
                                    <a:pt x="639355" y="887894"/>
                                    <a:pt x="637162" y="887894"/>
                                    <a:pt x="635262" y="887598"/>
                                  </a:cubicBezTo>
                                  <a:cubicBezTo>
                                    <a:pt x="600626" y="886317"/>
                                    <a:pt x="566718" y="890847"/>
                                    <a:pt x="533835" y="897542"/>
                                  </a:cubicBezTo>
                                  <a:cubicBezTo>
                                    <a:pt x="532518" y="897740"/>
                                    <a:pt x="531495" y="898133"/>
                                    <a:pt x="530180" y="898428"/>
                                  </a:cubicBezTo>
                                  <a:lnTo>
                                    <a:pt x="524773" y="891733"/>
                                  </a:lnTo>
                                  <a:lnTo>
                                    <a:pt x="513518" y="878835"/>
                                  </a:lnTo>
                                  <a:cubicBezTo>
                                    <a:pt x="506065" y="870466"/>
                                    <a:pt x="498173" y="861999"/>
                                    <a:pt x="490135" y="854122"/>
                                  </a:cubicBezTo>
                                  <a:cubicBezTo>
                                    <a:pt x="482243" y="846147"/>
                                    <a:pt x="474496" y="837287"/>
                                    <a:pt x="463534" y="831969"/>
                                  </a:cubicBezTo>
                                  <a:cubicBezTo>
                                    <a:pt x="453013" y="826948"/>
                                    <a:pt x="441174" y="826555"/>
                                    <a:pt x="431674" y="820352"/>
                                  </a:cubicBezTo>
                                  <a:cubicBezTo>
                                    <a:pt x="440589" y="827637"/>
                                    <a:pt x="452282" y="829803"/>
                                    <a:pt x="461636" y="835416"/>
                                  </a:cubicBezTo>
                                  <a:cubicBezTo>
                                    <a:pt x="470404" y="840930"/>
                                    <a:pt x="477127" y="850381"/>
                                    <a:pt x="483996" y="859045"/>
                                  </a:cubicBezTo>
                                  <a:cubicBezTo>
                                    <a:pt x="491011" y="868104"/>
                                    <a:pt x="497442" y="876669"/>
                                    <a:pt x="503873" y="886121"/>
                                  </a:cubicBezTo>
                                  <a:lnTo>
                                    <a:pt x="513373" y="899906"/>
                                  </a:lnTo>
                                  <a:lnTo>
                                    <a:pt x="514687" y="902072"/>
                                  </a:lnTo>
                                  <a:cubicBezTo>
                                    <a:pt x="488380" y="908274"/>
                                    <a:pt x="462513" y="915363"/>
                                    <a:pt x="437082" y="924421"/>
                                  </a:cubicBezTo>
                                  <a:cubicBezTo>
                                    <a:pt x="435329" y="925110"/>
                                    <a:pt x="433429" y="925701"/>
                                    <a:pt x="431674" y="926391"/>
                                  </a:cubicBezTo>
                                  <a:cubicBezTo>
                                    <a:pt x="427582" y="906108"/>
                                    <a:pt x="419543" y="887401"/>
                                    <a:pt x="408291" y="870861"/>
                                  </a:cubicBezTo>
                                  <a:cubicBezTo>
                                    <a:pt x="402443" y="862491"/>
                                    <a:pt x="395867" y="854713"/>
                                    <a:pt x="388705" y="847624"/>
                                  </a:cubicBezTo>
                                  <a:cubicBezTo>
                                    <a:pt x="385052" y="844178"/>
                                    <a:pt x="381398" y="840731"/>
                                    <a:pt x="377598" y="837483"/>
                                  </a:cubicBezTo>
                                  <a:cubicBezTo>
                                    <a:pt x="373945" y="833841"/>
                                    <a:pt x="368829" y="832364"/>
                                    <a:pt x="366198" y="828032"/>
                                  </a:cubicBezTo>
                                  <a:cubicBezTo>
                                    <a:pt x="368098" y="832757"/>
                                    <a:pt x="373214" y="835121"/>
                                    <a:pt x="376136" y="839058"/>
                                  </a:cubicBezTo>
                                  <a:cubicBezTo>
                                    <a:pt x="379498" y="842701"/>
                                    <a:pt x="382714" y="846344"/>
                                    <a:pt x="385783" y="850479"/>
                                  </a:cubicBezTo>
                                  <a:cubicBezTo>
                                    <a:pt x="391774" y="858159"/>
                                    <a:pt x="397183" y="866529"/>
                                    <a:pt x="401422" y="875193"/>
                                  </a:cubicBezTo>
                                  <a:cubicBezTo>
                                    <a:pt x="409605" y="891537"/>
                                    <a:pt x="414574" y="909161"/>
                                    <a:pt x="415891" y="926784"/>
                                  </a:cubicBezTo>
                                  <a:cubicBezTo>
                                    <a:pt x="408874" y="924027"/>
                                    <a:pt x="401713" y="920582"/>
                                    <a:pt x="394552" y="917529"/>
                                  </a:cubicBezTo>
                                  <a:cubicBezTo>
                                    <a:pt x="379352" y="910834"/>
                                    <a:pt x="364007" y="903942"/>
                                    <a:pt x="348369" y="898428"/>
                                  </a:cubicBezTo>
                                  <a:cubicBezTo>
                                    <a:pt x="340330" y="895572"/>
                                    <a:pt x="332438" y="892817"/>
                                    <a:pt x="324545" y="890651"/>
                                  </a:cubicBezTo>
                                  <a:cubicBezTo>
                                    <a:pt x="316361" y="888287"/>
                                    <a:pt x="307592" y="887894"/>
                                    <a:pt x="299407" y="887894"/>
                                  </a:cubicBezTo>
                                  <a:lnTo>
                                    <a:pt x="274416" y="887205"/>
                                  </a:lnTo>
                                  <a:cubicBezTo>
                                    <a:pt x="266085" y="886810"/>
                                    <a:pt x="257900" y="889173"/>
                                    <a:pt x="249716" y="890453"/>
                                  </a:cubicBezTo>
                                  <a:cubicBezTo>
                                    <a:pt x="257900" y="889764"/>
                                    <a:pt x="266230" y="887598"/>
                                    <a:pt x="274416" y="888681"/>
                                  </a:cubicBezTo>
                                  <a:lnTo>
                                    <a:pt x="299114" y="890847"/>
                                  </a:lnTo>
                                  <a:cubicBezTo>
                                    <a:pt x="315923" y="891044"/>
                                    <a:pt x="330683" y="897542"/>
                                    <a:pt x="346029" y="903942"/>
                                  </a:cubicBezTo>
                                  <a:cubicBezTo>
                                    <a:pt x="361083" y="910638"/>
                                    <a:pt x="375845" y="918218"/>
                                    <a:pt x="390460" y="925701"/>
                                  </a:cubicBezTo>
                                  <a:cubicBezTo>
                                    <a:pt x="398060" y="929541"/>
                                    <a:pt x="404929" y="933282"/>
                                    <a:pt x="412967" y="937123"/>
                                  </a:cubicBezTo>
                                  <a:cubicBezTo>
                                    <a:pt x="417351" y="939092"/>
                                    <a:pt x="422760" y="940371"/>
                                    <a:pt x="428020" y="939485"/>
                                  </a:cubicBezTo>
                                  <a:cubicBezTo>
                                    <a:pt x="433867" y="938403"/>
                                    <a:pt x="436643" y="937123"/>
                                    <a:pt x="441027" y="936039"/>
                                  </a:cubicBezTo>
                                  <a:cubicBezTo>
                                    <a:pt x="469820" y="927671"/>
                                    <a:pt x="499196" y="921370"/>
                                    <a:pt x="528865" y="916938"/>
                                  </a:cubicBezTo>
                                  <a:lnTo>
                                    <a:pt x="529011" y="917923"/>
                                  </a:lnTo>
                                  <a:cubicBezTo>
                                    <a:pt x="530180" y="917727"/>
                                    <a:pt x="531495" y="917136"/>
                                    <a:pt x="532518" y="916248"/>
                                  </a:cubicBezTo>
                                  <a:cubicBezTo>
                                    <a:pt x="533980" y="916052"/>
                                    <a:pt x="535442" y="915561"/>
                                    <a:pt x="537195" y="915363"/>
                                  </a:cubicBezTo>
                                  <a:cubicBezTo>
                                    <a:pt x="569495" y="910834"/>
                                    <a:pt x="602378" y="908668"/>
                                    <a:pt x="633948" y="911720"/>
                                  </a:cubicBezTo>
                                  <a:cubicBezTo>
                                    <a:pt x="665078" y="914772"/>
                                    <a:pt x="696646" y="924027"/>
                                    <a:pt x="714039" y="945097"/>
                                  </a:cubicBezTo>
                                  <a:cubicBezTo>
                                    <a:pt x="718570" y="950020"/>
                                    <a:pt x="721639" y="956025"/>
                                    <a:pt x="724415" y="962032"/>
                                  </a:cubicBezTo>
                                  <a:lnTo>
                                    <a:pt x="730115" y="974930"/>
                                  </a:lnTo>
                                  <a:cubicBezTo>
                                    <a:pt x="687146" y="987631"/>
                                    <a:pt x="621671" y="1017759"/>
                                    <a:pt x="620355" y="1083528"/>
                                  </a:cubicBezTo>
                                  <a:cubicBezTo>
                                    <a:pt x="619917" y="1101250"/>
                                    <a:pt x="624302" y="1116905"/>
                                    <a:pt x="628102" y="1132364"/>
                                  </a:cubicBezTo>
                                  <a:cubicBezTo>
                                    <a:pt x="628978" y="1135612"/>
                                    <a:pt x="629562" y="1138665"/>
                                    <a:pt x="630440" y="1141619"/>
                                  </a:cubicBezTo>
                                  <a:cubicBezTo>
                                    <a:pt x="616995" y="1144670"/>
                                    <a:pt x="603986" y="1148708"/>
                                    <a:pt x="592295" y="1154122"/>
                                  </a:cubicBezTo>
                                  <a:cubicBezTo>
                                    <a:pt x="588933" y="1155600"/>
                                    <a:pt x="585718" y="1157568"/>
                                    <a:pt x="582795" y="1159538"/>
                                  </a:cubicBezTo>
                                  <a:cubicBezTo>
                                    <a:pt x="581040" y="1160521"/>
                                    <a:pt x="579287" y="1161900"/>
                                    <a:pt x="577387" y="1162491"/>
                                  </a:cubicBezTo>
                                  <a:cubicBezTo>
                                    <a:pt x="563211" y="1167710"/>
                                    <a:pt x="551811" y="1174307"/>
                                    <a:pt x="542018" y="1180115"/>
                                  </a:cubicBezTo>
                                  <a:cubicBezTo>
                                    <a:pt x="526673" y="1188976"/>
                                    <a:pt x="515711" y="1195376"/>
                                    <a:pt x="497735" y="1196656"/>
                                  </a:cubicBezTo>
                                  <a:cubicBezTo>
                                    <a:pt x="391483" y="1203548"/>
                                    <a:pt x="288007" y="1215462"/>
                                    <a:pt x="182194" y="1228064"/>
                                  </a:cubicBezTo>
                                  <a:lnTo>
                                    <a:pt x="163925" y="1230230"/>
                                  </a:lnTo>
                                  <a:cubicBezTo>
                                    <a:pt x="163341" y="1230230"/>
                                    <a:pt x="162901" y="1230428"/>
                                    <a:pt x="162317" y="1230428"/>
                                  </a:cubicBezTo>
                                  <a:cubicBezTo>
                                    <a:pt x="159687" y="1229837"/>
                                    <a:pt x="157056" y="1229442"/>
                                    <a:pt x="154132" y="1229442"/>
                                  </a:cubicBezTo>
                                  <a:lnTo>
                                    <a:pt x="153841" y="1232396"/>
                                  </a:lnTo>
                                  <a:cubicBezTo>
                                    <a:pt x="142294" y="1225996"/>
                                    <a:pt x="123003" y="1215855"/>
                                    <a:pt x="97572" y="1204631"/>
                                  </a:cubicBezTo>
                                  <a:cubicBezTo>
                                    <a:pt x="69657" y="1192422"/>
                                    <a:pt x="50512" y="1150677"/>
                                    <a:pt x="48612" y="1098002"/>
                                  </a:cubicBezTo>
                                  <a:cubicBezTo>
                                    <a:pt x="46857" y="1051529"/>
                                    <a:pt x="81203" y="1000135"/>
                                    <a:pt x="126365" y="937714"/>
                                  </a:cubicBezTo>
                                  <a:cubicBezTo>
                                    <a:pt x="166848" y="881789"/>
                                    <a:pt x="215808" y="866331"/>
                                    <a:pt x="275438" y="851760"/>
                                  </a:cubicBezTo>
                                  <a:cubicBezTo>
                                    <a:pt x="336383" y="836892"/>
                                    <a:pt x="386367" y="823798"/>
                                    <a:pt x="430798" y="802038"/>
                                  </a:cubicBezTo>
                                  <a:cubicBezTo>
                                    <a:pt x="455789" y="789732"/>
                                    <a:pt x="495980" y="776834"/>
                                    <a:pt x="528426" y="766593"/>
                                  </a:cubicBezTo>
                                  <a:cubicBezTo>
                                    <a:pt x="551226" y="759209"/>
                                    <a:pt x="570809" y="753006"/>
                                    <a:pt x="583818" y="747394"/>
                                  </a:cubicBezTo>
                                  <a:cubicBezTo>
                                    <a:pt x="608955" y="736860"/>
                                    <a:pt x="634386" y="722682"/>
                                    <a:pt x="626640" y="688714"/>
                                  </a:cubicBezTo>
                                  <a:cubicBezTo>
                                    <a:pt x="664200" y="680344"/>
                                    <a:pt x="699862" y="665477"/>
                                    <a:pt x="731722" y="644605"/>
                                  </a:cubicBezTo>
                                  <a:cubicBezTo>
                                    <a:pt x="770306" y="619891"/>
                                    <a:pt x="795882" y="581395"/>
                                    <a:pt x="834613" y="558356"/>
                                  </a:cubicBezTo>
                                  <a:cubicBezTo>
                                    <a:pt x="794568" y="579229"/>
                                    <a:pt x="766068" y="616447"/>
                                    <a:pt x="727631" y="637712"/>
                                  </a:cubicBezTo>
                                  <a:cubicBezTo>
                                    <a:pt x="694308" y="656617"/>
                                    <a:pt x="657769" y="668727"/>
                                    <a:pt x="620355" y="674241"/>
                                  </a:cubicBezTo>
                                  <a:cubicBezTo>
                                    <a:pt x="610126" y="660260"/>
                                    <a:pt x="585718" y="644408"/>
                                    <a:pt x="530326" y="613393"/>
                                  </a:cubicBezTo>
                                  <a:lnTo>
                                    <a:pt x="524335" y="610145"/>
                                  </a:lnTo>
                                  <a:cubicBezTo>
                                    <a:pt x="496858" y="594883"/>
                                    <a:pt x="441613" y="553828"/>
                                    <a:pt x="434451" y="544769"/>
                                  </a:cubicBezTo>
                                  <a:cubicBezTo>
                                    <a:pt x="431236" y="539846"/>
                                    <a:pt x="427143" y="536203"/>
                                    <a:pt x="422760" y="533152"/>
                                  </a:cubicBezTo>
                                  <a:cubicBezTo>
                                    <a:pt x="450236" y="518383"/>
                                    <a:pt x="473474" y="497017"/>
                                    <a:pt x="493789" y="475159"/>
                                  </a:cubicBezTo>
                                  <a:cubicBezTo>
                                    <a:pt x="507818" y="460292"/>
                                    <a:pt x="520680" y="444835"/>
                                    <a:pt x="533835" y="429475"/>
                                  </a:cubicBezTo>
                                  <a:cubicBezTo>
                                    <a:pt x="540411" y="421795"/>
                                    <a:pt x="546842" y="414215"/>
                                    <a:pt x="553711" y="406731"/>
                                  </a:cubicBezTo>
                                  <a:lnTo>
                                    <a:pt x="563795" y="395507"/>
                                  </a:lnTo>
                                  <a:cubicBezTo>
                                    <a:pt x="567449" y="391864"/>
                                    <a:pt x="568618" y="386548"/>
                                    <a:pt x="572271" y="383102"/>
                                  </a:cubicBezTo>
                                  <a:cubicBezTo>
                                    <a:pt x="568326" y="386252"/>
                                    <a:pt x="566864" y="391668"/>
                                    <a:pt x="563064" y="394918"/>
                                  </a:cubicBezTo>
                                  <a:lnTo>
                                    <a:pt x="552249" y="405451"/>
                                  </a:lnTo>
                                  <a:cubicBezTo>
                                    <a:pt x="544942" y="412540"/>
                                    <a:pt x="537926" y="419629"/>
                                    <a:pt x="530764" y="426718"/>
                                  </a:cubicBezTo>
                                  <a:cubicBezTo>
                                    <a:pt x="516587" y="441093"/>
                                    <a:pt x="502558" y="455764"/>
                                    <a:pt x="487942" y="469351"/>
                                  </a:cubicBezTo>
                                  <a:cubicBezTo>
                                    <a:pt x="463974" y="491898"/>
                                    <a:pt x="437374" y="512081"/>
                                    <a:pt x="407705" y="523897"/>
                                  </a:cubicBezTo>
                                  <a:cubicBezTo>
                                    <a:pt x="389436" y="512967"/>
                                    <a:pt x="354652" y="490223"/>
                                    <a:pt x="288592" y="422683"/>
                                  </a:cubicBezTo>
                                  <a:cubicBezTo>
                                    <a:pt x="216685" y="349133"/>
                                    <a:pt x="188039" y="172895"/>
                                    <a:pt x="218147" y="89895"/>
                                  </a:cubicBezTo>
                                  <a:cubicBezTo>
                                    <a:pt x="227208" y="64985"/>
                                    <a:pt x="240508" y="51891"/>
                                    <a:pt x="256147" y="49921"/>
                                  </a:cubicBezTo>
                                  <a:cubicBezTo>
                                    <a:pt x="331414" y="42341"/>
                                    <a:pt x="346029" y="72469"/>
                                    <a:pt x="368098" y="117858"/>
                                  </a:cubicBezTo>
                                  <a:cubicBezTo>
                                    <a:pt x="372629" y="126915"/>
                                    <a:pt x="376867" y="135973"/>
                                    <a:pt x="382129" y="144934"/>
                                  </a:cubicBezTo>
                                  <a:cubicBezTo>
                                    <a:pt x="417936" y="209324"/>
                                    <a:pt x="507380" y="268694"/>
                                    <a:pt x="549473" y="290846"/>
                                  </a:cubicBezTo>
                                  <a:cubicBezTo>
                                    <a:pt x="561456" y="297246"/>
                                    <a:pt x="586009" y="312508"/>
                                    <a:pt x="614364" y="330329"/>
                                  </a:cubicBezTo>
                                  <a:cubicBezTo>
                                    <a:pt x="698839" y="383496"/>
                                    <a:pt x="826430" y="463738"/>
                                    <a:pt x="907835" y="488057"/>
                                  </a:cubicBezTo>
                                  <a:cubicBezTo>
                                    <a:pt x="987196" y="511686"/>
                                    <a:pt x="1029287" y="549101"/>
                                    <a:pt x="1066701" y="582182"/>
                                  </a:cubicBezTo>
                                  <a:cubicBezTo>
                                    <a:pt x="1077225" y="591437"/>
                                    <a:pt x="1087017" y="600299"/>
                                    <a:pt x="1097394" y="608470"/>
                                  </a:cubicBezTo>
                                  <a:cubicBezTo>
                                    <a:pt x="1115078" y="622256"/>
                                    <a:pt x="1161992" y="663311"/>
                                    <a:pt x="1216652" y="710670"/>
                                  </a:cubicBezTo>
                                  <a:cubicBezTo>
                                    <a:pt x="1303174" y="785694"/>
                                    <a:pt x="1401242" y="871057"/>
                                    <a:pt x="1443042" y="902072"/>
                                  </a:cubicBezTo>
                                  <a:cubicBezTo>
                                    <a:pt x="1499018" y="943326"/>
                                    <a:pt x="1650284" y="967446"/>
                                    <a:pt x="1905903" y="975423"/>
                                  </a:cubicBezTo>
                                  <a:cubicBezTo>
                                    <a:pt x="2053516" y="980148"/>
                                    <a:pt x="2992977" y="953467"/>
                                    <a:pt x="3032877" y="952383"/>
                                  </a:cubicBezTo>
                                  <a:lnTo>
                                    <a:pt x="3031707" y="903745"/>
                                  </a:lnTo>
                                  <a:cubicBezTo>
                                    <a:pt x="3021916" y="903942"/>
                                    <a:pt x="2053808" y="931314"/>
                                    <a:pt x="1907657" y="926784"/>
                                  </a:cubicBezTo>
                                  <a:cubicBezTo>
                                    <a:pt x="1606148" y="917332"/>
                                    <a:pt x="1504571" y="886810"/>
                                    <a:pt x="1472273" y="862886"/>
                                  </a:cubicBezTo>
                                  <a:cubicBezTo>
                                    <a:pt x="1431934" y="833053"/>
                                    <a:pt x="1330505" y="744835"/>
                                    <a:pt x="1248807" y="673846"/>
                                  </a:cubicBezTo>
                                  <a:cubicBezTo>
                                    <a:pt x="1193854" y="626095"/>
                                    <a:pt x="1146354" y="584841"/>
                                    <a:pt x="1127939" y="570172"/>
                                  </a:cubicBezTo>
                                  <a:cubicBezTo>
                                    <a:pt x="1118878" y="563083"/>
                                    <a:pt x="1109378" y="554713"/>
                                    <a:pt x="1099294" y="545851"/>
                                  </a:cubicBezTo>
                                  <a:cubicBezTo>
                                    <a:pt x="1060270" y="511294"/>
                                    <a:pt x="1011896" y="468268"/>
                                    <a:pt x="922304" y="441585"/>
                                  </a:cubicBezTo>
                                  <a:cubicBezTo>
                                    <a:pt x="847037" y="419236"/>
                                    <a:pt x="717984" y="337911"/>
                                    <a:pt x="640524" y="289271"/>
                                  </a:cubicBezTo>
                                  <a:cubicBezTo>
                                    <a:pt x="610271" y="270170"/>
                                    <a:pt x="586156" y="255107"/>
                                    <a:pt x="572418" y="247821"/>
                                  </a:cubicBezTo>
                                  <a:cubicBezTo>
                                    <a:pt x="528573" y="224585"/>
                                    <a:pt x="453013" y="171615"/>
                                    <a:pt x="424805" y="121106"/>
                                  </a:cubicBezTo>
                                  <a:cubicBezTo>
                                    <a:pt x="420274" y="112935"/>
                                    <a:pt x="416182" y="104566"/>
                                    <a:pt x="412236" y="96393"/>
                                  </a:cubicBezTo>
                                  <a:cubicBezTo>
                                    <a:pt x="389143" y="49232"/>
                                    <a:pt x="360645" y="-9448"/>
                                    <a:pt x="251616" y="1284"/>
                                  </a:cubicBezTo>
                                  <a:close/>
                                </a:path>
                              </a:pathLst>
                            </a:custGeom>
                            <a:solidFill>
                              <a:srgbClr val="D58C55"/>
                            </a:solidFill>
                            <a:ln w="12700">
                              <a:miter lim="400000"/>
                            </a:ln>
                          </wps:spPr>
                          <wps:bodyPr wrap="square" lIns="38100" tIns="38100" rIns="38100" bIns="38100" anchor="ctr">
                            <a:noAutofit/>
                          </wps:bodyPr>
                        </wps:wsp>
                        <wps:wsp>
                          <wps:cNvPr id="1608693159" name="Line"/>
                          <wps:cNvSpPr/>
                          <wps:spPr>
                            <a:xfrm flipH="1">
                              <a:off x="43578" y="1502170"/>
                              <a:ext cx="1130379" cy="1130092"/>
                            </a:xfrm>
                            <a:custGeom>
                              <a:avLst/>
                              <a:gdLst/>
                              <a:ahLst/>
                              <a:cxnLst>
                                <a:cxn ang="0">
                                  <a:pos x="wd2" y="hd2"/>
                                </a:cxn>
                                <a:cxn ang="5400000">
                                  <a:pos x="wd2" y="hd2"/>
                                </a:cxn>
                                <a:cxn ang="10800000">
                                  <a:pos x="wd2" y="hd2"/>
                                </a:cxn>
                                <a:cxn ang="16200000">
                                  <a:pos x="wd2" y="hd2"/>
                                </a:cxn>
                              </a:cxnLst>
                              <a:rect l="0" t="0" r="r" b="b"/>
                              <a:pathLst>
                                <a:path w="21319" h="21528" extrusionOk="0">
                                  <a:moveTo>
                                    <a:pt x="21319" y="21444"/>
                                  </a:moveTo>
                                  <a:cubicBezTo>
                                    <a:pt x="18336" y="20744"/>
                                    <a:pt x="6235" y="21100"/>
                                    <a:pt x="3160" y="21473"/>
                                  </a:cubicBezTo>
                                  <a:cubicBezTo>
                                    <a:pt x="2645" y="21534"/>
                                    <a:pt x="2069" y="21600"/>
                                    <a:pt x="1652" y="21334"/>
                                  </a:cubicBezTo>
                                  <a:cubicBezTo>
                                    <a:pt x="1336" y="21129"/>
                                    <a:pt x="1194" y="20785"/>
                                    <a:pt x="1073" y="20457"/>
                                  </a:cubicBezTo>
                                  <a:cubicBezTo>
                                    <a:pt x="278" y="18306"/>
                                    <a:pt x="-281" y="16020"/>
                                    <a:pt x="149" y="13775"/>
                                  </a:cubicBezTo>
                                  <a:cubicBezTo>
                                    <a:pt x="355" y="12697"/>
                                    <a:pt x="781" y="11660"/>
                                    <a:pt x="1097" y="10603"/>
                                  </a:cubicBezTo>
                                  <a:cubicBezTo>
                                    <a:pt x="1988" y="7633"/>
                                    <a:pt x="2013" y="4474"/>
                                    <a:pt x="1158" y="1520"/>
                                  </a:cubicBezTo>
                                  <a:cubicBezTo>
                                    <a:pt x="4623" y="959"/>
                                    <a:pt x="16610" y="561"/>
                                    <a:pt x="20075" y="0"/>
                                  </a:cubicBezTo>
                                </a:path>
                              </a:pathLst>
                            </a:custGeom>
                            <a:solidFill>
                              <a:srgbClr val="BFBFBF"/>
                            </a:solidFill>
                            <a:ln w="12700">
                              <a:miter lim="400000"/>
                            </a:ln>
                          </wps:spPr>
                          <wps:bodyPr lIns="38100" tIns="38100" rIns="38100" bIns="38100" anchor="ctr"/>
                        </wps:wsp>
                        <wps:wsp>
                          <wps:cNvPr id="1608693160" name="Freeform: Shape 1608693160"/>
                          <wps:cNvSpPr/>
                          <wps:spPr>
                            <a:xfrm flipH="1">
                              <a:off x="1" y="1288429"/>
                              <a:ext cx="787175" cy="1489252"/>
                            </a:xfrm>
                            <a:custGeom>
                              <a:avLst/>
                              <a:gdLst>
                                <a:gd name="connsiteX0" fmla="*/ 787175 w 787175"/>
                                <a:gd name="connsiteY0" fmla="*/ 0 h 1489252"/>
                                <a:gd name="connsiteX1" fmla="*/ 558685 w 787175"/>
                                <a:gd name="connsiteY1" fmla="*/ 13379 h 1489252"/>
                                <a:gd name="connsiteX2" fmla="*/ 308209 w 787175"/>
                                <a:gd name="connsiteY2" fmla="*/ 39075 h 1489252"/>
                                <a:gd name="connsiteX3" fmla="*/ 68657 w 787175"/>
                                <a:gd name="connsiteY3" fmla="*/ 115056 h 1489252"/>
                                <a:gd name="connsiteX4" fmla="*/ 33395 w 787175"/>
                                <a:gd name="connsiteY4" fmla="*/ 156984 h 1489252"/>
                                <a:gd name="connsiteX5" fmla="*/ 31712 w 787175"/>
                                <a:gd name="connsiteY5" fmla="*/ 221913 h 1489252"/>
                                <a:gd name="connsiteX6" fmla="*/ 36846 w 787175"/>
                                <a:gd name="connsiteY6" fmla="*/ 879222 h 1489252"/>
                                <a:gd name="connsiteX7" fmla="*/ 31249 w 787175"/>
                                <a:gd name="connsiteY7" fmla="*/ 1439275 h 1489252"/>
                                <a:gd name="connsiteX8" fmla="*/ 55528 w 787175"/>
                                <a:gd name="connsiteY8" fmla="*/ 1479061 h 1489252"/>
                                <a:gd name="connsiteX9" fmla="*/ 112713 w 787175"/>
                                <a:gd name="connsiteY9" fmla="*/ 1488524 h 1489252"/>
                                <a:gd name="connsiteX10" fmla="*/ 495562 w 787175"/>
                                <a:gd name="connsiteY10" fmla="*/ 1470772 h 1489252"/>
                                <a:gd name="connsiteX11" fmla="*/ 787175 w 787175"/>
                                <a:gd name="connsiteY11" fmla="*/ 1470037 h 14892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787175" h="1489252">
                                  <a:moveTo>
                                    <a:pt x="787175" y="0"/>
                                  </a:moveTo>
                                  <a:lnTo>
                                    <a:pt x="558685" y="13379"/>
                                  </a:lnTo>
                                  <a:cubicBezTo>
                                    <a:pt x="475018" y="20096"/>
                                    <a:pt x="391482" y="28644"/>
                                    <a:pt x="308209" y="39075"/>
                                  </a:cubicBezTo>
                                  <a:cubicBezTo>
                                    <a:pt x="224220" y="49643"/>
                                    <a:pt x="136108" y="63596"/>
                                    <a:pt x="68657" y="115056"/>
                                  </a:cubicBezTo>
                                  <a:cubicBezTo>
                                    <a:pt x="54056" y="126177"/>
                                    <a:pt x="40086" y="139784"/>
                                    <a:pt x="33395" y="156984"/>
                                  </a:cubicBezTo>
                                  <a:cubicBezTo>
                                    <a:pt x="25442" y="177430"/>
                                    <a:pt x="28682" y="200224"/>
                                    <a:pt x="31712" y="221913"/>
                                  </a:cubicBezTo>
                                  <a:cubicBezTo>
                                    <a:pt x="62219" y="439566"/>
                                    <a:pt x="63902" y="661086"/>
                                    <a:pt x="36846" y="879222"/>
                                  </a:cubicBezTo>
                                  <a:cubicBezTo>
                                    <a:pt x="13660" y="1066344"/>
                                    <a:pt x="-29975" y="1260995"/>
                                    <a:pt x="31249" y="1439275"/>
                                  </a:cubicBezTo>
                                  <a:cubicBezTo>
                                    <a:pt x="36425" y="1454333"/>
                                    <a:pt x="42863" y="1469805"/>
                                    <a:pt x="55528" y="1479061"/>
                                  </a:cubicBezTo>
                                  <a:cubicBezTo>
                                    <a:pt x="71434" y="1490666"/>
                                    <a:pt x="92936" y="1489837"/>
                                    <a:pt x="112713" y="1488524"/>
                                  </a:cubicBezTo>
                                  <a:cubicBezTo>
                                    <a:pt x="240126" y="1479821"/>
                                    <a:pt x="367802" y="1473898"/>
                                    <a:pt x="495562" y="1470772"/>
                                  </a:cubicBezTo>
                                  <a:lnTo>
                                    <a:pt x="787175" y="1470037"/>
                                  </a:lnTo>
                                  <a:close/>
                                </a:path>
                              </a:pathLst>
                            </a:custGeom>
                            <a:solidFill>
                              <a:schemeClr val="tx1">
                                <a:lumMod val="75000"/>
                                <a:lumOff val="25000"/>
                              </a:schemeClr>
                            </a:solidFill>
                            <a:ln w="12700">
                              <a:miter lim="400000"/>
                            </a:ln>
                          </wps:spPr>
                          <wps:bodyPr wrap="square" lIns="38100" tIns="38100" rIns="38100" bIns="38100" anchor="ctr">
                            <a:noAutofit/>
                          </wps:bodyPr>
                        </wps:wsp>
                        <wps:wsp>
                          <wps:cNvPr id="1608693161" name="Shape"/>
                          <wps:cNvSpPr/>
                          <wps:spPr>
                            <a:xfrm flipH="1">
                              <a:off x="792613" y="1674231"/>
                              <a:ext cx="209447" cy="209646"/>
                            </a:xfrm>
                            <a:custGeom>
                              <a:avLst/>
                              <a:gdLst/>
                              <a:ahLst/>
                              <a:cxnLst>
                                <a:cxn ang="0">
                                  <a:pos x="wd2" y="hd2"/>
                                </a:cxn>
                                <a:cxn ang="5400000">
                                  <a:pos x="wd2" y="hd2"/>
                                </a:cxn>
                                <a:cxn ang="10800000">
                                  <a:pos x="wd2" y="hd2"/>
                                </a:cxn>
                                <a:cxn ang="16200000">
                                  <a:pos x="wd2" y="hd2"/>
                                </a:cxn>
                              </a:cxnLst>
                              <a:rect l="0" t="0" r="r" b="b"/>
                              <a:pathLst>
                                <a:path w="20950" h="20950" extrusionOk="0">
                                  <a:moveTo>
                                    <a:pt x="11088" y="20931"/>
                                  </a:moveTo>
                                  <a:cubicBezTo>
                                    <a:pt x="16869" y="20587"/>
                                    <a:pt x="21275" y="15644"/>
                                    <a:pt x="20931" y="9862"/>
                                  </a:cubicBezTo>
                                  <a:cubicBezTo>
                                    <a:pt x="20587" y="4081"/>
                                    <a:pt x="15644" y="-325"/>
                                    <a:pt x="9862" y="19"/>
                                  </a:cubicBezTo>
                                  <a:cubicBezTo>
                                    <a:pt x="4081" y="363"/>
                                    <a:pt x="-325" y="5306"/>
                                    <a:pt x="19" y="11088"/>
                                  </a:cubicBezTo>
                                  <a:cubicBezTo>
                                    <a:pt x="363" y="16869"/>
                                    <a:pt x="5306" y="21275"/>
                                    <a:pt x="11088" y="20931"/>
                                  </a:cubicBezTo>
                                  <a:close/>
                                  <a:moveTo>
                                    <a:pt x="13086" y="5865"/>
                                  </a:moveTo>
                                  <a:cubicBezTo>
                                    <a:pt x="14139" y="5800"/>
                                    <a:pt x="15042" y="6617"/>
                                    <a:pt x="15107" y="7670"/>
                                  </a:cubicBezTo>
                                  <a:cubicBezTo>
                                    <a:pt x="15171" y="8723"/>
                                    <a:pt x="14354" y="9626"/>
                                    <a:pt x="13301" y="9691"/>
                                  </a:cubicBezTo>
                                  <a:cubicBezTo>
                                    <a:pt x="12248" y="9755"/>
                                    <a:pt x="11345" y="8938"/>
                                    <a:pt x="11281" y="7885"/>
                                  </a:cubicBezTo>
                                  <a:cubicBezTo>
                                    <a:pt x="11238" y="6832"/>
                                    <a:pt x="12033" y="5929"/>
                                    <a:pt x="13086" y="5865"/>
                                  </a:cubicBezTo>
                                  <a:close/>
                                  <a:moveTo>
                                    <a:pt x="13387" y="10808"/>
                                  </a:moveTo>
                                  <a:cubicBezTo>
                                    <a:pt x="14440" y="10744"/>
                                    <a:pt x="15343" y="11560"/>
                                    <a:pt x="15408" y="12613"/>
                                  </a:cubicBezTo>
                                  <a:cubicBezTo>
                                    <a:pt x="15472" y="13667"/>
                                    <a:pt x="14655" y="14569"/>
                                    <a:pt x="13602" y="14634"/>
                                  </a:cubicBezTo>
                                  <a:cubicBezTo>
                                    <a:pt x="12549" y="14698"/>
                                    <a:pt x="11646" y="13882"/>
                                    <a:pt x="11582" y="12828"/>
                                  </a:cubicBezTo>
                                  <a:cubicBezTo>
                                    <a:pt x="11517" y="11775"/>
                                    <a:pt x="12334" y="10873"/>
                                    <a:pt x="13387" y="10808"/>
                                  </a:cubicBezTo>
                                  <a:close/>
                                  <a:moveTo>
                                    <a:pt x="7348" y="6187"/>
                                  </a:moveTo>
                                  <a:cubicBezTo>
                                    <a:pt x="8401" y="6123"/>
                                    <a:pt x="9304" y="6939"/>
                                    <a:pt x="9368" y="7993"/>
                                  </a:cubicBezTo>
                                  <a:cubicBezTo>
                                    <a:pt x="9433" y="9046"/>
                                    <a:pt x="8616" y="9948"/>
                                    <a:pt x="7563" y="10013"/>
                                  </a:cubicBezTo>
                                  <a:cubicBezTo>
                                    <a:pt x="6510" y="10077"/>
                                    <a:pt x="5607" y="9261"/>
                                    <a:pt x="5542" y="8208"/>
                                  </a:cubicBezTo>
                                  <a:cubicBezTo>
                                    <a:pt x="5478" y="7154"/>
                                    <a:pt x="6273" y="6252"/>
                                    <a:pt x="7348" y="6187"/>
                                  </a:cubicBezTo>
                                  <a:close/>
                                  <a:moveTo>
                                    <a:pt x="7627" y="11152"/>
                                  </a:moveTo>
                                  <a:cubicBezTo>
                                    <a:pt x="8680" y="11088"/>
                                    <a:pt x="9583" y="11904"/>
                                    <a:pt x="9648" y="12957"/>
                                  </a:cubicBezTo>
                                  <a:cubicBezTo>
                                    <a:pt x="9712" y="14010"/>
                                    <a:pt x="8895" y="14913"/>
                                    <a:pt x="7842" y="14978"/>
                                  </a:cubicBezTo>
                                  <a:cubicBezTo>
                                    <a:pt x="6789" y="15042"/>
                                    <a:pt x="5886" y="14225"/>
                                    <a:pt x="5822" y="13172"/>
                                  </a:cubicBezTo>
                                  <a:cubicBezTo>
                                    <a:pt x="5757" y="12119"/>
                                    <a:pt x="6574" y="11216"/>
                                    <a:pt x="7627" y="11152"/>
                                  </a:cubicBezTo>
                                  <a:close/>
                                </a:path>
                              </a:pathLst>
                            </a:custGeom>
                            <a:solidFill>
                              <a:srgbClr val="E3E4E4"/>
                            </a:solidFill>
                            <a:ln w="12700">
                              <a:miter lim="400000"/>
                            </a:ln>
                          </wps:spPr>
                          <wps:bodyPr lIns="38100" tIns="38100" rIns="38100" bIns="38100" anchor="ctr"/>
                        </wps:wsp>
                      </wpg:grpSp>
                      <wpg:grpSp>
                        <wpg:cNvPr id="1608693162" name="Group 1608693162"/>
                        <wpg:cNvGrpSpPr/>
                        <wpg:grpSpPr>
                          <a:xfrm>
                            <a:off x="4523907" y="1362795"/>
                            <a:ext cx="1187374" cy="1200530"/>
                            <a:chOff x="4523905" y="1362795"/>
                            <a:chExt cx="1365563" cy="1380694"/>
                          </a:xfrm>
                        </wpg:grpSpPr>
                        <wps:wsp>
                          <wps:cNvPr id="1608693163" name="Rectangle: Diagonal Corners Rounded 1608693163"/>
                          <wps:cNvSpPr/>
                          <wps:spPr>
                            <a:xfrm flipV="1">
                              <a:off x="4523905" y="1429903"/>
                              <a:ext cx="1278364" cy="1313586"/>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3164" name="Rectangle: Diagonal Corners Rounded 1608693164"/>
                          <wps:cNvSpPr/>
                          <wps:spPr>
                            <a:xfrm flipV="1">
                              <a:off x="4583695" y="1362795"/>
                              <a:ext cx="1278364" cy="1313586"/>
                            </a:xfrm>
                            <a:prstGeom prst="round2DiagRect">
                              <a:avLst>
                                <a:gd name="adj1" fmla="val 7948"/>
                                <a:gd name="adj2" fmla="val 45033"/>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3165" name="TextBox 51"/>
                          <wps:cNvSpPr txBox="1"/>
                          <wps:spPr>
                            <a:xfrm>
                              <a:off x="4583701" y="1551786"/>
                              <a:ext cx="1305767" cy="1092521"/>
                            </a:xfrm>
                            <a:prstGeom prst="rect">
                              <a:avLst/>
                            </a:prstGeom>
                            <a:noFill/>
                          </wps:spPr>
                          <wps:txbx>
                            <w:txbxContent>
                              <w:p w:rsidR="005345A8" w:rsidRDefault="005345A8" w:rsidP="00DA07D7">
                                <w:pPr>
                                  <w:bidi w:val="0"/>
                                  <w:jc w:val="center"/>
                                  <w:rPr>
                                    <w:rFonts w:hAnsi="Adobe Arabic" w:cs="Adobe Arabic"/>
                                    <w:b/>
                                    <w:bCs/>
                                    <w:kern w:val="24"/>
                                    <w:sz w:val="36"/>
                                    <w:szCs w:val="36"/>
                                  </w:rPr>
                                </w:pPr>
                                <w:r w:rsidRPr="00DA07D7">
                                  <w:rPr>
                                    <w:rFonts w:hAnsi="Adobe Arabic" w:cs="Adobe Arabic"/>
                                    <w:b/>
                                    <w:bCs/>
                                    <w:kern w:val="24"/>
                                    <w:sz w:val="36"/>
                                    <w:szCs w:val="36"/>
                                    <w:rtl/>
                                  </w:rPr>
                                  <w:t>تعزيز العلاقات الاجتماعية والمهنية</w:t>
                                </w:r>
                              </w:p>
                            </w:txbxContent>
                          </wps:txbx>
                          <wps:bodyPr wrap="square" rtlCol="0">
                            <a:spAutoFit/>
                          </wps:bodyPr>
                        </wps:wsp>
                      </wpg:grpSp>
                      <wpg:grpSp>
                        <wpg:cNvPr id="1608693166" name="Group 1608693166"/>
                        <wpg:cNvGrpSpPr/>
                        <wpg:grpSpPr>
                          <a:xfrm>
                            <a:off x="2059274" y="1362795"/>
                            <a:ext cx="1163541" cy="1200530"/>
                            <a:chOff x="2059274" y="1362795"/>
                            <a:chExt cx="1338154" cy="1380694"/>
                          </a:xfrm>
                        </wpg:grpSpPr>
                        <wps:wsp>
                          <wps:cNvPr id="1608693167" name="Rectangle: Diagonal Corners Rounded 1608693167"/>
                          <wps:cNvSpPr/>
                          <wps:spPr>
                            <a:xfrm flipV="1">
                              <a:off x="2059274" y="1429903"/>
                              <a:ext cx="1278364" cy="1313586"/>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3168" name="Rectangle: Diagonal Corners Rounded 1608693168"/>
                          <wps:cNvSpPr/>
                          <wps:spPr>
                            <a:xfrm flipV="1">
                              <a:off x="2119064" y="1362795"/>
                              <a:ext cx="1278364" cy="1313586"/>
                            </a:xfrm>
                            <a:prstGeom prst="round2DiagRect">
                              <a:avLst>
                                <a:gd name="adj1" fmla="val 7948"/>
                                <a:gd name="adj2" fmla="val 45033"/>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3169" name="TextBox 48"/>
                          <wps:cNvSpPr txBox="1"/>
                          <wps:spPr>
                            <a:xfrm>
                              <a:off x="2118493" y="1551789"/>
                              <a:ext cx="1278746" cy="1092521"/>
                            </a:xfrm>
                            <a:prstGeom prst="rect">
                              <a:avLst/>
                            </a:prstGeom>
                            <a:noFill/>
                          </wps:spPr>
                          <wps:txbx>
                            <w:txbxContent>
                              <w:p w:rsidR="005345A8" w:rsidRDefault="005345A8" w:rsidP="00DA07D7">
                                <w:pPr>
                                  <w:bidi w:val="0"/>
                                  <w:jc w:val="center"/>
                                  <w:rPr>
                                    <w:rFonts w:hAnsi="Adobe Arabic" w:cs="Adobe Arabic"/>
                                    <w:b/>
                                    <w:bCs/>
                                    <w:kern w:val="24"/>
                                    <w:sz w:val="36"/>
                                    <w:szCs w:val="36"/>
                                  </w:rPr>
                                </w:pPr>
                                <w:r w:rsidRPr="00DA07D7">
                                  <w:rPr>
                                    <w:rFonts w:hAnsi="Adobe Arabic" w:cs="Adobe Arabic"/>
                                    <w:b/>
                                    <w:bCs/>
                                    <w:kern w:val="24"/>
                                    <w:sz w:val="36"/>
                                    <w:szCs w:val="36"/>
                                    <w:rtl/>
                                  </w:rPr>
                                  <w:t>تقليل معدلات الغياب والإرهاق المهني</w:t>
                                </w:r>
                              </w:p>
                            </w:txbxContent>
                          </wps:txbx>
                          <wps:bodyPr wrap="square" rtlCol="0">
                            <a:spAutoFit/>
                          </wps:bodyPr>
                        </wps:wsp>
                      </wpg:grpSp>
                      <wpg:grpSp>
                        <wpg:cNvPr id="1608693170" name="Group 1608693170"/>
                        <wpg:cNvGrpSpPr/>
                        <wpg:grpSpPr>
                          <a:xfrm>
                            <a:off x="4523905" y="0"/>
                            <a:ext cx="1163541" cy="1200530"/>
                            <a:chOff x="4523905" y="0"/>
                            <a:chExt cx="1338154" cy="1380694"/>
                          </a:xfrm>
                        </wpg:grpSpPr>
                        <wps:wsp>
                          <wps:cNvPr id="1608693171" name="Rectangle: Diagonal Corners Rounded 1608693171"/>
                          <wps:cNvSpPr/>
                          <wps:spPr>
                            <a:xfrm flipV="1">
                              <a:off x="4523905" y="67108"/>
                              <a:ext cx="1278364" cy="1313586"/>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3172" name="Rectangle: Diagonal Corners Rounded 1608693172"/>
                          <wps:cNvSpPr/>
                          <wps:spPr>
                            <a:xfrm flipV="1">
                              <a:off x="4583695" y="0"/>
                              <a:ext cx="1278364" cy="1313586"/>
                            </a:xfrm>
                            <a:prstGeom prst="round2DiagRect">
                              <a:avLst>
                                <a:gd name="adj1" fmla="val 7948"/>
                                <a:gd name="adj2" fmla="val 45033"/>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3173" name="TextBox 45"/>
                          <wps:cNvSpPr txBox="1"/>
                          <wps:spPr>
                            <a:xfrm>
                              <a:off x="4720439" y="190901"/>
                              <a:ext cx="1002695" cy="1092521"/>
                            </a:xfrm>
                            <a:prstGeom prst="rect">
                              <a:avLst/>
                            </a:prstGeom>
                            <a:noFill/>
                          </wps:spPr>
                          <wps:txbx>
                            <w:txbxContent>
                              <w:p w:rsidR="005345A8" w:rsidRDefault="005345A8" w:rsidP="00DA07D7">
                                <w:pPr>
                                  <w:bidi w:val="0"/>
                                  <w:jc w:val="center"/>
                                  <w:rPr>
                                    <w:rFonts w:hAnsi="Adobe Arabic" w:cs="Adobe Arabic"/>
                                    <w:b/>
                                    <w:bCs/>
                                    <w:kern w:val="24"/>
                                    <w:sz w:val="36"/>
                                    <w:szCs w:val="36"/>
                                  </w:rPr>
                                </w:pPr>
                                <w:r w:rsidRPr="00DA07D7">
                                  <w:rPr>
                                    <w:rFonts w:hAnsi="Adobe Arabic" w:cs="Adobe Arabic"/>
                                    <w:b/>
                                    <w:bCs/>
                                    <w:kern w:val="24"/>
                                    <w:sz w:val="36"/>
                                    <w:szCs w:val="36"/>
                                    <w:rtl/>
                                  </w:rPr>
                                  <w:t>تحسين جودة الحياة</w:t>
                                </w:r>
                              </w:p>
                            </w:txbxContent>
                          </wps:txbx>
                          <wps:bodyPr wrap="square" rtlCol="0">
                            <a:spAutoFit/>
                          </wps:bodyPr>
                        </wps:wsp>
                      </wpg:grpSp>
                      <wpg:grpSp>
                        <wpg:cNvPr id="1608693174" name="Group 1608693174"/>
                        <wpg:cNvGrpSpPr/>
                        <wpg:grpSpPr>
                          <a:xfrm>
                            <a:off x="2059274" y="0"/>
                            <a:ext cx="1163541" cy="1200530"/>
                            <a:chOff x="2059274" y="0"/>
                            <a:chExt cx="1338154" cy="1380694"/>
                          </a:xfrm>
                        </wpg:grpSpPr>
                        <wps:wsp>
                          <wps:cNvPr id="1608693175" name="Rectangle: Diagonal Corners Rounded 1608693175"/>
                          <wps:cNvSpPr/>
                          <wps:spPr>
                            <a:xfrm flipV="1">
                              <a:off x="2059274" y="67108"/>
                              <a:ext cx="1278364" cy="1313586"/>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3176" name="Rectangle: Diagonal Corners Rounded 1608693176"/>
                          <wps:cNvSpPr/>
                          <wps:spPr>
                            <a:xfrm flipV="1">
                              <a:off x="2119064" y="0"/>
                              <a:ext cx="1278364" cy="1313586"/>
                            </a:xfrm>
                            <a:prstGeom prst="round2DiagRect">
                              <a:avLst>
                                <a:gd name="adj1" fmla="val 7948"/>
                                <a:gd name="adj2" fmla="val 45033"/>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3177" name="TextBox 41"/>
                          <wps:cNvSpPr txBox="1"/>
                          <wps:spPr>
                            <a:xfrm>
                              <a:off x="2256388" y="316896"/>
                              <a:ext cx="1002695" cy="763888"/>
                            </a:xfrm>
                            <a:prstGeom prst="rect">
                              <a:avLst/>
                            </a:prstGeom>
                            <a:noFill/>
                          </wps:spPr>
                          <wps:txbx>
                            <w:txbxContent>
                              <w:p w:rsidR="005345A8" w:rsidRDefault="005345A8" w:rsidP="00DA07D7">
                                <w:pPr>
                                  <w:bidi w:val="0"/>
                                  <w:jc w:val="center"/>
                                  <w:rPr>
                                    <w:rFonts w:hAnsi="Adobe Arabic" w:cs="Adobe Arabic"/>
                                    <w:b/>
                                    <w:bCs/>
                                    <w:kern w:val="24"/>
                                    <w:sz w:val="36"/>
                                    <w:szCs w:val="36"/>
                                  </w:rPr>
                                </w:pPr>
                                <w:r w:rsidRPr="00DA07D7">
                                  <w:rPr>
                                    <w:rFonts w:hAnsi="Adobe Arabic" w:cs="Adobe Arabic"/>
                                    <w:b/>
                                    <w:bCs/>
                                    <w:kern w:val="24"/>
                                    <w:sz w:val="36"/>
                                    <w:szCs w:val="36"/>
                                    <w:rtl/>
                                  </w:rPr>
                                  <w:t>زيادة الإنتاجية</w:t>
                                </w:r>
                              </w:p>
                            </w:txbxContent>
                          </wps:txbx>
                          <wps:bodyPr wrap="square" rtlCol="0">
                            <a:spAutoFit/>
                          </wps:bodyPr>
                        </wps:wsp>
                      </wpg:grpSp>
                      <wpg:grpSp>
                        <wpg:cNvPr id="1608693178" name="Group 1608693178"/>
                        <wpg:cNvGrpSpPr/>
                        <wpg:grpSpPr>
                          <a:xfrm>
                            <a:off x="3293069" y="655990"/>
                            <a:ext cx="1163541" cy="1200530"/>
                            <a:chOff x="3293069" y="655990"/>
                            <a:chExt cx="1338154" cy="1380694"/>
                          </a:xfrm>
                        </wpg:grpSpPr>
                        <wps:wsp>
                          <wps:cNvPr id="1608693179" name="Rectangle: Diagonal Corners Rounded 1608693179"/>
                          <wps:cNvSpPr/>
                          <wps:spPr>
                            <a:xfrm flipV="1">
                              <a:off x="3293069" y="723098"/>
                              <a:ext cx="1278364" cy="1313586"/>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3180" name="Rectangle: Diagonal Corners Rounded 1608693180"/>
                          <wps:cNvSpPr/>
                          <wps:spPr>
                            <a:xfrm flipV="1">
                              <a:off x="3352859" y="655990"/>
                              <a:ext cx="1278364" cy="1313586"/>
                            </a:xfrm>
                            <a:prstGeom prst="round2DiagRect">
                              <a:avLst>
                                <a:gd name="adj1" fmla="val 7948"/>
                                <a:gd name="adj2" fmla="val 45033"/>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3181" name="TextBox 130"/>
                          <wps:cNvSpPr txBox="1"/>
                          <wps:spPr>
                            <a:xfrm>
                              <a:off x="3350736" y="969040"/>
                              <a:ext cx="1279476" cy="763888"/>
                            </a:xfrm>
                            <a:prstGeom prst="rect">
                              <a:avLst/>
                            </a:prstGeom>
                            <a:noFill/>
                          </wps:spPr>
                          <wps:txbx>
                            <w:txbxContent>
                              <w:p w:rsidR="005345A8" w:rsidRDefault="005345A8" w:rsidP="00DA07D7">
                                <w:pPr>
                                  <w:bidi w:val="0"/>
                                  <w:jc w:val="center"/>
                                  <w:rPr>
                                    <w:rFonts w:hAnsi="Adobe Arabic" w:cs="Adobe Arabic"/>
                                    <w:b/>
                                    <w:bCs/>
                                    <w:kern w:val="24"/>
                                    <w:sz w:val="36"/>
                                    <w:szCs w:val="36"/>
                                  </w:rPr>
                                </w:pPr>
                                <w:r w:rsidRPr="00DA07D7">
                                  <w:rPr>
                                    <w:rFonts w:hAnsi="Adobe Arabic" w:cs="Adobe Arabic"/>
                                    <w:b/>
                                    <w:bCs/>
                                    <w:kern w:val="24"/>
                                    <w:sz w:val="36"/>
                                    <w:szCs w:val="36"/>
                                    <w:rtl/>
                                  </w:rPr>
                                  <w:t>تقليل معدلات التوتر والقلق</w:t>
                                </w:r>
                              </w:p>
                            </w:txbxContent>
                          </wps:txbx>
                          <wps:bodyPr wrap="square" rtlCol="0">
                            <a:spAutoFit/>
                          </wps:bodyPr>
                        </wps:wsp>
                      </wpg:grpSp>
                    </wpg:wgp>
                  </a:graphicData>
                </a:graphic>
              </wp:inline>
            </w:drawing>
          </mc:Choice>
          <mc:Fallback>
            <w:pict>
              <v:group id="Group 140" o:spid="_x0000_s3986" style="width:449.7pt;height:201.85pt;mso-position-horizontal-relative:char;mso-position-vertical-relative:line" coordsize="57112,256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">
                <v:group id="Group 1608693156" o:spid="_x0000_s3987" style="position:absolute;top:7063;width:19431;height:13129" coordorigin=",7063" coordsize="31292,211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SaSxrIAAAA&#10;4wAAAA8AAAAAAAAAAAAAAAAAqgIAAGRycy9kb3ducmV2LnhtbFBLBQYAAAAABAAEAPoAAACfAwAA&#10;AAA=&#10;">
                  <v:shape id="Freeform: Shape 1608693157" o:spid="_x0000_s3988" style="position:absolute;top:7279;width:31078;height:20659;flip:x;visibility:visible;mso-wrap-style:square;v-text-anchor:middle" coordsize="3107864,2065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TLPcYA&#10;AADjAAAADwAAAGRycy9kb3ducmV2LnhtbERPX2vCMBB/H/gdwgl7m4kTO+2MIpWhj1MLvh7NrS02&#10;l9JktdunN8Jgj/f7f6vNYBvRU+drxxqmEwWCuHCm5lJDfv54WYDwAdlg45g0/JCHzXr0tMLUuBsf&#10;qT+FUsQQ9ilqqEJoUyl9UZFFP3EtceS+XGcxxLMrpenwFsNtI1+VSqTFmmNDhS1lFRXX07fV8Ol+&#10;Q9tfjpn0uS0v2T4/7BKl9fN42L6DCDSEf/Gf+2Di/EQtkuVsOn+Dx08RALm+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rTLPcYAAADjAAAADwAAAAAAAAAAAAAAAACYAgAAZHJz&#10;L2Rvd25yZXYueG1sUEsFBgAAAAAEAAQA9QAAAIsDAAAAAA==&#10;" path="m229782,1212c120939,11988,142534,308149,247173,415240,351812,522139,381523,520792,389929,533685v8406,12701,71305,58116,98407,73415c515438,622110,574279,654151,578192,667525v3768,13278,2319,20398,-28261,33292c519496,713710,439350,734782,395871,756142v-43334,21264,-94494,34350,-150437,47917c189636,817626,129635,833983,82388,899604,35141,965225,-1816,1020069,68,1074914v2029,54845,22464,109882,63624,127971c104997,1220877,129635,1236369,129635,1236369v,,-53479,52535,-53044,93813c77026,1371459,101519,1499622,124273,1517519v22754,17800,74639,66872,74639,66872c198912,1584391,149491,1631730,172244,1707166v22754,75531,44059,118733,155510,149042c327754,1856208,305435,1900372,321957,1942035v16522,41759,99566,103050,137538,112287c497322,2063559,535728,2059037,560656,2056054v24928,-2983,56088,-29635,81450,-9622c667469,2066349,686165,2068755,729209,2063559v42899,-5100,217249,-46666,318265,-84095c1148635,1942035,1272405,1883534,1322261,1859287v49855,-24343,157248,-85634,225800,-89291c1616613,1766340,2618366,1866792,2834311,1886998v134966,12629,216205,19544,258156,22955l3107864,1911184r,-172531l3008081,903260v,,-976825,27711,-1125523,22996c1733861,921542,1501684,908167,1433567,857653,1365450,807138,1133997,600364,1088489,564667,1042836,528970,998198,472009,890950,440161,783702,408120,584714,270046,536887,244645,489205,219243,410074,163340,379349,108496,348624,53651,338769,-9565,229782,1212xe" fillcolor="#ebae78" stroked="f" strokeweight="1pt">
                    <v:stroke miterlimit="4" joinstyle="miter"/>
                    <v:path arrowok="t" o:connecttype="custom" o:connectlocs="229782,1212;247173,415240;389929,533685;488336,607100;578192,667525;549931,700817;395871,756142;245434,804059;82388,899604;68,1074914;63692,1202885;129635,1236369;76591,1330182;124273,1517519;198912,1584391;172244,1707166;327754,1856208;321957,1942035;459495,2054322;560656,2056054;642106,2046432;729209,2063559;1047474,1979464;1322261,1859287;1548061,1769996;2834311,1886998;3092467,1909953;3107864,1911184;3107864,1738653;3008081,903260;1882558,926256;1433567,857653;1088489,564667;890950,440161;536887,244645;379349,108496;229782,1212" o:connectangles="0,0,0,0,0,0,0,0,0,0,0,0,0,0,0,0,0,0,0,0,0,0,0,0,0,0,0,0,0,0,0,0,0,0,0,0,0"/>
                  </v:shape>
                  <v:shape id="Freeform: Shape 1608693158" o:spid="_x0000_s3989" style="position:absolute;top:7063;width:31292;height:21142;flip:x;visibility:visible;mso-wrap-style:square;v-text-anchor:middle" coordsize="3129227,21141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ke28sA&#10;AADjAAAADwAAAGRycy9kb3ducmV2LnhtbESPQWvCQBCF74X+h2UKvdVdlQZNXUUL0kJFqIpeh+yY&#10;hGZnQ3Zr0n/fORR6nHlv3vtmsRp8o27UxTqwhfHIgCIugqu5tHA6bp9moGJCdtgEJgs/FGG1vL9b&#10;YO5Cz590O6RSSQjHHC1UKbW51rGoyGMchZZYtGvoPCYZu1K7DnsJ942eGJNpjzVLQ4UtvVZUfB2+&#10;vYX9zkyzj9313G/OGPfb9jKkzZu1jw/D+gVUoiH9m/+u353gZ2aWzafjZ4GWn2QBevkL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bqR7bywAAAOMAAAAPAAAAAAAAAAAAAAAAAJgC&#10;AABkcnMvZG93bnJldi54bWxQSwUGAAAAAAQABAD1AAAAkAMAAAAA&#10;" path="m840459,1701053r2778,198c844697,1701448,847766,1701448,849228,1701448v147,295,438,491,878,689c854344,1704303,858435,1708142,861652,1713065v5992,10536,6283,23237,-439,30621c860190,1744670,859897,1745359,857997,1746639v-876,886,-2922,1970,-6576,6302c849666,1755303,848790,1757667,848206,1759735r-440,295c832421,1772042,805091,1778934,787113,1779327v-14467,197,-25722,-4923,-35222,-16540c783022,1747328,814444,1728129,840459,1701053xm842506,1698691r438,1477c842068,1700364,841628,1700660,840897,1700660v586,-689,1024,-1280,1609,-1969xm723246,1463575v3945,19592,15493,40268,26015,59369c759637,1541454,769430,1558684,770746,1571976v438,5021,2045,8664,3069,12307l775130,1588124v2045,6694,7454,15260,21045,18902c803191,1608996,811813,1609192,820875,1608110v8769,-1084,17977,-3446,26162,-6203c846013,1604664,844990,1607716,843675,1610473v-1607,3051,-2338,6105,-3507,8862c840168,1619531,840168,1619531,840021,1619728v-2046,1969,-3653,3939,-4969,5612c832421,1628983,830082,1632922,828182,1636957v-876,1774,-1900,3447,-3069,5416c797199,1686679,750139,1710998,704393,1731772v-74831,34263,-150244,66460,-230773,98359c466165,1833086,458420,1836530,450382,1839977v-25722,11421,-52322,23236,-75853,19987c373067,1859767,371752,1859373,370436,1858881v-3360,-985,-8329,-2364,-13884,-2757c255709,1828163,240216,1791437,219901,1723895v-12862,-43025,2484,-74236,12569,-88905c233201,1634990,233785,1635481,234516,1635481v3800,394,7016,,9793,-491c245916,1635481,247816,1635875,250154,1636072v4531,493,9062,294,13593,-197c273538,1634595,283476,1631543,292100,1628392v3361,-1281,6138,-2657,9207,-4136c302330,1623863,303207,1623174,304376,1622779v6431,-2166,12424,-4923,17831,-8171c322792,1614412,323669,1614214,324545,1613919v2776,-591,5555,-1477,8331,-2561c396743,1587040,462513,1563805,525795,1541257v51007,-18117,103622,-36527,154922,-55726l682324,1484940v2776,-886,5553,-1970,8331,-3446c700884,1476078,712139,1470269,723246,1463575xm771184,1425767v438,,731,196,1169,196c810499,1430492,850252,1455402,866766,1485333v10524,19397,10962,39384,1317,59962c862383,1557601,858435,1569613,854783,1581231v-13886,7384,-38731,14473,-53931,10339c793837,1589698,791791,1585958,790913,1583397v-291,-1477,-1022,-2954,-1460,-4332c788430,1576111,787553,1573749,787261,1570696v-1608,-16541,-12131,-35445,-23384,-55432c752039,1494195,740053,1472435,739030,1453925v11547,-7975,22507,-17230,32154,-28158xm745022,1199118v12277,6400,22800,14768,30253,24910c787699,1240568,799099,1268726,796613,1283790v-731,1479,-1607,3250,-2045,4727c789453,1304664,780684,1322780,770746,1340208v-5993,2757,-12278,5119,-15055,2757c753208,1340995,751599,1336958,750139,1332822v-22069,-61042,-26893,-102985,-14178,-124252c738299,1204631,741370,1201677,745022,1199118xm663891,1185198v18396,-1587,37433,-405,54824,3778c722222,1189863,725291,1191142,728508,1192226v-2486,2362,-4531,5119,-6286,8171c706584,1226390,710677,1271582,734939,1338435v2045,5808,4969,12701,10669,17229c749699,1358914,754230,1360194,758761,1360194v-7308,11323,-14908,21857,-21484,30324c720908,1411096,692993,1425767,667417,1438861r-3362,1084c612902,1458848,560433,1477358,509718,1495475v-63867,22546,-129782,45782,-194235,70298c314607,1566167,313730,1566167,312707,1566462v-3507,787,-8769,2068,-14177,5317c295023,1573749,292245,1575028,289323,1576111v-3947,1281,-7162,2758,-10376,4529c277923,1581231,276754,1581724,275585,1582315v-9355,3248,-15931,4921,-19876,5217c253954,1586843,251178,1586252,247523,1585759v-3653,-393,-6869,,-9353,690c237292,1586252,235978,1585759,234954,1585563v-14176,-13094,-51884,-48145,-70737,-62816c149748,1507093,125487,1395638,125048,1353696v-145,-21070,26308,-56515,45162,-75516c170501,1278180,170648,1278180,170939,1278180r16955,-2068c292685,1263411,395574,1251595,500658,1244900v29668,-1969,48815,-13095,65768,-23038c575487,1216446,584109,1211523,594195,1207880v5553,-1969,10083,-4726,13738,-7089c609395,1199708,611148,1198822,612902,1198034v14835,-6892,32593,-11248,50989,-12836xm736839,989599v5991,13489,11983,26683,16952,39975c759346,1044440,763877,1059307,766215,1073684v2484,14176,1315,27763,-3362,34361c760515,1111491,757737,1114148,752915,1116216v-2338,689,-4676,2462,-7016,2855c743853,1119466,739908,1120548,735377,1123109v-2777,1771,-3069,1575,-4531,2362c729531,1125964,728508,1126555,727339,1126850v-1024,394,-2048,394,-4093,787l713162,1129607r-4969,1083l702055,1131280r-12424,1084l689924,1136301v-14469,-689,-29376,,-43700,2068c645348,1135022,644471,1131280,643593,1127835v-3653,-14965,-7307,-28947,-7162,-44307c637748,1027014,698108,1000726,736839,989599xm1459565,946335v,23020,-861,45376,-3655,67744c1452900,1036242,1448603,1058174,1442588,1079687v-11388,43228,-28364,84733,-45982,127104c1425400,1170871,1446025,1128499,1458274,1083775v5803,-22368,9669,-45604,10099,-68829c1469231,991723,1465580,968269,1459565,946335xm251616,1284c216685,4927,188332,30329,172548,73158v-35807,98457,-5116,294880,81406,383491c330245,534530,368976,557272,387391,568202v2923,1772,5845,3446,7307,4529c409605,592717,476689,639189,500658,652579r5991,3447c520826,664000,559849,685466,575487,697969v-2631,1280,-5992,2953,-10523,4923c554002,707420,534418,713820,513518,720516v-35660,11421,-75998,24515,-103913,38299c369414,778605,321914,790814,264185,804795,212156,817497,141272,834726,87050,909554,36335,979657,-2105,1038238,90,1100168v1900,56514,23529,125533,77898,149459c92895,1256025,105317,1262327,115403,1267250v-17538,21956,-39315,55726,-38877,87332c76819,1388352,98888,1533774,133525,1561048v13885,10928,39754,34656,56707,50310c174594,1635481,155448,1679984,173279,1738468v21922,72463,44868,124154,147613,158123c315630,1916970,312269,1946212,323814,1975257v20169,51002,110929,116378,154337,126912c520242,2112508,562626,2107388,587909,2104335v11255,-1279,21777,-5612,31862,-9452c638624,2087302,646371,2085432,651486,2089468v32883,25797,58898,27765,104936,22154c802752,2106010,978134,2063870,1080148,2026259v113559,-41943,250795,-108401,277248,-121301c1365582,1900824,1375373,1895901,1386189,1890289v50715,-25993,135337,-69215,187511,-71972c1624415,1815658,2259882,1877391,2600999,1910571v113122,10930,205197,19986,255327,24517c2989963,1947456,3071477,1954441,3113962,1957939r15265,1239l3129227,1909974r-11441,-971c3075480,1905408,2994275,1898424,2861003,1886055v-49984,-4726,-142060,-13587,-255035,-24515c2110076,1813296,1621639,1766429,1571362,1768990v-1315,,-2922,491,-4238,689l1567124,1767906v,-6005,438,-11814,878,-17821c1568878,1738270,1570486,1726259,1572240,1714149v3507,-24024,7746,-48343,8769,-73549c1582324,1590979,1577647,1542143,1572824,1493506v-4677,-48638,-9207,-97474,-7307,-146013c1566686,1323174,1569024,1298856,1573555,1274733v876,-6007,876,-12406,1462,-18215c1575893,1250513,1578086,1244704,1577793,1238402v438,-12208,4093,-24024,4969,-36330l1584517,1201481r-1900,591c1581300,1214378,1577355,1225996,1576478,1238204v-147,6007,-2047,11816,-3361,17821c1572093,1262327,1572093,1268135,1570924,1274339v-5115,24122,-8184,48441,-9791,72958c1557917,1396327,1561133,1445557,1564347,1494391v3362,48836,6577,97670,4093,145816c1566831,1664033,1561862,1687959,1557917,1711983v-2193,12110,-4093,24319,-5408,36822c1551778,1755008,1551340,1761310,1551193,1767710r,4135c1490980,1781888,1415858,1820186,1364265,1846673v-10522,5414,-20022,10337,-28205,14178c1310043,1873551,1174707,1939123,1063486,1980181v-102743,38103,-274618,78372,-312909,82900c709800,2068004,699277,2064756,681446,2050971v-28206,-22153,-59191,-9845,-79798,-1673c594340,2052055,586887,2055106,581918,2055697v-23385,2856,-59045,7089,-92660,-1082c456374,2046639,381252,1988845,368829,1957044v-7015,-17232,-4531,-35742,-1169,-48639c367660,1908405,367952,1908405,367952,1908405v9793,1280,19439,1280,29231,c423198,1905156,447605,1894425,469965,1884480v7309,-3151,14470,-6399,21484,-9255c572856,1843030,649148,1810539,724561,1775881v4092,-1870,8185,-3839,12278,-5809c749991,1787500,766506,1795868,787261,1795475v3507,,7307,-395,11252,-886c814590,1792718,833299,1787105,848206,1778736v146,1675,584,3152,731,4727c851421,1793505,852444,1799314,852006,1807289v-585,15458,-7309,32097,-16078,47359c826868,1869908,815468,1884775,803044,1898460r-20022,20283c779368,1922779,776737,1926424,773961,1929279v-2486,2755,-5993,4923,-10084,7285c759784,1938927,755253,1941093,751015,1944735v-4531,3643,-7454,8566,-9645,13587c737422,1968168,736839,1978113,736839,1987762v-148,19396,3652,38103,1900,57007c742684,2026061,740639,2006665,742830,1988155v1023,-9255,2778,-18510,6723,-25992c751599,1958521,754084,1955271,757299,1953301v3216,-2068,7454,-3839,11838,-5809c773375,1945623,778491,1943259,782875,1939616v4238,-3446,7455,-7384,10524,-9944l815468,1911654v14469,-13194,28207,-27174,40191,-43223c867497,1852087,878166,1833577,881674,1810931v1900,-10731,878,-24022,-291,-32686c881235,1776768,881235,1775093,880943,1773518v1609,-1083,3361,-2362,4531,-3642c896290,1760817,902721,1746837,904474,1733545v1607,-13587,-731,-26683,-5846,-38693c894097,1684316,886643,1674569,877143,1666889r-1388,-1870l875683,1664921v-879,-888,-1755,-1970,-3509,-3447c871297,1660883,870859,1660391,870274,1660194v1023,-2166,2192,-4037,3361,-6007c873490,1654385,873490,1654385,873928,1654187v2338,-2362,6431,-6300,9062,-12010c884012,1639715,884890,1637156,885766,1634791v438,-1082,586,-2362,1315,-3446c892635,1619531,896290,1607716,899943,1596491v3361,-10533,6431,-20576,10961,-30029c927712,1531411,926835,1495277,908274,1462098v-20170,-36527,-62115,-67050,-107130,-79358c813568,1362951,825406,1341192,833737,1320810v584,888,1315,1675,1900,2561c838852,1327506,842359,1330953,846013,1334399v3362,3643,7308,6793,11108,9844c872613,1356552,890297,1365510,908566,1372008v36538,12702,74975,16935,112975,16739c1097539,1388156,1172369,1369646,1241938,1341486v-70591,25599,-145568,41058,-220397,39088c984419,1379492,947004,1373880,912804,1360587v-16952,-6891,-33030,-15654,-46621,-27272c859313,1327703,853028,1321008,847766,1314116v-2629,-3446,-4822,-6695,-7160,-11127c841483,1301218,842359,1299052,842944,1296295v8477,-37020,-15492,-82211,-29376,-100919c802168,1180115,786968,1167218,769284,1157568v1462,-689,2777,-1477,4238,-2166c783606,1149790,793106,1140535,799099,1129607v11838,-22548,9062,-44701,5407,-62620c800413,1048774,793982,1032133,786968,1016282v-7162,-15949,-15053,-31015,-22800,-45586l752915,949135v-4531,-8764,-9793,-17428,-16954,-24319c722222,910243,704539,901579,687439,896065v-10084,-3052,-20170,-5021,-30253,-6301c656748,888976,656455,888287,656017,887401v-2924,-6005,-5993,-9255,-7455,-14374l643009,857963r-4823,-16148c636431,836696,635848,831280,634531,825668v-1314,-5613,-2776,-10928,-3360,-16344c629562,798790,633071,787664,633217,776243r1754,-690l633217,776046v-1169,11125,-6139,21464,-5993,33278c627517,815134,628102,820745,628686,826357v731,5121,731,11126,1754,16935l633217,859931r4092,16935c638040,880707,639648,884644,641255,888090v-1900,-196,-4093,-196,-5993,-492c600626,886317,566718,890847,533835,897542v-1317,198,-2340,591,-3655,886l524773,891733,513518,878835v-7453,-8369,-15345,-16836,-23383,-24713c482243,846147,474496,837287,463534,831969v-10521,-5021,-22360,-5414,-31860,-11617c440589,827637,452282,829803,461636,835416v8768,5514,15491,14965,22360,23629c491011,868104,497442,876669,503873,886121r9500,13785l514687,902072v-26307,6202,-52174,13291,-77605,22349c435329,925110,433429,925701,431674,926391v-4092,-20283,-12131,-38990,-23383,-55530c402443,862491,395867,854713,388705,847624v-3653,-3446,-7307,-6893,-11107,-10141c373945,833841,368829,832364,366198,828032v1900,4725,7016,7089,9938,11026c379498,842701,382714,846344,385783,850479v5991,7680,11400,16050,15639,24714c409605,891537,414574,909161,415891,926784v-7017,-2757,-14178,-6202,-21339,-9255c379352,910834,364007,903942,348369,898428v-8039,-2856,-15931,-5611,-23824,-7777c316361,888287,307592,887894,299407,887894r-24991,-689c266085,886810,257900,889173,249716,890453v8184,-689,16514,-2855,24700,-1772l299114,890847v16809,197,31569,6695,46915,13095c361083,910638,375845,918218,390460,925701v7600,3840,14469,7581,22507,11422c417351,939092,422760,940371,428020,939485v5847,-1082,8623,-2362,13007,-3446c469820,927671,499196,921370,528865,916938r146,985c530180,917727,531495,917136,532518,916248v1462,-196,2924,-687,4677,-885c569495,910834,602378,908668,633948,911720v31130,3052,62698,12307,80091,33377c718570,950020,721639,956025,724415,962032r5700,12898c687146,987631,621671,1017759,620355,1083528v-438,17722,3947,33377,7747,48836c628978,1135612,629562,1138665,630440,1141619v-13445,3051,-26454,7089,-38145,12503c588933,1155600,585718,1157568,582795,1159538v-1755,983,-3508,2362,-5408,2953c563211,1167710,551811,1174307,542018,1180115v-15345,8861,-26307,15261,-44283,16541c391483,1203548,288007,1215462,182194,1228064r-18269,2166c163341,1230230,162901,1230428,162317,1230428v-2630,-591,-5261,-986,-8185,-986l153841,1232396v-11547,-6400,-30838,-16541,-56269,-27765c69657,1192422,50512,1150677,48612,1098002v-1755,-46473,32591,-97867,77753,-160288c166848,881789,215808,866331,275438,851760v60945,-14868,110929,-27962,155360,-49722c455789,789732,495980,776834,528426,766593v22800,-7384,42383,-13587,55392,-19199c608955,736860,634386,722682,626640,688714v37560,-8370,73222,-23237,105082,-44109c770306,619891,795882,581395,834613,558356v-40045,20873,-68545,58091,-106982,79356c694308,656617,657769,668727,620355,674241,610126,660260,585718,644408,530326,613393r-5991,-3248c496858,594883,441613,553828,434451,544769v-3215,-4923,-7308,-8566,-11691,-11617c450236,518383,473474,497017,493789,475159v14029,-14867,26891,-30324,40046,-45684c540411,421795,546842,414215,553711,406731r10084,-11224c567449,391864,568618,386548,572271,383102v-3945,3150,-5407,8566,-9207,11816l552249,405451v-7307,7089,-14323,14178,-21485,21267c516587,441093,502558,455764,487942,469351v-23968,22547,-50568,42730,-80237,54546c389436,512967,354652,490223,288592,422683,216685,349133,188039,172895,218147,89895v9061,-24910,22361,-38004,38000,-39974c331414,42341,346029,72469,368098,117858v4531,9057,8769,18115,14031,27076c417936,209324,507380,268694,549473,290846v11983,6400,36536,21662,64891,39483c698839,383496,826430,463738,907835,488057v79361,23629,121452,61044,158866,94125c1077225,591437,1087017,600299,1097394,608470v17684,13786,64598,54841,119258,102200c1303174,785694,1401242,871057,1443042,902072v55976,41254,207242,65374,462861,73351c2053516,980148,2992977,953467,3032877,952383r-1170,-48638c3021916,903942,2053808,931314,1907657,926784v-301509,-9452,-403086,-39974,-435384,-63898c1431934,833053,1330505,744835,1248807,673846,1193854,626095,1146354,584841,1127939,570172v-9061,-7089,-18561,-15459,-28645,-24321c1060270,511294,1011896,468268,922304,441585,847037,419236,717984,337911,640524,289271,610271,270170,586156,255107,572418,247821,528573,224585,453013,171615,424805,121106v-4531,-8171,-8623,-16540,-12569,-24713c389143,49232,360645,-9448,251616,1284xe" fillcolor="#d58c55" stroked="f" strokeweight="1pt">
                    <v:stroke miterlimit="4" joinstyle="miter"/>
                    <v:path arrowok="t" o:connecttype="custom" o:connectlocs="840459,1701053;843237,1701251;849228,1701448;850106,1702137;861652,1713065;861213,1743686;857997,1746639;851421,1752941;848206,1759735;847766,1760030;787113,1779327;751891,1762787;840459,1701053;842506,1698691;842944,1700168;840897,1700660;842506,1698691;723246,1463575;749261,1522944;770746,1571976;773815,1584283;775130,1588124;796175,1607026;820875,1608110;847037,1601907;843675,1610473;840168,1619335;840021,1619728;835052,1625340;828182,1636957;825113,1642373;704393,1731772;473620,1830131;450382,1839977;374529,1859964;370436,1858881;356552,1856124;219901,1723895;232470,1634990;234516,1635481;244309,1634990;250154,1636072;263747,1635875;292100,1628392;301307,1624256;304376,1622779;322207,1614608;324545,1613919;332876,1611358;525795,1541257;680717,1485531;682324,1484940;690655,1481494;723246,1463575;771184,1425767;772353,1425963;866766,1485333;868083,1545295;854783,1581231;800852,1591570;790913,1583397;789453,1579065;787261,1570696;763877,1515264;739030,1453925;771184,1425767;745022,1199118;775275,1224028;796613,1283790;794568,1288517;770746,1340208;755691,1342965;750139,1332822;735961,1208570;745022,1199118;663891,1185198;718715,1188976;728508,1192226;722222,1200397;734939,1338435;745608,1355664;758761,1360194;737277,1390518;667417,1438861;664055,1439945;509718,1495475;315483,1565773;312707,1566462;298530,1571779;289323,1576111;278947,1580640;275585,1582315;255709,1587532;247523,1585759;238170,1586449;234954,1585563;164217,1522747;125048,1353696;170210,1278180;170939,1278180;187894,1276112;500658,1244900;566426,1221862;594195,1207880;607933,1200791;612902,1198034;663891,1185198;736839,989599;753791,1029574;766215,1073684;762853,1108045;752915,1116216;745899,1119071;735377,1123109;730846,1125471;727339,1126850;723246,1127637;713162,1129607;708193,1130690;702055,1131280;689631,1132364;689924,1136301;646224,1138369;643593,1127835;636431,1083528;736839,989599;1459565,946335;1455910,1014079;1442588,1079687;1396606,1206791;1458274,1083775;1468373,1014946;1459565,946335;251616,1284;172548,73158;253954,456649;387391,568202;394698,572731;500658,652579;506649,656026;575487,697969;564964,702892;513518,720516;409605,758815;264185,804795;87050,909554;90,1100168;77988,1249627;115403,1267250;76526,1354582;133525,1561048;190232,1611358;173279,1738468;320892,1896591;323814,1975257;478151,2102169;587909,2104335;619771,2094883;651486,2089468;756422,2111622;1080148,2026259;1357396,1904958;1386189,1890289;1573700,1818317;2600999,1910571;2856326,1935088;3113962,1957939;3129227,1959178;3129227,1909974;3117786,1909003;2861003,1886055;2605968,1861540;1571362,1768990;1567124,1769679;1567124,1767906;1568002,1750085;1572240,1714149;1581009,1640600;1572824,1493506;1565517,1347493;1573555,1274733;1575017,1256518;1577793,1238402;1582762,1202072;1584517,1201481;1582617,1202072;1576478,1238204;1573117,1256025;1570924,1274339;1561133,1347297;1564347,1494391;1568440,1640207;1557917,1711983;1552509,1748805;1551193,1767710;1551193,1771845;1364265,1846673;1336060,1860851;1063486,1980181;750577,2063081;681446,2050971;601648,2049298;581918,2055697;489258,2054615;368829,1957044;367660,1908405;367952,1908405;397183,1908405;469965,1884480;491449,1875225;724561,1775881;736839,1770072;787261,1795475;798513,1794589;848206,1778736;848937,1783463;852006,1807289;835928,1854648;803044,1898460;783022,1918743;773961,1929279;763877,1936564;751015,1944735;741370,1958322;736839,1987762;738739,2044769;742830,1988155;749553,1962163;757299,1953301;769137,1947492;782875,1939616;793399,1929672;815468,1911654;855659,1868431;881674,1810931;881383,1778245;880943,1773518;885474,1769876;904474,1733545;898628,1694852;877143,1666889;875755,1665019;875683,1664921;872174,1661474;870274,1660194;873635,1654187;873928,1654187;882990,1642177;885766,1634791;887081,1631345;899943,1596491;910904,1566462;908274,1462098;801144,1382740;833737,1320810;835637,1323371;846013,1334399;857121,1344243;908566,1372008;1021541,1388747;1241938,1341486;1021541,1380574;912804,1360587;866183,1333315;847766,1314116;840606,1302989;842944,1296295;813568,1195376;769284,1157568;773522,1155402;799099,1129607;804506,1066987;786968,1016282;764168,970696;752915,949135;735961,924816;687439,896065;657186,889764;656017,887401;648562,873027;643009,857963;638186,841815;634531,825668;631171,809324;633217,776243;634971,775553;633217,776046;627224,809324;628686,826357;630440,843292;633217,859931;637309,876866;641255,888090;635262,887598;533835,897542;530180,898428;524773,891733;513518,878835;490135,854122;463534,831969;431674,820352;461636,835416;483996,859045;503873,886121;513373,899906;514687,902072;437082,924421;431674,926391;408291,870861;388705,847624;377598,837483;366198,828032;376136,839058;385783,850479;401422,875193;415891,926784;394552,917529;348369,898428;324545,890651;299407,887894;274416,887205;249716,890453;274416,888681;299114,890847;346029,903942;390460,925701;412967,937123;428020,939485;441027,936039;528865,916938;529011,917923;532518,916248;537195,915363;633948,911720;714039,945097;724415,962032;730115,974930;620355,1083528;628102,1132364;630440,1141619;592295,1154122;582795,1159538;577387,1162491;542018,1180115;497735,1196656;182194,1228064;163925,1230230;162317,1230428;154132,1229442;153841,1232396;97572,1204631;48612,1098002;126365,937714;275438,851760;430798,802038;528426,766593;583818,747394;626640,688714;731722,644605;834613,558356;727631,637712;620355,674241;530326,613393;524335,610145;434451,544769;422760,533152;493789,475159;533835,429475;553711,406731;563795,395507;572271,383102;563064,394918;552249,405451;530764,426718;487942,469351;407705,523897;288592,422683;218147,89895;256147,49921;368098,117858;382129,144934;549473,290846;614364,330329;907835,488057;1066701,582182;1097394,608470;1216652,710670;1443042,902072;1905903,975423;3032877,952383;3031707,903745;1907657,926784;1472273,862886;1248807,673846;1127939,570172;1099294,545851;922304,441585;640524,289271;572418,247821;424805,121106;412236,96393;251616,128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Line" o:spid="_x0000_s3990" style="position:absolute;left:435;top:15021;width:11304;height:11301;flip:x;visibility:visible;mso-wrap-style:square;v-text-anchor:middle" coordsize="21319,215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og78kA&#10;AADjAAAADwAAAGRycy9kb3ducmV2LnhtbERPX2vCMBB/F/Ydwg18kZk6sdPOKGMg6B6E1Sk+Hs2Z&#10;ljWXronafftFGPh4v/83X3a2FhdqfeVYwWiYgCAunK7YKPjarZ6mIHxA1lg7JgW/5GG5eOjNMdPu&#10;yp90yYMRMYR9hgrKEJpMSl+UZNEPXUMcuZNrLYZ4tkbqFq8x3NbyOUlSabHi2FBiQ+8lFd/52SrI&#10;T4fjdtB8nAf++POy3eyM34+NUv3H7u0VRKAu3MX/7rWO89Nkms7Go8kMbj9FAOTiD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9og78kAAADjAAAADwAAAAAAAAAAAAAAAACYAgAA&#10;ZHJzL2Rvd25yZXYueG1sUEsFBgAAAAAEAAQA9QAAAI4DAAAAAA==&#10;" path="m21319,21444v-2983,-700,-15084,-344,-18159,29c2645,21534,2069,21600,1652,21334v-316,-205,-458,-549,-579,-877c278,18306,-281,16020,149,13775v206,-1078,632,-2115,948,-3172c1988,7633,2013,4474,1158,1520,4623,959,16610,561,20075,e" fillcolor="#bfbfbf" stroked="f" strokeweight="1pt">
                    <v:stroke miterlimit="4" joinstyle="miter"/>
                    <v:path arrowok="t" o:extrusionok="f" o:connecttype="custom" o:connectlocs="565190,565046;565190,565046;565190,565046;565190,565046" o:connectangles="0,90,180,270"/>
                  </v:shape>
                  <v:shape id="Freeform: Shape 1608693160" o:spid="_x0000_s3991" style="position:absolute;top:12884;width:7871;height:14892;flip:x;visibility:visible;mso-wrap-style:square;v-text-anchor:middle" coordsize="787175,1489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Wr/csA&#10;AADjAAAADwAAAGRycy9kb3ducmV2LnhtbERP0WrCQBB8L/gPxxb61ly0NCbRU8Qi9U2qpeLbkluT&#10;1NxeyF1N/PteQejTsDs7Mzvz5WAacaXO1ZYVjKMYBHFhdc2lgs/D5jkF4TyyxsYyKbiRg+Vi9DDH&#10;XNueP+i696UIJuxyVFB53+ZSuqIigy6yLXHgzrYz6MPYlVJ32Adz08hJHCfSYM0hocKW1hUVl/2P&#10;UfA9ef06baZ13x936Xl8GrL3tyJT6ulxWM1AeBr8//FdvdXh/SROk+wlAPx1CguQi1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0xav9ywAAAOMAAAAPAAAAAAAAAAAAAAAAAJgC&#10;AABkcnMvZG93bnJldi54bWxQSwUGAAAAAAQABAD1AAAAkAMAAAAA&#10;" path="m787175,l558685,13379c475018,20096,391482,28644,308209,39075,224220,49643,136108,63596,68657,115056,54056,126177,40086,139784,33395,156984v-7953,20446,-4713,43240,-1683,64929c62219,439566,63902,661086,36846,879222v-23186,187122,-66821,381773,-5597,560053c36425,1454333,42863,1469805,55528,1479061v15906,11605,37408,10776,57185,9463c240126,1479821,367802,1473898,495562,1470772r291613,-735l787175,xe" fillcolor="#404040 [2429]" stroked="f" strokeweight="1pt">
                    <v:stroke miterlimit="4" joinstyle="miter"/>
                    <v:path arrowok="t" o:connecttype="custom" o:connectlocs="787175,0;558685,13379;308209,39075;68657,115056;33395,156984;31712,221913;36846,879222;31249,1439275;55528,1479061;112713,1488524;495562,1470772;787175,1470037" o:connectangles="0,0,0,0,0,0,0,0,0,0,0,0"/>
                  </v:shape>
                  <v:shape id="Shape" o:spid="_x0000_s3992" style="position:absolute;left:7926;top:16742;width:2094;height:2096;flip:x;visibility:visible;mso-wrap-style:square;v-text-anchor:middle" coordsize="20950,20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qKVsgA&#10;AADjAAAADwAAAGRycy9kb3ducmV2LnhtbERPzWrCQBC+F/oOywi9iG5iS9DoKqVo6UVBDZ7H7JgE&#10;s7Mhu2r06buFgsf5/me26EwtrtS6yrKCeBiBIM6trrhQkO1XgzEI55E11pZJwZ0cLOavLzNMtb3x&#10;lq47X4gQwi5FBaX3TSqly0sy6Ia2IQ7cybYGfTjbQuoWbyHc1HIURYk0WHFoKLGhr5Ly8+5iFPTX&#10;Tp4f2Wa0tgeHVf9j+b08Zkq99brPKQhPnX+K/90/OsxPonEyeY+TGP5+CgDI+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WyopWyAAAAOMAAAAPAAAAAAAAAAAAAAAAAJgCAABk&#10;cnMvZG93bnJldi54bWxQSwUGAAAAAAQABAD1AAAAjQMAAAAA&#10;" path="m11088,20931v5781,-344,10187,-5287,9843,-11069c20587,4081,15644,-325,9862,19,4081,363,-325,5306,19,11088v344,5781,5287,10187,11069,9843xm13086,5865v1053,-65,1956,752,2021,1805c15171,8723,14354,9626,13301,9691v-1053,64,-1956,-753,-2020,-1806c11238,6832,12033,5929,13086,5865xm13387,10808v1053,-64,1956,752,2021,1805c15472,13667,14655,14569,13602,14634v-1053,64,-1956,-752,-2020,-1806c11517,11775,12334,10873,13387,10808xm7348,6187v1053,-64,1956,752,2020,1806c9433,9046,8616,9948,7563,10013,6510,10077,5607,9261,5542,8208,5478,7154,6273,6252,7348,6187xm7627,11152v1053,-64,1956,752,2021,1805c9712,14010,8895,14913,7842,14978v-1053,64,-1956,-753,-2020,-1806c5757,12119,6574,11216,7627,11152xe" fillcolor="#e3e4e4" stroked="f" strokeweight="1pt">
                    <v:stroke miterlimit="4" joinstyle="miter"/>
                    <v:path arrowok="t" o:extrusionok="f" o:connecttype="custom" o:connectlocs="104724,104823;104724,104823;104724,104823;104724,104823" o:connectangles="0,90,180,270"/>
                  </v:shape>
                </v:group>
                <v:group id="Group 1608693162" o:spid="_x0000_s3993" style="position:absolute;left:45239;top:13627;width:11873;height:12006" coordorigin="45239,13627" coordsize="13655,13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XNh6TIAAAA&#10;4wAAAA8AAAAAAAAAAAAAAAAAqgIAAGRycy9kb3ducmV2LnhtbFBLBQYAAAAABAAEAPoAAACfAwAA&#10;AAA=&#10;">
                  <v:shape id="Rectangle: Diagonal Corners Rounded 1608693163" o:spid="_x0000_s3994" style="position:absolute;left:45239;top:14299;width:12783;height:13135;flip:y;visibility:visible;mso-wrap-style:square;v-text-anchor:middle" coordsize="1278364,1313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35n8gA&#10;AADjAAAADwAAAGRycy9kb3ducmV2LnhtbERPX2vCMBB/F/Ydwg32IppqpWg1yhgMfBmsbiC+Hc3Z&#10;dmsuJYm1fvtlIPh4v/+32Q2mFT0531hWMJsmIIhLqxuuFHx/vU+WIHxA1thaJgU38rDbPo02mGt7&#10;5YL6Q6hEDGGfo4I6hC6X0pc1GfRT2xFH7mydwRBPV0nt8BrDTSvnSZJJgw3Hhho7equp/D1cjIJj&#10;UQwXmuNP357ccXxOK7n4+FTq5Xl4XYMINISH+O7e6zg/S5bZKp1lKfz/FAGQ2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0LfmfyAAAAOMAAAAPAAAAAAAAAAAAAAAAAJgCAABk&#10;cnMvZG93bnJldi54bWxQSwUGAAAAAAQABAD1AAAAjQMAAAAA&#10;" path="m101604,l702678,v317943,,575686,257743,575686,575686l1278364,1211982v,56114,-45490,101604,-101604,101604l575686,1313586c257743,1313586,,1055843,,737900l,101604c,45490,45490,,101604,xe" fillcolor="#168489" strokecolor="#168489" strokeweight="1pt">
                    <v:stroke joinstyle="miter"/>
                    <v:path arrowok="t" o:connecttype="custom" o:connectlocs="101604,0;702678,0;1278364,575686;1278364,1211982;1176760,1313586;575686,1313586;0,737900;0,101604;101604,0" o:connectangles="0,0,0,0,0,0,0,0,0"/>
                  </v:shape>
                  <v:shape id="Rectangle: Diagonal Corners Rounded 1608693164" o:spid="_x0000_s3995" style="position:absolute;left:45836;top:13627;width:12784;height:13136;flip:y;visibility:visible;mso-wrap-style:square;v-text-anchor:middle" coordsize="1278364,1313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o7yMcA&#10;AADjAAAADwAAAGRycy9kb3ducmV2LnhtbERPzWrCQBC+F3yHZQQvpe6qJaapq4hQyKWHag89Dtlp&#10;EszOhuyoaZ++Wyj0ON//bHaj79SVhtgGtrCYG1DEVXAt1xbeTy8POagoyA67wGThiyLstpO7DRYu&#10;3PiNrkepVQrhWKCFRqQvtI5VQx7jPPTEifsMg0dJ51BrN+AthftOL43JtMeWU0ODPR0aqs7Hi7ew&#10;/hbz4c+r9b2M+rUSn5eHMlo7m477Z1BCo/yL/9ylS/Mzk2dPq0X2CL8/JQD09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ZKO8jHAAAA4wAAAA8AAAAAAAAAAAAAAAAAmAIAAGRy&#10;cy9kb3ducmV2LnhtbFBLBQYAAAAABAAEAPUAAACMAwAAAAA=&#10;" path="m101604,l702678,v317943,,575686,257743,575686,575686l1278364,1211982v,56114,-45490,101604,-101604,101604l575686,1313586c257743,1313586,,1055843,,737900l,101604c,45490,45490,,101604,xe" fillcolor="white [3212]" strokecolor="#168489" strokeweight="1pt">
                    <v:stroke joinstyle="miter"/>
                    <v:path arrowok="t" o:connecttype="custom" o:connectlocs="101604,0;702678,0;1278364,575686;1278364,1211982;1176760,1313586;575686,1313586;0,737900;0,101604;101604,0" o:connectangles="0,0,0,0,0,0,0,0,0"/>
                  </v:shape>
                  <v:shape id="TextBox 51" o:spid="_x0000_s3996" type="#_x0000_t202" style="position:absolute;left:45837;top:15517;width:13057;height:109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c2ocUA&#10;AADjAAAADwAAAGRycy9kb3ducmV2LnhtbERPS0vDQBC+C/6HZQRvdjdKQ5t2W4oP6MGLNd6H7JgN&#10;ZmdDdmzSf+8Kgsf53rPdz6FXZxpTF9lCsTCgiJvoOm4t1O8vdytQSZAd9pHJwoUS7HfXV1usXJz4&#10;jc4naVUO4VShBS8yVFqnxlPAtIgDceY+4xhQ8jm22o045fDQ63tjSh2w49zgcaBHT83X6TtYEHGH&#10;4lI/h3T8mF+fJm+aJdbW3t7Mhw0ooVn+xX/uo8vzS7Mq1w9FuYTfnz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hzahxQAAAOMAAAAPAAAAAAAAAAAAAAAAAJgCAABkcnMv&#10;ZG93bnJldi54bWxQSwUGAAAAAAQABAD1AAAAigMAAAAA&#10;" filled="f" stroked="f">
                    <v:textbox style="mso-fit-shape-to-text:t">
                      <w:txbxContent>
                        <w:p w:rsidR="005345A8" w:rsidRDefault="005345A8" w:rsidP="00DA07D7">
                          <w:pPr>
                            <w:bidi w:val="0"/>
                            <w:jc w:val="center"/>
                            <w:rPr>
                              <w:rFonts w:hAnsi="Adobe Arabic" w:cs="Adobe Arabic"/>
                              <w:b/>
                              <w:bCs/>
                              <w:kern w:val="24"/>
                              <w:sz w:val="36"/>
                              <w:szCs w:val="36"/>
                            </w:rPr>
                          </w:pPr>
                          <w:r w:rsidRPr="00DA07D7">
                            <w:rPr>
                              <w:rFonts w:hAnsi="Adobe Arabic" w:cs="Adobe Arabic"/>
                              <w:b/>
                              <w:bCs/>
                              <w:kern w:val="24"/>
                              <w:sz w:val="36"/>
                              <w:szCs w:val="36"/>
                              <w:rtl/>
                            </w:rPr>
                            <w:t>تعزيز العلاقات الاجتماعية والمهنية</w:t>
                          </w:r>
                        </w:p>
                      </w:txbxContent>
                    </v:textbox>
                  </v:shape>
                </v:group>
                <v:group id="Group 1608693166" o:spid="_x0000_s3997" style="position:absolute;left:20592;top:13627;width:11636;height:12006" coordorigin="20592,13627" coordsize="13381,13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r2gafIAAAA&#10;4wAAAA8AAAAAAAAAAAAAAAAAqgIAAGRycy9kb3ducmV2LnhtbFBLBQYAAAAABAAEAPoAAACfAwAA&#10;AAA=&#10;">
                  <v:shape id="Rectangle: Diagonal Corners Rounded 1608693167" o:spid="_x0000_s3998" style="position:absolute;left:20592;top:14299;width:12784;height:13135;flip:y;visibility:visible;mso-wrap-style:square;v-text-anchor:middle" coordsize="1278364,1313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b/nMkA&#10;AADjAAAADwAAAGRycy9kb3ducmV2LnhtbERPS2vCQBC+F/wPyxR6KbrxQbSpq0ih0ItgoiC9Ddkx&#10;SZudDbtrTP99Vyj0ON971tvBtKIn5xvLCqaTBARxaXXDlYLT8X28AuEDssbWMin4IQ/bzehhjZm2&#10;N86pL0IlYgj7DBXUIXSZlL6syaCf2I44chfrDIZ4ukpqh7cYblo5S5JUGmw4NtTY0VtN5XdxNQrO&#10;eT5caYZfffvpzs+XeSUX+4NST4/D7hVEoCH8i//cHzrOT5NV+jKfpku4/xQBkJ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xb/nMkAAADjAAAADwAAAAAAAAAAAAAAAACYAgAA&#10;ZHJzL2Rvd25yZXYueG1sUEsFBgAAAAAEAAQA9QAAAI4DAAAAAA==&#10;" path="m101604,l702678,v317943,,575686,257743,575686,575686l1278364,1211982v,56114,-45490,101604,-101604,101604l575686,1313586c257743,1313586,,1055843,,737900l,101604c,45490,45490,,101604,xe" fillcolor="#168489" strokecolor="#168489" strokeweight="1pt">
                    <v:stroke joinstyle="miter"/>
                    <v:path arrowok="t" o:connecttype="custom" o:connectlocs="101604,0;702678,0;1278364,575686;1278364,1211982;1176760,1313586;575686,1313586;0,737900;0,101604;101604,0" o:connectangles="0,0,0,0,0,0,0,0,0"/>
                  </v:shape>
                  <v:shape id="Rectangle: Diagonal Corners Rounded 1608693168" o:spid="_x0000_s3999" style="position:absolute;left:21190;top:13627;width:12784;height:13136;flip:y;visibility:visible;mso-wrap-style:square;v-text-anchor:middle" coordsize="1278364,1313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cxzcoA&#10;AADjAAAADwAAAGRycy9kb3ducmV2LnhtbESPQUvDQBCF74L/YRnBi9jdWkhj7LZIQcjFg60Hj0N2&#10;TEKzsyE7ttFf7xwEjzPvzXvfbHZzHMyZptwn9rBcODDETQo9tx7ejy/3JZgsyAGHxOThmzLsttdX&#10;G6xCuvAbnQ/SGg3hXKGHTmSsrM1NRxHzIo3Eqn2mKaLoOLU2THjR8DjYB+cKG7FnbehwpH1Hzenw&#10;FT2sf8R9xNNqfSezfW0klvW+zt7f3szPT2CEZvk3/13XQfELVxaPq2Wh0PqTLsBufw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cHMc3KAAAA4wAAAA8AAAAAAAAAAAAAAAAAmAIA&#10;AGRycy9kb3ducmV2LnhtbFBLBQYAAAAABAAEAPUAAACPAwAAAAA=&#10;" path="m101604,l702678,v317943,,575686,257743,575686,575686l1278364,1211982v,56114,-45490,101604,-101604,101604l575686,1313586c257743,1313586,,1055843,,737900l,101604c,45490,45490,,101604,xe" fillcolor="white [3212]" strokecolor="#168489" strokeweight="1pt">
                    <v:stroke joinstyle="miter"/>
                    <v:path arrowok="t" o:connecttype="custom" o:connectlocs="101604,0;702678,0;1278364,575686;1278364,1211982;1176760,1313586;575686,1313586;0,737900;0,101604;101604,0" o:connectangles="0,0,0,0,0,0,0,0,0"/>
                  </v:shape>
                  <v:shape id="TextBox 48" o:spid="_x0000_s4000" type="#_x0000_t202" style="position:absolute;left:21184;top:15517;width:12788;height:109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o8pMUA&#10;AADjAAAADwAAAGRycy9kb3ducmV2LnhtbERPS0vDQBC+C/6HZQre7G4UQxu7LcUH9ODFGu9DdsyG&#10;ZmdDdmzSf+8Kgsf53rPZzaFXZxpTF9lCsTSgiJvoOm4t1B+vtytQSZAd9pHJwoUS7LbXVxusXJz4&#10;nc5HaVUO4VShBS8yVFqnxlPAtIwDcea+4hhQ8jm22o045fDQ6ztjSh2w49zgcaAnT83p+B0siLh9&#10;calfQjp8zm/PkzfNA9bW3izm/SMooVn+xX/ug8vzS7Mq1/dFuYbfnzIAe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yjykxQAAAOMAAAAPAAAAAAAAAAAAAAAAAJgCAABkcnMv&#10;ZG93bnJldi54bWxQSwUGAAAAAAQABAD1AAAAigMAAAAA&#10;" filled="f" stroked="f">
                    <v:textbox style="mso-fit-shape-to-text:t">
                      <w:txbxContent>
                        <w:p w:rsidR="005345A8" w:rsidRDefault="005345A8" w:rsidP="00DA07D7">
                          <w:pPr>
                            <w:bidi w:val="0"/>
                            <w:jc w:val="center"/>
                            <w:rPr>
                              <w:rFonts w:hAnsi="Adobe Arabic" w:cs="Adobe Arabic"/>
                              <w:b/>
                              <w:bCs/>
                              <w:kern w:val="24"/>
                              <w:sz w:val="36"/>
                              <w:szCs w:val="36"/>
                            </w:rPr>
                          </w:pPr>
                          <w:r w:rsidRPr="00DA07D7">
                            <w:rPr>
                              <w:rFonts w:hAnsi="Adobe Arabic" w:cs="Adobe Arabic"/>
                              <w:b/>
                              <w:bCs/>
                              <w:kern w:val="24"/>
                              <w:sz w:val="36"/>
                              <w:szCs w:val="36"/>
                              <w:rtl/>
                            </w:rPr>
                            <w:t>تقليل معدلات الغياب والإرهاق المهني</w:t>
                          </w:r>
                        </w:p>
                      </w:txbxContent>
                    </v:textbox>
                  </v:shape>
                </v:group>
                <v:group id="Group 1608693170" o:spid="_x0000_s4001" style="position:absolute;left:45239;width:11635;height:12005" coordorigin="45239" coordsize="13381,13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iiqV&#10;zAAAAOMAAAAPAAAAAAAAAAAAAAAAAKoCAABkcnMvZG93bnJldi54bWxQSwUGAAAAAAQABAD6AAAA&#10;owMAAAAA&#10;">
                  <v:shape id="Rectangle: Diagonal Corners Rounded 1608693171" o:spid="_x0000_s4002" style="position:absolute;left:45239;top:671;width:12783;height:13135;flip:y;visibility:visible;mso-wrap-style:square;v-text-anchor:middle" coordsize="1278364,1313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pUrsgA&#10;AADjAAAADwAAAGRycy9kb3ducmV2LnhtbERPX2vCMBB/H+w7hBvsZWhaHVWrUcZgsBdhVUF8O5qz&#10;rWsuJYm1+/aLMNjj/f7fajOYVvTkfGNZQTpOQBCXVjdcKTjsP0ZzED4ga2wtk4If8rBZPz6sMNf2&#10;xgX1u1CJGMI+RwV1CF0upS9rMujHtiOO3Nk6gyGerpLa4S2Gm1ZOkiSTBhuODTV29F5T+b27GgXH&#10;ohiuNMFL357c8eU8reTr9kup56fhbQki0BD+xX/uTx3nZ8k8W0zTWQr3nyIAcv0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ualSuyAAAAOMAAAAPAAAAAAAAAAAAAAAAAJgCAABk&#10;cnMvZG93bnJldi54bWxQSwUGAAAAAAQABAD1AAAAjQMAAAAA&#10;" path="m101604,l702678,v317943,,575686,257743,575686,575686l1278364,1211982v,56114,-45490,101604,-101604,101604l575686,1313586c257743,1313586,,1055843,,737900l,101604c,45490,45490,,101604,xe" fillcolor="#168489" strokecolor="#168489" strokeweight="1pt">
                    <v:stroke joinstyle="miter"/>
                    <v:path arrowok="t" o:connecttype="custom" o:connectlocs="101604,0;702678,0;1278364,575686;1278364,1211982;1176760,1313586;575686,1313586;0,737900;0,101604;101604,0" o:connectangles="0,0,0,0,0,0,0,0,0"/>
                  </v:shape>
                  <v:shape id="Rectangle: Diagonal Corners Rounded 1608693172" o:spid="_x0000_s4003" style="position:absolute;left:45836;width:12784;height:13135;flip:y;visibility:visible;mso-wrap-style:square;v-text-anchor:middle" coordsize="1278364,1313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aQ+scA&#10;AADjAAAADwAAAGRycy9kb3ducmV2LnhtbERPzUrDQBC+C77DMoIXsbttIYmx21IKQi4ebHvocciO&#10;SWh2NmSnbfTpXUHwON//rDaT79WVxtgFtjCfGVDEdXAdNxaOh7fnAlQUZId9YLLwRRE26/u7FZYu&#10;3PiDrntpVArhWKKFVmQotY51Sx7jLAzEifsMo0dJ59hoN+IthfteL4zJtMeOU0OLA+1aqs/7i7eQ&#10;f4s5+fMyf5JJv9fii2pXRWsfH6btKyihSf7Ff+7KpfmZKbKX5TxfwO9PCQC9/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M2kPrHAAAA4wAAAA8AAAAAAAAAAAAAAAAAmAIAAGRy&#10;cy9kb3ducmV2LnhtbFBLBQYAAAAABAAEAPUAAACMAwAAAAA=&#10;" path="m101604,l702678,v317943,,575686,257743,575686,575686l1278364,1211982v,56114,-45490,101604,-101604,101604l575686,1313586c257743,1313586,,1055843,,737900l,101604c,45490,45490,,101604,xe" fillcolor="white [3212]" strokecolor="#168489" strokeweight="1pt">
                    <v:stroke joinstyle="miter"/>
                    <v:path arrowok="t" o:connecttype="custom" o:connectlocs="101604,0;702678,0;1278364,575686;1278364,1211982;1176760,1313586;575686,1313586;0,737900;0,101604;101604,0" o:connectangles="0,0,0,0,0,0,0,0,0"/>
                  </v:shape>
                  <v:shape id="TextBox 45" o:spid="_x0000_s4004" type="#_x0000_t202" style="position:absolute;left:47204;top:1909;width:10027;height:109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udk8YA&#10;AADjAAAADwAAAGRycy9kb3ducmV2LnhtbERPS0/DMAy+I/EfIiNxY0mZKKMsmyYe0g5cNsrdakxT&#10;0ThVY9bu3xMkJI7+3l5v59CrE42pi2yhWBhQxE10HbcW6vfXmxWoJMgO+8hk4UwJtpvLizVWLk58&#10;oNNRWpVDOFVowYsMldap8RQwLeJAnLnPOAaUfI6tdiNOOTz0+taYUgfsODd4HOjJU/N1/A4WRNyu&#10;ONcvIe0/5rfnyZvmDmtrr6/m3SMooVn+xX/uvcvzS7MqH5bF/RJ+f8oA6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Pudk8YAAADjAAAADwAAAAAAAAAAAAAAAACYAgAAZHJz&#10;L2Rvd25yZXYueG1sUEsFBgAAAAAEAAQA9QAAAIsDAAAAAA==&#10;" filled="f" stroked="f">
                    <v:textbox style="mso-fit-shape-to-text:t">
                      <w:txbxContent>
                        <w:p w:rsidR="005345A8" w:rsidRDefault="005345A8" w:rsidP="00DA07D7">
                          <w:pPr>
                            <w:bidi w:val="0"/>
                            <w:jc w:val="center"/>
                            <w:rPr>
                              <w:rFonts w:hAnsi="Adobe Arabic" w:cs="Adobe Arabic"/>
                              <w:b/>
                              <w:bCs/>
                              <w:kern w:val="24"/>
                              <w:sz w:val="36"/>
                              <w:szCs w:val="36"/>
                            </w:rPr>
                          </w:pPr>
                          <w:r w:rsidRPr="00DA07D7">
                            <w:rPr>
                              <w:rFonts w:hAnsi="Adobe Arabic" w:cs="Adobe Arabic"/>
                              <w:b/>
                              <w:bCs/>
                              <w:kern w:val="24"/>
                              <w:sz w:val="36"/>
                              <w:szCs w:val="36"/>
                              <w:rtl/>
                            </w:rPr>
                            <w:t>تحسين جودة الحياة</w:t>
                          </w:r>
                        </w:p>
                      </w:txbxContent>
                    </v:textbox>
                  </v:shape>
                </v:group>
                <v:group id="Group 1608693174" o:spid="_x0000_s4005" style="position:absolute;left:20592;width:11636;height:12005" coordorigin="20592" coordsize="13381,13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AsSyWyQAA&#10;AOMAAAAPAAAAAAAAAAAAAAAAAKoCAABkcnMvZG93bnJldi54bWxQSwUGAAAAAAQABAD6AAAAoAMA&#10;AAAA&#10;">
                  <v:shape id="Rectangle: Diagonal Corners Rounded 1608693175" o:spid="_x0000_s4006" style="position:absolute;left:20592;top:671;width:12784;height:13135;flip:y;visibility:visible;mso-wrap-style:square;v-text-anchor:middle" coordsize="1278364,1313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FSrckA&#10;AADjAAAADwAAAGRycy9kb3ducmV2LnhtbERPX2vCMBB/F/Ydwg18EU3VrWpnlCEM9jKwKohvR3O2&#10;3ZpLSWLtvv0yGOzxfv9vve1NIzpyvrasYDpJQBAXVtdcKjgd38ZLED4ga2wsk4Jv8rDdPAzWmGl7&#10;55y6QyhFDGGfoYIqhDaT0hcVGfQT2xJH7mqdwRBPV0rt8B7DTSNnSZJKgzXHhgpb2lVUfB1uRsE5&#10;z/sbzfCzay7uPLrOS/n0sVdq+Ni/voAI1Id/8Z/7Xcf5abJMV/Pp4hl+f4oAyM0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VFSrckAAADjAAAADwAAAAAAAAAAAAAAAACYAgAA&#10;ZHJzL2Rvd25yZXYueG1sUEsFBgAAAAAEAAQA9QAAAI4DAAAAAA==&#10;" path="m101604,l702678,v317943,,575686,257743,575686,575686l1278364,1211982v,56114,-45490,101604,-101604,101604l575686,1313586c257743,1313586,,1055843,,737900l,101604c,45490,45490,,101604,xe" fillcolor="#168489" strokecolor="#168489" strokeweight="1pt">
                    <v:stroke joinstyle="miter"/>
                    <v:path arrowok="t" o:connecttype="custom" o:connectlocs="101604,0;702678,0;1278364,575686;1278364,1211982;1176760,1313586;575686,1313586;0,737900;0,101604;101604,0" o:connectangles="0,0,0,0,0,0,0,0,0"/>
                  </v:shape>
                  <v:shape id="Rectangle: Diagonal Corners Rounded 1608693176" o:spid="_x0000_s4007" style="position:absolute;left:21190;width:12784;height:13135;flip:y;visibility:visible;mso-wrap-style:square;v-text-anchor:middle" coordsize="1278364,1313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2W+ccA&#10;AADjAAAADwAAAGRycy9kb3ducmV2LnhtbERPzUrDQBC+C77DMkIvYnfbQhJjt0UKQi4erB48Dtkx&#10;Cc3OhuzYpn16t1DwON//rLeT79WRxtgFtrCYG1DEdXAdNxa+Pt+eClBRkB32gcnCmSJsN/d3ayxd&#10;OPEHHffSqBTCsUQLrchQah3rljzGeRiIE/cTRo+SzrHRbsRTCve9XhqTaY8dp4YWB9q1VB/2v95C&#10;fhHz7Q+r/FEm/V6LL6pdFa2dPUyvL6CEJvkX39yVS/MzU2TPq0WewfWnBIDe/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wNlvnHAAAA4wAAAA8AAAAAAAAAAAAAAAAAmAIAAGRy&#10;cy9kb3ducmV2LnhtbFBLBQYAAAAABAAEAPUAAACMAwAAAAA=&#10;" path="m101604,l702678,v317943,,575686,257743,575686,575686l1278364,1211982v,56114,-45490,101604,-101604,101604l575686,1313586c257743,1313586,,1055843,,737900l,101604c,45490,45490,,101604,xe" fillcolor="white [3212]" strokecolor="#168489" strokeweight="1pt">
                    <v:stroke joinstyle="miter"/>
                    <v:path arrowok="t" o:connecttype="custom" o:connectlocs="101604,0;702678,0;1278364,575686;1278364,1211982;1176760,1313586;575686,1313586;0,737900;0,101604;101604,0" o:connectangles="0,0,0,0,0,0,0,0,0"/>
                  </v:shape>
                  <v:shape id="TextBox 41" o:spid="_x0000_s4008" type="#_x0000_t202" style="position:absolute;left:22563;top:3168;width:10027;height:76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bkMYA&#10;AADjAAAADwAAAGRycy9kb3ducmV2LnhtbERPS0/DMAy+I/EfIiNxY0lBdKMsmyYe0g5cNsrdakxT&#10;0ThVY9bu3xMkJI7+3l5v59CrE42pi2yhWBhQxE10HbcW6vfXmxWoJMgO+8hk4UwJtpvLizVWLk58&#10;oNNRWpVDOFVowYsMldap8RQwLeJAnLnPOAaUfI6tdiNOOTz0+taYUgfsODd4HOjJU/N1/A4WRNyu&#10;ONcvIe0/5rfnyZvmHmtrr6/m3SMooVn+xX/uvcvzS7MqH+6K5RJ+f8oA6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8CbkMYAAADjAAAADwAAAAAAAAAAAAAAAACYAgAAZHJz&#10;L2Rvd25yZXYueG1sUEsFBgAAAAAEAAQA9QAAAIsDAAAAAA==&#10;" filled="f" stroked="f">
                    <v:textbox style="mso-fit-shape-to-text:t">
                      <w:txbxContent>
                        <w:p w:rsidR="005345A8" w:rsidRDefault="005345A8" w:rsidP="00DA07D7">
                          <w:pPr>
                            <w:bidi w:val="0"/>
                            <w:jc w:val="center"/>
                            <w:rPr>
                              <w:rFonts w:hAnsi="Adobe Arabic" w:cs="Adobe Arabic"/>
                              <w:b/>
                              <w:bCs/>
                              <w:kern w:val="24"/>
                              <w:sz w:val="36"/>
                              <w:szCs w:val="36"/>
                            </w:rPr>
                          </w:pPr>
                          <w:r w:rsidRPr="00DA07D7">
                            <w:rPr>
                              <w:rFonts w:hAnsi="Adobe Arabic" w:cs="Adobe Arabic"/>
                              <w:b/>
                              <w:bCs/>
                              <w:kern w:val="24"/>
                              <w:sz w:val="36"/>
                              <w:szCs w:val="36"/>
                              <w:rtl/>
                            </w:rPr>
                            <w:t>زيادة الإنتاجية</w:t>
                          </w:r>
                        </w:p>
                      </w:txbxContent>
                    </v:textbox>
                  </v:shape>
                </v:group>
                <v:group id="Group 1608693178" o:spid="_x0000_s4009" style="position:absolute;left:32930;top:6559;width:11636;height:12006" coordorigin="32930,6559" coordsize="13381,13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B/CaT&#10;zAAAAOMAAAAPAAAAAAAAAAAAAAAAAKoCAABkcnMvZG93bnJldi54bWxQSwUGAAAAAAQABAD6AAAA&#10;owMAAAAA&#10;">
                  <v:shape id="Rectangle: Diagonal Corners Rounded 1608693179" o:spid="_x0000_s4010" style="position:absolute;left:32930;top:7230;width:12784;height:13136;flip:y;visibility:visible;mso-wrap-style:square;v-text-anchor:middle" coordsize="1278364,1313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xYqMgA&#10;AADjAAAADwAAAGRycy9kb3ducmV2LnhtbERPX2vCMBB/H+w7hBv4MjRVR9VqlCEIvgxWJ4hvR3O2&#10;dc2lJLF2334ZCHu83/9bbXrTiI6cry0rGI8SEMSF1TWXCo5fu+EchA/IGhvLpOCHPGzWz08rzLS9&#10;c07dIZQihrDPUEEVQptJ6YuKDPqRbYkjd7HOYIinK6V2eI/hppGTJEmlwZpjQ4UtbSsqvg83o+CU&#10;5/2NJnjtmrM7vV6mpXz7+FRq8NK/L0EE6sO/+OHe6zg/TebpYjqeLeDvpwiAXP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QHFioyAAAAOMAAAAPAAAAAAAAAAAAAAAAAJgCAABk&#10;cnMvZG93bnJldi54bWxQSwUGAAAAAAQABAD1AAAAjQMAAAAA&#10;" path="m101604,l702678,v317943,,575686,257743,575686,575686l1278364,1211982v,56114,-45490,101604,-101604,101604l575686,1313586c257743,1313586,,1055843,,737900l,101604c,45490,45490,,101604,xe" fillcolor="#168489" strokecolor="#168489" strokeweight="1pt">
                    <v:stroke joinstyle="miter"/>
                    <v:path arrowok="t" o:connecttype="custom" o:connectlocs="101604,0;702678,0;1278364,575686;1278364,1211982;1176760,1313586;575686,1313586;0,737900;0,101604;101604,0" o:connectangles="0,0,0,0,0,0,0,0,0"/>
                  </v:shape>
                  <v:shape id="Rectangle: Diagonal Corners Rounded 1608693180" o:spid="_x0000_s4011" style="position:absolute;left:33528;top:6559;width:12784;height:13136;flip:y;visibility:visible;mso-wrap-style:square;v-text-anchor:middle" coordsize="1278364,1313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3bMcoA&#10;AADjAAAADwAAAGRycy9kb3ducmV2LnhtbESPQUvDQBCF74L/YRnBi9jdWkhj7LZIQcjFg60Hj0N2&#10;TEKzsyE7ttFf7xwEjzPz5r33bXZzHMyZptwn9rBcODDETQo9tx7ejy/3JZgsyAGHxOThmzLsttdX&#10;G6xCuvAbnQ/SGjXhXKGHTmSsrM1NRxHzIo3EevtMU0TRcWptmPCi5nGwD84VNmLPmtDhSPuOmtPh&#10;K3pY/4j7iKfV+k5m+9pILOt9nb2/vZmfn8AIzfIv/vuug9YvXFk8rpalUiiTLsBufw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l92zHKAAAA4wAAAA8AAAAAAAAAAAAAAAAAmAIA&#10;AGRycy9kb3ducmV2LnhtbFBLBQYAAAAABAAEAPUAAACPAwAAAAA=&#10;" path="m101604,l702678,v317943,,575686,257743,575686,575686l1278364,1211982v,56114,-45490,101604,-101604,101604l575686,1313586c257743,1313586,,1055843,,737900l,101604c,45490,45490,,101604,xe" fillcolor="white [3212]" strokecolor="#168489" strokeweight="1pt">
                    <v:stroke joinstyle="miter"/>
                    <v:path arrowok="t" o:connecttype="custom" o:connectlocs="101604,0;702678,0;1278364,575686;1278364,1211982;1176760,1313586;575686,1313586;0,737900;0,101604;101604,0" o:connectangles="0,0,0,0,0,0,0,0,0"/>
                  </v:shape>
                  <v:shape id="TextBox 130" o:spid="_x0000_s4012" type="#_x0000_t202" style="position:absolute;left:33507;top:9690;width:12795;height:76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DWWMUA&#10;AADjAAAADwAAAGRycy9kb3ducmV2LnhtbERPS0vEMBC+C/6HMII3N6liqXWzy+ID9uDF3XofmrEp&#10;NpPSjNvuvzeC4HG+96y3SxjUiabUR7ZQrAwo4ja6njsLzfH1pgKVBNnhEJksnCnBdnN5scbaxZnf&#10;6XSQTuUQTjVa8CJjrXVqPQVMqzgSZ+4zTgEln1On3YRzDg+DvjWm1AF7zg0eR3ry1H4dvoMFEbcr&#10;zs1LSPuP5e159qa9x8ba66tl9whKaJF/8Z977/L80lTlw11RFfD7UwZAb3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sNZYxQAAAOMAAAAPAAAAAAAAAAAAAAAAAJgCAABkcnMv&#10;ZG93bnJldi54bWxQSwUGAAAAAAQABAD1AAAAigMAAAAA&#10;" filled="f" stroked="f">
                    <v:textbox style="mso-fit-shape-to-text:t">
                      <w:txbxContent>
                        <w:p w:rsidR="005345A8" w:rsidRDefault="005345A8" w:rsidP="00DA07D7">
                          <w:pPr>
                            <w:bidi w:val="0"/>
                            <w:jc w:val="center"/>
                            <w:rPr>
                              <w:rFonts w:hAnsi="Adobe Arabic" w:cs="Adobe Arabic"/>
                              <w:b/>
                              <w:bCs/>
                              <w:kern w:val="24"/>
                              <w:sz w:val="36"/>
                              <w:szCs w:val="36"/>
                            </w:rPr>
                          </w:pPr>
                          <w:r w:rsidRPr="00DA07D7">
                            <w:rPr>
                              <w:rFonts w:hAnsi="Adobe Arabic" w:cs="Adobe Arabic"/>
                              <w:b/>
                              <w:bCs/>
                              <w:kern w:val="24"/>
                              <w:sz w:val="36"/>
                              <w:szCs w:val="36"/>
                              <w:rtl/>
                            </w:rPr>
                            <w:t>تقليل معدلات التوتر والقلق</w:t>
                          </w:r>
                        </w:p>
                      </w:txbxContent>
                    </v:textbox>
                  </v:shape>
                </v:group>
                <w10:wrap anchorx="page"/>
                <w10:anchorlock/>
              </v:group>
            </w:pict>
          </mc:Fallback>
        </mc:AlternateContent>
      </w:r>
    </w:p>
    <w:p w:rsidR="007C6591" w:rsidRPr="00F1502D" w:rsidRDefault="007C6591" w:rsidP="00E9423C">
      <w:r w:rsidRPr="006A21FE">
        <w:rPr>
          <w:color w:val="168489"/>
          <w:rtl/>
        </w:rPr>
        <w:t>1. تحسين جودة الحياة:</w:t>
      </w:r>
      <w:r w:rsidRPr="006A21FE">
        <w:rPr>
          <w:rFonts w:hint="cs"/>
          <w:color w:val="168489"/>
          <w:rtl/>
        </w:rPr>
        <w:t xml:space="preserve"> </w:t>
      </w:r>
      <w:r w:rsidRPr="00F1502D">
        <w:rPr>
          <w:rtl/>
        </w:rPr>
        <w:t xml:space="preserve">يساعد قياس الصحة النفسية وتحسينها على تعزيز الشعور بالسعادة والرضا.  </w:t>
      </w:r>
    </w:p>
    <w:p w:rsidR="007C6591" w:rsidRPr="00F1502D" w:rsidRDefault="007C6591" w:rsidP="00E9423C">
      <w:r w:rsidRPr="006A21FE">
        <w:rPr>
          <w:color w:val="168489"/>
          <w:rtl/>
        </w:rPr>
        <w:t>2. زيادة الإنتاجية:</w:t>
      </w:r>
      <w:r>
        <w:rPr>
          <w:rFonts w:hint="cs"/>
          <w:rtl/>
        </w:rPr>
        <w:t xml:space="preserve"> </w:t>
      </w:r>
      <w:r w:rsidRPr="00F1502D">
        <w:rPr>
          <w:rtl/>
        </w:rPr>
        <w:t>الأفراد الذين يتمتعون بصحة نفسية جيدة يكونون أكثر تركيزا</w:t>
      </w:r>
      <w:r>
        <w:rPr>
          <w:rFonts w:hint="cs"/>
          <w:rtl/>
        </w:rPr>
        <w:t>ً</w:t>
      </w:r>
      <w:r w:rsidRPr="00F1502D">
        <w:rPr>
          <w:rtl/>
        </w:rPr>
        <w:t xml:space="preserve"> وإنتاجية.  </w:t>
      </w:r>
    </w:p>
    <w:p w:rsidR="007C6591" w:rsidRPr="00F1502D" w:rsidRDefault="007C6591" w:rsidP="00E9423C">
      <w:r w:rsidRPr="006A21FE">
        <w:rPr>
          <w:color w:val="168489"/>
          <w:rtl/>
        </w:rPr>
        <w:t>3. تقليل معدلات التوتر والقلق:</w:t>
      </w:r>
      <w:r>
        <w:rPr>
          <w:rFonts w:hint="cs"/>
          <w:rtl/>
        </w:rPr>
        <w:t xml:space="preserve"> </w:t>
      </w:r>
      <w:r w:rsidRPr="00F1502D">
        <w:rPr>
          <w:rtl/>
        </w:rPr>
        <w:t xml:space="preserve">التحسين المستمر يساعد على تقليل التوتر والإرهاق النفسي.  </w:t>
      </w:r>
    </w:p>
    <w:p w:rsidR="007C6591" w:rsidRPr="00F1502D" w:rsidRDefault="007C6591" w:rsidP="00E9423C">
      <w:r w:rsidRPr="006A21FE">
        <w:rPr>
          <w:color w:val="168489"/>
          <w:rtl/>
        </w:rPr>
        <w:t>4. تعزيز العلاقات الاجتماعية والمهنية:</w:t>
      </w:r>
      <w:r>
        <w:rPr>
          <w:rFonts w:hint="cs"/>
          <w:rtl/>
        </w:rPr>
        <w:t xml:space="preserve"> </w:t>
      </w:r>
      <w:r w:rsidRPr="00F1502D">
        <w:rPr>
          <w:rtl/>
        </w:rPr>
        <w:t xml:space="preserve">الصحة النفسية الجيدة تُحسن من جودة العلاقات مع الآخرين.  </w:t>
      </w:r>
    </w:p>
    <w:p w:rsidR="007C6591" w:rsidRPr="00F1502D" w:rsidRDefault="007C6591" w:rsidP="00E9423C">
      <w:r w:rsidRPr="006A21FE">
        <w:rPr>
          <w:color w:val="168489"/>
          <w:rtl/>
        </w:rPr>
        <w:lastRenderedPageBreak/>
        <w:t>5. تقليل معدلات الغياب والإرهاق المهني:</w:t>
      </w:r>
      <w:r>
        <w:rPr>
          <w:rFonts w:hint="cs"/>
          <w:rtl/>
        </w:rPr>
        <w:t xml:space="preserve"> </w:t>
      </w:r>
      <w:r w:rsidRPr="00F1502D">
        <w:rPr>
          <w:rtl/>
        </w:rPr>
        <w:t>الأفراد الأكثر استقرارا</w:t>
      </w:r>
      <w:r>
        <w:rPr>
          <w:rFonts w:hint="cs"/>
          <w:rtl/>
        </w:rPr>
        <w:t>ً</w:t>
      </w:r>
      <w:r w:rsidRPr="00F1502D">
        <w:rPr>
          <w:rtl/>
        </w:rPr>
        <w:t xml:space="preserve"> نفسيا</w:t>
      </w:r>
      <w:r>
        <w:rPr>
          <w:rFonts w:hint="cs"/>
          <w:rtl/>
        </w:rPr>
        <w:t>ً</w:t>
      </w:r>
      <w:r w:rsidRPr="00F1502D">
        <w:rPr>
          <w:rtl/>
        </w:rPr>
        <w:t xml:space="preserve"> يكونون أكثر انتظام</w:t>
      </w:r>
      <w:r>
        <w:rPr>
          <w:rFonts w:hint="cs"/>
          <w:rtl/>
        </w:rPr>
        <w:t>اً</w:t>
      </w:r>
      <w:r w:rsidRPr="00F1502D">
        <w:rPr>
          <w:rtl/>
        </w:rPr>
        <w:t xml:space="preserve"> في العمل وأقل عرضة للإرهاق.  </w:t>
      </w:r>
    </w:p>
    <w:p w:rsidR="007C6591" w:rsidRPr="00F1502D" w:rsidRDefault="007C6591" w:rsidP="00E9423C">
      <w:r>
        <w:rPr>
          <w:rFonts w:hint="cs"/>
          <w:rtl/>
        </w:rPr>
        <w:t xml:space="preserve">ختاماً، </w:t>
      </w:r>
      <w:r w:rsidRPr="00F1502D">
        <w:rPr>
          <w:rtl/>
        </w:rPr>
        <w:t>قياس وتحسين الصحة النفسية بشكل مستمر هو استثمار مهم في رفاهية الأفراد ونجاح المؤسسات. باستخدام الأدوات المناسبة والاستراتيجيات الفعّالة، يمكن تعزيز الصحة النفسية وتحقيق توازن أفضل بين الحياة الشخصية والمهنية. الأمر يتطلب التزاما</w:t>
      </w:r>
      <w:r>
        <w:rPr>
          <w:rFonts w:hint="cs"/>
          <w:rtl/>
        </w:rPr>
        <w:t>ً</w:t>
      </w:r>
      <w:r w:rsidRPr="00F1502D">
        <w:rPr>
          <w:rtl/>
        </w:rPr>
        <w:t xml:space="preserve"> مستمرا</w:t>
      </w:r>
      <w:r>
        <w:rPr>
          <w:rFonts w:hint="cs"/>
          <w:rtl/>
        </w:rPr>
        <w:t>ً</w:t>
      </w:r>
      <w:r w:rsidRPr="00F1502D">
        <w:rPr>
          <w:rtl/>
        </w:rPr>
        <w:t xml:space="preserve"> وتعاونا</w:t>
      </w:r>
      <w:r>
        <w:rPr>
          <w:rFonts w:hint="cs"/>
          <w:rtl/>
        </w:rPr>
        <w:t>ً</w:t>
      </w:r>
      <w:r w:rsidRPr="00F1502D">
        <w:rPr>
          <w:rtl/>
        </w:rPr>
        <w:t xml:space="preserve"> بين الأفراد والمؤسسات لضمان بيئة داعمة تساعد على تحقيق النمو والاستقرار النفسي.</w:t>
      </w:r>
    </w:p>
    <w:tbl>
      <w:tblPr>
        <w:tblStyle w:val="TableGrid"/>
        <w:bidiVisual/>
        <w:tblW w:w="9673" w:type="dxa"/>
        <w:tblInd w:w="-3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63"/>
        <w:gridCol w:w="7610"/>
      </w:tblGrid>
      <w:tr w:rsidR="006A21FE" w:rsidRPr="00BA349A" w:rsidTr="005345A8">
        <w:tc>
          <w:tcPr>
            <w:tcW w:w="1963" w:type="dxa"/>
            <w:tcBorders>
              <w:right w:val="single" w:sz="36" w:space="0" w:color="168489"/>
            </w:tcBorders>
            <w:shd w:val="clear" w:color="auto" w:fill="F2F2F2" w:themeFill="background1" w:themeFillShade="F2"/>
            <w:vAlign w:val="center"/>
          </w:tcPr>
          <w:p w:rsidR="006A21FE" w:rsidRPr="00717B5A" w:rsidRDefault="006A21FE" w:rsidP="005345A8">
            <w:pPr>
              <w:pageBreakBefore/>
              <w:jc w:val="center"/>
              <w:rPr>
                <w:b/>
                <w:bCs/>
                <w:rtl/>
              </w:rPr>
            </w:pPr>
            <w:r w:rsidRPr="00717B5A">
              <w:rPr>
                <w:b/>
                <w:bCs/>
                <w:noProof/>
                <w:rtl/>
              </w:rPr>
              <w:lastRenderedPageBreak/>
              <w:drawing>
                <wp:inline distT="0" distB="0" distL="0" distR="0" wp14:anchorId="01EB7A38" wp14:editId="41BC628D">
                  <wp:extent cx="563984" cy="563914"/>
                  <wp:effectExtent l="0" t="0" r="7620" b="7620"/>
                  <wp:docPr id="1608692906" name="Picture 1608692906"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rsidR="006A21FE" w:rsidRPr="00BA349A" w:rsidRDefault="006A21FE" w:rsidP="006A21FE">
            <w:pPr>
              <w:jc w:val="center"/>
              <w:rPr>
                <w:rFonts w:ascii="Adobe Arabic" w:hAnsi="Adobe Arabic" w:cs="Adobe Arabic"/>
                <w:b/>
                <w:bCs/>
                <w:color w:val="168489"/>
                <w:sz w:val="36"/>
                <w:szCs w:val="40"/>
                <w:rtl/>
              </w:rPr>
            </w:pPr>
            <w:r w:rsidRPr="006A21FE">
              <w:rPr>
                <w:rFonts w:ascii="Adobe Arabic" w:hAnsi="Adobe Arabic" w:cs="Adobe Arabic" w:hint="cs"/>
                <w:b/>
                <w:bCs/>
                <w:color w:val="168489"/>
                <w:sz w:val="36"/>
                <w:szCs w:val="40"/>
                <w:rtl/>
              </w:rPr>
              <w:t>"</w:t>
            </w:r>
            <w:r w:rsidRPr="006A21FE">
              <w:rPr>
                <w:rFonts w:ascii="Adobe Arabic" w:hAnsi="Adobe Arabic" w:cs="Adobe Arabic"/>
                <w:b/>
                <w:bCs/>
                <w:color w:val="168489"/>
                <w:sz w:val="36"/>
                <w:szCs w:val="40"/>
                <w:rtl/>
              </w:rPr>
              <w:t>أفكار للتحفيز</w:t>
            </w:r>
            <w:r w:rsidRPr="006A21FE">
              <w:rPr>
                <w:rFonts w:ascii="Adobe Arabic" w:hAnsi="Adobe Arabic" w:cs="Adobe Arabic" w:hint="cs"/>
                <w:b/>
                <w:bCs/>
                <w:color w:val="168489"/>
                <w:sz w:val="36"/>
                <w:szCs w:val="40"/>
                <w:rtl/>
              </w:rPr>
              <w:t>":</w:t>
            </w:r>
          </w:p>
        </w:tc>
      </w:tr>
      <w:tr w:rsidR="006A21FE" w:rsidRPr="00717B5A" w:rsidTr="005345A8">
        <w:tc>
          <w:tcPr>
            <w:tcW w:w="1963" w:type="dxa"/>
            <w:tcBorders>
              <w:right w:val="single" w:sz="36" w:space="0" w:color="168489"/>
            </w:tcBorders>
            <w:shd w:val="clear" w:color="auto" w:fill="F2F2F2" w:themeFill="background1" w:themeFillShade="F2"/>
            <w:vAlign w:val="center"/>
          </w:tcPr>
          <w:p w:rsidR="006A21FE" w:rsidRPr="00717B5A" w:rsidRDefault="006A21FE" w:rsidP="005345A8">
            <w:pPr>
              <w:jc w:val="center"/>
              <w:rPr>
                <w:rFonts w:ascii="Adobe Arabic" w:hAnsi="Adobe Arabic" w:cs="Adobe Arabic"/>
                <w:b/>
                <w:bCs/>
                <w:color w:val="168489"/>
                <w:sz w:val="36"/>
                <w:szCs w:val="40"/>
                <w:rtl/>
              </w:rPr>
            </w:pPr>
            <w:r w:rsidRPr="00717B5A">
              <w:rPr>
                <w:rFonts w:ascii="Adobe Arabic" w:hAnsi="Adobe Arabic" w:cs="Adobe Arabic"/>
                <w:b/>
                <w:bCs/>
                <w:color w:val="168489"/>
                <w:sz w:val="36"/>
                <w:szCs w:val="40"/>
                <w:rtl/>
              </w:rPr>
              <w:t>تنفيذ تمرين</w:t>
            </w:r>
          </w:p>
        </w:tc>
        <w:tc>
          <w:tcPr>
            <w:tcW w:w="7243" w:type="dxa"/>
            <w:vMerge/>
            <w:tcBorders>
              <w:left w:val="single" w:sz="36" w:space="0" w:color="168489"/>
            </w:tcBorders>
          </w:tcPr>
          <w:p w:rsidR="006A21FE" w:rsidRPr="00717B5A" w:rsidRDefault="006A21FE" w:rsidP="005345A8">
            <w:pPr>
              <w:rPr>
                <w:b/>
                <w:bCs/>
                <w:rtl/>
              </w:rPr>
            </w:pPr>
          </w:p>
        </w:tc>
      </w:tr>
      <w:tr w:rsidR="006A21FE" w:rsidRPr="00F77577" w:rsidTr="005345A8">
        <w:tc>
          <w:tcPr>
            <w:tcW w:w="9206" w:type="dxa"/>
            <w:gridSpan w:val="2"/>
          </w:tcPr>
          <w:p w:rsidR="006A21FE" w:rsidRPr="00261CF8" w:rsidRDefault="006A21FE" w:rsidP="005345A8">
            <w:pPr>
              <w:rPr>
                <w:b/>
                <w:bCs/>
              </w:rPr>
            </w:pPr>
          </w:p>
        </w:tc>
      </w:tr>
    </w:tbl>
    <w:p w:rsidR="007C6591" w:rsidRPr="006A21FE" w:rsidRDefault="007C6591" w:rsidP="006A21FE">
      <w:pPr>
        <w:rPr>
          <w:color w:val="168489"/>
        </w:rPr>
      </w:pPr>
      <w:r w:rsidRPr="006A21FE">
        <w:rPr>
          <w:rFonts w:hint="cs"/>
          <w:color w:val="168489"/>
          <w:rtl/>
        </w:rPr>
        <w:t xml:space="preserve"> </w:t>
      </w:r>
      <w:r w:rsidRPr="006A21FE">
        <w:rPr>
          <w:color w:val="168489"/>
          <w:rtl/>
        </w:rPr>
        <w:t xml:space="preserve">الوصف  </w:t>
      </w:r>
    </w:p>
    <w:p w:rsidR="007C6591" w:rsidRPr="00F1502D" w:rsidRDefault="007C6591" w:rsidP="006A21FE">
      <w:r w:rsidRPr="00F1502D">
        <w:rPr>
          <w:rtl/>
        </w:rPr>
        <w:t>في هذا التمرين، يُطلب من المشاركين العمل بشكل فردي أو ضمن مجموعات صغيرة لاقتراح أفكار عملية لتحفيز الموظفين في بيئة العمل. بعد ذلك، يتم مناقشة كل فكرة مع المجموعة لتقييم مدى إمكانية تطبيقها وتأثيرها المحتمل على الصحة النفسية للموظفين. الهدف من التمرين هو تعزيز الإبداع في إيجاد حلول لتحفيز الفرق وتعميق فهم العلاقة بين التحفيز والصحة النفسية.</w:t>
      </w:r>
    </w:p>
    <w:p w:rsidR="007C6591" w:rsidRPr="006A21FE" w:rsidRDefault="007C6591" w:rsidP="006A21FE">
      <w:pPr>
        <w:rPr>
          <w:color w:val="168489"/>
        </w:rPr>
      </w:pPr>
      <w:r w:rsidRPr="006A21FE">
        <w:rPr>
          <w:color w:val="168489"/>
          <w:rtl/>
        </w:rPr>
        <w:t xml:space="preserve"> أهداف التمرين</w:t>
      </w:r>
    </w:p>
    <w:p w:rsidR="007C6591" w:rsidRPr="00F1502D" w:rsidRDefault="007C6591" w:rsidP="006A21FE">
      <w:r w:rsidRPr="00F1502D">
        <w:rPr>
          <w:rtl/>
        </w:rPr>
        <w:t xml:space="preserve">1. تشجيع التفكير الإبداعي في تطوير استراتيجيات لتحفيز الموظفين.  </w:t>
      </w:r>
    </w:p>
    <w:p w:rsidR="007C6591" w:rsidRPr="00F1502D" w:rsidRDefault="007C6591" w:rsidP="006A21FE">
      <w:r w:rsidRPr="00F1502D">
        <w:rPr>
          <w:rtl/>
        </w:rPr>
        <w:t xml:space="preserve">2. زيادة الوعي بأهمية التحفيز وتأثيره على الصحة النفسية.  </w:t>
      </w:r>
    </w:p>
    <w:p w:rsidR="007C6591" w:rsidRPr="00F1502D" w:rsidRDefault="007C6591" w:rsidP="006A21FE">
      <w:r w:rsidRPr="00F1502D">
        <w:rPr>
          <w:rtl/>
        </w:rPr>
        <w:t xml:space="preserve">3. تعزيز النقاش الجماعي حول الأفكار العملية التي يمكن تطبيقها في بيئة العمل.  </w:t>
      </w:r>
    </w:p>
    <w:p w:rsidR="007C6591" w:rsidRPr="00F1502D" w:rsidRDefault="007C6591" w:rsidP="006A21FE">
      <w:r w:rsidRPr="00F1502D">
        <w:rPr>
          <w:rtl/>
        </w:rPr>
        <w:t xml:space="preserve">4. بناء ثقافة تشجع على تحسين بيئة العمل بشكل مستدام.  </w:t>
      </w:r>
    </w:p>
    <w:p w:rsidR="005D04E5" w:rsidRDefault="005D04E5" w:rsidP="006A21FE">
      <w:pPr>
        <w:jc w:val="center"/>
        <w:rPr>
          <w:color w:val="168489"/>
        </w:rPr>
      </w:pPr>
    </w:p>
    <w:p w:rsidR="005D04E5" w:rsidRDefault="005D04E5" w:rsidP="005D04E5">
      <w:pPr>
        <w:ind w:left="-755"/>
        <w:jc w:val="center"/>
        <w:rPr>
          <w:rFonts w:ascii="Sakkal Majalla" w:hAnsi="Sakkal Majalla"/>
          <w:sz w:val="32"/>
          <w:szCs w:val="32"/>
        </w:rPr>
      </w:pPr>
      <w:r>
        <w:rPr>
          <w:noProof/>
        </w:rPr>
        <mc:AlternateContent>
          <mc:Choice Requires="wps">
            <w:drawing>
              <wp:inline distT="0" distB="0" distL="0" distR="0" wp14:anchorId="62A626E2" wp14:editId="23E9EF62">
                <wp:extent cx="6525260" cy="3759200"/>
                <wp:effectExtent l="0" t="0" r="27940" b="12700"/>
                <wp:docPr id="1131087212"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25260" cy="3759200"/>
                        </a:xfrm>
                        <a:prstGeom prst="roundRect">
                          <a:avLst>
                            <a:gd name="adj" fmla="val 16667"/>
                          </a:avLst>
                        </a:prstGeom>
                        <a:solidFill>
                          <a:srgbClr val="EAF4E4"/>
                        </a:solidFill>
                        <a:ln w="12700">
                          <a:solidFill>
                            <a:schemeClr val="accent6"/>
                          </a:solidFill>
                          <a:miter lim="800000"/>
                          <a:headEnd/>
                          <a:tailEnd/>
                        </a:ln>
                      </wps:spPr>
                      <wps:txbx>
                        <w:txbxContent>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_x0000_s4013" style="width:513.8pt;height:296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" fillcolor="#eaf4e4" strokecolor="#70ad47 [3209]" strokeweight="1pt">
                <v:stroke joinstyle="miter"/>
                <v:textbox inset="0,3mm,0">
                  <w:txbxContent>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jc w:val="center"/>
                        <w:rPr>
                          <w:sz w:val="22"/>
                          <w:szCs w:val="28"/>
                          <w:rtl/>
                          <w:lang w:bidi="ar-SY"/>
                        </w:rPr>
                      </w:pPr>
                    </w:p>
                  </w:txbxContent>
                </v:textbox>
                <w10:wrap anchorx="page"/>
                <w10:anchorlock/>
              </v:roundrect>
            </w:pict>
          </mc:Fallback>
        </mc:AlternateContent>
      </w:r>
    </w:p>
    <w:p w:rsidR="005D04E5" w:rsidRDefault="005D04E5" w:rsidP="005D04E5">
      <w:pPr>
        <w:ind w:left="-897"/>
        <w:jc w:val="center"/>
        <w:rPr>
          <w:noProof/>
        </w:rPr>
      </w:pPr>
      <w:r>
        <w:rPr>
          <w:noProof/>
        </w:rPr>
        <w:lastRenderedPageBreak/>
        <mc:AlternateContent>
          <mc:Choice Requires="wps">
            <w:drawing>
              <wp:inline distT="0" distB="0" distL="0" distR="0" wp14:anchorId="5ED787D6" wp14:editId="4631F0C7">
                <wp:extent cx="6798310" cy="7150100"/>
                <wp:effectExtent l="0" t="0" r="21590" b="12700"/>
                <wp:docPr id="737211178"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98310" cy="7150100"/>
                        </a:xfrm>
                        <a:prstGeom prst="roundRect">
                          <a:avLst>
                            <a:gd name="adj" fmla="val 16667"/>
                          </a:avLst>
                        </a:prstGeom>
                        <a:solidFill>
                          <a:srgbClr val="EAF4E4"/>
                        </a:solidFill>
                        <a:ln w="12700">
                          <a:solidFill>
                            <a:schemeClr val="accent6"/>
                          </a:solidFill>
                          <a:miter lim="800000"/>
                          <a:headEnd/>
                          <a:tailEnd/>
                        </a:ln>
                      </wps:spPr>
                      <wps:txbx>
                        <w:txbxContent>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_x0000_s4014" style="width:535.3pt;height:563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" fillcolor="#eaf4e4" strokecolor="#70ad47 [3209]" strokeweight="1pt">
                <v:stroke joinstyle="miter"/>
                <v:textbox inset="0,3mm,0">
                  <w:txbxContent>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jc w:val="center"/>
                        <w:rPr>
                          <w:sz w:val="22"/>
                          <w:szCs w:val="28"/>
                          <w:rtl/>
                          <w:lang w:bidi="ar-SY"/>
                        </w:rPr>
                      </w:pPr>
                    </w:p>
                  </w:txbxContent>
                </v:textbox>
                <w10:wrap anchorx="page"/>
                <w10:anchorlock/>
              </v:roundrect>
            </w:pict>
          </mc:Fallback>
        </mc:AlternateContent>
      </w:r>
    </w:p>
    <w:p w:rsidR="006A21FE" w:rsidRDefault="006A21FE" w:rsidP="006A21FE">
      <w:pPr>
        <w:jc w:val="center"/>
        <w:rPr>
          <w:rFonts w:ascii="Sakkal Majalla" w:hAnsi="Sakkal Majalla"/>
          <w:sz w:val="32"/>
          <w:szCs w:val="32"/>
        </w:rPr>
      </w:pPr>
      <w:r w:rsidRPr="00717B5A">
        <w:rPr>
          <w:noProof/>
        </w:rPr>
        <w:drawing>
          <wp:inline distT="0" distB="0" distL="0" distR="0" wp14:anchorId="6EC2C2EE" wp14:editId="40BD06D8">
            <wp:extent cx="1501775" cy="1397000"/>
            <wp:effectExtent l="0" t="0" r="0" b="0"/>
            <wp:docPr id="1608692907" name="Picture 1608692907" descr="Text book with pencil isolated icon Royalty Free Vector">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pic:cNvPr>
                    <pic:cNvPicPr>
                      <a:picLocks noChangeAspect="1" noChangeArrowheads="1"/>
                    </pic:cNvPicPr>
                  </pic:nvPicPr>
                  <pic:blipFill rotWithShape="1">
                    <a:blip r:embed="rId108" cstate="print">
                      <a:duotone>
                        <a:schemeClr val="accent3">
                          <a:shade val="45000"/>
                          <a:satMod val="135000"/>
                        </a:schemeClr>
                        <a:prstClr val="white"/>
                      </a:duotone>
                      <a:extLst>
                        <a:ext uri="{BEBA8EAE-BF5A-486C-A8C5-ECC9F3942E4B}">
                          <a14:imgProps xmlns:a14="http://schemas.microsoft.com/office/drawing/2010/main">
                            <a14:imgLayer r:embed="rId109">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01775" cy="1397000"/>
                    </a:xfrm>
                    <a:prstGeom prst="rect">
                      <a:avLst/>
                    </a:prstGeom>
                    <a:noFill/>
                  </pic:spPr>
                </pic:pic>
              </a:graphicData>
            </a:graphic>
          </wp:inline>
        </w:drawing>
      </w:r>
    </w:p>
    <w:tbl>
      <w:tblPr>
        <w:tblStyle w:val="TableGrid"/>
        <w:bidiVisual/>
        <w:tblW w:w="9628" w:type="dxa"/>
        <w:tblInd w:w="-2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6A21FE" w:rsidRPr="00C9255C" w:rsidTr="005345A8">
        <w:trPr>
          <w:trHeight w:val="2152"/>
        </w:trPr>
        <w:tc>
          <w:tcPr>
            <w:tcW w:w="2122" w:type="dxa"/>
            <w:tcBorders>
              <w:right w:val="single" w:sz="36" w:space="0" w:color="808080" w:themeColor="background1" w:themeShade="80"/>
            </w:tcBorders>
            <w:shd w:val="clear" w:color="auto" w:fill="F2F2F2" w:themeFill="background1" w:themeFillShade="F2"/>
            <w:vAlign w:val="center"/>
          </w:tcPr>
          <w:p w:rsidR="006A21FE" w:rsidRPr="00C9255C" w:rsidRDefault="006A21FE" w:rsidP="005345A8">
            <w:pPr>
              <w:pageBreakBefore/>
              <w:jc w:val="center"/>
              <w:rPr>
                <w:rFonts w:ascii="Adobe Arabic" w:hAnsi="Adobe Arabic" w:cs="Adobe Arabic"/>
                <w:b/>
                <w:bCs/>
                <w:color w:val="168489"/>
                <w:sz w:val="40"/>
                <w:szCs w:val="48"/>
                <w:rtl/>
                <w:lang w:bidi="ar-SY"/>
              </w:rPr>
            </w:pPr>
            <w:r w:rsidRPr="00C9255C">
              <w:rPr>
                <w:rFonts w:ascii="Adobe Arabic" w:hAnsi="Adobe Arabic" w:cs="Adobe Arabic"/>
                <w:b/>
                <w:bCs/>
                <w:noProof/>
                <w:color w:val="168489"/>
                <w:sz w:val="40"/>
                <w:szCs w:val="48"/>
                <w:rtl/>
              </w:rPr>
              <w:lastRenderedPageBreak/>
              <w:drawing>
                <wp:inline distT="0" distB="0" distL="0" distR="0" wp14:anchorId="35DE151A" wp14:editId="5D241038">
                  <wp:extent cx="485140" cy="485140"/>
                  <wp:effectExtent l="0" t="0" r="0" b="0"/>
                  <wp:docPr id="1608692908" name="Picture 1608692908"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rsidR="006A21FE" w:rsidRPr="00C9255C" w:rsidRDefault="006A21FE" w:rsidP="005345A8">
            <w:pPr>
              <w:jc w:val="center"/>
              <w:rPr>
                <w:rFonts w:ascii="Adobe Arabic" w:hAnsi="Adobe Arabic" w:cs="Adobe Arabic"/>
                <w:b/>
                <w:bCs/>
                <w:color w:val="168489"/>
                <w:sz w:val="40"/>
                <w:szCs w:val="48"/>
                <w:rtl/>
                <w:lang w:bidi="ar-SY"/>
              </w:rPr>
            </w:pPr>
            <w:r w:rsidRPr="00C9255C">
              <w:rPr>
                <w:rFonts w:ascii="Adobe Arabic" w:hAnsi="Adobe Arabic" w:cs="Adobe Arabic"/>
                <w:b/>
                <w:bCs/>
                <w:color w:val="168489"/>
                <w:sz w:val="40"/>
                <w:szCs w:val="48"/>
                <w:rtl/>
                <w:lang w:bidi="ar-SY"/>
              </w:rPr>
              <w:t>ممارسة نشاط تدريبي</w:t>
            </w:r>
          </w:p>
        </w:tc>
        <w:tc>
          <w:tcPr>
            <w:tcW w:w="7506" w:type="dxa"/>
            <w:tcBorders>
              <w:left w:val="single" w:sz="36" w:space="0" w:color="808080" w:themeColor="background1" w:themeShade="80"/>
            </w:tcBorders>
            <w:shd w:val="clear" w:color="auto" w:fill="F2F2F2" w:themeFill="background1" w:themeFillShade="F2"/>
          </w:tcPr>
          <w:p w:rsidR="006A21FE" w:rsidRDefault="006A21FE" w:rsidP="005345A8">
            <w:pPr>
              <w:jc w:val="center"/>
              <w:rPr>
                <w:rFonts w:ascii="Adobe Arabic" w:hAnsi="Adobe Arabic" w:cs="Adobe Arabic"/>
                <w:b/>
                <w:bCs/>
                <w:color w:val="168489"/>
                <w:sz w:val="40"/>
                <w:szCs w:val="48"/>
                <w:lang w:bidi="ar-SY"/>
              </w:rPr>
            </w:pPr>
          </w:p>
          <w:p w:rsidR="006A21FE" w:rsidRPr="00960E81" w:rsidRDefault="006A21FE" w:rsidP="005345A8">
            <w:pPr>
              <w:jc w:val="center"/>
              <w:rPr>
                <w:rFonts w:ascii="Adobe Arabic" w:hAnsi="Adobe Arabic" w:cs="Adobe Arabic"/>
                <w:b/>
                <w:bCs/>
                <w:color w:val="168489"/>
                <w:sz w:val="40"/>
                <w:szCs w:val="48"/>
                <w:lang w:bidi="ar-SY"/>
              </w:rPr>
            </w:pPr>
            <w:r w:rsidRPr="006A21FE">
              <w:rPr>
                <w:rFonts w:ascii="Adobe Arabic" w:hAnsi="Adobe Arabic" w:cs="Adobe Arabic" w:hint="cs"/>
                <w:b/>
                <w:bCs/>
                <w:color w:val="168489"/>
                <w:sz w:val="40"/>
                <w:szCs w:val="48"/>
                <w:rtl/>
                <w:lang w:bidi="ar-SY"/>
              </w:rPr>
              <w:t>"</w:t>
            </w:r>
            <w:r w:rsidRPr="006A21FE">
              <w:rPr>
                <w:rFonts w:ascii="Adobe Arabic" w:hAnsi="Adobe Arabic" w:cs="Adobe Arabic"/>
                <w:b/>
                <w:bCs/>
                <w:color w:val="168489"/>
                <w:sz w:val="40"/>
                <w:szCs w:val="48"/>
                <w:rtl/>
                <w:lang w:bidi="ar-SY"/>
              </w:rPr>
              <w:t>تقييم الصحة النفسية</w:t>
            </w:r>
            <w:r w:rsidRPr="006A21FE">
              <w:rPr>
                <w:rFonts w:ascii="Adobe Arabic" w:hAnsi="Adobe Arabic" w:cs="Adobe Arabic" w:hint="cs"/>
                <w:b/>
                <w:bCs/>
                <w:color w:val="168489"/>
                <w:sz w:val="40"/>
                <w:szCs w:val="48"/>
                <w:rtl/>
                <w:lang w:bidi="ar-SY"/>
              </w:rPr>
              <w:t>":</w:t>
            </w:r>
          </w:p>
        </w:tc>
      </w:tr>
    </w:tbl>
    <w:p w:rsidR="006A21FE" w:rsidRDefault="006A21FE" w:rsidP="006A21FE">
      <w:pPr>
        <w:jc w:val="center"/>
        <w:rPr>
          <w:rFonts w:ascii="Sakkal Majalla" w:hAnsi="Sakkal Majalla"/>
          <w:sz w:val="32"/>
          <w:szCs w:val="32"/>
          <w:rtl/>
        </w:rPr>
      </w:pPr>
    </w:p>
    <w:p w:rsidR="007C6591" w:rsidRPr="006A21FE" w:rsidRDefault="007C6591" w:rsidP="006A21FE">
      <w:pPr>
        <w:rPr>
          <w:color w:val="168489"/>
        </w:rPr>
      </w:pPr>
      <w:r w:rsidRPr="006A21FE">
        <w:rPr>
          <w:color w:val="168489"/>
          <w:rtl/>
        </w:rPr>
        <w:t xml:space="preserve">الوصف  </w:t>
      </w:r>
    </w:p>
    <w:p w:rsidR="007C6591" w:rsidRPr="00F1502D" w:rsidRDefault="007C6591" w:rsidP="006A21FE">
      <w:r w:rsidRPr="00F1502D">
        <w:rPr>
          <w:rtl/>
        </w:rPr>
        <w:t>في هذا النشاط، ي</w:t>
      </w:r>
      <w:r>
        <w:rPr>
          <w:rFonts w:hint="cs"/>
          <w:rtl/>
        </w:rPr>
        <w:t>ُ</w:t>
      </w:r>
      <w:r w:rsidRPr="00F1502D">
        <w:rPr>
          <w:rtl/>
        </w:rPr>
        <w:t>قد</w:t>
      </w:r>
      <w:r>
        <w:rPr>
          <w:rFonts w:hint="cs"/>
          <w:rtl/>
        </w:rPr>
        <w:t>ّ</w:t>
      </w:r>
      <w:r w:rsidRPr="00F1502D">
        <w:rPr>
          <w:rtl/>
        </w:rPr>
        <w:t>م المدرب استبيانا</w:t>
      </w:r>
      <w:r>
        <w:rPr>
          <w:rFonts w:hint="cs"/>
          <w:rtl/>
        </w:rPr>
        <w:t>ً</w:t>
      </w:r>
      <w:r w:rsidRPr="00F1502D">
        <w:rPr>
          <w:rtl/>
        </w:rPr>
        <w:t xml:space="preserve"> بسيطا</w:t>
      </w:r>
      <w:r>
        <w:rPr>
          <w:rFonts w:hint="cs"/>
          <w:rtl/>
        </w:rPr>
        <w:t>ً</w:t>
      </w:r>
      <w:r w:rsidRPr="00F1502D">
        <w:rPr>
          <w:rtl/>
        </w:rPr>
        <w:t xml:space="preserve"> للمشاركين لتقييم حالتهم النفسية الحالية. يهدف الاستبيان إلى مساعدة المشاركين على التعر</w:t>
      </w:r>
      <w:r>
        <w:rPr>
          <w:rFonts w:hint="cs"/>
          <w:rtl/>
        </w:rPr>
        <w:t>ّ</w:t>
      </w:r>
      <w:r w:rsidRPr="00F1502D">
        <w:rPr>
          <w:rtl/>
        </w:rPr>
        <w:t>ف على مستوى صحتهم النفسية من خلال قياس جوانب مختلفة مثل التوتر، الرضا، القلق، ومستوى الطاقة. بعد تعبئة الاستبيان، يتم مناقشة النتائج بشكل عام دون الحاجة إلى مشاركة النتائج الفردية، مع التركيز على استراتيجيات تحسين الصحة النفسية وتعزيز الرفاهية.</w:t>
      </w:r>
    </w:p>
    <w:p w:rsidR="007C6591" w:rsidRPr="006A21FE" w:rsidRDefault="007C6591" w:rsidP="006A21FE">
      <w:pPr>
        <w:rPr>
          <w:color w:val="168489"/>
        </w:rPr>
      </w:pPr>
      <w:r w:rsidRPr="006A21FE">
        <w:rPr>
          <w:color w:val="168489"/>
          <w:rtl/>
        </w:rPr>
        <w:t xml:space="preserve"> أهداف النشاط</w:t>
      </w:r>
    </w:p>
    <w:p w:rsidR="007C6591" w:rsidRPr="00F1502D" w:rsidRDefault="007C6591" w:rsidP="006A21FE">
      <w:r w:rsidRPr="00F1502D">
        <w:rPr>
          <w:rtl/>
        </w:rPr>
        <w:t xml:space="preserve">1. مساعدة المشاركين على التعرف على حالتهم النفسية الحالية.  </w:t>
      </w:r>
    </w:p>
    <w:p w:rsidR="007C6591" w:rsidRPr="00F1502D" w:rsidRDefault="007C6591" w:rsidP="006A21FE">
      <w:r w:rsidRPr="00F1502D">
        <w:rPr>
          <w:rtl/>
        </w:rPr>
        <w:t xml:space="preserve">2. تعزيز الوعي بأهمية الصحة النفسية وتأثيرها على حياتهم المهنية والشخصية.  </w:t>
      </w:r>
    </w:p>
    <w:p w:rsidR="007C6591" w:rsidRPr="00F1502D" w:rsidRDefault="007C6591" w:rsidP="006A21FE">
      <w:r w:rsidRPr="00F1502D">
        <w:rPr>
          <w:rtl/>
        </w:rPr>
        <w:t xml:space="preserve">3. تقديم نصائح عملية لتحسين الصحة النفسية بناءً على نتائج الاستبيان.  </w:t>
      </w:r>
    </w:p>
    <w:p w:rsidR="007C6591" w:rsidRPr="00F1502D" w:rsidRDefault="007C6591" w:rsidP="006A21FE">
      <w:r w:rsidRPr="00F1502D">
        <w:rPr>
          <w:rtl/>
        </w:rPr>
        <w:t xml:space="preserve">4. تشجيع المشاركين على اتخاذ خطوات إيجابية لتعزيز صحتهم النفسية.  </w:t>
      </w:r>
    </w:p>
    <w:p w:rsidR="003F41BB" w:rsidRDefault="003F41BB">
      <w:pPr>
        <w:bidi w:val="0"/>
        <w:spacing w:after="160" w:line="259" w:lineRule="auto"/>
        <w:jc w:val="left"/>
        <w:rPr>
          <w:color w:val="168489"/>
        </w:rPr>
      </w:pPr>
    </w:p>
    <w:p w:rsidR="005D04E5" w:rsidRDefault="005D04E5" w:rsidP="005D04E5">
      <w:pPr>
        <w:spacing w:after="160" w:line="259" w:lineRule="auto"/>
        <w:ind w:left="-613"/>
        <w:jc w:val="left"/>
        <w:rPr>
          <w:rFonts w:ascii="Adobe Arabic" w:hAnsi="Adobe Arabic" w:cs="Adobe Arabic"/>
          <w:b/>
          <w:bCs/>
          <w:color w:val="002060"/>
          <w:sz w:val="36"/>
          <w:szCs w:val="36"/>
          <w:rtl/>
        </w:rPr>
      </w:pPr>
      <w:r>
        <w:rPr>
          <w:noProof/>
        </w:rPr>
        <mc:AlternateContent>
          <mc:Choice Requires="wps">
            <w:drawing>
              <wp:inline distT="0" distB="0" distL="0" distR="0" wp14:anchorId="14EB5B0B" wp14:editId="1A94ED73">
                <wp:extent cx="6474460" cy="2787650"/>
                <wp:effectExtent l="0" t="0" r="21590" b="12700"/>
                <wp:docPr id="1184575199"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74460" cy="2787650"/>
                        </a:xfrm>
                        <a:prstGeom prst="roundRect">
                          <a:avLst>
                            <a:gd name="adj" fmla="val 16667"/>
                          </a:avLst>
                        </a:prstGeom>
                        <a:solidFill>
                          <a:srgbClr val="EAF4E4"/>
                        </a:solidFill>
                        <a:ln w="12700">
                          <a:solidFill>
                            <a:schemeClr val="accent6"/>
                          </a:solidFill>
                          <a:miter lim="800000"/>
                          <a:headEnd/>
                          <a:tailEnd/>
                        </a:ln>
                      </wps:spPr>
                      <wps:txbx>
                        <w:txbxContent>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_x0000_s4015" style="width:509.8pt;height:219.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" fillcolor="#eaf4e4" strokecolor="#70ad47 [3209]" strokeweight="1pt">
                <v:stroke joinstyle="miter"/>
                <v:textbox inset="0,3mm,0">
                  <w:txbxContent>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jc w:val="center"/>
                        <w:rPr>
                          <w:sz w:val="22"/>
                          <w:szCs w:val="28"/>
                          <w:rtl/>
                          <w:lang w:bidi="ar-SY"/>
                        </w:rPr>
                      </w:pPr>
                    </w:p>
                  </w:txbxContent>
                </v:textbox>
                <w10:wrap anchorx="page"/>
                <w10:anchorlock/>
              </v:roundrect>
            </w:pict>
          </mc:Fallback>
        </mc:AlternateContent>
      </w:r>
    </w:p>
    <w:p w:rsidR="005D04E5" w:rsidRDefault="005D04E5" w:rsidP="005D04E5">
      <w:pPr>
        <w:ind w:left="-897"/>
        <w:jc w:val="center"/>
        <w:rPr>
          <w:noProof/>
        </w:rPr>
      </w:pPr>
      <w:r>
        <w:rPr>
          <w:noProof/>
        </w:rPr>
        <w:lastRenderedPageBreak/>
        <mc:AlternateContent>
          <mc:Choice Requires="wps">
            <w:drawing>
              <wp:inline distT="0" distB="0" distL="0" distR="0" wp14:anchorId="02BFCD2C" wp14:editId="44422F25">
                <wp:extent cx="6791960" cy="7143750"/>
                <wp:effectExtent l="0" t="0" r="27940" b="19050"/>
                <wp:docPr id="1419648894"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91960" cy="7143750"/>
                        </a:xfrm>
                        <a:prstGeom prst="roundRect">
                          <a:avLst>
                            <a:gd name="adj" fmla="val 16667"/>
                          </a:avLst>
                        </a:prstGeom>
                        <a:solidFill>
                          <a:srgbClr val="EAF4E4"/>
                        </a:solidFill>
                        <a:ln w="12700">
                          <a:solidFill>
                            <a:schemeClr val="accent6"/>
                          </a:solidFill>
                          <a:miter lim="800000"/>
                          <a:headEnd/>
                          <a:tailEnd/>
                        </a:ln>
                      </wps:spPr>
                      <wps:txbx>
                        <w:txbxContent>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_x0000_s4016" style="width:534.8pt;height:562.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" fillcolor="#eaf4e4" strokecolor="#70ad47 [3209]" strokeweight="1pt">
                <v:stroke joinstyle="miter"/>
                <v:textbox inset="0,3mm,0">
                  <w:txbxContent>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spacing w:line="480" w:lineRule="auto"/>
                        <w:jc w:val="center"/>
                        <w:rPr>
                          <w:sz w:val="22"/>
                          <w:szCs w:val="28"/>
                          <w:lang w:bidi="ar-SY"/>
                        </w:rPr>
                      </w:pPr>
                      <w:r>
                        <w:rPr>
                          <w:rFonts w:asciiTheme="majorBidi" w:hAnsiTheme="majorBidi" w:cstheme="majorBidi" w:hint="cs"/>
                          <w:szCs w:val="28"/>
                          <w:rtl/>
                          <w:lang w:bidi="ar-SY"/>
                        </w:rPr>
                        <w:t>.........................................................................................................................................</w:t>
                      </w:r>
                    </w:p>
                    <w:p w:rsidR="005345A8" w:rsidRDefault="005345A8" w:rsidP="005D04E5">
                      <w:pPr>
                        <w:jc w:val="center"/>
                        <w:rPr>
                          <w:sz w:val="22"/>
                          <w:szCs w:val="28"/>
                          <w:rtl/>
                          <w:lang w:bidi="ar-SY"/>
                        </w:rPr>
                      </w:pPr>
                    </w:p>
                  </w:txbxContent>
                </v:textbox>
                <w10:wrap anchorx="page"/>
                <w10:anchorlock/>
              </v:roundrect>
            </w:pict>
          </mc:Fallback>
        </mc:AlternateContent>
      </w:r>
    </w:p>
    <w:p w:rsidR="0041133E" w:rsidRPr="00B0358B" w:rsidRDefault="006A21FE" w:rsidP="006A21FE">
      <w:pPr>
        <w:jc w:val="center"/>
        <w:rPr>
          <w:rtl/>
          <w:lang w:bidi="ar-SY"/>
        </w:rPr>
        <w:sectPr w:rsidR="0041133E" w:rsidRPr="00B0358B" w:rsidSect="00AA22C9">
          <w:pgSz w:w="11906" w:h="16838" w:code="9"/>
          <w:pgMar w:top="1440" w:right="1440" w:bottom="1440" w:left="1440" w:header="113" w:footer="0" w:gutter="0"/>
          <w:cols w:space="720"/>
          <w:titlePg/>
          <w:docGrid w:linePitch="381"/>
        </w:sectPr>
      </w:pPr>
      <w:r w:rsidRPr="00717B5A">
        <w:rPr>
          <w:noProof/>
        </w:rPr>
        <w:drawing>
          <wp:inline distT="0" distB="0" distL="0" distR="0" wp14:anchorId="1B60B637" wp14:editId="683B11B4">
            <wp:extent cx="1501775" cy="1397000"/>
            <wp:effectExtent l="0" t="0" r="0" b="0"/>
            <wp:docPr id="1608692909" name="Picture 1608692909" descr="Text book with pencil isolated icon Royalty Free Vector">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pic:cNvPr>
                    <pic:cNvPicPr>
                      <a:picLocks noChangeAspect="1" noChangeArrowheads="1"/>
                    </pic:cNvPicPr>
                  </pic:nvPicPr>
                  <pic:blipFill rotWithShape="1">
                    <a:blip r:embed="rId108" cstate="print">
                      <a:duotone>
                        <a:schemeClr val="accent3">
                          <a:shade val="45000"/>
                          <a:satMod val="135000"/>
                        </a:schemeClr>
                        <a:prstClr val="white"/>
                      </a:duotone>
                      <a:extLst>
                        <a:ext uri="{BEBA8EAE-BF5A-486C-A8C5-ECC9F3942E4B}">
                          <a14:imgProps xmlns:a14="http://schemas.microsoft.com/office/drawing/2010/main">
                            <a14:imgLayer r:embed="rId109">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01775" cy="1397000"/>
                    </a:xfrm>
                    <a:prstGeom prst="rect">
                      <a:avLst/>
                    </a:prstGeom>
                    <a:noFill/>
                  </pic:spPr>
                </pic:pic>
              </a:graphicData>
            </a:graphic>
          </wp:inline>
        </w:drawing>
      </w:r>
    </w:p>
    <w:p w:rsidR="00986395" w:rsidRDefault="00B100C6" w:rsidP="00084372">
      <w:pPr>
        <w:bidi w:val="0"/>
        <w:rPr>
          <w:b/>
          <w:bCs/>
          <w:sz w:val="36"/>
          <w:szCs w:val="36"/>
          <w:rtl/>
          <w:lang w:bidi="ar-SY"/>
        </w:rPr>
      </w:pPr>
      <w:r w:rsidRPr="00B100C6">
        <w:rPr>
          <w:rFonts w:asciiTheme="majorBidi" w:hAnsiTheme="majorBidi" w:cstheme="majorBidi"/>
          <w:noProof/>
          <w:szCs w:val="28"/>
        </w:rPr>
        <w:lastRenderedPageBreak/>
        <mc:AlternateContent>
          <mc:Choice Requires="wps">
            <w:drawing>
              <wp:anchor distT="0" distB="0" distL="114300" distR="114300" simplePos="0" relativeHeight="252178432" behindDoc="0" locked="0" layoutInCell="1" allowOverlap="1" wp14:anchorId="384A3D52" wp14:editId="131F36AD">
                <wp:simplePos x="0" y="0"/>
                <wp:positionH relativeFrom="column">
                  <wp:posOffset>8700770</wp:posOffset>
                </wp:positionH>
                <wp:positionV relativeFrom="paragraph">
                  <wp:posOffset>6325870</wp:posOffset>
                </wp:positionV>
                <wp:extent cx="2286000" cy="368935"/>
                <wp:effectExtent l="0" t="0" r="0" b="0"/>
                <wp:wrapNone/>
                <wp:docPr id="8430" name="مربع نص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wps:cNvSpPr>
                      <wps:spPr>
                        <a:xfrm rot="1380000">
                          <a:off x="0" y="0"/>
                          <a:ext cx="2286000" cy="368935"/>
                        </a:xfrm>
                        <a:prstGeom prst="rect">
                          <a:avLst/>
                        </a:prstGeom>
                        <a:noFill/>
                      </wps:spPr>
                      <wps:txbx>
                        <w:txbxContent>
                          <w:p w:rsidR="005345A8" w:rsidRDefault="005345A8" w:rsidP="00B100C6">
                            <w:pPr>
                              <w:pStyle w:val="NormalWeb"/>
                              <w:bidi/>
                              <w:spacing w:before="0" w:beforeAutospacing="0" w:after="0" w:afterAutospacing="0"/>
                              <w:jc w:val="center"/>
                              <w:rPr>
                                <w:lang w:bidi="ar-SY"/>
                              </w:rPr>
                            </w:pPr>
                            <w:r>
                              <w:rPr>
                                <w:rFonts w:asciiTheme="minorHAnsi" w:hAnsi="Arial" w:cstheme="minorBidi"/>
                                <w:color w:val="000000" w:themeColor="text1"/>
                                <w:kern w:val="24"/>
                                <w:sz w:val="36"/>
                                <w:szCs w:val="36"/>
                                <w:rtl/>
                                <w:lang w:bidi="ar-EG"/>
                              </w:rPr>
                              <w:t>الجلسة الأولى</w:t>
                            </w:r>
                          </w:p>
                        </w:txbxContent>
                      </wps:txbx>
                      <wps:bodyPr wrap="square" rtlCol="1">
                        <a:spAutoFit/>
                      </wps:bodyPr>
                    </wps:wsp>
                  </a:graphicData>
                </a:graphic>
              </wp:anchor>
            </w:drawing>
          </mc:Choice>
          <mc:Fallback>
            <w:pict>
              <v:shape id="مربع نص 8" o:spid="_x0000_s4017" type="#_x0000_t202" style="position:absolute;left:0;text-align:left;margin-left:685.1pt;margin-top:498.1pt;width:180pt;height:29.05pt;rotation:23;z-index:252178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" filled="f" stroked="f">
                <v:path arrowok="t"/>
                <o:lock v:ext="edit" aspectratio="t"/>
                <v:textbox style="mso-fit-shape-to-text:t">
                  <w:txbxContent>
                    <w:p w:rsidR="005345A8" w:rsidRDefault="005345A8" w:rsidP="00B100C6">
                      <w:pPr>
                        <w:pStyle w:val="NormalWeb"/>
                        <w:bidi/>
                        <w:spacing w:before="0" w:beforeAutospacing="0" w:after="0" w:afterAutospacing="0"/>
                        <w:jc w:val="center"/>
                        <w:rPr>
                          <w:lang w:bidi="ar-SY"/>
                        </w:rPr>
                      </w:pPr>
                      <w:r>
                        <w:rPr>
                          <w:rFonts w:asciiTheme="minorHAnsi" w:hAnsi="Arial" w:cstheme="minorBidi"/>
                          <w:color w:val="000000" w:themeColor="text1"/>
                          <w:kern w:val="24"/>
                          <w:sz w:val="36"/>
                          <w:szCs w:val="36"/>
                          <w:rtl/>
                          <w:lang w:bidi="ar-EG"/>
                        </w:rPr>
                        <w:t>الجلسة الأولى</w:t>
                      </w:r>
                    </w:p>
                  </w:txbxContent>
                </v:textbox>
              </v:shape>
            </w:pict>
          </mc:Fallback>
        </mc:AlternateContent>
      </w:r>
      <w:r w:rsidRPr="00B100C6">
        <w:rPr>
          <w:rFonts w:asciiTheme="majorBidi" w:hAnsiTheme="majorBidi" w:cstheme="majorBidi"/>
          <w:noProof/>
          <w:szCs w:val="28"/>
        </w:rPr>
        <mc:AlternateContent>
          <mc:Choice Requires="wps">
            <w:drawing>
              <wp:anchor distT="0" distB="0" distL="114300" distR="114300" simplePos="0" relativeHeight="252177408" behindDoc="0" locked="0" layoutInCell="1" allowOverlap="1" wp14:anchorId="2F81540E" wp14:editId="0F826253">
                <wp:simplePos x="0" y="0"/>
                <wp:positionH relativeFrom="column">
                  <wp:posOffset>9175750</wp:posOffset>
                </wp:positionH>
                <wp:positionV relativeFrom="paragraph">
                  <wp:posOffset>275590</wp:posOffset>
                </wp:positionV>
                <wp:extent cx="2286000" cy="368935"/>
                <wp:effectExtent l="0" t="0" r="0" b="0"/>
                <wp:wrapNone/>
                <wp:docPr id="8429" name="مربع نص 7"/>
                <wp:cNvGraphicFramePr/>
                <a:graphic xmlns:a="http://schemas.openxmlformats.org/drawingml/2006/main">
                  <a:graphicData uri="http://schemas.microsoft.com/office/word/2010/wordprocessingShape">
                    <wps:wsp>
                      <wps:cNvSpPr txBox="1"/>
                      <wps:spPr>
                        <a:xfrm>
                          <a:off x="0" y="0"/>
                          <a:ext cx="2286000" cy="368935"/>
                        </a:xfrm>
                        <a:prstGeom prst="rect">
                          <a:avLst/>
                        </a:prstGeom>
                        <a:noFill/>
                      </wps:spPr>
                      <wps:txbx>
                        <w:txbxContent>
                          <w:p w:rsidR="005345A8" w:rsidRDefault="005345A8" w:rsidP="00B100C6">
                            <w:pPr>
                              <w:pStyle w:val="NormalWeb"/>
                              <w:bidi/>
                              <w:spacing w:before="0" w:beforeAutospacing="0" w:after="0" w:afterAutospacing="0"/>
                              <w:jc w:val="center"/>
                              <w:rPr>
                                <w:lang w:bidi="ar-SY"/>
                              </w:rPr>
                            </w:pPr>
                            <w:r>
                              <w:rPr>
                                <w:rFonts w:asciiTheme="minorHAnsi" w:hAnsi="Arial" w:cstheme="minorBidi"/>
                                <w:color w:val="000000" w:themeColor="text1"/>
                                <w:kern w:val="24"/>
                                <w:sz w:val="36"/>
                                <w:szCs w:val="36"/>
                                <w:rtl/>
                                <w:lang w:bidi="ar-EG"/>
                              </w:rPr>
                              <w:t>اليوم التدريبي الأول</w:t>
                            </w:r>
                          </w:p>
                        </w:txbxContent>
                      </wps:txbx>
                      <wps:bodyPr wrap="square" rtlCol="1">
                        <a:spAutoFit/>
                      </wps:bodyPr>
                    </wps:wsp>
                  </a:graphicData>
                </a:graphic>
              </wp:anchor>
            </w:drawing>
          </mc:Choice>
          <mc:Fallback>
            <w:pict>
              <v:shape id="مربع نص 7" o:spid="_x0000_s4018" type="#_x0000_t202" style="position:absolute;left:0;text-align:left;margin-left:722.5pt;margin-top:21.7pt;width:180pt;height:29.05pt;z-index:252177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" filled="f" stroked="f">
                <v:textbox style="mso-fit-shape-to-text:t">
                  <w:txbxContent>
                    <w:p w:rsidR="005345A8" w:rsidRDefault="005345A8" w:rsidP="00B100C6">
                      <w:pPr>
                        <w:pStyle w:val="NormalWeb"/>
                        <w:bidi/>
                        <w:spacing w:before="0" w:beforeAutospacing="0" w:after="0" w:afterAutospacing="0"/>
                        <w:jc w:val="center"/>
                        <w:rPr>
                          <w:lang w:bidi="ar-SY"/>
                        </w:rPr>
                      </w:pPr>
                      <w:r>
                        <w:rPr>
                          <w:rFonts w:asciiTheme="minorHAnsi" w:hAnsi="Arial" w:cstheme="minorBidi"/>
                          <w:color w:val="000000" w:themeColor="text1"/>
                          <w:kern w:val="24"/>
                          <w:sz w:val="36"/>
                          <w:szCs w:val="36"/>
                          <w:rtl/>
                          <w:lang w:bidi="ar-EG"/>
                        </w:rPr>
                        <w:t>اليوم التدريبي الأول</w:t>
                      </w:r>
                    </w:p>
                  </w:txbxContent>
                </v:textbox>
              </v:shape>
            </w:pict>
          </mc:Fallback>
        </mc:AlternateContent>
      </w:r>
      <w:r w:rsidR="009C73B7" w:rsidRPr="0090459D">
        <w:rPr>
          <w:noProof/>
        </w:rPr>
        <mc:AlternateContent>
          <mc:Choice Requires="wpg">
            <w:drawing>
              <wp:inline distT="0" distB="0" distL="0" distR="0" wp14:anchorId="286567BF" wp14:editId="5549E4FA">
                <wp:extent cx="5633504" cy="593062"/>
                <wp:effectExtent l="0" t="0" r="5715" b="0"/>
                <wp:docPr id="388507699"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88507700" name="Rectangle 388507700"/>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1" name="Rectangle 388507701"/>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2" name="TextBox 7"/>
                        <wps:cNvSpPr txBox="1"/>
                        <wps:spPr>
                          <a:xfrm>
                            <a:off x="1796583" y="0"/>
                            <a:ext cx="4386580" cy="536575"/>
                          </a:xfrm>
                          <a:prstGeom prst="rect">
                            <a:avLst/>
                          </a:prstGeom>
                          <a:noFill/>
                        </wps:spPr>
                        <wps:txbx>
                          <w:txbxContent>
                            <w:p w:rsidR="005345A8" w:rsidRDefault="005345A8" w:rsidP="009C73B7">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الخاتمة</w:t>
                              </w:r>
                            </w:p>
                          </w:txbxContent>
                        </wps:txbx>
                        <wps:bodyPr wrap="square" rtlCol="0">
                          <a:noAutofit/>
                        </wps:bodyPr>
                      </wps:wsp>
                    </wpg:wgp>
                  </a:graphicData>
                </a:graphic>
              </wp:inline>
            </w:drawing>
          </mc:Choice>
          <mc:Fallback>
            <w:pict>
              <v:group id="_x0000_s4019"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">
                <v:rect id="Rectangle 388507700" o:spid="_x0000_s4020" style="position:absolute;width:79798;height:52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Ome8oA&#10;AADiAAAADwAAAGRycy9kb3ducmV2LnhtbESPzWrCQBSF94W+w3AL3dWZphhjdJQiSN24qA0Fd9fM&#10;bRKauZNmRhPf3lkUXB7OH99yPdpWXKj3jWMNrxMFgrh0puFKQ/G1fclA+IBssHVMGq7kYb16fFhi&#10;btzAn3Q5hErEEfY5aqhD6HIpfVmTRT9xHXH0flxvMUTZV9L0OMRx28pEqVRabDg+1NjRpqby93C2&#10;GpJinCbDfjv/PhanD5We/zYJpVo/P43vCxCBxnAP/7d3RsNblk3VbKYiRESKOCBXN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6DpnvKAAAA4gAAAA8AAAAAAAAAAAAAAAAAmAIA&#10;AGRycy9kb3ducmV2LnhtbFBLBQYAAAAABAAEAPUAAACPAwAAAAA=&#10;" fillcolor="#f2f2f2 [3052]" stroked="f" strokeweight="1pt"/>
                <v:rect id="Rectangle 388507701" o:spid="_x0000_s4021" style="position:absolute;top:4539;width:79798;height:13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phV8oA&#10;AADiAAAADwAAAGRycy9kb3ducmV2LnhtbESPQUvDQBSE74L/YXmCF7G7iWhD2m2pAcFTsbV4fmRf&#10;s7HZtyG7tom/3hUEj8PMfMMs16PrxJmG0HrWkM0UCOLam5YbDYf3l/sCRIjIBjvPpGGiAOvV9dUS&#10;S+MvvKPzPjYiQTiUqMHG2JdShtqSwzDzPXHyjn5wGJMcGmkGvCS462Su1JN02HJasNhTZak+7b+c&#10;hm/7llfVtD3F7G4zfT4f3Iff5lrf3oybBYhIY/wP/7VfjYaHonhU87nK4PdSugNy9Q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3KYVfKAAAA4gAAAA8AAAAAAAAAAAAAAAAAmAIA&#10;AGRycy9kb3ducmV2LnhtbFBLBQYAAAAABAAEAPUAAACPAwAAAAA=&#10;" fillcolor="#168489" stroked="f" strokeweight="1pt"/>
                <v:shape id="TextBox 7" o:spid="_x0000_s4022" type="#_x0000_t202" style="position:absolute;left:17965;width:43866;height:5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PXKcoA&#10;AADiAAAADwAAAGRycy9kb3ducmV2LnhtbESPT2vCQBTE70K/w/IK3nS3ttY0dZVSEXpSGv9Ab4/s&#10;MwnNvg3Z1aTfvisIHoeZ+Q0zX/a2FhdqfeVYw9NYgSDOnam40LDfrUcJCB+QDdaOScMfeVguHgZz&#10;TI3r+JsuWShEhLBPUUMZQpNK6fOSLPqxa4ijd3KtxRBlW0jTYhfhtpYTpV6lxYrjQokNfZaU/2Zn&#10;q+GwOf0cX9S2WNlp07leSbZvUuvhY//xDiJQH+7hW/vLaHhOkqmazdQErpfiHZCLf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5T1ynKAAAA4gAAAA8AAAAAAAAAAAAAAAAAmAIA&#10;AGRycy9kb3ducmV2LnhtbFBLBQYAAAAABAAEAPUAAACPAwAAAAA=&#10;" filled="f" stroked="f">
                  <v:textbox>
                    <w:txbxContent>
                      <w:p w:rsidR="005345A8" w:rsidRDefault="005345A8" w:rsidP="009C73B7">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الخاتمة</w:t>
                        </w:r>
                      </w:p>
                    </w:txbxContent>
                  </v:textbox>
                </v:shape>
                <w10:wrap anchorx="page"/>
                <w10:anchorlock/>
              </v:group>
            </w:pict>
          </mc:Fallback>
        </mc:AlternateContent>
      </w:r>
    </w:p>
    <w:p w:rsidR="00084372" w:rsidRPr="00F1502D" w:rsidRDefault="00084372" w:rsidP="00084372">
      <w:r w:rsidRPr="00F1502D">
        <w:rPr>
          <w:rtl/>
        </w:rPr>
        <w:t>في ختام هذه الدورة التدريبية التي حملت عنوان "الصحة النفسية والمهنية للموظف"، أود أن أتوجه بخالص الشكر والتقدير لجميع المشاركين على حضوركم الفعّال وتفاعلكم المثري الذي ساهم في نجاح الدورة. لقد أظهرتم اهتماما</w:t>
      </w:r>
      <w:r>
        <w:rPr>
          <w:rFonts w:hint="cs"/>
          <w:rtl/>
        </w:rPr>
        <w:t>ً</w:t>
      </w:r>
      <w:r w:rsidRPr="00F1502D">
        <w:rPr>
          <w:rtl/>
        </w:rPr>
        <w:t xml:space="preserve"> كبيرا</w:t>
      </w:r>
      <w:r>
        <w:rPr>
          <w:rFonts w:hint="cs"/>
          <w:rtl/>
        </w:rPr>
        <w:t>ً</w:t>
      </w:r>
      <w:r w:rsidRPr="00F1502D">
        <w:rPr>
          <w:rtl/>
        </w:rPr>
        <w:t xml:space="preserve"> بتحسين صحتكم النفسية والمهنية، وهو أمر يعكس حرصكم على تطوير أنفسكم وبيئة عملكم.</w:t>
      </w:r>
    </w:p>
    <w:p w:rsidR="00084372" w:rsidRPr="00F1502D" w:rsidRDefault="00084372" w:rsidP="00084372">
      <w:r w:rsidRPr="00F1502D">
        <w:rPr>
          <w:rtl/>
        </w:rPr>
        <w:t xml:space="preserve">لقد تناولنا خلال الدورة العديد من المحاور الهامة التي تهدف إلى تعزيز الصحة النفسية وتحقيق التوازن بين الحياة المهنية والشخصية. وبهذا، أود أن أقدم لكم أبرز التوصيات التي يمكنكم تطبيقها لتحقيق أقصى استفادة في حياتكم اليومية:  </w:t>
      </w:r>
    </w:p>
    <w:p w:rsidR="00084372" w:rsidRPr="00F1502D" w:rsidRDefault="00084372" w:rsidP="00084372">
      <w:r w:rsidRPr="00084372">
        <w:rPr>
          <w:color w:val="168489"/>
          <w:rtl/>
        </w:rPr>
        <w:t>1. الاهتمام بالصحة النفسية كأولوية:</w:t>
      </w:r>
      <w:r w:rsidRPr="00084372">
        <w:rPr>
          <w:rFonts w:hint="cs"/>
          <w:color w:val="168489"/>
          <w:rtl/>
        </w:rPr>
        <w:t xml:space="preserve"> </w:t>
      </w:r>
      <w:r w:rsidRPr="00F1502D">
        <w:rPr>
          <w:rtl/>
        </w:rPr>
        <w:t>خصصوا وقتا</w:t>
      </w:r>
      <w:r>
        <w:rPr>
          <w:rFonts w:hint="cs"/>
          <w:rtl/>
        </w:rPr>
        <w:t>ً</w:t>
      </w:r>
      <w:r w:rsidRPr="00F1502D">
        <w:rPr>
          <w:rtl/>
        </w:rPr>
        <w:t xml:space="preserve"> يوميا</w:t>
      </w:r>
      <w:r>
        <w:rPr>
          <w:rFonts w:hint="cs"/>
          <w:rtl/>
        </w:rPr>
        <w:t>ً</w:t>
      </w:r>
      <w:r w:rsidRPr="00F1502D">
        <w:rPr>
          <w:rtl/>
        </w:rPr>
        <w:t xml:space="preserve"> للعناية بأنفسكم، سواء من خلال ممارسة الرياضة، التأمل، أو الانخراط في أنشطة ممتعة.  </w:t>
      </w:r>
    </w:p>
    <w:p w:rsidR="00084372" w:rsidRPr="00F1502D" w:rsidRDefault="00084372" w:rsidP="00084372">
      <w:r w:rsidRPr="00084372">
        <w:rPr>
          <w:color w:val="168489"/>
          <w:rtl/>
        </w:rPr>
        <w:t>2. إدارة التوتر وضغوط العمل:</w:t>
      </w:r>
      <w:r>
        <w:rPr>
          <w:rFonts w:hint="cs"/>
          <w:rtl/>
        </w:rPr>
        <w:t xml:space="preserve"> </w:t>
      </w:r>
      <w:r w:rsidRPr="00F1502D">
        <w:rPr>
          <w:rtl/>
        </w:rPr>
        <w:t xml:space="preserve">استخدموا استراتيجيات مثل تنظيم الوقت، تقسيم المهام، وطلب الدعم عند الحاجة لتقليل التوتر وتحقيق إنتاجية أفضل.  </w:t>
      </w:r>
    </w:p>
    <w:p w:rsidR="00084372" w:rsidRPr="00F1502D" w:rsidRDefault="00084372" w:rsidP="00084372">
      <w:r w:rsidRPr="00084372">
        <w:rPr>
          <w:color w:val="168489"/>
          <w:rtl/>
        </w:rPr>
        <w:t>3. تعزيز العلاقات الإيجابية في بيئة العمل:</w:t>
      </w:r>
      <w:r>
        <w:rPr>
          <w:rFonts w:hint="cs"/>
          <w:rtl/>
        </w:rPr>
        <w:t xml:space="preserve"> </w:t>
      </w:r>
      <w:r w:rsidRPr="00F1502D">
        <w:rPr>
          <w:rtl/>
        </w:rPr>
        <w:t xml:space="preserve">احرصوا على بناء بيئة عمل داعمة قائمة على التعاون والتواصل الفعّال مع الزملاء.  </w:t>
      </w:r>
    </w:p>
    <w:p w:rsidR="00084372" w:rsidRPr="00F1502D" w:rsidRDefault="00084372" w:rsidP="00084372">
      <w:r w:rsidRPr="00084372">
        <w:rPr>
          <w:color w:val="168489"/>
          <w:rtl/>
        </w:rPr>
        <w:t>4. التوازن بين الحياة المهنية والشخصية:</w:t>
      </w:r>
      <w:r>
        <w:rPr>
          <w:rFonts w:hint="cs"/>
          <w:rtl/>
        </w:rPr>
        <w:t xml:space="preserve"> </w:t>
      </w:r>
      <w:r w:rsidRPr="00F1502D">
        <w:rPr>
          <w:rtl/>
        </w:rPr>
        <w:t xml:space="preserve">احرصوا على تحديد أوقات للراحة وقضاء وقت ممتع مع العائلة والأصدقاء، وتجنبوا الاستغراق التام في العمل.  </w:t>
      </w:r>
    </w:p>
    <w:p w:rsidR="00084372" w:rsidRPr="00F1502D" w:rsidRDefault="00084372" w:rsidP="00084372">
      <w:r w:rsidRPr="00084372">
        <w:rPr>
          <w:color w:val="168489"/>
          <w:rtl/>
        </w:rPr>
        <w:t>5. طلب المساعدة عند الحاجة:</w:t>
      </w:r>
      <w:r>
        <w:rPr>
          <w:rFonts w:hint="cs"/>
          <w:rtl/>
        </w:rPr>
        <w:t xml:space="preserve"> </w:t>
      </w:r>
      <w:r w:rsidRPr="00F1502D">
        <w:rPr>
          <w:rtl/>
        </w:rPr>
        <w:t xml:space="preserve">لا تترددوا في طلب الدعم من مختصين نفسيين أو استشاريين إذا شعرتم بوجود تحديات نفسية تحتاج إلى تدخل.  </w:t>
      </w:r>
    </w:p>
    <w:p w:rsidR="00084372" w:rsidRPr="00F1502D" w:rsidRDefault="00084372" w:rsidP="00084372">
      <w:r w:rsidRPr="00F1502D">
        <w:rPr>
          <w:rtl/>
        </w:rPr>
        <w:t>ختاما</w:t>
      </w:r>
      <w:r>
        <w:rPr>
          <w:rFonts w:hint="cs"/>
          <w:rtl/>
        </w:rPr>
        <w:t>ً</w:t>
      </w:r>
      <w:r w:rsidRPr="00F1502D">
        <w:rPr>
          <w:rtl/>
        </w:rPr>
        <w:t>، أذكّر بأن الصحة النفسية ليست هدفا</w:t>
      </w:r>
      <w:r>
        <w:rPr>
          <w:rFonts w:hint="cs"/>
          <w:rtl/>
        </w:rPr>
        <w:t>ً</w:t>
      </w:r>
      <w:r w:rsidRPr="00F1502D">
        <w:rPr>
          <w:rtl/>
        </w:rPr>
        <w:t xml:space="preserve"> مؤقتا</w:t>
      </w:r>
      <w:r>
        <w:rPr>
          <w:rFonts w:hint="cs"/>
          <w:rtl/>
        </w:rPr>
        <w:t>ً</w:t>
      </w:r>
      <w:r w:rsidRPr="00F1502D">
        <w:rPr>
          <w:rtl/>
        </w:rPr>
        <w:t xml:space="preserve"> نسعى إليه، بل هي رحلة مستمرة تتطلب اهتماما</w:t>
      </w:r>
      <w:r>
        <w:rPr>
          <w:rFonts w:hint="cs"/>
          <w:rtl/>
        </w:rPr>
        <w:t>ً</w:t>
      </w:r>
      <w:r w:rsidRPr="00F1502D">
        <w:rPr>
          <w:rtl/>
        </w:rPr>
        <w:t xml:space="preserve"> دائما</w:t>
      </w:r>
      <w:r>
        <w:rPr>
          <w:rFonts w:hint="cs"/>
          <w:rtl/>
        </w:rPr>
        <w:t>ً</w:t>
      </w:r>
      <w:r w:rsidRPr="00F1502D">
        <w:rPr>
          <w:rtl/>
        </w:rPr>
        <w:t xml:space="preserve">. أنتم القوة الحقيقية وراء نجاح مؤسساتكم ومجتمعاتكم، واعتناؤكم بأنفسكم هو الخطوة الأولى لتحقيق ذلك النجاح.  </w:t>
      </w:r>
    </w:p>
    <w:p w:rsidR="00084372" w:rsidRPr="00F1502D" w:rsidRDefault="00084372" w:rsidP="00084372">
      <w:r w:rsidRPr="00F1502D">
        <w:rPr>
          <w:rtl/>
        </w:rPr>
        <w:t>شكرا</w:t>
      </w:r>
      <w:r>
        <w:rPr>
          <w:rFonts w:hint="cs"/>
          <w:rtl/>
        </w:rPr>
        <w:t>ً</w:t>
      </w:r>
      <w:r w:rsidRPr="00F1502D">
        <w:rPr>
          <w:rtl/>
        </w:rPr>
        <w:t xml:space="preserve"> لكم مرة أخرى، وأتمنى لكم دوام التوفيق والتميز، سواء على المستوى المهني أو الشخصي.  </w:t>
      </w:r>
    </w:p>
    <w:p w:rsidR="00084372" w:rsidRPr="00084372" w:rsidRDefault="00084372" w:rsidP="00084372">
      <w:pPr>
        <w:rPr>
          <w:color w:val="168489"/>
          <w:rtl/>
        </w:rPr>
      </w:pPr>
      <w:r w:rsidRPr="00084372">
        <w:rPr>
          <w:color w:val="168489"/>
          <w:rtl/>
        </w:rPr>
        <w:t>مع أطيب الأمنيات بالصحة والسعادة</w:t>
      </w:r>
      <w:r w:rsidRPr="00084372">
        <w:rPr>
          <w:rFonts w:hint="cs"/>
          <w:color w:val="168489"/>
          <w:rtl/>
        </w:rPr>
        <w:t>.</w:t>
      </w:r>
    </w:p>
    <w:p w:rsidR="00986395" w:rsidRDefault="00986395" w:rsidP="00F01FA2">
      <w:pPr>
        <w:spacing w:after="160" w:line="259" w:lineRule="auto"/>
        <w:rPr>
          <w:b/>
          <w:bCs/>
          <w:sz w:val="36"/>
          <w:szCs w:val="36"/>
          <w:lang w:bidi="ar-SY"/>
        </w:rPr>
      </w:pPr>
    </w:p>
    <w:p w:rsidR="00ED3796" w:rsidRDefault="00ED3796" w:rsidP="00F01FA2">
      <w:pPr>
        <w:bidi w:val="0"/>
        <w:spacing w:after="160" w:line="259" w:lineRule="auto"/>
        <w:jc w:val="left"/>
        <w:rPr>
          <w:noProof/>
        </w:rPr>
      </w:pPr>
      <w:r w:rsidRPr="00ED3796">
        <w:rPr>
          <w:noProof/>
        </w:rPr>
        <w:lastRenderedPageBreak/>
        <mc:AlternateContent>
          <mc:Choice Requires="wpg">
            <w:drawing>
              <wp:inline distT="0" distB="0" distL="0" distR="0" wp14:anchorId="4EEC310B" wp14:editId="562243EB">
                <wp:extent cx="5039833" cy="871870"/>
                <wp:effectExtent l="0" t="0" r="8890" b="4445"/>
                <wp:docPr id="141" name="Group 45"/>
                <wp:cNvGraphicFramePr/>
                <a:graphic xmlns:a="http://schemas.openxmlformats.org/drawingml/2006/main">
                  <a:graphicData uri="http://schemas.microsoft.com/office/word/2010/wordprocessingGroup">
                    <wpg:wgp>
                      <wpg:cNvGrpSpPr/>
                      <wpg:grpSpPr>
                        <a:xfrm>
                          <a:off x="0" y="0"/>
                          <a:ext cx="5039833" cy="871870"/>
                          <a:chOff x="2028826" y="0"/>
                          <a:chExt cx="5039833" cy="871870"/>
                        </a:xfrm>
                      </wpg:grpSpPr>
                      <wps:wsp>
                        <wps:cNvPr id="150" name="TextBox 65"/>
                        <wps:cNvSpPr txBox="1"/>
                        <wps:spPr>
                          <a:xfrm>
                            <a:off x="2028826" y="100082"/>
                            <a:ext cx="4066540" cy="473075"/>
                          </a:xfrm>
                          <a:prstGeom prst="rect">
                            <a:avLst/>
                          </a:prstGeom>
                          <a:noFill/>
                        </wps:spPr>
                        <wps:txbx>
                          <w:txbxContent>
                            <w:p w:rsidR="005345A8" w:rsidRPr="00ED3796" w:rsidRDefault="005345A8" w:rsidP="00ED3796">
                              <w:pPr>
                                <w:rPr>
                                  <w:rFonts w:ascii="Adobe Arabic" w:eastAsia="Times New Roman" w:hAnsi="Adobe Arabic" w:cs="Adobe Arabic"/>
                                  <w:b/>
                                  <w:bCs/>
                                  <w:color w:val="168489"/>
                                  <w:kern w:val="24"/>
                                  <w:sz w:val="48"/>
                                  <w:szCs w:val="48"/>
                                  <w:lang w:bidi="ar-SY"/>
                                </w:rPr>
                              </w:pPr>
                              <w:r w:rsidRPr="00ED3796">
                                <w:rPr>
                                  <w:rFonts w:ascii="Adobe Arabic" w:eastAsia="Times New Roman" w:hAnsi="Adobe Arabic" w:cs="Adobe Arabic"/>
                                  <w:b/>
                                  <w:bCs/>
                                  <w:color w:val="168489"/>
                                  <w:kern w:val="24"/>
                                  <w:sz w:val="48"/>
                                  <w:szCs w:val="48"/>
                                  <w:rtl/>
                                  <w:lang w:bidi="ar-SY"/>
                                </w:rPr>
                                <w:t>ما هو تقييمك لهذا ال</w:t>
                              </w:r>
                              <w:r>
                                <w:rPr>
                                  <w:rFonts w:ascii="Adobe Arabic" w:eastAsia="Times New Roman" w:hAnsi="Adobe Arabic" w:cs="Adobe Arabic"/>
                                  <w:b/>
                                  <w:bCs/>
                                  <w:color w:val="168489"/>
                                  <w:kern w:val="24"/>
                                  <w:sz w:val="48"/>
                                  <w:szCs w:val="48"/>
                                  <w:rtl/>
                                  <w:lang w:bidi="ar-SY"/>
                                </w:rPr>
                                <w:t>دورة</w:t>
                              </w:r>
                              <w:r w:rsidRPr="00ED3796">
                                <w:rPr>
                                  <w:rFonts w:ascii="Adobe Arabic" w:eastAsia="Times New Roman" w:hAnsi="Adobe Arabic" w:cs="Adobe Arabic"/>
                                  <w:b/>
                                  <w:bCs/>
                                  <w:color w:val="168489"/>
                                  <w:kern w:val="24"/>
                                  <w:sz w:val="48"/>
                                  <w:szCs w:val="48"/>
                                  <w:rtl/>
                                  <w:lang w:bidi="ar-SY"/>
                                </w:rPr>
                                <w:t xml:space="preserve"> التدريبي؟ </w:t>
                              </w:r>
                            </w:p>
                          </w:txbxContent>
                        </wps:txbx>
                        <wps:bodyPr wrap="square">
                          <a:spAutoFit/>
                        </wps:bodyPr>
                      </wps:wsp>
                      <pic:pic xmlns:pic="http://schemas.openxmlformats.org/drawingml/2006/picture">
                        <pic:nvPicPr>
                          <pic:cNvPr id="151" name="Picture 151" descr="Evaluation Icon Vector Art, Icons, and Graphics for Free Download"/>
                          <pic:cNvPicPr/>
                        </pic:nvPicPr>
                        <pic:blipFill>
                          <a:blip r:embed="rId238"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6318921" y="0"/>
                            <a:ext cx="749738" cy="871870"/>
                          </a:xfrm>
                          <a:prstGeom prst="rect">
                            <a:avLst/>
                          </a:prstGeom>
                          <a:noFill/>
                          <a:ln>
                            <a:noFill/>
                          </a:ln>
                        </pic:spPr>
                      </pic:pic>
                    </wpg:wgp>
                  </a:graphicData>
                </a:graphic>
              </wp:inline>
            </w:drawing>
          </mc:Choice>
          <mc:Fallback>
            <w:pict>
              <v:group id="_x0000_s4023" style="width:396.85pt;height:68.65pt;mso-position-horizontal-relative:char;mso-position-vertical-relative:line" coordorigin="20288" coordsize="50398,87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">
                <v:shape id="TextBox 65" o:spid="_x0000_s4024" type="#_x0000_t202" style="position:absolute;left:20288;top:1000;width:40665;height:4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ed5MMA&#10;AADcAAAADwAAAGRycy9kb3ducmV2LnhtbESPQWvDMAyF74P9B6NBb6vTQcdI65bSrdDDLuvSu4jV&#10;ODSWQ6w16b+fDoPdJN7Te5/W2yl25kZDbhM7WMwLMMR18i03Dqrvw/MbmCzIHrvE5OBOGbabx4c1&#10;lj6N/EW3kzRGQziX6CCI9KW1uQ4UMc9TT6zaJQ0RRdehsX7AUcNjZ1+K4tVGbFkbAva0D1RfTz/R&#10;gYjfLe7VR8zH8/T5PoaiXmLl3Oxp2q3ACE3yb/67PnrFXyq+PqMT2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Wed5MMAAADcAAAADwAAAAAAAAAAAAAAAACYAgAAZHJzL2Rv&#10;d25yZXYueG1sUEsFBgAAAAAEAAQA9QAAAIgDAAAAAA==&#10;" filled="f" stroked="f">
                  <v:textbox style="mso-fit-shape-to-text:t">
                    <w:txbxContent>
                      <w:p w:rsidR="005345A8" w:rsidRPr="00ED3796" w:rsidRDefault="005345A8" w:rsidP="00ED3796">
                        <w:pPr>
                          <w:rPr>
                            <w:rFonts w:ascii="Adobe Arabic" w:eastAsia="Times New Roman" w:hAnsi="Adobe Arabic" w:cs="Adobe Arabic"/>
                            <w:b/>
                            <w:bCs/>
                            <w:color w:val="168489"/>
                            <w:kern w:val="24"/>
                            <w:sz w:val="48"/>
                            <w:szCs w:val="48"/>
                            <w:lang w:bidi="ar-SY"/>
                          </w:rPr>
                        </w:pPr>
                        <w:r w:rsidRPr="00ED3796">
                          <w:rPr>
                            <w:rFonts w:ascii="Adobe Arabic" w:eastAsia="Times New Roman" w:hAnsi="Adobe Arabic" w:cs="Adobe Arabic"/>
                            <w:b/>
                            <w:bCs/>
                            <w:color w:val="168489"/>
                            <w:kern w:val="24"/>
                            <w:sz w:val="48"/>
                            <w:szCs w:val="48"/>
                            <w:rtl/>
                            <w:lang w:bidi="ar-SY"/>
                          </w:rPr>
                          <w:t>ما هو تقييمك لهذا ال</w:t>
                        </w:r>
                        <w:r>
                          <w:rPr>
                            <w:rFonts w:ascii="Adobe Arabic" w:eastAsia="Times New Roman" w:hAnsi="Adobe Arabic" w:cs="Adobe Arabic"/>
                            <w:b/>
                            <w:bCs/>
                            <w:color w:val="168489"/>
                            <w:kern w:val="24"/>
                            <w:sz w:val="48"/>
                            <w:szCs w:val="48"/>
                            <w:rtl/>
                            <w:lang w:bidi="ar-SY"/>
                          </w:rPr>
                          <w:t>دورة</w:t>
                        </w:r>
                        <w:r w:rsidRPr="00ED3796">
                          <w:rPr>
                            <w:rFonts w:ascii="Adobe Arabic" w:eastAsia="Times New Roman" w:hAnsi="Adobe Arabic" w:cs="Adobe Arabic"/>
                            <w:b/>
                            <w:bCs/>
                            <w:color w:val="168489"/>
                            <w:kern w:val="24"/>
                            <w:sz w:val="48"/>
                            <w:szCs w:val="48"/>
                            <w:rtl/>
                            <w:lang w:bidi="ar-SY"/>
                          </w:rPr>
                          <w:t xml:space="preserve"> التدريبي؟ </w:t>
                        </w:r>
                      </w:p>
                    </w:txbxContent>
                  </v:textbox>
                </v:shape>
                <v:shape id="Picture 151" o:spid="_x0000_s4025" type="#_x0000_t75" alt="Evaluation Icon Vector Art, Icons, and Graphics for Free Download" style="position:absolute;left:63189;width:7497;height:87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TJuzCAAAA3AAAAA8AAABkcnMvZG93bnJldi54bWxET8lqwzAQvRf6D2IKvTWyCzWpGyWEhC4B&#10;X7KQ82BNLBNrZCx56d9XhUBu83jrLFaTbcRAna8dK0hnCQji0umaKwWn4+fLHIQPyBobx6Tglzys&#10;lo8PC8y1G3lPwyFUIoawz1GBCaHNpfSlIYt+5lriyF1cZzFE2FVSdzjGcNvI1yTJpMWaY4PBljaG&#10;yuuhtwq+++R8Me/Zedh/VeG0S4vj1hdKPT9N6w8QgaZwF9/cPzrOf0vh/5l4gVz+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7kybswgAAANwAAAAPAAAAAAAAAAAAAAAAAJ8C&#10;AABkcnMvZG93bnJldi54bWxQSwUGAAAAAAQABAD3AAAAjgMAAAAA&#10;">
                  <v:imagedata r:id="rId239" o:title="Evaluation Icon Vector Art, Icons, and Graphics for Free Download" recolortarget="#494949 [1446]"/>
                </v:shape>
                <w10:wrap anchorx="page"/>
                <w10:anchorlock/>
              </v:group>
            </w:pict>
          </mc:Fallback>
        </mc:AlternateContent>
      </w:r>
    </w:p>
    <w:p w:rsidR="00A25AD3" w:rsidRDefault="00A25AD3" w:rsidP="00F01FA2">
      <w:pPr>
        <w:spacing w:after="160" w:line="600" w:lineRule="auto"/>
        <w:jc w:val="left"/>
        <w:rPr>
          <w:rFonts w:ascii="Adobe Arabic" w:hAnsi="Adobe Arabic" w:cs="Adobe Arabic"/>
          <w:sz w:val="36"/>
          <w:szCs w:val="40"/>
          <w:lang w:bidi="ar-SY"/>
        </w:rPr>
      </w:pPr>
    </w:p>
    <w:p w:rsidR="00A25AD3" w:rsidRDefault="00A25AD3" w:rsidP="00F01FA2">
      <w:pPr>
        <w:spacing w:after="160" w:line="600" w:lineRule="auto"/>
        <w:jc w:val="center"/>
        <w:rPr>
          <w:rFonts w:ascii="Adobe Arabic" w:hAnsi="Adobe Arabic" w:cs="Adobe Arabic"/>
          <w:sz w:val="36"/>
          <w:szCs w:val="40"/>
          <w:lang w:bidi="ar-SY"/>
        </w:rPr>
      </w:pPr>
      <w:r w:rsidRPr="00134CDB">
        <w:rPr>
          <w:rFonts w:ascii="Adobe Arabic" w:hAnsi="Adobe Arabic" w:cs="Adobe Arabic"/>
          <w:sz w:val="36"/>
          <w:szCs w:val="40"/>
          <w:lang w:bidi="ar-SY"/>
        </w:rPr>
        <w:t>………………………………………………………………………………………………………………………………………………………………………………………………………………………………………………………………………………………………………………………………………………………………………………………………………………………………………………………………………………………………………………………………………………………………………………</w:t>
      </w:r>
    </w:p>
    <w:p w:rsidR="008317F7" w:rsidRDefault="008317F7" w:rsidP="00A25AD3">
      <w:pPr>
        <w:spacing w:after="160" w:line="259" w:lineRule="auto"/>
        <w:jc w:val="center"/>
        <w:rPr>
          <w:sz w:val="40"/>
          <w:szCs w:val="44"/>
          <w:rtl/>
          <w:lang w:bidi="ar-SY"/>
        </w:rPr>
      </w:pPr>
    </w:p>
    <w:p w:rsidR="009F5DE0" w:rsidRDefault="00A25AD3" w:rsidP="00591ECD">
      <w:pPr>
        <w:bidi w:val="0"/>
        <w:spacing w:after="160" w:line="259" w:lineRule="auto"/>
        <w:jc w:val="center"/>
        <w:rPr>
          <w:sz w:val="40"/>
          <w:szCs w:val="44"/>
          <w:rtl/>
          <w:lang w:bidi="ar-SY"/>
        </w:rPr>
      </w:pPr>
      <w:r>
        <w:rPr>
          <w:noProof/>
        </w:rPr>
        <w:drawing>
          <wp:inline distT="0" distB="0" distL="0" distR="0" wp14:anchorId="7B946ECD" wp14:editId="086BA5E9">
            <wp:extent cx="1676400" cy="1676400"/>
            <wp:effectExtent l="0" t="0" r="0" b="0"/>
            <wp:docPr id="155" name="Picture 155" descr="Evaluation Icon PNG Images, Vectors Free Download - Png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Evaluation Icon PNG Images, Vectors Free Download - Pngtree"/>
                    <pic:cNvPicPr>
                      <a:picLocks noChangeAspect="1" noChangeArrowheads="1"/>
                    </pic:cNvPicPr>
                  </pic:nvPicPr>
                  <pic:blipFill>
                    <a:blip r:embed="rId240">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676400" cy="1676400"/>
                    </a:xfrm>
                    <a:prstGeom prst="rect">
                      <a:avLst/>
                    </a:prstGeom>
                    <a:noFill/>
                    <a:ln>
                      <a:noFill/>
                    </a:ln>
                  </pic:spPr>
                </pic:pic>
              </a:graphicData>
            </a:graphic>
          </wp:inline>
        </w:drawing>
      </w:r>
    </w:p>
    <w:p w:rsidR="006016A3" w:rsidRPr="006016A3" w:rsidRDefault="00C648CE" w:rsidP="00F01FA2">
      <w:pPr>
        <w:pageBreakBefore/>
        <w:spacing w:after="160" w:line="259" w:lineRule="auto"/>
        <w:rPr>
          <w:sz w:val="48"/>
          <w:szCs w:val="52"/>
          <w:rtl/>
          <w:lang w:bidi="ar-SY"/>
          <w14:glow w14:rad="63500">
            <w14:schemeClr w14:val="accent1">
              <w14:alpha w14:val="60000"/>
              <w14:satMod w14:val="175000"/>
            </w14:schemeClr>
          </w14:glow>
        </w:rPr>
      </w:pPr>
      <w:r w:rsidRPr="0090459D">
        <w:rPr>
          <w:noProof/>
        </w:rPr>
        <w:lastRenderedPageBreak/>
        <mc:AlternateContent>
          <mc:Choice Requires="wpg">
            <w:drawing>
              <wp:inline distT="0" distB="0" distL="0" distR="0" wp14:anchorId="24C8A3CD" wp14:editId="4040C63D">
                <wp:extent cx="5633504" cy="593062"/>
                <wp:effectExtent l="0" t="0" r="5715" b="0"/>
                <wp:docPr id="388507706"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88507707" name="Rectangle 388507707"/>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8" name="Rectangle 388507708"/>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9" name="TextBox 7"/>
                        <wps:cNvSpPr txBox="1"/>
                        <wps:spPr>
                          <a:xfrm>
                            <a:off x="1796583" y="0"/>
                            <a:ext cx="4386580" cy="536575"/>
                          </a:xfrm>
                          <a:prstGeom prst="rect">
                            <a:avLst/>
                          </a:prstGeom>
                          <a:noFill/>
                        </wps:spPr>
                        <wps:txbx>
                          <w:txbxContent>
                            <w:p w:rsidR="005345A8" w:rsidRDefault="005345A8" w:rsidP="00C648CE">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المراجع</w:t>
                              </w:r>
                            </w:p>
                          </w:txbxContent>
                        </wps:txbx>
                        <wps:bodyPr wrap="square" rtlCol="0">
                          <a:noAutofit/>
                        </wps:bodyPr>
                      </wps:wsp>
                    </wpg:wgp>
                  </a:graphicData>
                </a:graphic>
              </wp:inline>
            </w:drawing>
          </mc:Choice>
          <mc:Fallback>
            <w:pict>
              <v:group id="_x0000_s4026"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">
                <v:rect id="Rectangle 388507707" o:spid="_x0000_s4027" style="position:absolute;width:79798;height:52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o+D8sA&#10;AADiAAAADwAAAGRycy9kb3ducmV2LnhtbESPQUvDQBSE70L/w/IK3uyukSZp7LZIoeilB2sQvL1m&#10;n0kw+zZmt038925B8DjMzDfMejvZTlxo8K1jDfcLBYK4cqblWkP5tr/LQfiAbLBzTBp+yMN2M7tZ&#10;Y2HcyK90OYZaRAj7AjU0IfSFlL5qyKJfuJ44ep9usBiiHGppBhwj3HYyUSqVFluOCw32tGuo+jqe&#10;rYaknJbJeNiv3j/K07NKz9+7hFKtb+fT0yOIQFP4D/+1X4yGhzxfqixTGVwvxTsgN7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Raj4PywAAAOIAAAAPAAAAAAAAAAAAAAAAAJgC&#10;AABkcnMvZG93bnJldi54bWxQSwUGAAAAAAQABAD1AAAAkAMAAAAA&#10;" fillcolor="#f2f2f2 [3052]" stroked="f" strokeweight="1pt"/>
                <v:rect id="Rectangle 388507708" o:spid="_x0000_s4028" style="position:absolute;top:4539;width:79798;height:13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DIysgA&#10;AADiAAAADwAAAGRycy9kb3ducmV2LnhtbERPz2vCMBS+D/wfwhN2GTOxY7N0RtHCYCfZnHh+NM+m&#10;s3kpTdR2f/1yGOz48f1ergfXiiv1ofGsYT5TIIgrbxquNRy+3h5zECEiG2w9k4aRAqxXk7slFsbf&#10;+JOu+1iLFMKhQA02xq6QMlSWHIaZ74gTd/K9w5hgX0vT4y2Fu1ZmSr1Ihw2nBosdlZaq8/7iNPzY&#10;j6wsx905zh824/f24I5+l2l9Px02ryAiDfFf/Od+Nxqe8vxZLRYqbU6X0h2Qq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M8MjKyAAAAOIAAAAPAAAAAAAAAAAAAAAAAJgCAABk&#10;cnMvZG93bnJldi54bWxQSwUGAAAAAAQABAD1AAAAjQMAAAAA&#10;" fillcolor="#168489" stroked="f" strokeweight="1pt"/>
                <v:shape id="TextBox 7" o:spid="_x0000_s4029" type="#_x0000_t202" style="position:absolute;left:17965;width:43866;height:5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dFWMkA&#10;AADiAAAADwAAAGRycy9kb3ducmV2LnhtbESPT2vCQBTE70K/w/IK3nS3tdaYukpRBE9K0z/Q2yP7&#10;TEKzb0N2Nem3dwXB4zAzv2EWq97W4kytrxxreBorEMS5MxUXGr4+t6MEhA/IBmvHpOGfPKyWD4MF&#10;psZ1/EHnLBQiQtinqKEMoUml9HlJFv3YNcTRO7rWYoiyLaRpsYtwW8tnpV6lxYrjQokNrUvK/7KT&#10;1fC9P/7+vKhDsbHTpnO9kmznUuvhY//+BiJQH+7hW3tnNEySZKpmMzWH66V4B+Ty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PdFWMkAAADiAAAADwAAAAAAAAAAAAAAAACYAgAA&#10;ZHJzL2Rvd25yZXYueG1sUEsFBgAAAAAEAAQA9QAAAI4DAAAAAA==&#10;" filled="f" stroked="f">
                  <v:textbox>
                    <w:txbxContent>
                      <w:p w:rsidR="005345A8" w:rsidRDefault="005345A8" w:rsidP="00C648CE">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المراجع</w:t>
                        </w:r>
                      </w:p>
                    </w:txbxContent>
                  </v:textbox>
                </v:shape>
                <w10:wrap anchorx="page"/>
                <w10:anchorlock/>
              </v:group>
            </w:pict>
          </mc:Fallback>
        </mc:AlternateContent>
      </w:r>
    </w:p>
    <w:p w:rsidR="00C013A7" w:rsidRPr="00C013A7" w:rsidRDefault="00C013A7" w:rsidP="00C013A7">
      <w:pPr>
        <w:rPr>
          <w:b/>
          <w:bCs/>
          <w:color w:val="C00000"/>
        </w:rPr>
      </w:pPr>
      <w:r w:rsidRPr="00C013A7">
        <w:rPr>
          <w:b/>
          <w:bCs/>
          <w:color w:val="C00000"/>
          <w:rtl/>
        </w:rPr>
        <w:t xml:space="preserve">المراجع </w:t>
      </w:r>
      <w:r w:rsidRPr="00C013A7">
        <w:rPr>
          <w:rFonts w:hint="cs"/>
          <w:b/>
          <w:bCs/>
          <w:color w:val="C00000"/>
          <w:rtl/>
        </w:rPr>
        <w:t>"بتصرف":</w:t>
      </w:r>
    </w:p>
    <w:p w:rsidR="00C013A7" w:rsidRPr="00144F19" w:rsidRDefault="00C013A7" w:rsidP="00C013A7">
      <w:r w:rsidRPr="00144F19">
        <w:rPr>
          <w:rtl/>
        </w:rPr>
        <w:t>1. الخواجة، عبد الفتاح محمد سعيد. (2019). الصحة النفسية في العمل: استراتيجيات وتطبيقات. دار المسيرة للنشر والتوزيع، عمّان، الأردن.</w:t>
      </w:r>
    </w:p>
    <w:p w:rsidR="00C013A7" w:rsidRPr="00144F19" w:rsidRDefault="00C013A7" w:rsidP="00C013A7">
      <w:r w:rsidRPr="00144F19">
        <w:rPr>
          <w:rtl/>
        </w:rPr>
        <w:t>2. الشربيني، زكريا أحمد، والقطان، سامية محمد. (2020). الضغوط النفسية والمهنية: التشخيص والعلاج. المكتبة الأكاديمية، القاهرة، مصر.</w:t>
      </w:r>
    </w:p>
    <w:p w:rsidR="00C013A7" w:rsidRPr="00144F19" w:rsidRDefault="00C013A7" w:rsidP="00C013A7">
      <w:r w:rsidRPr="00144F19">
        <w:rPr>
          <w:rtl/>
        </w:rPr>
        <w:t>3. العتيبي، بندر بن محمد. (2021). الصحة النفسية المهنية: مدخل تكاملي. مكتبة الملك فهد الوطنية، الرياض، المملكة العربية السعودية.</w:t>
      </w:r>
    </w:p>
    <w:p w:rsidR="00C013A7" w:rsidRPr="00144F19" w:rsidRDefault="00C013A7" w:rsidP="00C013A7">
      <w:r w:rsidRPr="00144F19">
        <w:rPr>
          <w:rtl/>
        </w:rPr>
        <w:t>4. المطيري، فيصل خالد، والعنزي، سعد علي. (2022). إدارة الضغوط النفسية في بيئة العمل المؤسسي. دار الخليج للنشر والتوزيع، دبي، الإمارات العربية المتحدة.</w:t>
      </w:r>
    </w:p>
    <w:p w:rsidR="008741E1" w:rsidRPr="00C013A7" w:rsidRDefault="008741E1" w:rsidP="00F40E57">
      <w:pPr>
        <w:jc w:val="center"/>
        <w:rPr>
          <w:rFonts w:asciiTheme="majorBidi" w:hAnsiTheme="majorBidi" w:cstheme="majorBidi"/>
          <w:noProof/>
          <w:szCs w:val="28"/>
        </w:rPr>
      </w:pPr>
    </w:p>
    <w:p w:rsidR="00337FA6" w:rsidRDefault="00337FA6" w:rsidP="00C013A7">
      <w:pPr>
        <w:rPr>
          <w:rFonts w:asciiTheme="majorBidi" w:hAnsiTheme="majorBidi" w:cstheme="majorBidi"/>
          <w:noProof/>
          <w:szCs w:val="28"/>
        </w:rPr>
      </w:pPr>
    </w:p>
    <w:p w:rsidR="00337FA6" w:rsidRDefault="00337FA6" w:rsidP="00F40E57">
      <w:pPr>
        <w:jc w:val="center"/>
        <w:rPr>
          <w:rFonts w:asciiTheme="majorBidi" w:hAnsiTheme="majorBidi" w:cstheme="majorBidi"/>
          <w:noProof/>
          <w:szCs w:val="28"/>
        </w:rPr>
      </w:pPr>
    </w:p>
    <w:p w:rsidR="00337FA6" w:rsidRDefault="00337FA6" w:rsidP="00F40E57">
      <w:pPr>
        <w:jc w:val="center"/>
        <w:rPr>
          <w:rFonts w:asciiTheme="majorBidi" w:hAnsiTheme="majorBidi" w:cstheme="majorBidi"/>
          <w:noProof/>
          <w:szCs w:val="28"/>
        </w:rPr>
      </w:pPr>
    </w:p>
    <w:p w:rsidR="00337FA6" w:rsidRDefault="00337FA6" w:rsidP="00F40E57">
      <w:pPr>
        <w:jc w:val="center"/>
        <w:rPr>
          <w:rFonts w:asciiTheme="majorBidi" w:hAnsiTheme="majorBidi" w:cstheme="majorBidi"/>
          <w:noProof/>
          <w:szCs w:val="28"/>
        </w:rPr>
      </w:pPr>
    </w:p>
    <w:p w:rsidR="00C648CE" w:rsidRDefault="00C648CE" w:rsidP="00F40E57">
      <w:pPr>
        <w:jc w:val="center"/>
        <w:rPr>
          <w:rFonts w:asciiTheme="majorBidi" w:hAnsiTheme="majorBidi" w:cstheme="majorBidi"/>
          <w:noProof/>
          <w:szCs w:val="28"/>
        </w:rPr>
      </w:pPr>
    </w:p>
    <w:p w:rsidR="00C648CE" w:rsidRPr="00F40E57" w:rsidRDefault="00C648CE" w:rsidP="00F40E57">
      <w:pPr>
        <w:jc w:val="center"/>
        <w:rPr>
          <w:rFonts w:asciiTheme="majorBidi" w:hAnsiTheme="majorBidi" w:cstheme="majorBidi"/>
          <w:szCs w:val="28"/>
          <w:lang w:bidi="ar-SY"/>
        </w:rPr>
      </w:pPr>
      <w:r>
        <w:rPr>
          <w:rFonts w:asciiTheme="majorBidi" w:hAnsiTheme="majorBidi" w:cstheme="majorBidi"/>
          <w:noProof/>
          <w:szCs w:val="28"/>
        </w:rPr>
        <w:drawing>
          <wp:inline distT="0" distB="0" distL="0" distR="0" wp14:anchorId="1001F90A" wp14:editId="36BBB72C">
            <wp:extent cx="2447925" cy="2447925"/>
            <wp:effectExtent l="0" t="0" r="0" b="0"/>
            <wp:docPr id="388507710" name="Picture 388507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41">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2447925" cy="2447925"/>
                    </a:xfrm>
                    <a:prstGeom prst="rect">
                      <a:avLst/>
                    </a:prstGeom>
                    <a:noFill/>
                    <a:ln>
                      <a:noFill/>
                    </a:ln>
                  </pic:spPr>
                </pic:pic>
              </a:graphicData>
            </a:graphic>
          </wp:inline>
        </w:drawing>
      </w:r>
    </w:p>
    <w:sectPr w:rsidR="00C648CE" w:rsidRPr="00F40E57" w:rsidSect="00084372">
      <w:pgSz w:w="11906" w:h="16838" w:code="9"/>
      <w:pgMar w:top="1440" w:right="1440" w:bottom="1440" w:left="1440" w:header="113" w:footer="0" w:gutter="0"/>
      <w:cols w:space="720"/>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A3A8D" w:rsidRDefault="001A3A8D" w:rsidP="00F53D08">
      <w:pPr>
        <w:spacing w:line="240" w:lineRule="auto"/>
      </w:pPr>
      <w:r>
        <w:separator/>
      </w:r>
    </w:p>
  </w:endnote>
  <w:endnote w:type="continuationSeparator" w:id="0">
    <w:p w:rsidR="001A3A8D" w:rsidRDefault="001A3A8D" w:rsidP="00F53D0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dobe Ming Std L">
    <w:panose1 w:val="00000000000000000000"/>
    <w:charset w:val="80"/>
    <w:family w:val="roman"/>
    <w:notTrueType/>
    <w:pitch w:val="variable"/>
    <w:sig w:usb0="00000203" w:usb1="1A0F1900" w:usb2="00000016" w:usb3="00000000" w:csb0="00120005" w:csb1="00000000"/>
  </w:font>
  <w:font w:name="rpt-Regular">
    <w:altName w:val="Courier New"/>
    <w:charset w:val="00"/>
    <w:family w:val="auto"/>
    <w:pitch w:val="variable"/>
    <w:sig w:usb0="80002003" w:usb1="80002042" w:usb2="00000008" w:usb3="00000000" w:csb0="00000041" w:csb1="00000000"/>
  </w:font>
  <w:font w:name="Sakkal Majalla">
    <w:panose1 w:val="02000000000000000000"/>
    <w:charset w:val="00"/>
    <w:family w:val="auto"/>
    <w:pitch w:val="variable"/>
    <w:sig w:usb0="A0002027" w:usb1="80000000" w:usb2="00000108" w:usb3="00000000" w:csb0="000000D3"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dobe Arabic">
    <w:panose1 w:val="02040503050201020203"/>
    <w:charset w:val="00"/>
    <w:family w:val="roman"/>
    <w:notTrueType/>
    <w:pitch w:val="variable"/>
    <w:sig w:usb0="8000202F" w:usb1="8000A04A" w:usb2="00000008" w:usb3="00000000" w:csb0="00000041"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GE Dinar One">
    <w:altName w:val="Sakkal Majalla"/>
    <w:panose1 w:val="00000000000000000000"/>
    <w:charset w:val="B2"/>
    <w:family w:val="roman"/>
    <w:notTrueType/>
    <w:pitch w:val="variable"/>
    <w:sig w:usb0="80002003" w:usb1="80000100" w:usb2="00000028" w:usb3="00000000" w:csb0="00000040" w:csb1="00000000"/>
  </w:font>
  <w:font w:name="GE Dinar Two Medium">
    <w:altName w:val="Times New Roman"/>
    <w:panose1 w:val="00000000000000000000"/>
    <w:charset w:val="B2"/>
    <w:family w:val="roman"/>
    <w:notTrueType/>
    <w:pitch w:val="variable"/>
    <w:sig w:usb0="00002000" w:usb1="80000100" w:usb2="00000028" w:usb3="00000000" w:csb0="00000040" w:csb1="00000000"/>
  </w:font>
  <w:font w:name="PT Bold Heading">
    <w:altName w:val="Arial"/>
    <w:panose1 w:val="02010400000000000000"/>
    <w:charset w:val="B2"/>
    <w:family w:val="auto"/>
    <w:pitch w:val="variable"/>
    <w:sig w:usb0="00002001" w:usb1="80000000" w:usb2="00000008" w:usb3="00000000" w:csb0="00000040" w:csb1="00000000"/>
  </w:font>
  <w:font w:name="Dubai">
    <w:altName w:val="Arial"/>
    <w:charset w:val="00"/>
    <w:family w:val="swiss"/>
    <w:pitch w:val="variable"/>
    <w:sig w:usb0="80002067" w:usb1="80000000" w:usb2="00000008" w:usb3="00000000" w:csb0="00000041" w:csb1="00000000"/>
  </w:font>
  <w:font w:name="Activist Light">
    <w:altName w:val="Cambria"/>
    <w:panose1 w:val="00000000000000000000"/>
    <w:charset w:val="00"/>
    <w:family w:val="roman"/>
    <w:notTrueType/>
    <w:pitch w:val="default"/>
  </w:font>
  <w:font w:name="Aller">
    <w:altName w:val="Calibri"/>
    <w:charset w:val="00"/>
    <w:family w:val="auto"/>
    <w:pitch w:val="variable"/>
    <w:sig w:usb0="A00000AF" w:usb1="5000205B" w:usb2="00000000" w:usb3="00000000" w:csb0="0000009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A3A8D" w:rsidRDefault="001A3A8D" w:rsidP="00F53D08">
      <w:pPr>
        <w:spacing w:line="240" w:lineRule="auto"/>
      </w:pPr>
      <w:r>
        <w:separator/>
      </w:r>
    </w:p>
  </w:footnote>
  <w:footnote w:type="continuationSeparator" w:id="0">
    <w:p w:rsidR="001A3A8D" w:rsidRDefault="001A3A8D" w:rsidP="00F53D08">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45A8" w:rsidRDefault="005345A8">
    <w:pPr>
      <w:pStyle w:val="Header"/>
    </w:pPr>
    <w:r>
      <w:rPr>
        <w:noProof/>
      </w:rPr>
      <mc:AlternateContent>
        <mc:Choice Requires="wps">
          <w:drawing>
            <wp:anchor distT="0" distB="0" distL="114300" distR="114300" simplePos="0" relativeHeight="251686912" behindDoc="0" locked="0" layoutInCell="1" allowOverlap="1" wp14:anchorId="33AEC619" wp14:editId="52F279A8">
              <wp:simplePos x="0" y="0"/>
              <wp:positionH relativeFrom="column">
                <wp:posOffset>3858718</wp:posOffset>
              </wp:positionH>
              <wp:positionV relativeFrom="paragraph">
                <wp:posOffset>654873</wp:posOffset>
              </wp:positionV>
              <wp:extent cx="3064270" cy="127907"/>
              <wp:effectExtent l="0" t="0" r="3175" b="5715"/>
              <wp:wrapNone/>
              <wp:docPr id="13" name="Rectangle 1"/>
              <wp:cNvGraphicFramePr/>
              <a:graphic xmlns:a="http://schemas.openxmlformats.org/drawingml/2006/main">
                <a:graphicData uri="http://schemas.microsoft.com/office/word/2010/wordprocessingShape">
                  <wps:wsp>
                    <wps:cNvSpPr/>
                    <wps:spPr>
                      <a:xfrm rot="10800000">
                        <a:off x="0" y="0"/>
                        <a:ext cx="3064270" cy="127907"/>
                      </a:xfrm>
                      <a:custGeom>
                        <a:avLst/>
                        <a:gdLst>
                          <a:gd name="connsiteX0" fmla="*/ 0 w 2778276"/>
                          <a:gd name="connsiteY0" fmla="*/ 0 h 471777"/>
                          <a:gd name="connsiteX1" fmla="*/ 2778276 w 2778276"/>
                          <a:gd name="connsiteY1" fmla="*/ 0 h 471777"/>
                          <a:gd name="connsiteX2" fmla="*/ 2778276 w 2778276"/>
                          <a:gd name="connsiteY2" fmla="*/ 471777 h 471777"/>
                          <a:gd name="connsiteX3" fmla="*/ 0 w 2778276"/>
                          <a:gd name="connsiteY3" fmla="*/ 471777 h 471777"/>
                          <a:gd name="connsiteX4" fmla="*/ 0 w 2778276"/>
                          <a:gd name="connsiteY4" fmla="*/ 0 h 471777"/>
                          <a:gd name="connsiteX0" fmla="*/ 0 w 2778276"/>
                          <a:gd name="connsiteY0" fmla="*/ 0 h 499912"/>
                          <a:gd name="connsiteX1" fmla="*/ 2778276 w 2778276"/>
                          <a:gd name="connsiteY1" fmla="*/ 0 h 499912"/>
                          <a:gd name="connsiteX2" fmla="*/ 2778276 w 2778276"/>
                          <a:gd name="connsiteY2" fmla="*/ 471777 h 499912"/>
                          <a:gd name="connsiteX3" fmla="*/ 576775 w 2778276"/>
                          <a:gd name="connsiteY3" fmla="*/ 499912 h 499912"/>
                          <a:gd name="connsiteX4" fmla="*/ 0 w 2778276"/>
                          <a:gd name="connsiteY4" fmla="*/ 0 h 499912"/>
                          <a:gd name="connsiteX0" fmla="*/ 0 w 2792344"/>
                          <a:gd name="connsiteY0" fmla="*/ 0 h 514001"/>
                          <a:gd name="connsiteX1" fmla="*/ 2778276 w 2792344"/>
                          <a:gd name="connsiteY1" fmla="*/ 0 h 514001"/>
                          <a:gd name="connsiteX2" fmla="*/ 2792344 w 2792344"/>
                          <a:gd name="connsiteY2" fmla="*/ 514001 h 514001"/>
                          <a:gd name="connsiteX3" fmla="*/ 576775 w 2792344"/>
                          <a:gd name="connsiteY3" fmla="*/ 499912 h 514001"/>
                          <a:gd name="connsiteX4" fmla="*/ 0 w 2792344"/>
                          <a:gd name="connsiteY4" fmla="*/ 0 h 51400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792344" h="514001">
                            <a:moveTo>
                              <a:pt x="0" y="0"/>
                            </a:moveTo>
                            <a:lnTo>
                              <a:pt x="2778276" y="0"/>
                            </a:lnTo>
                            <a:lnTo>
                              <a:pt x="2792344" y="514001"/>
                            </a:lnTo>
                            <a:lnTo>
                              <a:pt x="576775" y="499912"/>
                            </a:lnTo>
                            <a:lnTo>
                              <a:pt x="0" y="0"/>
                            </a:lnTo>
                            <a:close/>
                          </a:path>
                        </a:pathLst>
                      </a:cu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shape w14:anchorId="6284272D" id="Rectangle 1" o:spid="_x0000_s1026" style="position:absolute;left:0;text-align:left;margin-left:303.85pt;margin-top:51.55pt;width:241.3pt;height:10.05pt;rotation:180;z-index:251686912;visibility:visible;mso-wrap-style:square;mso-wrap-distance-left:9pt;mso-wrap-distance-top:0;mso-wrap-distance-right:9pt;mso-wrap-distance-bottom:0;mso-position-horizontal:absolute;mso-position-horizontal-relative:text;mso-position-vertical:absolute;mso-position-vertical-relative:text;v-text-anchor:middle" coordsize="2792344,514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" path="m,l2778276,r14068,514001l576775,499912,,xe" fillcolor="#272727 [2749]" stroked="f" strokeweight="1pt">
              <v:stroke joinstyle="miter"/>
              <v:path arrowok="t" o:connecttype="custom" o:connectlocs="0,0;3048832,0;3064270,127907;632943,124401;0,0" o:connectangles="0,0,0,0,0"/>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45A8" w:rsidRPr="00715D92" w:rsidRDefault="005345A8" w:rsidP="00E42DAD">
    <w:pPr>
      <w:pStyle w:val="Header"/>
      <w:tabs>
        <w:tab w:val="clear" w:pos="4680"/>
        <w:tab w:val="clear" w:pos="9360"/>
        <w:tab w:val="left" w:pos="1925"/>
      </w:tabs>
      <w:rPr>
        <w:rFonts w:ascii="Dubai" w:hAnsi="Dubai" w:cs="Dubai"/>
        <w:color w:val="FF0000"/>
        <w:sz w:val="32"/>
        <w:rtl/>
        <w:lang w:bidi="ar-EG"/>
      </w:rPr>
    </w:pPr>
    <w:r w:rsidRPr="00E42DAD">
      <w:rPr>
        <w:rFonts w:cs="PT Bold Heading"/>
        <w:noProof/>
        <w:sz w:val="52"/>
        <w:szCs w:val="56"/>
      </w:rPr>
      <w:drawing>
        <wp:anchor distT="0" distB="0" distL="114300" distR="114300" simplePos="0" relativeHeight="251843583" behindDoc="0" locked="0" layoutInCell="1" allowOverlap="1" wp14:anchorId="3B32144C" wp14:editId="0B418187">
          <wp:simplePos x="0" y="0"/>
          <wp:positionH relativeFrom="leftMargin">
            <wp:posOffset>447088</wp:posOffset>
          </wp:positionH>
          <wp:positionV relativeFrom="paragraph">
            <wp:posOffset>-2540</wp:posOffset>
          </wp:positionV>
          <wp:extent cx="284672" cy="284672"/>
          <wp:effectExtent l="0" t="0" r="1270" b="1270"/>
          <wp:wrapNone/>
          <wp:docPr id="2050" name="Picture 2" descr="Course ">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7FB73DB-7828-4CA9-844C-6B35786912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Course ">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7FB73DB-7828-4CA9-844C-6B35786912BD}"/>
                      </a:ext>
                    </a:extLst>
                  </pic:cNvPr>
                  <pic:cNvPicPr>
                    <a:picLocks noChangeAspect="1" noChangeArrowheads="1"/>
                  </pic:cNvPicPr>
                </pic:nvPicPr>
                <pic:blipFill>
                  <a:blip r:embed="rId1">
                    <a:lum bright="70000" contrast="-70000"/>
                    <a:extLst>
                      <a:ext uri="{BEBA8EAE-BF5A-486C-A8C5-ECC9F3942E4B}">
                        <a14:imgProps xmlns:a14="http://schemas.microsoft.com/office/drawing/2010/main">
                          <a14:imgLayer r:embed="rId2">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0" y="0"/>
                    <a:ext cx="284672" cy="284672"/>
                  </a:xfrm>
                  <a:prstGeom prst="rect">
                    <a:avLst/>
                  </a:prstGeom>
                  <a:noFill/>
                </pic:spPr>
              </pic:pic>
            </a:graphicData>
          </a:graphic>
          <wp14:sizeRelH relativeFrom="margin">
            <wp14:pctWidth>0</wp14:pctWidth>
          </wp14:sizeRelH>
          <wp14:sizeRelV relativeFrom="margin">
            <wp14:pctHeight>0</wp14:pctHeight>
          </wp14:sizeRelV>
        </wp:anchor>
      </w:drawing>
    </w:r>
    <w:r w:rsidRPr="00E42DAD">
      <w:rPr>
        <w:rFonts w:ascii="Dubai" w:hAnsi="Dubai" w:cs="Dubai"/>
        <w:noProof/>
        <w:color w:val="FF0000"/>
        <w:sz w:val="32"/>
      </w:rPr>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45A8" w:rsidRDefault="005345A8" w:rsidP="00BC6FB1">
    <w:pPr>
      <w:pStyle w:val="Header"/>
      <w:rPr>
        <w:lang w:bidi="ar-EG"/>
      </w:rPr>
    </w:pPr>
    <w:r w:rsidRPr="00BC6FB1">
      <w:rPr>
        <w:noProof/>
      </w:rPr>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6" type="#_x0000_t75" style="width:204.8pt;height:204.8pt;visibility:visible;mso-wrap-style:square" o:bullet="t">
        <v:imagedata r:id="rId1" o:title=""/>
      </v:shape>
    </w:pict>
  </w:numPicBullet>
  <w:numPicBullet w:numPicBulletId="1">
    <w:pict>
      <v:shape id="_x0000_i1067" type="#_x0000_t75" style="width:384pt;height:384pt;visibility:visible;mso-wrap-style:square" o:bullet="t">
        <v:imagedata r:id="rId2" o:title=""/>
      </v:shape>
    </w:pict>
  </w:numPicBullet>
  <w:numPicBullet w:numPicBulletId="2">
    <w:pict>
      <v:shape id="_x0000_i1068" type="#_x0000_t75" style="width:1in;height:1in;visibility:visible;mso-wrap-style:square" o:bullet="t">
        <v:imagedata r:id="rId3" o:title=""/>
      </v:shape>
    </w:pict>
  </w:numPicBullet>
  <w:numPicBullet w:numPicBulletId="3">
    <w:pict>
      <v:shape id="_x0000_i1069" type="#_x0000_t75" style="width:383.95pt;height:383.95pt;visibility:visible;mso-wrap-style:square" o:bullet="t">
        <v:imagedata r:id="rId4" o:title=""/>
      </v:shape>
    </w:pict>
  </w:numPicBullet>
  <w:numPicBullet w:numPicBulletId="4">
    <w:pict>
      <v:shape id="_x0000_i1070" type="#_x0000_t75" style="width:409.5pt;height:409.5pt;visibility:visible;mso-wrap-style:square" o:bullet="t">
        <v:imagedata r:id="rId5" o:title=""/>
      </v:shape>
    </w:pict>
  </w:numPicBullet>
  <w:numPicBullet w:numPicBulletId="5">
    <w:pict>
      <v:shape id="_x0000_i1071" type="#_x0000_t75" style="width:48pt;height:48pt;visibility:visible;mso-wrap-style:square" o:bullet="t">
        <v:imagedata r:id="rId6" o:title=""/>
      </v:shape>
    </w:pict>
  </w:numPicBullet>
  <w:numPicBullet w:numPicBulletId="6">
    <w:pict>
      <v:shape id="_x0000_i1072" type="#_x0000_t75" alt="Back in time" style="width:19.7pt;height:19.7pt;visibility:visible;mso-wrap-style:square" o:bullet="t">
        <v:imagedata r:id="rId7" o:title="Back in time"/>
        <o:lock v:ext="edit" aspectratio="f"/>
      </v:shape>
    </w:pict>
  </w:numPicBullet>
  <w:numPicBullet w:numPicBulletId="7">
    <w:pict>
      <v:shape id="_x0000_i1073" type="#_x0000_t75" alt="Back in time" style="width:22.55pt;height:22.55pt;visibility:visible;mso-wrap-style:square" o:bullet="t">
        <v:imagedata r:id="rId8" o:title="Back in time"/>
        <o:lock v:ext="edit" aspectratio="f"/>
      </v:shape>
    </w:pict>
  </w:numPicBullet>
  <w:numPicBullet w:numPicBulletId="8">
    <w:pict>
      <v:shape id="_x0000_i1074" type="#_x0000_t75" style="width:383.95pt;height:383.95pt" o:bullet="t">
        <v:imagedata r:id="rId9" o:title="3999869"/>
      </v:shape>
    </w:pict>
  </w:numPicBullet>
  <w:abstractNum w:abstractNumId="0">
    <w:nsid w:val="00BC586F"/>
    <w:multiLevelType w:val="hybridMultilevel"/>
    <w:tmpl w:val="99B4FB9A"/>
    <w:lvl w:ilvl="0" w:tplc="8CC60C0A">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1FC4F00"/>
    <w:multiLevelType w:val="hybridMultilevel"/>
    <w:tmpl w:val="2100733E"/>
    <w:lvl w:ilvl="0" w:tplc="75CEF7EE">
      <w:start w:val="1"/>
      <w:numFmt w:val="bullet"/>
      <w:lvlText w:val=""/>
      <w:lvlPicBulletId w:val="2"/>
      <w:lvlJc w:val="left"/>
      <w:pPr>
        <w:ind w:left="576" w:hanging="576"/>
      </w:pPr>
      <w:rPr>
        <w:rFonts w:ascii="Symbol" w:hAnsi="Symbol" w:hint="default"/>
        <w:color w:val="auto"/>
        <w:sz w:val="22"/>
        <w:szCs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46C5575"/>
    <w:multiLevelType w:val="hybridMultilevel"/>
    <w:tmpl w:val="8F9A82AA"/>
    <w:lvl w:ilvl="0" w:tplc="F0D49DDA">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8D9180E"/>
    <w:multiLevelType w:val="hybridMultilevel"/>
    <w:tmpl w:val="17602A7A"/>
    <w:lvl w:ilvl="0" w:tplc="8CC60C0A">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9A47F48"/>
    <w:multiLevelType w:val="hybridMultilevel"/>
    <w:tmpl w:val="EBA6CA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37F16D3"/>
    <w:multiLevelType w:val="hybridMultilevel"/>
    <w:tmpl w:val="214EF962"/>
    <w:lvl w:ilvl="0" w:tplc="9ED49BC4">
      <w:start w:val="8"/>
      <w:numFmt w:val="bullet"/>
      <w:lvlText w:val=""/>
      <w:lvlPicBulletId w:val="1"/>
      <w:lvlJc w:val="left"/>
      <w:pPr>
        <w:ind w:left="567" w:hanging="567"/>
      </w:pPr>
      <w:rPr>
        <w:rFonts w:ascii="Symbol" w:eastAsia="Adobe Ming Std L" w:hAnsi="Symbol" w:hint="default"/>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
    <w:nsid w:val="182E5FA0"/>
    <w:multiLevelType w:val="hybridMultilevel"/>
    <w:tmpl w:val="3DEE4624"/>
    <w:lvl w:ilvl="0" w:tplc="8CC60C0A">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8E95DB8"/>
    <w:multiLevelType w:val="hybridMultilevel"/>
    <w:tmpl w:val="F736985C"/>
    <w:lvl w:ilvl="0" w:tplc="73BE9B32">
      <w:start w:val="1"/>
      <w:numFmt w:val="bullet"/>
      <w:lvlText w:val=""/>
      <w:lvlPicBulletId w:val="5"/>
      <w:lvlJc w:val="left"/>
      <w:pPr>
        <w:ind w:left="567" w:hanging="567"/>
      </w:pPr>
      <w:rPr>
        <w:rFonts w:ascii="Symbol" w:hAnsi="Symbol" w:hint="default"/>
        <w:color w:val="auto"/>
        <w:sz w:val="24"/>
        <w:szCs w:val="2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8">
    <w:nsid w:val="1E706AA1"/>
    <w:multiLevelType w:val="hybridMultilevel"/>
    <w:tmpl w:val="91BA2990"/>
    <w:lvl w:ilvl="0" w:tplc="8CC60C0A">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EA973E5"/>
    <w:multiLevelType w:val="hybridMultilevel"/>
    <w:tmpl w:val="904C25F6"/>
    <w:lvl w:ilvl="0" w:tplc="8CC60C0A">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8160E29"/>
    <w:multiLevelType w:val="hybridMultilevel"/>
    <w:tmpl w:val="22F2F1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ADB1308"/>
    <w:multiLevelType w:val="hybridMultilevel"/>
    <w:tmpl w:val="AD700EAA"/>
    <w:lvl w:ilvl="0" w:tplc="17D46A34">
      <w:numFmt w:val="bullet"/>
      <w:lvlText w:val=""/>
      <w:lvlPicBulletId w:val="0"/>
      <w:lvlJc w:val="left"/>
      <w:pPr>
        <w:ind w:left="360" w:hanging="360"/>
      </w:pPr>
      <w:rPr>
        <w:rFonts w:ascii="Symbol" w:eastAsia="Times New Roman" w:hAnsi="Symbol" w:cs="rpt-Regular" w:hint="default"/>
        <w:b/>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3C294126"/>
    <w:multiLevelType w:val="hybridMultilevel"/>
    <w:tmpl w:val="3AC05F20"/>
    <w:lvl w:ilvl="0" w:tplc="ED0EC67C">
      <w:numFmt w:val="bullet"/>
      <w:lvlText w:val="-"/>
      <w:lvlJc w:val="left"/>
      <w:pPr>
        <w:ind w:left="720" w:hanging="360"/>
      </w:pPr>
      <w:rPr>
        <w:rFonts w:ascii="Sakkal Majalla" w:eastAsiaTheme="minorHAnsi" w:hAnsi="Sakkal Majalla" w:cs="Sakkal Majall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595203A"/>
    <w:multiLevelType w:val="hybridMultilevel"/>
    <w:tmpl w:val="CE6239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48413556"/>
    <w:multiLevelType w:val="hybridMultilevel"/>
    <w:tmpl w:val="C85C1192"/>
    <w:lvl w:ilvl="0" w:tplc="781642CA">
      <w:start w:val="8"/>
      <w:numFmt w:val="bullet"/>
      <w:lvlText w:val=""/>
      <w:lvlPicBulletId w:val="2"/>
      <w:lvlJc w:val="left"/>
      <w:pPr>
        <w:ind w:left="576" w:hanging="576"/>
      </w:pPr>
      <w:rPr>
        <w:rFonts w:ascii="Symbol" w:eastAsia="Adobe Ming Std 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nsid w:val="48C44721"/>
    <w:multiLevelType w:val="hybridMultilevel"/>
    <w:tmpl w:val="1FC8B15E"/>
    <w:lvl w:ilvl="0" w:tplc="593E0D10">
      <w:start w:val="1"/>
      <w:numFmt w:val="bullet"/>
      <w:lvlText w:val=""/>
      <w:lvlPicBulletId w:val="3"/>
      <w:lvlJc w:val="left"/>
      <w:pPr>
        <w:ind w:left="576" w:hanging="576"/>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nsid w:val="49FC00FB"/>
    <w:multiLevelType w:val="hybridMultilevel"/>
    <w:tmpl w:val="939A082C"/>
    <w:lvl w:ilvl="0" w:tplc="74C05764">
      <w:start w:val="1"/>
      <w:numFmt w:val="bullet"/>
      <w:lvlText w:val=""/>
      <w:lvlPicBulletId w:val="8"/>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nsid w:val="559C096B"/>
    <w:multiLevelType w:val="hybridMultilevel"/>
    <w:tmpl w:val="FB26A044"/>
    <w:lvl w:ilvl="0" w:tplc="30A47A58">
      <w:numFmt w:val="bullet"/>
      <w:lvlText w:val="-"/>
      <w:lvlJc w:val="left"/>
      <w:pPr>
        <w:ind w:left="720" w:hanging="360"/>
      </w:pPr>
      <w:rPr>
        <w:rFonts w:ascii="Sakkal Majalla" w:eastAsiaTheme="minorEastAsia" w:hAnsi="Sakkal Majalla" w:cs="Sakkal Majall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8366078"/>
    <w:multiLevelType w:val="hybridMultilevel"/>
    <w:tmpl w:val="4A56464C"/>
    <w:lvl w:ilvl="0" w:tplc="3306D82A">
      <w:start w:val="1"/>
      <w:numFmt w:val="bullet"/>
      <w:lvlText w:val=""/>
      <w:lvlPicBulletId w:val="8"/>
      <w:lvlJc w:val="left"/>
      <w:pPr>
        <w:ind w:left="510" w:hanging="510"/>
      </w:pPr>
      <w:rPr>
        <w:rFonts w:ascii="Symbol" w:hAnsi="Symbol" w:hint="default"/>
        <w:color w:val="auto"/>
        <w:sz w:val="36"/>
        <w:szCs w:val="36"/>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9">
    <w:nsid w:val="5A150F30"/>
    <w:multiLevelType w:val="hybridMultilevel"/>
    <w:tmpl w:val="0B6ED13C"/>
    <w:lvl w:ilvl="0" w:tplc="D74277D0">
      <w:numFmt w:val="bullet"/>
      <w:lvlText w:val="-"/>
      <w:lvlJc w:val="left"/>
      <w:pPr>
        <w:ind w:left="720" w:hanging="360"/>
      </w:pPr>
      <w:rPr>
        <w:rFonts w:ascii="Sakkal Majalla" w:eastAsiaTheme="minorEastAsia" w:hAnsi="Sakkal Majalla" w:cs="Sakkal Majall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BDF56AC"/>
    <w:multiLevelType w:val="hybridMultilevel"/>
    <w:tmpl w:val="18500438"/>
    <w:lvl w:ilvl="0" w:tplc="8DA2E78A">
      <w:start w:val="1"/>
      <w:numFmt w:val="decimal"/>
      <w:lvlText w:val="%1."/>
      <w:lvlJc w:val="left"/>
      <w:pPr>
        <w:ind w:left="576" w:hanging="576"/>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nsid w:val="5BE9523C"/>
    <w:multiLevelType w:val="hybridMultilevel"/>
    <w:tmpl w:val="4DECD5F4"/>
    <w:lvl w:ilvl="0" w:tplc="8CC60C0A">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661E6C78"/>
    <w:multiLevelType w:val="hybridMultilevel"/>
    <w:tmpl w:val="FE1AB1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70AE108B"/>
    <w:multiLevelType w:val="hybridMultilevel"/>
    <w:tmpl w:val="D410F196"/>
    <w:lvl w:ilvl="0" w:tplc="42D8C848">
      <w:start w:val="8"/>
      <w:numFmt w:val="bullet"/>
      <w:lvlText w:val=""/>
      <w:lvlPicBulletId w:val="4"/>
      <w:lvlJc w:val="left"/>
      <w:pPr>
        <w:ind w:left="576" w:hanging="576"/>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nsid w:val="7E2F3658"/>
    <w:multiLevelType w:val="hybridMultilevel"/>
    <w:tmpl w:val="340ABFE6"/>
    <w:lvl w:ilvl="0" w:tplc="79AE8272">
      <w:start w:val="1"/>
      <w:numFmt w:val="bullet"/>
      <w:lvlText w:val=""/>
      <w:lvlPicBulletId w:val="6"/>
      <w:lvlJc w:val="left"/>
      <w:pPr>
        <w:tabs>
          <w:tab w:val="num" w:pos="720"/>
        </w:tabs>
        <w:ind w:left="720" w:hanging="360"/>
      </w:pPr>
      <w:rPr>
        <w:rFonts w:ascii="Symbol" w:hAnsi="Symbol" w:hint="default"/>
      </w:rPr>
    </w:lvl>
    <w:lvl w:ilvl="1" w:tplc="C0F8A614" w:tentative="1">
      <w:start w:val="1"/>
      <w:numFmt w:val="bullet"/>
      <w:lvlText w:val=""/>
      <w:lvlJc w:val="left"/>
      <w:pPr>
        <w:tabs>
          <w:tab w:val="num" w:pos="1440"/>
        </w:tabs>
        <w:ind w:left="1440" w:hanging="360"/>
      </w:pPr>
      <w:rPr>
        <w:rFonts w:ascii="Symbol" w:hAnsi="Symbol" w:hint="default"/>
      </w:rPr>
    </w:lvl>
    <w:lvl w:ilvl="2" w:tplc="BEF2F44C" w:tentative="1">
      <w:start w:val="1"/>
      <w:numFmt w:val="bullet"/>
      <w:lvlText w:val=""/>
      <w:lvlJc w:val="left"/>
      <w:pPr>
        <w:tabs>
          <w:tab w:val="num" w:pos="2160"/>
        </w:tabs>
        <w:ind w:left="2160" w:hanging="360"/>
      </w:pPr>
      <w:rPr>
        <w:rFonts w:ascii="Symbol" w:hAnsi="Symbol" w:hint="default"/>
      </w:rPr>
    </w:lvl>
    <w:lvl w:ilvl="3" w:tplc="A1F491E0" w:tentative="1">
      <w:start w:val="1"/>
      <w:numFmt w:val="bullet"/>
      <w:lvlText w:val=""/>
      <w:lvlJc w:val="left"/>
      <w:pPr>
        <w:tabs>
          <w:tab w:val="num" w:pos="2880"/>
        </w:tabs>
        <w:ind w:left="2880" w:hanging="360"/>
      </w:pPr>
      <w:rPr>
        <w:rFonts w:ascii="Symbol" w:hAnsi="Symbol" w:hint="default"/>
      </w:rPr>
    </w:lvl>
    <w:lvl w:ilvl="4" w:tplc="C998507C" w:tentative="1">
      <w:start w:val="1"/>
      <w:numFmt w:val="bullet"/>
      <w:lvlText w:val=""/>
      <w:lvlJc w:val="left"/>
      <w:pPr>
        <w:tabs>
          <w:tab w:val="num" w:pos="3600"/>
        </w:tabs>
        <w:ind w:left="3600" w:hanging="360"/>
      </w:pPr>
      <w:rPr>
        <w:rFonts w:ascii="Symbol" w:hAnsi="Symbol" w:hint="default"/>
      </w:rPr>
    </w:lvl>
    <w:lvl w:ilvl="5" w:tplc="157EDCB6" w:tentative="1">
      <w:start w:val="1"/>
      <w:numFmt w:val="bullet"/>
      <w:lvlText w:val=""/>
      <w:lvlJc w:val="left"/>
      <w:pPr>
        <w:tabs>
          <w:tab w:val="num" w:pos="4320"/>
        </w:tabs>
        <w:ind w:left="4320" w:hanging="360"/>
      </w:pPr>
      <w:rPr>
        <w:rFonts w:ascii="Symbol" w:hAnsi="Symbol" w:hint="default"/>
      </w:rPr>
    </w:lvl>
    <w:lvl w:ilvl="6" w:tplc="D758F206" w:tentative="1">
      <w:start w:val="1"/>
      <w:numFmt w:val="bullet"/>
      <w:lvlText w:val=""/>
      <w:lvlJc w:val="left"/>
      <w:pPr>
        <w:tabs>
          <w:tab w:val="num" w:pos="5040"/>
        </w:tabs>
        <w:ind w:left="5040" w:hanging="360"/>
      </w:pPr>
      <w:rPr>
        <w:rFonts w:ascii="Symbol" w:hAnsi="Symbol" w:hint="default"/>
      </w:rPr>
    </w:lvl>
    <w:lvl w:ilvl="7" w:tplc="841829D2" w:tentative="1">
      <w:start w:val="1"/>
      <w:numFmt w:val="bullet"/>
      <w:lvlText w:val=""/>
      <w:lvlJc w:val="left"/>
      <w:pPr>
        <w:tabs>
          <w:tab w:val="num" w:pos="5760"/>
        </w:tabs>
        <w:ind w:left="5760" w:hanging="360"/>
      </w:pPr>
      <w:rPr>
        <w:rFonts w:ascii="Symbol" w:hAnsi="Symbol" w:hint="default"/>
      </w:rPr>
    </w:lvl>
    <w:lvl w:ilvl="8" w:tplc="AF946698" w:tentative="1">
      <w:start w:val="1"/>
      <w:numFmt w:val="bullet"/>
      <w:lvlText w:val=""/>
      <w:lvlJc w:val="left"/>
      <w:pPr>
        <w:tabs>
          <w:tab w:val="num" w:pos="6480"/>
        </w:tabs>
        <w:ind w:left="6480" w:hanging="360"/>
      </w:pPr>
      <w:rPr>
        <w:rFonts w:ascii="Symbol" w:hAnsi="Symbol" w:hint="default"/>
      </w:rPr>
    </w:lvl>
  </w:abstractNum>
  <w:num w:numId="1">
    <w:abstractNumId w:val="11"/>
  </w:num>
  <w:num w:numId="2">
    <w:abstractNumId w:val="5"/>
  </w:num>
  <w:num w:numId="3">
    <w:abstractNumId w:val="20"/>
  </w:num>
  <w:num w:numId="4">
    <w:abstractNumId w:val="14"/>
  </w:num>
  <w:num w:numId="5">
    <w:abstractNumId w:val="15"/>
  </w:num>
  <w:num w:numId="6">
    <w:abstractNumId w:val="1"/>
  </w:num>
  <w:num w:numId="7">
    <w:abstractNumId w:val="23"/>
  </w:num>
  <w:num w:numId="8">
    <w:abstractNumId w:val="7"/>
  </w:num>
  <w:num w:numId="9">
    <w:abstractNumId w:val="24"/>
  </w:num>
  <w:num w:numId="10">
    <w:abstractNumId w:val="12"/>
  </w:num>
  <w:num w:numId="11">
    <w:abstractNumId w:val="19"/>
  </w:num>
  <w:num w:numId="12">
    <w:abstractNumId w:val="17"/>
  </w:num>
  <w:num w:numId="13">
    <w:abstractNumId w:val="9"/>
  </w:num>
  <w:num w:numId="14">
    <w:abstractNumId w:val="8"/>
  </w:num>
  <w:num w:numId="15">
    <w:abstractNumId w:val="21"/>
  </w:num>
  <w:num w:numId="16">
    <w:abstractNumId w:val="0"/>
  </w:num>
  <w:num w:numId="17">
    <w:abstractNumId w:val="3"/>
  </w:num>
  <w:num w:numId="18">
    <w:abstractNumId w:val="6"/>
  </w:num>
  <w:num w:numId="19">
    <w:abstractNumId w:val="4"/>
  </w:num>
  <w:num w:numId="20">
    <w:abstractNumId w:val="13"/>
  </w:num>
  <w:num w:numId="21">
    <w:abstractNumId w:val="22"/>
  </w:num>
  <w:num w:numId="22">
    <w:abstractNumId w:val="10"/>
  </w:num>
  <w:num w:numId="23">
    <w:abstractNumId w:val="16"/>
  </w:num>
  <w:num w:numId="24">
    <w:abstractNumId w:val="18"/>
  </w:num>
  <w:num w:numId="25">
    <w:abstractNumId w:val="2"/>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3040A"/>
    <w:rsid w:val="00015BA6"/>
    <w:rsid w:val="00016A05"/>
    <w:rsid w:val="0001725E"/>
    <w:rsid w:val="000175C5"/>
    <w:rsid w:val="000179D9"/>
    <w:rsid w:val="00017C30"/>
    <w:rsid w:val="000266AF"/>
    <w:rsid w:val="00026EBD"/>
    <w:rsid w:val="00030BDE"/>
    <w:rsid w:val="00031285"/>
    <w:rsid w:val="00040B1C"/>
    <w:rsid w:val="00040F23"/>
    <w:rsid w:val="00047563"/>
    <w:rsid w:val="00047DF3"/>
    <w:rsid w:val="00050A2B"/>
    <w:rsid w:val="0005118D"/>
    <w:rsid w:val="00052041"/>
    <w:rsid w:val="0005533C"/>
    <w:rsid w:val="00055D6D"/>
    <w:rsid w:val="00057FFB"/>
    <w:rsid w:val="00062E16"/>
    <w:rsid w:val="0006418D"/>
    <w:rsid w:val="00066E5D"/>
    <w:rsid w:val="000724CA"/>
    <w:rsid w:val="000744AD"/>
    <w:rsid w:val="00074525"/>
    <w:rsid w:val="00075B3B"/>
    <w:rsid w:val="00084372"/>
    <w:rsid w:val="00085F65"/>
    <w:rsid w:val="00090487"/>
    <w:rsid w:val="0009204D"/>
    <w:rsid w:val="0009377E"/>
    <w:rsid w:val="0009726D"/>
    <w:rsid w:val="000A3077"/>
    <w:rsid w:val="000B0B3F"/>
    <w:rsid w:val="000B4041"/>
    <w:rsid w:val="000B448F"/>
    <w:rsid w:val="000B753D"/>
    <w:rsid w:val="000B7DC0"/>
    <w:rsid w:val="000C059A"/>
    <w:rsid w:val="000C072E"/>
    <w:rsid w:val="000C4B58"/>
    <w:rsid w:val="000C5D85"/>
    <w:rsid w:val="000D082E"/>
    <w:rsid w:val="000D5026"/>
    <w:rsid w:val="000D5173"/>
    <w:rsid w:val="000E66F8"/>
    <w:rsid w:val="000E7395"/>
    <w:rsid w:val="000F0076"/>
    <w:rsid w:val="000F1708"/>
    <w:rsid w:val="000F32C7"/>
    <w:rsid w:val="000F65A1"/>
    <w:rsid w:val="000F7707"/>
    <w:rsid w:val="000F7CBD"/>
    <w:rsid w:val="0010760E"/>
    <w:rsid w:val="001101A0"/>
    <w:rsid w:val="00116F94"/>
    <w:rsid w:val="00117673"/>
    <w:rsid w:val="00117B1D"/>
    <w:rsid w:val="001231AD"/>
    <w:rsid w:val="00123A14"/>
    <w:rsid w:val="00124D4C"/>
    <w:rsid w:val="001264DF"/>
    <w:rsid w:val="0013068D"/>
    <w:rsid w:val="00131B1C"/>
    <w:rsid w:val="00131B38"/>
    <w:rsid w:val="00132C0A"/>
    <w:rsid w:val="001343F0"/>
    <w:rsid w:val="00134CDB"/>
    <w:rsid w:val="00136575"/>
    <w:rsid w:val="00146067"/>
    <w:rsid w:val="00146DF4"/>
    <w:rsid w:val="0015006C"/>
    <w:rsid w:val="00150400"/>
    <w:rsid w:val="00150A53"/>
    <w:rsid w:val="00152A8A"/>
    <w:rsid w:val="00152BBE"/>
    <w:rsid w:val="0015348D"/>
    <w:rsid w:val="00162D45"/>
    <w:rsid w:val="00163810"/>
    <w:rsid w:val="0016778D"/>
    <w:rsid w:val="00172768"/>
    <w:rsid w:val="00172B15"/>
    <w:rsid w:val="001741C5"/>
    <w:rsid w:val="00176724"/>
    <w:rsid w:val="00180E6F"/>
    <w:rsid w:val="001843B2"/>
    <w:rsid w:val="00185525"/>
    <w:rsid w:val="001900A1"/>
    <w:rsid w:val="00194181"/>
    <w:rsid w:val="001944F7"/>
    <w:rsid w:val="00195C1F"/>
    <w:rsid w:val="0019617B"/>
    <w:rsid w:val="001A1288"/>
    <w:rsid w:val="001A34A8"/>
    <w:rsid w:val="001A3A8D"/>
    <w:rsid w:val="001B2711"/>
    <w:rsid w:val="001B75C1"/>
    <w:rsid w:val="001B7E31"/>
    <w:rsid w:val="001C11A3"/>
    <w:rsid w:val="001C6995"/>
    <w:rsid w:val="001D193E"/>
    <w:rsid w:val="001D1A3B"/>
    <w:rsid w:val="001D350A"/>
    <w:rsid w:val="001D3A17"/>
    <w:rsid w:val="001D5D1E"/>
    <w:rsid w:val="001E27C2"/>
    <w:rsid w:val="001F0B9B"/>
    <w:rsid w:val="001F1744"/>
    <w:rsid w:val="001F38C0"/>
    <w:rsid w:val="002021EF"/>
    <w:rsid w:val="002027DF"/>
    <w:rsid w:val="00206D6C"/>
    <w:rsid w:val="0021166C"/>
    <w:rsid w:val="0021196B"/>
    <w:rsid w:val="0021428A"/>
    <w:rsid w:val="00214565"/>
    <w:rsid w:val="00215AD2"/>
    <w:rsid w:val="0022035D"/>
    <w:rsid w:val="00226F80"/>
    <w:rsid w:val="00227842"/>
    <w:rsid w:val="00232935"/>
    <w:rsid w:val="00235BF7"/>
    <w:rsid w:val="002465AB"/>
    <w:rsid w:val="00247375"/>
    <w:rsid w:val="00253449"/>
    <w:rsid w:val="00261CF8"/>
    <w:rsid w:val="00274899"/>
    <w:rsid w:val="00275CD3"/>
    <w:rsid w:val="002771A2"/>
    <w:rsid w:val="00277F4C"/>
    <w:rsid w:val="002800BB"/>
    <w:rsid w:val="00283647"/>
    <w:rsid w:val="0028392F"/>
    <w:rsid w:val="0028523A"/>
    <w:rsid w:val="00290248"/>
    <w:rsid w:val="00294303"/>
    <w:rsid w:val="00294397"/>
    <w:rsid w:val="00294AB0"/>
    <w:rsid w:val="002A04B9"/>
    <w:rsid w:val="002A078C"/>
    <w:rsid w:val="002A1158"/>
    <w:rsid w:val="002A4079"/>
    <w:rsid w:val="002A4F12"/>
    <w:rsid w:val="002B1246"/>
    <w:rsid w:val="002C04B9"/>
    <w:rsid w:val="002C40E6"/>
    <w:rsid w:val="002D2C5D"/>
    <w:rsid w:val="002D301E"/>
    <w:rsid w:val="002E16FC"/>
    <w:rsid w:val="002F2114"/>
    <w:rsid w:val="002F2DF6"/>
    <w:rsid w:val="002F39A7"/>
    <w:rsid w:val="002F58A5"/>
    <w:rsid w:val="003000E6"/>
    <w:rsid w:val="00301397"/>
    <w:rsid w:val="00302699"/>
    <w:rsid w:val="00303554"/>
    <w:rsid w:val="003035CF"/>
    <w:rsid w:val="00304E3F"/>
    <w:rsid w:val="00305CD1"/>
    <w:rsid w:val="003063C5"/>
    <w:rsid w:val="0032182E"/>
    <w:rsid w:val="00327D55"/>
    <w:rsid w:val="003300E5"/>
    <w:rsid w:val="00330881"/>
    <w:rsid w:val="00330F40"/>
    <w:rsid w:val="00331F8C"/>
    <w:rsid w:val="00334B43"/>
    <w:rsid w:val="00337FA6"/>
    <w:rsid w:val="00345016"/>
    <w:rsid w:val="00346F00"/>
    <w:rsid w:val="0034792E"/>
    <w:rsid w:val="00351640"/>
    <w:rsid w:val="0035305C"/>
    <w:rsid w:val="0035479D"/>
    <w:rsid w:val="00355D0F"/>
    <w:rsid w:val="00362CF2"/>
    <w:rsid w:val="00363F3E"/>
    <w:rsid w:val="003653D0"/>
    <w:rsid w:val="0036611D"/>
    <w:rsid w:val="00366828"/>
    <w:rsid w:val="00371AF7"/>
    <w:rsid w:val="00380CC2"/>
    <w:rsid w:val="00383BA6"/>
    <w:rsid w:val="003853A6"/>
    <w:rsid w:val="00392959"/>
    <w:rsid w:val="00394CDA"/>
    <w:rsid w:val="003966CE"/>
    <w:rsid w:val="003A2A39"/>
    <w:rsid w:val="003A4584"/>
    <w:rsid w:val="003A4830"/>
    <w:rsid w:val="003A7FEA"/>
    <w:rsid w:val="003B53C5"/>
    <w:rsid w:val="003B59F9"/>
    <w:rsid w:val="003C2153"/>
    <w:rsid w:val="003C3033"/>
    <w:rsid w:val="003C3BDA"/>
    <w:rsid w:val="003C5251"/>
    <w:rsid w:val="003C75B3"/>
    <w:rsid w:val="003D34F7"/>
    <w:rsid w:val="003D350F"/>
    <w:rsid w:val="003D58AE"/>
    <w:rsid w:val="003D7BDE"/>
    <w:rsid w:val="003E041C"/>
    <w:rsid w:val="003E345F"/>
    <w:rsid w:val="003E4A02"/>
    <w:rsid w:val="003E4F85"/>
    <w:rsid w:val="003F2AE8"/>
    <w:rsid w:val="003F3631"/>
    <w:rsid w:val="003F41BB"/>
    <w:rsid w:val="003F7575"/>
    <w:rsid w:val="003F76FA"/>
    <w:rsid w:val="00401F4B"/>
    <w:rsid w:val="00402CAC"/>
    <w:rsid w:val="00403A11"/>
    <w:rsid w:val="00403E19"/>
    <w:rsid w:val="00404549"/>
    <w:rsid w:val="00405BD0"/>
    <w:rsid w:val="00406F1C"/>
    <w:rsid w:val="004105EB"/>
    <w:rsid w:val="0041133E"/>
    <w:rsid w:val="00417B0E"/>
    <w:rsid w:val="00423539"/>
    <w:rsid w:val="00424E1E"/>
    <w:rsid w:val="00427779"/>
    <w:rsid w:val="0043173A"/>
    <w:rsid w:val="00434D3A"/>
    <w:rsid w:val="00440E77"/>
    <w:rsid w:val="004551E6"/>
    <w:rsid w:val="00460F0E"/>
    <w:rsid w:val="00460F9E"/>
    <w:rsid w:val="00465841"/>
    <w:rsid w:val="00477D67"/>
    <w:rsid w:val="00484A10"/>
    <w:rsid w:val="00485850"/>
    <w:rsid w:val="00491419"/>
    <w:rsid w:val="0049314D"/>
    <w:rsid w:val="00493C47"/>
    <w:rsid w:val="00494DFF"/>
    <w:rsid w:val="00495B60"/>
    <w:rsid w:val="00496A62"/>
    <w:rsid w:val="004A354B"/>
    <w:rsid w:val="004A3A25"/>
    <w:rsid w:val="004B1CA5"/>
    <w:rsid w:val="004B7BBD"/>
    <w:rsid w:val="004C02BF"/>
    <w:rsid w:val="004C6B4F"/>
    <w:rsid w:val="004D27CA"/>
    <w:rsid w:val="004D31DE"/>
    <w:rsid w:val="004D4F1C"/>
    <w:rsid w:val="004E24A0"/>
    <w:rsid w:val="004E6225"/>
    <w:rsid w:val="004E75E8"/>
    <w:rsid w:val="004F11B4"/>
    <w:rsid w:val="004F4B1B"/>
    <w:rsid w:val="00502706"/>
    <w:rsid w:val="005061FF"/>
    <w:rsid w:val="00507580"/>
    <w:rsid w:val="005160BF"/>
    <w:rsid w:val="00516B98"/>
    <w:rsid w:val="00516F85"/>
    <w:rsid w:val="0052240B"/>
    <w:rsid w:val="00525001"/>
    <w:rsid w:val="005273C6"/>
    <w:rsid w:val="00531CBB"/>
    <w:rsid w:val="00531E69"/>
    <w:rsid w:val="005345A8"/>
    <w:rsid w:val="005347D8"/>
    <w:rsid w:val="005447C6"/>
    <w:rsid w:val="00544A93"/>
    <w:rsid w:val="00555065"/>
    <w:rsid w:val="005553F8"/>
    <w:rsid w:val="005570F6"/>
    <w:rsid w:val="00560172"/>
    <w:rsid w:val="005633C2"/>
    <w:rsid w:val="005648F0"/>
    <w:rsid w:val="00567F02"/>
    <w:rsid w:val="0057074D"/>
    <w:rsid w:val="00571199"/>
    <w:rsid w:val="00573206"/>
    <w:rsid w:val="00591ECD"/>
    <w:rsid w:val="00592A57"/>
    <w:rsid w:val="00594538"/>
    <w:rsid w:val="00595BD1"/>
    <w:rsid w:val="005A13DD"/>
    <w:rsid w:val="005A14EB"/>
    <w:rsid w:val="005A61F4"/>
    <w:rsid w:val="005B19EA"/>
    <w:rsid w:val="005B394D"/>
    <w:rsid w:val="005B6922"/>
    <w:rsid w:val="005B6BA6"/>
    <w:rsid w:val="005C0237"/>
    <w:rsid w:val="005C66FA"/>
    <w:rsid w:val="005C68B8"/>
    <w:rsid w:val="005D04E5"/>
    <w:rsid w:val="005D6B53"/>
    <w:rsid w:val="005E0759"/>
    <w:rsid w:val="005E14CE"/>
    <w:rsid w:val="005E2612"/>
    <w:rsid w:val="005E38A8"/>
    <w:rsid w:val="005E591D"/>
    <w:rsid w:val="005F30AC"/>
    <w:rsid w:val="005F6474"/>
    <w:rsid w:val="006016A3"/>
    <w:rsid w:val="00604175"/>
    <w:rsid w:val="0060565F"/>
    <w:rsid w:val="006062A0"/>
    <w:rsid w:val="00606A81"/>
    <w:rsid w:val="00610759"/>
    <w:rsid w:val="00611525"/>
    <w:rsid w:val="0061184C"/>
    <w:rsid w:val="0061517A"/>
    <w:rsid w:val="00616173"/>
    <w:rsid w:val="00617E53"/>
    <w:rsid w:val="00620AB0"/>
    <w:rsid w:val="00624B18"/>
    <w:rsid w:val="00634132"/>
    <w:rsid w:val="00635307"/>
    <w:rsid w:val="00636A52"/>
    <w:rsid w:val="00637EC4"/>
    <w:rsid w:val="00643F60"/>
    <w:rsid w:val="00645631"/>
    <w:rsid w:val="00650748"/>
    <w:rsid w:val="006514A3"/>
    <w:rsid w:val="00653D16"/>
    <w:rsid w:val="0066135B"/>
    <w:rsid w:val="00665125"/>
    <w:rsid w:val="006666B1"/>
    <w:rsid w:val="006676E1"/>
    <w:rsid w:val="006720F7"/>
    <w:rsid w:val="00672181"/>
    <w:rsid w:val="00672795"/>
    <w:rsid w:val="006753FC"/>
    <w:rsid w:val="006841FA"/>
    <w:rsid w:val="00685B67"/>
    <w:rsid w:val="00687F39"/>
    <w:rsid w:val="00691535"/>
    <w:rsid w:val="0069579C"/>
    <w:rsid w:val="00695DA3"/>
    <w:rsid w:val="00696A19"/>
    <w:rsid w:val="006A1710"/>
    <w:rsid w:val="006A21FE"/>
    <w:rsid w:val="006A2CA6"/>
    <w:rsid w:val="006A6D23"/>
    <w:rsid w:val="006A7D92"/>
    <w:rsid w:val="006B5857"/>
    <w:rsid w:val="006B6382"/>
    <w:rsid w:val="006B7270"/>
    <w:rsid w:val="006B7B92"/>
    <w:rsid w:val="006C398B"/>
    <w:rsid w:val="006C3ECB"/>
    <w:rsid w:val="006C52FE"/>
    <w:rsid w:val="006C7F2F"/>
    <w:rsid w:val="006D1498"/>
    <w:rsid w:val="006D4703"/>
    <w:rsid w:val="006E04F3"/>
    <w:rsid w:val="006E643F"/>
    <w:rsid w:val="006F0BBB"/>
    <w:rsid w:val="006F4600"/>
    <w:rsid w:val="006F53A7"/>
    <w:rsid w:val="00700E05"/>
    <w:rsid w:val="007039A0"/>
    <w:rsid w:val="0070505C"/>
    <w:rsid w:val="00713AE9"/>
    <w:rsid w:val="00714E91"/>
    <w:rsid w:val="00715D92"/>
    <w:rsid w:val="007218F3"/>
    <w:rsid w:val="00721E84"/>
    <w:rsid w:val="007335C9"/>
    <w:rsid w:val="007522EA"/>
    <w:rsid w:val="00756AD9"/>
    <w:rsid w:val="00766F9F"/>
    <w:rsid w:val="00772221"/>
    <w:rsid w:val="00774F12"/>
    <w:rsid w:val="00776426"/>
    <w:rsid w:val="00776B54"/>
    <w:rsid w:val="007778D3"/>
    <w:rsid w:val="00777F73"/>
    <w:rsid w:val="0078158D"/>
    <w:rsid w:val="00781A2F"/>
    <w:rsid w:val="007823F4"/>
    <w:rsid w:val="007839B5"/>
    <w:rsid w:val="007855E2"/>
    <w:rsid w:val="007900DD"/>
    <w:rsid w:val="00790D7A"/>
    <w:rsid w:val="00792F47"/>
    <w:rsid w:val="0079403E"/>
    <w:rsid w:val="007A280F"/>
    <w:rsid w:val="007A544F"/>
    <w:rsid w:val="007B2680"/>
    <w:rsid w:val="007B4960"/>
    <w:rsid w:val="007B4DF8"/>
    <w:rsid w:val="007B5069"/>
    <w:rsid w:val="007C12CD"/>
    <w:rsid w:val="007C1E73"/>
    <w:rsid w:val="007C477D"/>
    <w:rsid w:val="007C4F9E"/>
    <w:rsid w:val="007C6591"/>
    <w:rsid w:val="007D23BC"/>
    <w:rsid w:val="007D339B"/>
    <w:rsid w:val="007D45C4"/>
    <w:rsid w:val="007D67FF"/>
    <w:rsid w:val="007E321C"/>
    <w:rsid w:val="007E4713"/>
    <w:rsid w:val="007E571E"/>
    <w:rsid w:val="007E7823"/>
    <w:rsid w:val="007F0411"/>
    <w:rsid w:val="007F0F2A"/>
    <w:rsid w:val="007F19B6"/>
    <w:rsid w:val="007F2463"/>
    <w:rsid w:val="007F4B8E"/>
    <w:rsid w:val="007F4E5C"/>
    <w:rsid w:val="007F750E"/>
    <w:rsid w:val="0080070C"/>
    <w:rsid w:val="00802366"/>
    <w:rsid w:val="0080410C"/>
    <w:rsid w:val="00804E71"/>
    <w:rsid w:val="008050DE"/>
    <w:rsid w:val="00806022"/>
    <w:rsid w:val="00810AF6"/>
    <w:rsid w:val="0081536A"/>
    <w:rsid w:val="008156CA"/>
    <w:rsid w:val="008305B4"/>
    <w:rsid w:val="008317F7"/>
    <w:rsid w:val="00834853"/>
    <w:rsid w:val="00835331"/>
    <w:rsid w:val="00835429"/>
    <w:rsid w:val="00836A5D"/>
    <w:rsid w:val="0083716D"/>
    <w:rsid w:val="00840252"/>
    <w:rsid w:val="008452D0"/>
    <w:rsid w:val="008500D7"/>
    <w:rsid w:val="00853D96"/>
    <w:rsid w:val="00854AF2"/>
    <w:rsid w:val="008565E2"/>
    <w:rsid w:val="00857CC6"/>
    <w:rsid w:val="0086361A"/>
    <w:rsid w:val="008705FB"/>
    <w:rsid w:val="0087407F"/>
    <w:rsid w:val="008741E1"/>
    <w:rsid w:val="00876E61"/>
    <w:rsid w:val="00877434"/>
    <w:rsid w:val="00880428"/>
    <w:rsid w:val="00881264"/>
    <w:rsid w:val="008847F8"/>
    <w:rsid w:val="0088523D"/>
    <w:rsid w:val="008855B3"/>
    <w:rsid w:val="00885E2E"/>
    <w:rsid w:val="00886F95"/>
    <w:rsid w:val="008928E3"/>
    <w:rsid w:val="0089460A"/>
    <w:rsid w:val="008954FC"/>
    <w:rsid w:val="008A03ED"/>
    <w:rsid w:val="008A4219"/>
    <w:rsid w:val="008A5640"/>
    <w:rsid w:val="008A5D14"/>
    <w:rsid w:val="008A5F45"/>
    <w:rsid w:val="008C22E7"/>
    <w:rsid w:val="008C34C8"/>
    <w:rsid w:val="008D06BD"/>
    <w:rsid w:val="008D27F4"/>
    <w:rsid w:val="008D6825"/>
    <w:rsid w:val="008E19CF"/>
    <w:rsid w:val="008E2B70"/>
    <w:rsid w:val="008E3919"/>
    <w:rsid w:val="008E5CB0"/>
    <w:rsid w:val="008F10A6"/>
    <w:rsid w:val="008F155B"/>
    <w:rsid w:val="008F266E"/>
    <w:rsid w:val="008F4053"/>
    <w:rsid w:val="008F5AE0"/>
    <w:rsid w:val="008F5B27"/>
    <w:rsid w:val="00900F65"/>
    <w:rsid w:val="00902465"/>
    <w:rsid w:val="0090459D"/>
    <w:rsid w:val="00906547"/>
    <w:rsid w:val="009065E7"/>
    <w:rsid w:val="00910C5E"/>
    <w:rsid w:val="00910CC9"/>
    <w:rsid w:val="0091516F"/>
    <w:rsid w:val="00917FC7"/>
    <w:rsid w:val="00920B33"/>
    <w:rsid w:val="0092644C"/>
    <w:rsid w:val="0093040A"/>
    <w:rsid w:val="00935A95"/>
    <w:rsid w:val="00935C0E"/>
    <w:rsid w:val="009360AC"/>
    <w:rsid w:val="00943B12"/>
    <w:rsid w:val="00943E11"/>
    <w:rsid w:val="00956C42"/>
    <w:rsid w:val="00957AB4"/>
    <w:rsid w:val="00960E28"/>
    <w:rsid w:val="00972782"/>
    <w:rsid w:val="009734B4"/>
    <w:rsid w:val="009773A0"/>
    <w:rsid w:val="009774E4"/>
    <w:rsid w:val="0098287F"/>
    <w:rsid w:val="00984B17"/>
    <w:rsid w:val="00985605"/>
    <w:rsid w:val="00986395"/>
    <w:rsid w:val="00992915"/>
    <w:rsid w:val="00995D31"/>
    <w:rsid w:val="00996856"/>
    <w:rsid w:val="009A0B1B"/>
    <w:rsid w:val="009A18FD"/>
    <w:rsid w:val="009A45F5"/>
    <w:rsid w:val="009A4CC9"/>
    <w:rsid w:val="009A617E"/>
    <w:rsid w:val="009A62A9"/>
    <w:rsid w:val="009A6AC5"/>
    <w:rsid w:val="009B4AF8"/>
    <w:rsid w:val="009C3111"/>
    <w:rsid w:val="009C58B6"/>
    <w:rsid w:val="009C73B7"/>
    <w:rsid w:val="009E256C"/>
    <w:rsid w:val="009E4442"/>
    <w:rsid w:val="009E7CAF"/>
    <w:rsid w:val="009F34C6"/>
    <w:rsid w:val="009F5DE0"/>
    <w:rsid w:val="009F6370"/>
    <w:rsid w:val="009F679B"/>
    <w:rsid w:val="009F6E76"/>
    <w:rsid w:val="00A01020"/>
    <w:rsid w:val="00A050E3"/>
    <w:rsid w:val="00A06A1D"/>
    <w:rsid w:val="00A07C3E"/>
    <w:rsid w:val="00A11296"/>
    <w:rsid w:val="00A13A44"/>
    <w:rsid w:val="00A228EA"/>
    <w:rsid w:val="00A248D0"/>
    <w:rsid w:val="00A249AA"/>
    <w:rsid w:val="00A25638"/>
    <w:rsid w:val="00A25AD3"/>
    <w:rsid w:val="00A3528A"/>
    <w:rsid w:val="00A36B94"/>
    <w:rsid w:val="00A3722A"/>
    <w:rsid w:val="00A37EF5"/>
    <w:rsid w:val="00A405B2"/>
    <w:rsid w:val="00A446BA"/>
    <w:rsid w:val="00A45F32"/>
    <w:rsid w:val="00A50F82"/>
    <w:rsid w:val="00A55D8B"/>
    <w:rsid w:val="00A61F6B"/>
    <w:rsid w:val="00A648A7"/>
    <w:rsid w:val="00A651BF"/>
    <w:rsid w:val="00A65EB8"/>
    <w:rsid w:val="00A6609E"/>
    <w:rsid w:val="00A71391"/>
    <w:rsid w:val="00A725C9"/>
    <w:rsid w:val="00A72AEB"/>
    <w:rsid w:val="00A771AE"/>
    <w:rsid w:val="00A77C1B"/>
    <w:rsid w:val="00A80DC9"/>
    <w:rsid w:val="00A845EB"/>
    <w:rsid w:val="00A864D0"/>
    <w:rsid w:val="00A9124F"/>
    <w:rsid w:val="00A91603"/>
    <w:rsid w:val="00A94163"/>
    <w:rsid w:val="00A954BC"/>
    <w:rsid w:val="00A964A5"/>
    <w:rsid w:val="00A96E09"/>
    <w:rsid w:val="00AA0F2A"/>
    <w:rsid w:val="00AA22C9"/>
    <w:rsid w:val="00AA3FF3"/>
    <w:rsid w:val="00AB3581"/>
    <w:rsid w:val="00AB65E0"/>
    <w:rsid w:val="00AB6ABD"/>
    <w:rsid w:val="00AC082F"/>
    <w:rsid w:val="00AD186B"/>
    <w:rsid w:val="00AE13CB"/>
    <w:rsid w:val="00AE31B2"/>
    <w:rsid w:val="00AE3BF6"/>
    <w:rsid w:val="00AF035F"/>
    <w:rsid w:val="00B02FD8"/>
    <w:rsid w:val="00B0358B"/>
    <w:rsid w:val="00B04A3D"/>
    <w:rsid w:val="00B10033"/>
    <w:rsid w:val="00B100C6"/>
    <w:rsid w:val="00B216F0"/>
    <w:rsid w:val="00B21A45"/>
    <w:rsid w:val="00B226BA"/>
    <w:rsid w:val="00B246E6"/>
    <w:rsid w:val="00B24929"/>
    <w:rsid w:val="00B270B7"/>
    <w:rsid w:val="00B27A7E"/>
    <w:rsid w:val="00B27ED7"/>
    <w:rsid w:val="00B30CCA"/>
    <w:rsid w:val="00B34A9B"/>
    <w:rsid w:val="00B36E13"/>
    <w:rsid w:val="00B37BEB"/>
    <w:rsid w:val="00B42324"/>
    <w:rsid w:val="00B42B34"/>
    <w:rsid w:val="00B4310C"/>
    <w:rsid w:val="00B566D0"/>
    <w:rsid w:val="00B57307"/>
    <w:rsid w:val="00B57883"/>
    <w:rsid w:val="00B67FDD"/>
    <w:rsid w:val="00B72FA3"/>
    <w:rsid w:val="00B73F4D"/>
    <w:rsid w:val="00B75F7F"/>
    <w:rsid w:val="00B85C78"/>
    <w:rsid w:val="00B85D29"/>
    <w:rsid w:val="00B90533"/>
    <w:rsid w:val="00B90F6C"/>
    <w:rsid w:val="00B9126E"/>
    <w:rsid w:val="00B9763C"/>
    <w:rsid w:val="00BA29EF"/>
    <w:rsid w:val="00BB2B31"/>
    <w:rsid w:val="00BB6A23"/>
    <w:rsid w:val="00BC0FE7"/>
    <w:rsid w:val="00BC15DC"/>
    <w:rsid w:val="00BC31DA"/>
    <w:rsid w:val="00BC4B17"/>
    <w:rsid w:val="00BC654B"/>
    <w:rsid w:val="00BC6FB1"/>
    <w:rsid w:val="00BD2126"/>
    <w:rsid w:val="00BD3F10"/>
    <w:rsid w:val="00BD5316"/>
    <w:rsid w:val="00BD5495"/>
    <w:rsid w:val="00BD5557"/>
    <w:rsid w:val="00BD5D13"/>
    <w:rsid w:val="00BD5FF2"/>
    <w:rsid w:val="00BE0014"/>
    <w:rsid w:val="00BE3719"/>
    <w:rsid w:val="00BE3CCA"/>
    <w:rsid w:val="00BF6DDC"/>
    <w:rsid w:val="00C013A7"/>
    <w:rsid w:val="00C019AE"/>
    <w:rsid w:val="00C0289F"/>
    <w:rsid w:val="00C02CB2"/>
    <w:rsid w:val="00C02D67"/>
    <w:rsid w:val="00C05943"/>
    <w:rsid w:val="00C05F04"/>
    <w:rsid w:val="00C077E4"/>
    <w:rsid w:val="00C13BE5"/>
    <w:rsid w:val="00C153CB"/>
    <w:rsid w:val="00C1705E"/>
    <w:rsid w:val="00C202A3"/>
    <w:rsid w:val="00C2097E"/>
    <w:rsid w:val="00C23355"/>
    <w:rsid w:val="00C33873"/>
    <w:rsid w:val="00C36316"/>
    <w:rsid w:val="00C40EE4"/>
    <w:rsid w:val="00C46354"/>
    <w:rsid w:val="00C46A93"/>
    <w:rsid w:val="00C46C39"/>
    <w:rsid w:val="00C47376"/>
    <w:rsid w:val="00C51C73"/>
    <w:rsid w:val="00C57122"/>
    <w:rsid w:val="00C648CE"/>
    <w:rsid w:val="00C661DC"/>
    <w:rsid w:val="00C674F7"/>
    <w:rsid w:val="00C7408A"/>
    <w:rsid w:val="00C75D46"/>
    <w:rsid w:val="00C769E5"/>
    <w:rsid w:val="00C778F1"/>
    <w:rsid w:val="00C822C4"/>
    <w:rsid w:val="00C82835"/>
    <w:rsid w:val="00C82899"/>
    <w:rsid w:val="00C90979"/>
    <w:rsid w:val="00C933EC"/>
    <w:rsid w:val="00C96A98"/>
    <w:rsid w:val="00C97819"/>
    <w:rsid w:val="00CA285A"/>
    <w:rsid w:val="00CA4EF6"/>
    <w:rsid w:val="00CA79BC"/>
    <w:rsid w:val="00CB20E9"/>
    <w:rsid w:val="00CB3248"/>
    <w:rsid w:val="00CB5E27"/>
    <w:rsid w:val="00CC16B4"/>
    <w:rsid w:val="00CC1FBB"/>
    <w:rsid w:val="00CC5AE1"/>
    <w:rsid w:val="00CC6114"/>
    <w:rsid w:val="00CD05BC"/>
    <w:rsid w:val="00CD2256"/>
    <w:rsid w:val="00CD26A8"/>
    <w:rsid w:val="00CD2DFE"/>
    <w:rsid w:val="00CD3E0C"/>
    <w:rsid w:val="00CD57BA"/>
    <w:rsid w:val="00CE0374"/>
    <w:rsid w:val="00CE1CEF"/>
    <w:rsid w:val="00CE3DFF"/>
    <w:rsid w:val="00CE42F5"/>
    <w:rsid w:val="00CE4EEA"/>
    <w:rsid w:val="00CE77ED"/>
    <w:rsid w:val="00CF0C8F"/>
    <w:rsid w:val="00CF3CA4"/>
    <w:rsid w:val="00CF3E3D"/>
    <w:rsid w:val="00CF60F2"/>
    <w:rsid w:val="00D01BB0"/>
    <w:rsid w:val="00D12968"/>
    <w:rsid w:val="00D13BEA"/>
    <w:rsid w:val="00D152DE"/>
    <w:rsid w:val="00D17FD1"/>
    <w:rsid w:val="00D20ED6"/>
    <w:rsid w:val="00D21645"/>
    <w:rsid w:val="00D222FF"/>
    <w:rsid w:val="00D26A0B"/>
    <w:rsid w:val="00D305F0"/>
    <w:rsid w:val="00D313B8"/>
    <w:rsid w:val="00D32D17"/>
    <w:rsid w:val="00D376C6"/>
    <w:rsid w:val="00D45731"/>
    <w:rsid w:val="00D51617"/>
    <w:rsid w:val="00D5796E"/>
    <w:rsid w:val="00D6039A"/>
    <w:rsid w:val="00D60F5F"/>
    <w:rsid w:val="00D637BD"/>
    <w:rsid w:val="00D6468C"/>
    <w:rsid w:val="00D64ABF"/>
    <w:rsid w:val="00D7734E"/>
    <w:rsid w:val="00D82F0E"/>
    <w:rsid w:val="00D87FB1"/>
    <w:rsid w:val="00D93C30"/>
    <w:rsid w:val="00D93D43"/>
    <w:rsid w:val="00D96041"/>
    <w:rsid w:val="00DA07D7"/>
    <w:rsid w:val="00DA0D9D"/>
    <w:rsid w:val="00DA1E3E"/>
    <w:rsid w:val="00DA3C48"/>
    <w:rsid w:val="00DA733D"/>
    <w:rsid w:val="00DB197F"/>
    <w:rsid w:val="00DB5C98"/>
    <w:rsid w:val="00DB62EC"/>
    <w:rsid w:val="00DB75B5"/>
    <w:rsid w:val="00DB7EB2"/>
    <w:rsid w:val="00DB7FDB"/>
    <w:rsid w:val="00DC02ED"/>
    <w:rsid w:val="00DC5D13"/>
    <w:rsid w:val="00DC6BF3"/>
    <w:rsid w:val="00DD042E"/>
    <w:rsid w:val="00DD10BF"/>
    <w:rsid w:val="00DD2F91"/>
    <w:rsid w:val="00DD7043"/>
    <w:rsid w:val="00DD7CD6"/>
    <w:rsid w:val="00DE265B"/>
    <w:rsid w:val="00DE3033"/>
    <w:rsid w:val="00DE5FDE"/>
    <w:rsid w:val="00DE6989"/>
    <w:rsid w:val="00DF5ECD"/>
    <w:rsid w:val="00E01E27"/>
    <w:rsid w:val="00E021B4"/>
    <w:rsid w:val="00E02214"/>
    <w:rsid w:val="00E07133"/>
    <w:rsid w:val="00E17203"/>
    <w:rsid w:val="00E17B40"/>
    <w:rsid w:val="00E24512"/>
    <w:rsid w:val="00E26F82"/>
    <w:rsid w:val="00E27144"/>
    <w:rsid w:val="00E3019A"/>
    <w:rsid w:val="00E303C4"/>
    <w:rsid w:val="00E327C5"/>
    <w:rsid w:val="00E335AD"/>
    <w:rsid w:val="00E413D1"/>
    <w:rsid w:val="00E42DAD"/>
    <w:rsid w:val="00E437DB"/>
    <w:rsid w:val="00E465B8"/>
    <w:rsid w:val="00E47D5B"/>
    <w:rsid w:val="00E51047"/>
    <w:rsid w:val="00E52299"/>
    <w:rsid w:val="00E57C98"/>
    <w:rsid w:val="00E57E04"/>
    <w:rsid w:val="00E57E25"/>
    <w:rsid w:val="00E62AAD"/>
    <w:rsid w:val="00E72206"/>
    <w:rsid w:val="00E72578"/>
    <w:rsid w:val="00E7361B"/>
    <w:rsid w:val="00E74BB8"/>
    <w:rsid w:val="00E80F25"/>
    <w:rsid w:val="00E90509"/>
    <w:rsid w:val="00E9423C"/>
    <w:rsid w:val="00EA113B"/>
    <w:rsid w:val="00EA45AB"/>
    <w:rsid w:val="00EA4EE1"/>
    <w:rsid w:val="00EB49C5"/>
    <w:rsid w:val="00EB64EB"/>
    <w:rsid w:val="00EB688D"/>
    <w:rsid w:val="00EC0F6F"/>
    <w:rsid w:val="00ED3796"/>
    <w:rsid w:val="00ED65FC"/>
    <w:rsid w:val="00EE0A2B"/>
    <w:rsid w:val="00EE1DCF"/>
    <w:rsid w:val="00EE4EFB"/>
    <w:rsid w:val="00EE5B34"/>
    <w:rsid w:val="00EF2182"/>
    <w:rsid w:val="00EF5AD7"/>
    <w:rsid w:val="00EF63CC"/>
    <w:rsid w:val="00EF776A"/>
    <w:rsid w:val="00F01FA2"/>
    <w:rsid w:val="00F03305"/>
    <w:rsid w:val="00F04847"/>
    <w:rsid w:val="00F058F5"/>
    <w:rsid w:val="00F108E7"/>
    <w:rsid w:val="00F10968"/>
    <w:rsid w:val="00F131A0"/>
    <w:rsid w:val="00F133CC"/>
    <w:rsid w:val="00F13C85"/>
    <w:rsid w:val="00F2280D"/>
    <w:rsid w:val="00F25898"/>
    <w:rsid w:val="00F321D3"/>
    <w:rsid w:val="00F332DB"/>
    <w:rsid w:val="00F3356F"/>
    <w:rsid w:val="00F34351"/>
    <w:rsid w:val="00F3464D"/>
    <w:rsid w:val="00F3531E"/>
    <w:rsid w:val="00F3544F"/>
    <w:rsid w:val="00F358F6"/>
    <w:rsid w:val="00F40E57"/>
    <w:rsid w:val="00F453DB"/>
    <w:rsid w:val="00F464DE"/>
    <w:rsid w:val="00F472D2"/>
    <w:rsid w:val="00F53B4A"/>
    <w:rsid w:val="00F53D08"/>
    <w:rsid w:val="00F5755F"/>
    <w:rsid w:val="00F64813"/>
    <w:rsid w:val="00F657CC"/>
    <w:rsid w:val="00F66A05"/>
    <w:rsid w:val="00F67767"/>
    <w:rsid w:val="00F707B1"/>
    <w:rsid w:val="00F7557A"/>
    <w:rsid w:val="00F76247"/>
    <w:rsid w:val="00F77577"/>
    <w:rsid w:val="00F82E4B"/>
    <w:rsid w:val="00F9007F"/>
    <w:rsid w:val="00F9183E"/>
    <w:rsid w:val="00F91AE2"/>
    <w:rsid w:val="00F91B1A"/>
    <w:rsid w:val="00F91FB4"/>
    <w:rsid w:val="00F9301F"/>
    <w:rsid w:val="00F942C7"/>
    <w:rsid w:val="00F95362"/>
    <w:rsid w:val="00F96CF0"/>
    <w:rsid w:val="00F972FD"/>
    <w:rsid w:val="00FA017E"/>
    <w:rsid w:val="00FA1FE9"/>
    <w:rsid w:val="00FA3A10"/>
    <w:rsid w:val="00FB1983"/>
    <w:rsid w:val="00FB2CC0"/>
    <w:rsid w:val="00FB58A8"/>
    <w:rsid w:val="00FC1E59"/>
    <w:rsid w:val="00FC76AF"/>
    <w:rsid w:val="00FD0A88"/>
    <w:rsid w:val="00FD0BE5"/>
    <w:rsid w:val="00FD1CE8"/>
    <w:rsid w:val="00FD32E7"/>
    <w:rsid w:val="00FD3861"/>
    <w:rsid w:val="00FF763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91093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019AE"/>
    <w:pPr>
      <w:bidi/>
      <w:spacing w:after="0" w:line="276" w:lineRule="auto"/>
      <w:jc w:val="both"/>
    </w:pPr>
    <w:rPr>
      <w:rFonts w:ascii="Times New Roman" w:hAnsi="Times New Roman" w:cs="Sakkal Majalla"/>
      <w:color w:val="000000" w:themeColor="text1"/>
      <w:sz w:val="28"/>
      <w:szCs w:val="34"/>
    </w:rPr>
  </w:style>
  <w:style w:type="paragraph" w:styleId="Heading1">
    <w:name w:val="heading 1"/>
    <w:aliases w:val="عنوان رئيسي"/>
    <w:basedOn w:val="Normal"/>
    <w:next w:val="Normal"/>
    <w:link w:val="Heading1Char"/>
    <w:uiPriority w:val="9"/>
    <w:qFormat/>
    <w:rsid w:val="00B21A45"/>
    <w:pPr>
      <w:keepNext/>
      <w:keepLines/>
      <w:spacing w:line="240" w:lineRule="auto"/>
      <w:jc w:val="center"/>
      <w:outlineLvl w:val="0"/>
    </w:pPr>
    <w:rPr>
      <w:rFonts w:ascii="Adobe Arabic" w:eastAsiaTheme="majorEastAsia" w:hAnsi="Adobe Arabic" w:cs="Adobe Arabic"/>
      <w:color w:val="FFFFFF" w:themeColor="background1"/>
      <w:sz w:val="44"/>
      <w:szCs w:val="44"/>
    </w:rPr>
  </w:style>
  <w:style w:type="paragraph" w:styleId="Heading2">
    <w:name w:val="heading 2"/>
    <w:basedOn w:val="Normal"/>
    <w:next w:val="Normal"/>
    <w:link w:val="Heading2Char"/>
    <w:uiPriority w:val="9"/>
    <w:unhideWhenUsed/>
    <w:qFormat/>
    <w:rsid w:val="00403A11"/>
    <w:pPr>
      <w:keepNext/>
      <w:keepLines/>
      <w:spacing w:before="40"/>
      <w:outlineLvl w:val="1"/>
    </w:pPr>
    <w:rPr>
      <w:rFonts w:ascii="Adobe Arabic" w:eastAsiaTheme="majorEastAsia" w:hAnsi="Adobe Arabic" w:cs="Adobe Arabic"/>
      <w:b/>
      <w:bCs/>
      <w:sz w:val="44"/>
      <w:szCs w:val="44"/>
    </w:rPr>
  </w:style>
  <w:style w:type="paragraph" w:styleId="Heading3">
    <w:name w:val="heading 3"/>
    <w:basedOn w:val="Normal"/>
    <w:next w:val="Normal"/>
    <w:link w:val="Heading3Char"/>
    <w:uiPriority w:val="9"/>
    <w:unhideWhenUsed/>
    <w:qFormat/>
    <w:rsid w:val="00403A11"/>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53D08"/>
    <w:pPr>
      <w:tabs>
        <w:tab w:val="center" w:pos="4680"/>
        <w:tab w:val="right" w:pos="9360"/>
      </w:tabs>
      <w:spacing w:line="240" w:lineRule="auto"/>
    </w:pPr>
  </w:style>
  <w:style w:type="character" w:customStyle="1" w:styleId="HeaderChar">
    <w:name w:val="Header Char"/>
    <w:basedOn w:val="DefaultParagraphFont"/>
    <w:link w:val="Header"/>
    <w:uiPriority w:val="99"/>
    <w:rsid w:val="00F53D08"/>
  </w:style>
  <w:style w:type="paragraph" w:styleId="Footer">
    <w:name w:val="footer"/>
    <w:basedOn w:val="Normal"/>
    <w:link w:val="FooterChar"/>
    <w:uiPriority w:val="99"/>
    <w:unhideWhenUsed/>
    <w:rsid w:val="00F53D08"/>
    <w:pPr>
      <w:tabs>
        <w:tab w:val="center" w:pos="4680"/>
        <w:tab w:val="right" w:pos="9360"/>
      </w:tabs>
      <w:spacing w:line="240" w:lineRule="auto"/>
    </w:pPr>
  </w:style>
  <w:style w:type="character" w:customStyle="1" w:styleId="FooterChar">
    <w:name w:val="Footer Char"/>
    <w:basedOn w:val="DefaultParagraphFont"/>
    <w:link w:val="Footer"/>
    <w:uiPriority w:val="99"/>
    <w:rsid w:val="00F53D08"/>
  </w:style>
  <w:style w:type="paragraph" w:styleId="ListParagraph">
    <w:name w:val="List Paragraph"/>
    <w:basedOn w:val="Normal"/>
    <w:link w:val="ListParagraphChar"/>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TableGrid">
    <w:name w:val="Table Grid"/>
    <w:basedOn w:val="TableNormal"/>
    <w:uiPriority w:val="5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
    <w:name w:val="Grid Table 4 Accent 5"/>
    <w:basedOn w:val="TableNormal"/>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PlainTable2">
    <w:name w:val="Plain Table 2"/>
    <w:basedOn w:val="TableNormal"/>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
    <w:name w:val="Plain Table 3"/>
    <w:basedOn w:val="TableNormal"/>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4Accent1">
    <w:name w:val="Grid Table 4 Accent 1"/>
    <w:basedOn w:val="TableNormal"/>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5DarkAccent5">
    <w:name w:val="Grid Table 5 Dark Accent 5"/>
    <w:basedOn w:val="TableNormal"/>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DefaultParagraphFont"/>
    <w:uiPriority w:val="99"/>
    <w:unhideWhenUsed/>
    <w:rsid w:val="0032182E"/>
    <w:rPr>
      <w:color w:val="0563C1" w:themeColor="hyperlink"/>
      <w:u w:val="single"/>
    </w:rPr>
  </w:style>
  <w:style w:type="table" w:customStyle="1" w:styleId="GridTable7ColorfulAccent1">
    <w:name w:val="Grid Table 7 Colorful Accent 1"/>
    <w:basedOn w:val="TableNormal"/>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styleId="NoSpacing">
    <w:name w:val="No Spacing"/>
    <w:aliases w:val="عنوان فقرة"/>
    <w:link w:val="NoSpacingChar"/>
    <w:uiPriority w:val="1"/>
    <w:qFormat/>
    <w:rsid w:val="00403A11"/>
    <w:pPr>
      <w:bidi/>
      <w:spacing w:after="0" w:line="240" w:lineRule="auto"/>
    </w:pPr>
    <w:rPr>
      <w:rFonts w:ascii="Adobe Arabic" w:hAnsi="Adobe Arabic" w:cs="Adobe Arabic"/>
      <w:bCs/>
      <w:sz w:val="36"/>
      <w:szCs w:val="36"/>
    </w:rPr>
  </w:style>
  <w:style w:type="character" w:customStyle="1" w:styleId="Heading1Char">
    <w:name w:val="Heading 1 Char"/>
    <w:aliases w:val="عنوان رئيسي Char"/>
    <w:basedOn w:val="DefaultParagraphFont"/>
    <w:link w:val="Heading1"/>
    <w:uiPriority w:val="9"/>
    <w:rsid w:val="00B21A45"/>
    <w:rPr>
      <w:rFonts w:ascii="Adobe Arabic" w:eastAsiaTheme="majorEastAsia" w:hAnsi="Adobe Arabic" w:cs="Adobe Arabic"/>
      <w:color w:val="FFFFFF" w:themeColor="background1"/>
      <w:sz w:val="44"/>
      <w:szCs w:val="44"/>
    </w:rPr>
  </w:style>
  <w:style w:type="character" w:customStyle="1" w:styleId="Heading2Char">
    <w:name w:val="Heading 2 Char"/>
    <w:basedOn w:val="DefaultParagraphFont"/>
    <w:link w:val="Heading2"/>
    <w:uiPriority w:val="9"/>
    <w:rsid w:val="00403A11"/>
    <w:rPr>
      <w:rFonts w:ascii="Adobe Arabic" w:eastAsiaTheme="majorEastAsia" w:hAnsi="Adobe Arabic" w:cs="Adobe Arabic"/>
      <w:b/>
      <w:bCs/>
      <w:color w:val="000000" w:themeColor="text1"/>
      <w:sz w:val="44"/>
      <w:szCs w:val="44"/>
    </w:rPr>
  </w:style>
  <w:style w:type="character" w:customStyle="1" w:styleId="Heading3Char">
    <w:name w:val="Heading 3 Char"/>
    <w:basedOn w:val="DefaultParagraphFont"/>
    <w:link w:val="Heading3"/>
    <w:uiPriority w:val="9"/>
    <w:rsid w:val="00403A11"/>
    <w:rPr>
      <w:rFonts w:asciiTheme="majorHAnsi" w:eastAsiaTheme="majorEastAsia" w:hAnsiTheme="majorHAnsi" w:cstheme="majorBidi"/>
      <w:color w:val="1F3763" w:themeColor="accent1" w:themeShade="7F"/>
      <w:sz w:val="24"/>
      <w:szCs w:val="24"/>
    </w:rPr>
  </w:style>
  <w:style w:type="paragraph" w:styleId="TOCHeading">
    <w:name w:val="TOC Heading"/>
    <w:basedOn w:val="Heading1"/>
    <w:next w:val="Normal"/>
    <w:uiPriority w:val="39"/>
    <w:unhideWhenUsed/>
    <w:qFormat/>
    <w:rsid w:val="00D5796E"/>
    <w:pPr>
      <w:bidi w:val="0"/>
      <w:spacing w:before="240" w:line="259" w:lineRule="auto"/>
      <w:jc w:val="left"/>
      <w:outlineLvl w:val="9"/>
    </w:pPr>
    <w:rPr>
      <w:rFonts w:asciiTheme="majorHAnsi" w:hAnsiTheme="majorHAnsi" w:cstheme="majorBidi"/>
      <w:color w:val="2F5496" w:themeColor="accent1" w:themeShade="BF"/>
      <w:sz w:val="32"/>
      <w:szCs w:val="32"/>
    </w:rPr>
  </w:style>
  <w:style w:type="paragraph" w:styleId="TOC2">
    <w:name w:val="toc 2"/>
    <w:basedOn w:val="Normal"/>
    <w:next w:val="Normal"/>
    <w:autoRedefine/>
    <w:uiPriority w:val="39"/>
    <w:unhideWhenUsed/>
    <w:rsid w:val="00D5796E"/>
    <w:pPr>
      <w:spacing w:after="100"/>
      <w:ind w:left="280"/>
    </w:pPr>
  </w:style>
  <w:style w:type="table" w:customStyle="1" w:styleId="TableGrid0">
    <w:name w:val="TableGrid"/>
    <w:rsid w:val="009E7CAF"/>
    <w:pPr>
      <w:spacing w:after="0" w:line="240" w:lineRule="auto"/>
    </w:pPr>
    <w:rPr>
      <w:rFonts w:eastAsiaTheme="minorEastAsia"/>
    </w:rPr>
    <w:tblPr>
      <w:tblCellMar>
        <w:top w:w="0" w:type="dxa"/>
        <w:left w:w="0" w:type="dxa"/>
        <w:bottom w:w="0" w:type="dxa"/>
        <w:right w:w="0" w:type="dxa"/>
      </w:tblCellMar>
    </w:tblPr>
  </w:style>
  <w:style w:type="paragraph" w:styleId="NormalWeb">
    <w:name w:val="Normal (Web)"/>
    <w:basedOn w:val="Normal"/>
    <w:uiPriority w:val="99"/>
    <w:unhideWhenUsed/>
    <w:rsid w:val="00B100C6"/>
    <w:pPr>
      <w:bidi w:val="0"/>
      <w:spacing w:before="100" w:beforeAutospacing="1" w:after="100" w:afterAutospacing="1" w:line="240" w:lineRule="auto"/>
      <w:jc w:val="left"/>
    </w:pPr>
    <w:rPr>
      <w:rFonts w:eastAsiaTheme="minorEastAsia" w:cs="Times New Roman"/>
      <w:color w:val="auto"/>
      <w:sz w:val="24"/>
      <w:szCs w:val="24"/>
    </w:rPr>
  </w:style>
  <w:style w:type="paragraph" w:styleId="BalloonText">
    <w:name w:val="Balloon Text"/>
    <w:basedOn w:val="Normal"/>
    <w:link w:val="BalloonTextChar"/>
    <w:uiPriority w:val="99"/>
    <w:semiHidden/>
    <w:unhideWhenUsed/>
    <w:rsid w:val="00152BBE"/>
    <w:pPr>
      <w:spacing w:line="240" w:lineRule="auto"/>
      <w:jc w:val="left"/>
    </w:pPr>
    <w:rPr>
      <w:rFonts w:ascii="Tahoma" w:hAnsi="Tahoma" w:cs="Tahoma"/>
      <w:color w:val="auto"/>
      <w:sz w:val="16"/>
      <w:szCs w:val="16"/>
    </w:rPr>
  </w:style>
  <w:style w:type="character" w:customStyle="1" w:styleId="BalloonTextChar">
    <w:name w:val="Balloon Text Char"/>
    <w:basedOn w:val="DefaultParagraphFont"/>
    <w:link w:val="BalloonText"/>
    <w:uiPriority w:val="99"/>
    <w:semiHidden/>
    <w:rsid w:val="00152BBE"/>
    <w:rPr>
      <w:rFonts w:ascii="Tahoma" w:hAnsi="Tahoma" w:cs="Tahoma"/>
      <w:sz w:val="16"/>
      <w:szCs w:val="16"/>
    </w:rPr>
  </w:style>
  <w:style w:type="paragraph" w:styleId="HTMLPreformatted">
    <w:name w:val="HTML Preformatted"/>
    <w:basedOn w:val="Normal"/>
    <w:link w:val="HTMLPreformattedChar"/>
    <w:uiPriority w:val="99"/>
    <w:semiHidden/>
    <w:unhideWhenUsed/>
    <w:rsid w:val="006A2C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40" w:lineRule="auto"/>
      <w:jc w:val="left"/>
    </w:pPr>
    <w:rPr>
      <w:rFonts w:ascii="Courier New" w:eastAsia="Times New Roman" w:hAnsi="Courier New" w:cs="Courier New"/>
      <w:color w:val="auto"/>
      <w:sz w:val="20"/>
      <w:szCs w:val="20"/>
    </w:rPr>
  </w:style>
  <w:style w:type="character" w:customStyle="1" w:styleId="HTMLPreformattedChar">
    <w:name w:val="HTML Preformatted Char"/>
    <w:basedOn w:val="DefaultParagraphFont"/>
    <w:link w:val="HTMLPreformatted"/>
    <w:uiPriority w:val="99"/>
    <w:semiHidden/>
    <w:rsid w:val="006A2CA6"/>
    <w:rPr>
      <w:rFonts w:ascii="Courier New" w:eastAsia="Times New Roman" w:hAnsi="Courier New" w:cs="Courier New"/>
      <w:sz w:val="20"/>
      <w:szCs w:val="20"/>
    </w:rPr>
  </w:style>
  <w:style w:type="character" w:customStyle="1" w:styleId="y2iqfc">
    <w:name w:val="y2iqfc"/>
    <w:basedOn w:val="DefaultParagraphFont"/>
    <w:rsid w:val="006A2CA6"/>
  </w:style>
  <w:style w:type="paragraph" w:customStyle="1" w:styleId="a">
    <w:name w:val="بيان"/>
    <w:basedOn w:val="Normal"/>
    <w:link w:val="Char"/>
    <w:rsid w:val="00C822C4"/>
    <w:rPr>
      <w:color w:val="C00000"/>
    </w:rPr>
  </w:style>
  <w:style w:type="paragraph" w:customStyle="1" w:styleId="bold">
    <w:name w:val="bold"/>
    <w:basedOn w:val="NoSpacing"/>
    <w:link w:val="boldChar"/>
    <w:qFormat/>
    <w:rsid w:val="0061184C"/>
    <w:rPr>
      <w:color w:val="C00000"/>
    </w:rPr>
  </w:style>
  <w:style w:type="character" w:customStyle="1" w:styleId="Char">
    <w:name w:val="بيان Char"/>
    <w:basedOn w:val="DefaultParagraphFont"/>
    <w:link w:val="a"/>
    <w:rsid w:val="00C822C4"/>
    <w:rPr>
      <w:rFonts w:ascii="Times New Roman" w:hAnsi="Times New Roman" w:cs="Sakkal Majalla"/>
      <w:color w:val="C00000"/>
      <w:sz w:val="28"/>
      <w:szCs w:val="34"/>
    </w:rPr>
  </w:style>
  <w:style w:type="character" w:customStyle="1" w:styleId="NoSpacingChar">
    <w:name w:val="No Spacing Char"/>
    <w:aliases w:val="عنوان فقرة Char"/>
    <w:basedOn w:val="DefaultParagraphFont"/>
    <w:link w:val="NoSpacing"/>
    <w:uiPriority w:val="1"/>
    <w:rsid w:val="0061184C"/>
    <w:rPr>
      <w:rFonts w:ascii="Adobe Arabic" w:hAnsi="Adobe Arabic" w:cs="Adobe Arabic"/>
      <w:bCs/>
      <w:sz w:val="36"/>
      <w:szCs w:val="36"/>
    </w:rPr>
  </w:style>
  <w:style w:type="character" w:customStyle="1" w:styleId="boldChar">
    <w:name w:val="bold Char"/>
    <w:basedOn w:val="NoSpacingChar"/>
    <w:link w:val="bold"/>
    <w:rsid w:val="0061184C"/>
    <w:rPr>
      <w:rFonts w:ascii="Adobe Arabic" w:hAnsi="Adobe Arabic" w:cs="Adobe Arabic"/>
      <w:bCs/>
      <w:color w:val="C00000"/>
      <w:sz w:val="36"/>
      <w:szCs w:val="36"/>
    </w:rPr>
  </w:style>
  <w:style w:type="paragraph" w:customStyle="1" w:styleId="a0">
    <w:name w:val="ابيض"/>
    <w:basedOn w:val="NoSpacing"/>
    <w:link w:val="Char0"/>
    <w:qFormat/>
    <w:rsid w:val="00403E19"/>
    <w:rPr>
      <w:color w:val="FFFFFF" w:themeColor="background1"/>
    </w:rPr>
  </w:style>
  <w:style w:type="character" w:customStyle="1" w:styleId="Char0">
    <w:name w:val="ابيض Char"/>
    <w:basedOn w:val="NoSpacingChar"/>
    <w:link w:val="a0"/>
    <w:rsid w:val="00403E19"/>
    <w:rPr>
      <w:rFonts w:ascii="Adobe Arabic" w:hAnsi="Adobe Arabic" w:cs="Adobe Arabic"/>
      <w:bCs/>
      <w:color w:val="FFFFFF" w:themeColor="background1"/>
      <w:sz w:val="36"/>
      <w:szCs w:val="36"/>
    </w:rPr>
  </w:style>
  <w:style w:type="character" w:customStyle="1" w:styleId="ListParagraphChar">
    <w:name w:val="List Paragraph Char"/>
    <w:link w:val="ListParagraph"/>
    <w:uiPriority w:val="34"/>
    <w:locked/>
    <w:rsid w:val="00781A2F"/>
    <w:rPr>
      <w:color w:val="000000" w:themeColor="text1"/>
    </w:rPr>
  </w:style>
  <w:style w:type="paragraph" w:customStyle="1" w:styleId="a1">
    <w:name w:val="فقرة"/>
    <w:basedOn w:val="NoSpacing"/>
    <w:link w:val="Char1"/>
    <w:qFormat/>
    <w:rsid w:val="007D339B"/>
    <w:pPr>
      <w:spacing w:line="360" w:lineRule="auto"/>
      <w:jc w:val="both"/>
    </w:pPr>
    <w:rPr>
      <w:b/>
      <w:bCs w:val="0"/>
    </w:rPr>
  </w:style>
  <w:style w:type="character" w:customStyle="1" w:styleId="Char1">
    <w:name w:val="فقرة Char"/>
    <w:basedOn w:val="DefaultParagraphFont"/>
    <w:link w:val="a1"/>
    <w:rsid w:val="007D339B"/>
    <w:rPr>
      <w:rFonts w:ascii="Adobe Arabic" w:hAnsi="Adobe Arabic" w:cs="Adobe Arabic"/>
      <w:b/>
      <w:sz w:val="36"/>
      <w:szCs w:val="3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019AE"/>
    <w:pPr>
      <w:bidi/>
      <w:spacing w:after="0" w:line="276" w:lineRule="auto"/>
      <w:jc w:val="both"/>
    </w:pPr>
    <w:rPr>
      <w:rFonts w:ascii="Times New Roman" w:hAnsi="Times New Roman" w:cs="Sakkal Majalla"/>
      <w:color w:val="000000" w:themeColor="text1"/>
      <w:sz w:val="28"/>
      <w:szCs w:val="34"/>
    </w:rPr>
  </w:style>
  <w:style w:type="paragraph" w:styleId="Heading1">
    <w:name w:val="heading 1"/>
    <w:aliases w:val="عنوان رئيسي"/>
    <w:basedOn w:val="Normal"/>
    <w:next w:val="Normal"/>
    <w:link w:val="Heading1Char"/>
    <w:uiPriority w:val="9"/>
    <w:qFormat/>
    <w:rsid w:val="00B21A45"/>
    <w:pPr>
      <w:keepNext/>
      <w:keepLines/>
      <w:spacing w:line="240" w:lineRule="auto"/>
      <w:jc w:val="center"/>
      <w:outlineLvl w:val="0"/>
    </w:pPr>
    <w:rPr>
      <w:rFonts w:ascii="Adobe Arabic" w:eastAsiaTheme="majorEastAsia" w:hAnsi="Adobe Arabic" w:cs="Adobe Arabic"/>
      <w:color w:val="FFFFFF" w:themeColor="background1"/>
      <w:sz w:val="44"/>
      <w:szCs w:val="44"/>
    </w:rPr>
  </w:style>
  <w:style w:type="paragraph" w:styleId="Heading2">
    <w:name w:val="heading 2"/>
    <w:basedOn w:val="Normal"/>
    <w:next w:val="Normal"/>
    <w:link w:val="Heading2Char"/>
    <w:uiPriority w:val="9"/>
    <w:unhideWhenUsed/>
    <w:qFormat/>
    <w:rsid w:val="00403A11"/>
    <w:pPr>
      <w:keepNext/>
      <w:keepLines/>
      <w:spacing w:before="40"/>
      <w:outlineLvl w:val="1"/>
    </w:pPr>
    <w:rPr>
      <w:rFonts w:ascii="Adobe Arabic" w:eastAsiaTheme="majorEastAsia" w:hAnsi="Adobe Arabic" w:cs="Adobe Arabic"/>
      <w:b/>
      <w:bCs/>
      <w:sz w:val="44"/>
      <w:szCs w:val="44"/>
    </w:rPr>
  </w:style>
  <w:style w:type="paragraph" w:styleId="Heading3">
    <w:name w:val="heading 3"/>
    <w:basedOn w:val="Normal"/>
    <w:next w:val="Normal"/>
    <w:link w:val="Heading3Char"/>
    <w:uiPriority w:val="9"/>
    <w:unhideWhenUsed/>
    <w:qFormat/>
    <w:rsid w:val="00403A11"/>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53D08"/>
    <w:pPr>
      <w:tabs>
        <w:tab w:val="center" w:pos="4680"/>
        <w:tab w:val="right" w:pos="9360"/>
      </w:tabs>
      <w:spacing w:line="240" w:lineRule="auto"/>
    </w:pPr>
  </w:style>
  <w:style w:type="character" w:customStyle="1" w:styleId="HeaderChar">
    <w:name w:val="Header Char"/>
    <w:basedOn w:val="DefaultParagraphFont"/>
    <w:link w:val="Header"/>
    <w:uiPriority w:val="99"/>
    <w:rsid w:val="00F53D08"/>
  </w:style>
  <w:style w:type="paragraph" w:styleId="Footer">
    <w:name w:val="footer"/>
    <w:basedOn w:val="Normal"/>
    <w:link w:val="FooterChar"/>
    <w:uiPriority w:val="99"/>
    <w:unhideWhenUsed/>
    <w:rsid w:val="00F53D08"/>
    <w:pPr>
      <w:tabs>
        <w:tab w:val="center" w:pos="4680"/>
        <w:tab w:val="right" w:pos="9360"/>
      </w:tabs>
      <w:spacing w:line="240" w:lineRule="auto"/>
    </w:pPr>
  </w:style>
  <w:style w:type="character" w:customStyle="1" w:styleId="FooterChar">
    <w:name w:val="Footer Char"/>
    <w:basedOn w:val="DefaultParagraphFont"/>
    <w:link w:val="Footer"/>
    <w:uiPriority w:val="99"/>
    <w:rsid w:val="00F53D08"/>
  </w:style>
  <w:style w:type="paragraph" w:styleId="ListParagraph">
    <w:name w:val="List Paragraph"/>
    <w:basedOn w:val="Normal"/>
    <w:link w:val="ListParagraphChar"/>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TableGrid">
    <w:name w:val="Table Grid"/>
    <w:basedOn w:val="TableNormal"/>
    <w:uiPriority w:val="5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
    <w:name w:val="Grid Table 4 Accent 5"/>
    <w:basedOn w:val="TableNormal"/>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PlainTable2">
    <w:name w:val="Plain Table 2"/>
    <w:basedOn w:val="TableNormal"/>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
    <w:name w:val="Plain Table 3"/>
    <w:basedOn w:val="TableNormal"/>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4Accent1">
    <w:name w:val="Grid Table 4 Accent 1"/>
    <w:basedOn w:val="TableNormal"/>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5DarkAccent5">
    <w:name w:val="Grid Table 5 Dark Accent 5"/>
    <w:basedOn w:val="TableNormal"/>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DefaultParagraphFont"/>
    <w:uiPriority w:val="99"/>
    <w:unhideWhenUsed/>
    <w:rsid w:val="0032182E"/>
    <w:rPr>
      <w:color w:val="0563C1" w:themeColor="hyperlink"/>
      <w:u w:val="single"/>
    </w:rPr>
  </w:style>
  <w:style w:type="table" w:customStyle="1" w:styleId="GridTable7ColorfulAccent1">
    <w:name w:val="Grid Table 7 Colorful Accent 1"/>
    <w:basedOn w:val="TableNormal"/>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styleId="NoSpacing">
    <w:name w:val="No Spacing"/>
    <w:aliases w:val="عنوان فقرة"/>
    <w:link w:val="NoSpacingChar"/>
    <w:uiPriority w:val="1"/>
    <w:qFormat/>
    <w:rsid w:val="00403A11"/>
    <w:pPr>
      <w:bidi/>
      <w:spacing w:after="0" w:line="240" w:lineRule="auto"/>
    </w:pPr>
    <w:rPr>
      <w:rFonts w:ascii="Adobe Arabic" w:hAnsi="Adobe Arabic" w:cs="Adobe Arabic"/>
      <w:bCs/>
      <w:sz w:val="36"/>
      <w:szCs w:val="36"/>
    </w:rPr>
  </w:style>
  <w:style w:type="character" w:customStyle="1" w:styleId="Heading1Char">
    <w:name w:val="Heading 1 Char"/>
    <w:aliases w:val="عنوان رئيسي Char"/>
    <w:basedOn w:val="DefaultParagraphFont"/>
    <w:link w:val="Heading1"/>
    <w:uiPriority w:val="9"/>
    <w:rsid w:val="00B21A45"/>
    <w:rPr>
      <w:rFonts w:ascii="Adobe Arabic" w:eastAsiaTheme="majorEastAsia" w:hAnsi="Adobe Arabic" w:cs="Adobe Arabic"/>
      <w:color w:val="FFFFFF" w:themeColor="background1"/>
      <w:sz w:val="44"/>
      <w:szCs w:val="44"/>
    </w:rPr>
  </w:style>
  <w:style w:type="character" w:customStyle="1" w:styleId="Heading2Char">
    <w:name w:val="Heading 2 Char"/>
    <w:basedOn w:val="DefaultParagraphFont"/>
    <w:link w:val="Heading2"/>
    <w:uiPriority w:val="9"/>
    <w:rsid w:val="00403A11"/>
    <w:rPr>
      <w:rFonts w:ascii="Adobe Arabic" w:eastAsiaTheme="majorEastAsia" w:hAnsi="Adobe Arabic" w:cs="Adobe Arabic"/>
      <w:b/>
      <w:bCs/>
      <w:color w:val="000000" w:themeColor="text1"/>
      <w:sz w:val="44"/>
      <w:szCs w:val="44"/>
    </w:rPr>
  </w:style>
  <w:style w:type="character" w:customStyle="1" w:styleId="Heading3Char">
    <w:name w:val="Heading 3 Char"/>
    <w:basedOn w:val="DefaultParagraphFont"/>
    <w:link w:val="Heading3"/>
    <w:uiPriority w:val="9"/>
    <w:rsid w:val="00403A11"/>
    <w:rPr>
      <w:rFonts w:asciiTheme="majorHAnsi" w:eastAsiaTheme="majorEastAsia" w:hAnsiTheme="majorHAnsi" w:cstheme="majorBidi"/>
      <w:color w:val="1F3763" w:themeColor="accent1" w:themeShade="7F"/>
      <w:sz w:val="24"/>
      <w:szCs w:val="24"/>
    </w:rPr>
  </w:style>
  <w:style w:type="paragraph" w:styleId="TOCHeading">
    <w:name w:val="TOC Heading"/>
    <w:basedOn w:val="Heading1"/>
    <w:next w:val="Normal"/>
    <w:uiPriority w:val="39"/>
    <w:unhideWhenUsed/>
    <w:qFormat/>
    <w:rsid w:val="00D5796E"/>
    <w:pPr>
      <w:bidi w:val="0"/>
      <w:spacing w:before="240" w:line="259" w:lineRule="auto"/>
      <w:jc w:val="left"/>
      <w:outlineLvl w:val="9"/>
    </w:pPr>
    <w:rPr>
      <w:rFonts w:asciiTheme="majorHAnsi" w:hAnsiTheme="majorHAnsi" w:cstheme="majorBidi"/>
      <w:color w:val="2F5496" w:themeColor="accent1" w:themeShade="BF"/>
      <w:sz w:val="32"/>
      <w:szCs w:val="32"/>
    </w:rPr>
  </w:style>
  <w:style w:type="paragraph" w:styleId="TOC2">
    <w:name w:val="toc 2"/>
    <w:basedOn w:val="Normal"/>
    <w:next w:val="Normal"/>
    <w:autoRedefine/>
    <w:uiPriority w:val="39"/>
    <w:unhideWhenUsed/>
    <w:rsid w:val="00D5796E"/>
    <w:pPr>
      <w:spacing w:after="100"/>
      <w:ind w:left="280"/>
    </w:pPr>
  </w:style>
  <w:style w:type="table" w:customStyle="1" w:styleId="TableGrid0">
    <w:name w:val="TableGrid"/>
    <w:rsid w:val="009E7CAF"/>
    <w:pPr>
      <w:spacing w:after="0" w:line="240" w:lineRule="auto"/>
    </w:pPr>
    <w:rPr>
      <w:rFonts w:eastAsiaTheme="minorEastAsia"/>
    </w:rPr>
    <w:tblPr>
      <w:tblCellMar>
        <w:top w:w="0" w:type="dxa"/>
        <w:left w:w="0" w:type="dxa"/>
        <w:bottom w:w="0" w:type="dxa"/>
        <w:right w:w="0" w:type="dxa"/>
      </w:tblCellMar>
    </w:tblPr>
  </w:style>
  <w:style w:type="paragraph" w:styleId="NormalWeb">
    <w:name w:val="Normal (Web)"/>
    <w:basedOn w:val="Normal"/>
    <w:uiPriority w:val="99"/>
    <w:unhideWhenUsed/>
    <w:rsid w:val="00B100C6"/>
    <w:pPr>
      <w:bidi w:val="0"/>
      <w:spacing w:before="100" w:beforeAutospacing="1" w:after="100" w:afterAutospacing="1" w:line="240" w:lineRule="auto"/>
      <w:jc w:val="left"/>
    </w:pPr>
    <w:rPr>
      <w:rFonts w:eastAsiaTheme="minorEastAsia" w:cs="Times New Roman"/>
      <w:color w:val="auto"/>
      <w:sz w:val="24"/>
      <w:szCs w:val="24"/>
    </w:rPr>
  </w:style>
  <w:style w:type="paragraph" w:styleId="BalloonText">
    <w:name w:val="Balloon Text"/>
    <w:basedOn w:val="Normal"/>
    <w:link w:val="BalloonTextChar"/>
    <w:uiPriority w:val="99"/>
    <w:semiHidden/>
    <w:unhideWhenUsed/>
    <w:rsid w:val="00152BBE"/>
    <w:pPr>
      <w:spacing w:line="240" w:lineRule="auto"/>
      <w:jc w:val="left"/>
    </w:pPr>
    <w:rPr>
      <w:rFonts w:ascii="Tahoma" w:hAnsi="Tahoma" w:cs="Tahoma"/>
      <w:color w:val="auto"/>
      <w:sz w:val="16"/>
      <w:szCs w:val="16"/>
    </w:rPr>
  </w:style>
  <w:style w:type="character" w:customStyle="1" w:styleId="BalloonTextChar">
    <w:name w:val="Balloon Text Char"/>
    <w:basedOn w:val="DefaultParagraphFont"/>
    <w:link w:val="BalloonText"/>
    <w:uiPriority w:val="99"/>
    <w:semiHidden/>
    <w:rsid w:val="00152BBE"/>
    <w:rPr>
      <w:rFonts w:ascii="Tahoma" w:hAnsi="Tahoma" w:cs="Tahoma"/>
      <w:sz w:val="16"/>
      <w:szCs w:val="16"/>
    </w:rPr>
  </w:style>
  <w:style w:type="paragraph" w:styleId="HTMLPreformatted">
    <w:name w:val="HTML Preformatted"/>
    <w:basedOn w:val="Normal"/>
    <w:link w:val="HTMLPreformattedChar"/>
    <w:uiPriority w:val="99"/>
    <w:semiHidden/>
    <w:unhideWhenUsed/>
    <w:rsid w:val="006A2C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40" w:lineRule="auto"/>
      <w:jc w:val="left"/>
    </w:pPr>
    <w:rPr>
      <w:rFonts w:ascii="Courier New" w:eastAsia="Times New Roman" w:hAnsi="Courier New" w:cs="Courier New"/>
      <w:color w:val="auto"/>
      <w:sz w:val="20"/>
      <w:szCs w:val="20"/>
    </w:rPr>
  </w:style>
  <w:style w:type="character" w:customStyle="1" w:styleId="HTMLPreformattedChar">
    <w:name w:val="HTML Preformatted Char"/>
    <w:basedOn w:val="DefaultParagraphFont"/>
    <w:link w:val="HTMLPreformatted"/>
    <w:uiPriority w:val="99"/>
    <w:semiHidden/>
    <w:rsid w:val="006A2CA6"/>
    <w:rPr>
      <w:rFonts w:ascii="Courier New" w:eastAsia="Times New Roman" w:hAnsi="Courier New" w:cs="Courier New"/>
      <w:sz w:val="20"/>
      <w:szCs w:val="20"/>
    </w:rPr>
  </w:style>
  <w:style w:type="character" w:customStyle="1" w:styleId="y2iqfc">
    <w:name w:val="y2iqfc"/>
    <w:basedOn w:val="DefaultParagraphFont"/>
    <w:rsid w:val="006A2CA6"/>
  </w:style>
  <w:style w:type="paragraph" w:customStyle="1" w:styleId="a">
    <w:name w:val="بيان"/>
    <w:basedOn w:val="Normal"/>
    <w:link w:val="Char"/>
    <w:rsid w:val="00C822C4"/>
    <w:rPr>
      <w:color w:val="C00000"/>
    </w:rPr>
  </w:style>
  <w:style w:type="paragraph" w:customStyle="1" w:styleId="bold">
    <w:name w:val="bold"/>
    <w:basedOn w:val="NoSpacing"/>
    <w:link w:val="boldChar"/>
    <w:qFormat/>
    <w:rsid w:val="0061184C"/>
    <w:rPr>
      <w:color w:val="C00000"/>
    </w:rPr>
  </w:style>
  <w:style w:type="character" w:customStyle="1" w:styleId="Char">
    <w:name w:val="بيان Char"/>
    <w:basedOn w:val="DefaultParagraphFont"/>
    <w:link w:val="a"/>
    <w:rsid w:val="00C822C4"/>
    <w:rPr>
      <w:rFonts w:ascii="Times New Roman" w:hAnsi="Times New Roman" w:cs="Sakkal Majalla"/>
      <w:color w:val="C00000"/>
      <w:sz w:val="28"/>
      <w:szCs w:val="34"/>
    </w:rPr>
  </w:style>
  <w:style w:type="character" w:customStyle="1" w:styleId="NoSpacingChar">
    <w:name w:val="No Spacing Char"/>
    <w:aliases w:val="عنوان فقرة Char"/>
    <w:basedOn w:val="DefaultParagraphFont"/>
    <w:link w:val="NoSpacing"/>
    <w:uiPriority w:val="1"/>
    <w:rsid w:val="0061184C"/>
    <w:rPr>
      <w:rFonts w:ascii="Adobe Arabic" w:hAnsi="Adobe Arabic" w:cs="Adobe Arabic"/>
      <w:bCs/>
      <w:sz w:val="36"/>
      <w:szCs w:val="36"/>
    </w:rPr>
  </w:style>
  <w:style w:type="character" w:customStyle="1" w:styleId="boldChar">
    <w:name w:val="bold Char"/>
    <w:basedOn w:val="NoSpacingChar"/>
    <w:link w:val="bold"/>
    <w:rsid w:val="0061184C"/>
    <w:rPr>
      <w:rFonts w:ascii="Adobe Arabic" w:hAnsi="Adobe Arabic" w:cs="Adobe Arabic"/>
      <w:bCs/>
      <w:color w:val="C00000"/>
      <w:sz w:val="36"/>
      <w:szCs w:val="36"/>
    </w:rPr>
  </w:style>
  <w:style w:type="paragraph" w:customStyle="1" w:styleId="a0">
    <w:name w:val="ابيض"/>
    <w:basedOn w:val="NoSpacing"/>
    <w:link w:val="Char0"/>
    <w:qFormat/>
    <w:rsid w:val="00403E19"/>
    <w:rPr>
      <w:color w:val="FFFFFF" w:themeColor="background1"/>
    </w:rPr>
  </w:style>
  <w:style w:type="character" w:customStyle="1" w:styleId="Char0">
    <w:name w:val="ابيض Char"/>
    <w:basedOn w:val="NoSpacingChar"/>
    <w:link w:val="a0"/>
    <w:rsid w:val="00403E19"/>
    <w:rPr>
      <w:rFonts w:ascii="Adobe Arabic" w:hAnsi="Adobe Arabic" w:cs="Adobe Arabic"/>
      <w:bCs/>
      <w:color w:val="FFFFFF" w:themeColor="background1"/>
      <w:sz w:val="36"/>
      <w:szCs w:val="36"/>
    </w:rPr>
  </w:style>
  <w:style w:type="character" w:customStyle="1" w:styleId="ListParagraphChar">
    <w:name w:val="List Paragraph Char"/>
    <w:link w:val="ListParagraph"/>
    <w:uiPriority w:val="34"/>
    <w:locked/>
    <w:rsid w:val="00781A2F"/>
    <w:rPr>
      <w:color w:val="000000" w:themeColor="text1"/>
    </w:rPr>
  </w:style>
  <w:style w:type="paragraph" w:customStyle="1" w:styleId="a1">
    <w:name w:val="فقرة"/>
    <w:basedOn w:val="NoSpacing"/>
    <w:link w:val="Char1"/>
    <w:qFormat/>
    <w:rsid w:val="007D339B"/>
    <w:pPr>
      <w:spacing w:line="360" w:lineRule="auto"/>
      <w:jc w:val="both"/>
    </w:pPr>
    <w:rPr>
      <w:b/>
      <w:bCs w:val="0"/>
    </w:rPr>
  </w:style>
  <w:style w:type="character" w:customStyle="1" w:styleId="Char1">
    <w:name w:val="فقرة Char"/>
    <w:basedOn w:val="DefaultParagraphFont"/>
    <w:link w:val="a1"/>
    <w:rsid w:val="007D339B"/>
    <w:rPr>
      <w:rFonts w:ascii="Adobe Arabic" w:hAnsi="Adobe Arabic" w:cs="Adobe Arabic"/>
      <w:b/>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111275">
      <w:bodyDiv w:val="1"/>
      <w:marLeft w:val="0"/>
      <w:marRight w:val="0"/>
      <w:marTop w:val="0"/>
      <w:marBottom w:val="0"/>
      <w:divBdr>
        <w:top w:val="none" w:sz="0" w:space="0" w:color="auto"/>
        <w:left w:val="none" w:sz="0" w:space="0" w:color="auto"/>
        <w:bottom w:val="none" w:sz="0" w:space="0" w:color="auto"/>
        <w:right w:val="none" w:sz="0" w:space="0" w:color="auto"/>
      </w:divBdr>
    </w:div>
    <w:div w:id="52434444">
      <w:bodyDiv w:val="1"/>
      <w:marLeft w:val="0"/>
      <w:marRight w:val="0"/>
      <w:marTop w:val="0"/>
      <w:marBottom w:val="0"/>
      <w:divBdr>
        <w:top w:val="none" w:sz="0" w:space="0" w:color="auto"/>
        <w:left w:val="none" w:sz="0" w:space="0" w:color="auto"/>
        <w:bottom w:val="none" w:sz="0" w:space="0" w:color="auto"/>
        <w:right w:val="none" w:sz="0" w:space="0" w:color="auto"/>
      </w:divBdr>
    </w:div>
    <w:div w:id="81487668">
      <w:bodyDiv w:val="1"/>
      <w:marLeft w:val="0"/>
      <w:marRight w:val="0"/>
      <w:marTop w:val="0"/>
      <w:marBottom w:val="0"/>
      <w:divBdr>
        <w:top w:val="none" w:sz="0" w:space="0" w:color="auto"/>
        <w:left w:val="none" w:sz="0" w:space="0" w:color="auto"/>
        <w:bottom w:val="none" w:sz="0" w:space="0" w:color="auto"/>
        <w:right w:val="none" w:sz="0" w:space="0" w:color="auto"/>
      </w:divBdr>
      <w:divsChild>
        <w:div w:id="412557291">
          <w:marLeft w:val="0"/>
          <w:marRight w:val="0"/>
          <w:marTop w:val="0"/>
          <w:marBottom w:val="0"/>
          <w:divBdr>
            <w:top w:val="none" w:sz="0" w:space="0" w:color="auto"/>
            <w:left w:val="none" w:sz="0" w:space="0" w:color="auto"/>
            <w:bottom w:val="none" w:sz="0" w:space="0" w:color="auto"/>
            <w:right w:val="none" w:sz="0" w:space="0" w:color="auto"/>
          </w:divBdr>
        </w:div>
      </w:divsChild>
    </w:div>
    <w:div w:id="169029179">
      <w:bodyDiv w:val="1"/>
      <w:marLeft w:val="0"/>
      <w:marRight w:val="0"/>
      <w:marTop w:val="0"/>
      <w:marBottom w:val="0"/>
      <w:divBdr>
        <w:top w:val="none" w:sz="0" w:space="0" w:color="auto"/>
        <w:left w:val="none" w:sz="0" w:space="0" w:color="auto"/>
        <w:bottom w:val="none" w:sz="0" w:space="0" w:color="auto"/>
        <w:right w:val="none" w:sz="0" w:space="0" w:color="auto"/>
      </w:divBdr>
    </w:div>
    <w:div w:id="225579793">
      <w:bodyDiv w:val="1"/>
      <w:marLeft w:val="0"/>
      <w:marRight w:val="0"/>
      <w:marTop w:val="0"/>
      <w:marBottom w:val="0"/>
      <w:divBdr>
        <w:top w:val="none" w:sz="0" w:space="0" w:color="auto"/>
        <w:left w:val="none" w:sz="0" w:space="0" w:color="auto"/>
        <w:bottom w:val="none" w:sz="0" w:space="0" w:color="auto"/>
        <w:right w:val="none" w:sz="0" w:space="0" w:color="auto"/>
      </w:divBdr>
    </w:div>
    <w:div w:id="233777654">
      <w:bodyDiv w:val="1"/>
      <w:marLeft w:val="0"/>
      <w:marRight w:val="0"/>
      <w:marTop w:val="0"/>
      <w:marBottom w:val="0"/>
      <w:divBdr>
        <w:top w:val="none" w:sz="0" w:space="0" w:color="auto"/>
        <w:left w:val="none" w:sz="0" w:space="0" w:color="auto"/>
        <w:bottom w:val="none" w:sz="0" w:space="0" w:color="auto"/>
        <w:right w:val="none" w:sz="0" w:space="0" w:color="auto"/>
      </w:divBdr>
    </w:div>
    <w:div w:id="352271725">
      <w:bodyDiv w:val="1"/>
      <w:marLeft w:val="0"/>
      <w:marRight w:val="0"/>
      <w:marTop w:val="0"/>
      <w:marBottom w:val="0"/>
      <w:divBdr>
        <w:top w:val="none" w:sz="0" w:space="0" w:color="auto"/>
        <w:left w:val="none" w:sz="0" w:space="0" w:color="auto"/>
        <w:bottom w:val="none" w:sz="0" w:space="0" w:color="auto"/>
        <w:right w:val="none" w:sz="0" w:space="0" w:color="auto"/>
      </w:divBdr>
    </w:div>
    <w:div w:id="361368565">
      <w:bodyDiv w:val="1"/>
      <w:marLeft w:val="0"/>
      <w:marRight w:val="0"/>
      <w:marTop w:val="0"/>
      <w:marBottom w:val="0"/>
      <w:divBdr>
        <w:top w:val="none" w:sz="0" w:space="0" w:color="auto"/>
        <w:left w:val="none" w:sz="0" w:space="0" w:color="auto"/>
        <w:bottom w:val="none" w:sz="0" w:space="0" w:color="auto"/>
        <w:right w:val="none" w:sz="0" w:space="0" w:color="auto"/>
      </w:divBdr>
    </w:div>
    <w:div w:id="433943657">
      <w:bodyDiv w:val="1"/>
      <w:marLeft w:val="0"/>
      <w:marRight w:val="0"/>
      <w:marTop w:val="0"/>
      <w:marBottom w:val="0"/>
      <w:divBdr>
        <w:top w:val="none" w:sz="0" w:space="0" w:color="auto"/>
        <w:left w:val="none" w:sz="0" w:space="0" w:color="auto"/>
        <w:bottom w:val="none" w:sz="0" w:space="0" w:color="auto"/>
        <w:right w:val="none" w:sz="0" w:space="0" w:color="auto"/>
      </w:divBdr>
    </w:div>
    <w:div w:id="565456237">
      <w:bodyDiv w:val="1"/>
      <w:marLeft w:val="0"/>
      <w:marRight w:val="0"/>
      <w:marTop w:val="0"/>
      <w:marBottom w:val="0"/>
      <w:divBdr>
        <w:top w:val="none" w:sz="0" w:space="0" w:color="auto"/>
        <w:left w:val="none" w:sz="0" w:space="0" w:color="auto"/>
        <w:bottom w:val="none" w:sz="0" w:space="0" w:color="auto"/>
        <w:right w:val="none" w:sz="0" w:space="0" w:color="auto"/>
      </w:divBdr>
    </w:div>
    <w:div w:id="619920161">
      <w:bodyDiv w:val="1"/>
      <w:marLeft w:val="0"/>
      <w:marRight w:val="0"/>
      <w:marTop w:val="0"/>
      <w:marBottom w:val="0"/>
      <w:divBdr>
        <w:top w:val="none" w:sz="0" w:space="0" w:color="auto"/>
        <w:left w:val="none" w:sz="0" w:space="0" w:color="auto"/>
        <w:bottom w:val="none" w:sz="0" w:space="0" w:color="auto"/>
        <w:right w:val="none" w:sz="0" w:space="0" w:color="auto"/>
      </w:divBdr>
    </w:div>
    <w:div w:id="831332787">
      <w:bodyDiv w:val="1"/>
      <w:marLeft w:val="0"/>
      <w:marRight w:val="0"/>
      <w:marTop w:val="0"/>
      <w:marBottom w:val="0"/>
      <w:divBdr>
        <w:top w:val="none" w:sz="0" w:space="0" w:color="auto"/>
        <w:left w:val="none" w:sz="0" w:space="0" w:color="auto"/>
        <w:bottom w:val="none" w:sz="0" w:space="0" w:color="auto"/>
        <w:right w:val="none" w:sz="0" w:space="0" w:color="auto"/>
      </w:divBdr>
    </w:div>
    <w:div w:id="856770581">
      <w:bodyDiv w:val="1"/>
      <w:marLeft w:val="0"/>
      <w:marRight w:val="0"/>
      <w:marTop w:val="0"/>
      <w:marBottom w:val="0"/>
      <w:divBdr>
        <w:top w:val="none" w:sz="0" w:space="0" w:color="auto"/>
        <w:left w:val="none" w:sz="0" w:space="0" w:color="auto"/>
        <w:bottom w:val="none" w:sz="0" w:space="0" w:color="auto"/>
        <w:right w:val="none" w:sz="0" w:space="0" w:color="auto"/>
      </w:divBdr>
    </w:div>
    <w:div w:id="873814408">
      <w:bodyDiv w:val="1"/>
      <w:marLeft w:val="0"/>
      <w:marRight w:val="0"/>
      <w:marTop w:val="0"/>
      <w:marBottom w:val="0"/>
      <w:divBdr>
        <w:top w:val="none" w:sz="0" w:space="0" w:color="auto"/>
        <w:left w:val="none" w:sz="0" w:space="0" w:color="auto"/>
        <w:bottom w:val="none" w:sz="0" w:space="0" w:color="auto"/>
        <w:right w:val="none" w:sz="0" w:space="0" w:color="auto"/>
      </w:divBdr>
    </w:div>
    <w:div w:id="880630534">
      <w:bodyDiv w:val="1"/>
      <w:marLeft w:val="0"/>
      <w:marRight w:val="0"/>
      <w:marTop w:val="0"/>
      <w:marBottom w:val="0"/>
      <w:divBdr>
        <w:top w:val="none" w:sz="0" w:space="0" w:color="auto"/>
        <w:left w:val="none" w:sz="0" w:space="0" w:color="auto"/>
        <w:bottom w:val="none" w:sz="0" w:space="0" w:color="auto"/>
        <w:right w:val="none" w:sz="0" w:space="0" w:color="auto"/>
      </w:divBdr>
    </w:div>
    <w:div w:id="935750889">
      <w:bodyDiv w:val="1"/>
      <w:marLeft w:val="0"/>
      <w:marRight w:val="0"/>
      <w:marTop w:val="0"/>
      <w:marBottom w:val="0"/>
      <w:divBdr>
        <w:top w:val="none" w:sz="0" w:space="0" w:color="auto"/>
        <w:left w:val="none" w:sz="0" w:space="0" w:color="auto"/>
        <w:bottom w:val="none" w:sz="0" w:space="0" w:color="auto"/>
        <w:right w:val="none" w:sz="0" w:space="0" w:color="auto"/>
      </w:divBdr>
    </w:div>
    <w:div w:id="959605471">
      <w:bodyDiv w:val="1"/>
      <w:marLeft w:val="0"/>
      <w:marRight w:val="0"/>
      <w:marTop w:val="0"/>
      <w:marBottom w:val="0"/>
      <w:divBdr>
        <w:top w:val="none" w:sz="0" w:space="0" w:color="auto"/>
        <w:left w:val="none" w:sz="0" w:space="0" w:color="auto"/>
        <w:bottom w:val="none" w:sz="0" w:space="0" w:color="auto"/>
        <w:right w:val="none" w:sz="0" w:space="0" w:color="auto"/>
      </w:divBdr>
    </w:div>
    <w:div w:id="1028094881">
      <w:bodyDiv w:val="1"/>
      <w:marLeft w:val="0"/>
      <w:marRight w:val="0"/>
      <w:marTop w:val="0"/>
      <w:marBottom w:val="0"/>
      <w:divBdr>
        <w:top w:val="none" w:sz="0" w:space="0" w:color="auto"/>
        <w:left w:val="none" w:sz="0" w:space="0" w:color="auto"/>
        <w:bottom w:val="none" w:sz="0" w:space="0" w:color="auto"/>
        <w:right w:val="none" w:sz="0" w:space="0" w:color="auto"/>
      </w:divBdr>
    </w:div>
    <w:div w:id="1178889129">
      <w:bodyDiv w:val="1"/>
      <w:marLeft w:val="0"/>
      <w:marRight w:val="0"/>
      <w:marTop w:val="0"/>
      <w:marBottom w:val="0"/>
      <w:divBdr>
        <w:top w:val="none" w:sz="0" w:space="0" w:color="auto"/>
        <w:left w:val="none" w:sz="0" w:space="0" w:color="auto"/>
        <w:bottom w:val="none" w:sz="0" w:space="0" w:color="auto"/>
        <w:right w:val="none" w:sz="0" w:space="0" w:color="auto"/>
      </w:divBdr>
    </w:div>
    <w:div w:id="1251305710">
      <w:bodyDiv w:val="1"/>
      <w:marLeft w:val="0"/>
      <w:marRight w:val="0"/>
      <w:marTop w:val="0"/>
      <w:marBottom w:val="0"/>
      <w:divBdr>
        <w:top w:val="none" w:sz="0" w:space="0" w:color="auto"/>
        <w:left w:val="none" w:sz="0" w:space="0" w:color="auto"/>
        <w:bottom w:val="none" w:sz="0" w:space="0" w:color="auto"/>
        <w:right w:val="none" w:sz="0" w:space="0" w:color="auto"/>
      </w:divBdr>
    </w:div>
    <w:div w:id="1261138324">
      <w:bodyDiv w:val="1"/>
      <w:marLeft w:val="0"/>
      <w:marRight w:val="0"/>
      <w:marTop w:val="0"/>
      <w:marBottom w:val="0"/>
      <w:divBdr>
        <w:top w:val="none" w:sz="0" w:space="0" w:color="auto"/>
        <w:left w:val="none" w:sz="0" w:space="0" w:color="auto"/>
        <w:bottom w:val="none" w:sz="0" w:space="0" w:color="auto"/>
        <w:right w:val="none" w:sz="0" w:space="0" w:color="auto"/>
      </w:divBdr>
    </w:div>
    <w:div w:id="1434594189">
      <w:bodyDiv w:val="1"/>
      <w:marLeft w:val="0"/>
      <w:marRight w:val="0"/>
      <w:marTop w:val="0"/>
      <w:marBottom w:val="0"/>
      <w:divBdr>
        <w:top w:val="none" w:sz="0" w:space="0" w:color="auto"/>
        <w:left w:val="none" w:sz="0" w:space="0" w:color="auto"/>
        <w:bottom w:val="none" w:sz="0" w:space="0" w:color="auto"/>
        <w:right w:val="none" w:sz="0" w:space="0" w:color="auto"/>
      </w:divBdr>
    </w:div>
    <w:div w:id="1474830471">
      <w:bodyDiv w:val="1"/>
      <w:marLeft w:val="0"/>
      <w:marRight w:val="0"/>
      <w:marTop w:val="0"/>
      <w:marBottom w:val="0"/>
      <w:divBdr>
        <w:top w:val="none" w:sz="0" w:space="0" w:color="auto"/>
        <w:left w:val="none" w:sz="0" w:space="0" w:color="auto"/>
        <w:bottom w:val="none" w:sz="0" w:space="0" w:color="auto"/>
        <w:right w:val="none" w:sz="0" w:space="0" w:color="auto"/>
      </w:divBdr>
    </w:div>
    <w:div w:id="1535313809">
      <w:bodyDiv w:val="1"/>
      <w:marLeft w:val="0"/>
      <w:marRight w:val="0"/>
      <w:marTop w:val="0"/>
      <w:marBottom w:val="0"/>
      <w:divBdr>
        <w:top w:val="none" w:sz="0" w:space="0" w:color="auto"/>
        <w:left w:val="none" w:sz="0" w:space="0" w:color="auto"/>
        <w:bottom w:val="none" w:sz="0" w:space="0" w:color="auto"/>
        <w:right w:val="none" w:sz="0" w:space="0" w:color="auto"/>
      </w:divBdr>
    </w:div>
    <w:div w:id="1661539599">
      <w:bodyDiv w:val="1"/>
      <w:marLeft w:val="0"/>
      <w:marRight w:val="0"/>
      <w:marTop w:val="0"/>
      <w:marBottom w:val="0"/>
      <w:divBdr>
        <w:top w:val="none" w:sz="0" w:space="0" w:color="auto"/>
        <w:left w:val="none" w:sz="0" w:space="0" w:color="auto"/>
        <w:bottom w:val="none" w:sz="0" w:space="0" w:color="auto"/>
        <w:right w:val="none" w:sz="0" w:space="0" w:color="auto"/>
      </w:divBdr>
    </w:div>
    <w:div w:id="1711417679">
      <w:bodyDiv w:val="1"/>
      <w:marLeft w:val="0"/>
      <w:marRight w:val="0"/>
      <w:marTop w:val="0"/>
      <w:marBottom w:val="0"/>
      <w:divBdr>
        <w:top w:val="none" w:sz="0" w:space="0" w:color="auto"/>
        <w:left w:val="none" w:sz="0" w:space="0" w:color="auto"/>
        <w:bottom w:val="none" w:sz="0" w:space="0" w:color="auto"/>
        <w:right w:val="none" w:sz="0" w:space="0" w:color="auto"/>
      </w:divBdr>
    </w:div>
    <w:div w:id="1870026479">
      <w:bodyDiv w:val="1"/>
      <w:marLeft w:val="0"/>
      <w:marRight w:val="0"/>
      <w:marTop w:val="0"/>
      <w:marBottom w:val="0"/>
      <w:divBdr>
        <w:top w:val="none" w:sz="0" w:space="0" w:color="auto"/>
        <w:left w:val="none" w:sz="0" w:space="0" w:color="auto"/>
        <w:bottom w:val="none" w:sz="0" w:space="0" w:color="auto"/>
        <w:right w:val="none" w:sz="0" w:space="0" w:color="auto"/>
      </w:divBdr>
    </w:div>
    <w:div w:id="1892882849">
      <w:bodyDiv w:val="1"/>
      <w:marLeft w:val="0"/>
      <w:marRight w:val="0"/>
      <w:marTop w:val="0"/>
      <w:marBottom w:val="0"/>
      <w:divBdr>
        <w:top w:val="none" w:sz="0" w:space="0" w:color="auto"/>
        <w:left w:val="none" w:sz="0" w:space="0" w:color="auto"/>
        <w:bottom w:val="none" w:sz="0" w:space="0" w:color="auto"/>
        <w:right w:val="none" w:sz="0" w:space="0" w:color="auto"/>
      </w:divBdr>
    </w:div>
    <w:div w:id="1938707174">
      <w:bodyDiv w:val="1"/>
      <w:marLeft w:val="0"/>
      <w:marRight w:val="0"/>
      <w:marTop w:val="0"/>
      <w:marBottom w:val="0"/>
      <w:divBdr>
        <w:top w:val="none" w:sz="0" w:space="0" w:color="auto"/>
        <w:left w:val="none" w:sz="0" w:space="0" w:color="auto"/>
        <w:bottom w:val="none" w:sz="0" w:space="0" w:color="auto"/>
        <w:right w:val="none" w:sz="0" w:space="0" w:color="auto"/>
      </w:divBdr>
    </w:div>
    <w:div w:id="2017226919">
      <w:bodyDiv w:val="1"/>
      <w:marLeft w:val="0"/>
      <w:marRight w:val="0"/>
      <w:marTop w:val="0"/>
      <w:marBottom w:val="0"/>
      <w:divBdr>
        <w:top w:val="none" w:sz="0" w:space="0" w:color="auto"/>
        <w:left w:val="none" w:sz="0" w:space="0" w:color="auto"/>
        <w:bottom w:val="none" w:sz="0" w:space="0" w:color="auto"/>
        <w:right w:val="none" w:sz="0" w:space="0" w:color="auto"/>
      </w:divBdr>
    </w:div>
    <w:div w:id="2031100735">
      <w:bodyDiv w:val="1"/>
      <w:marLeft w:val="0"/>
      <w:marRight w:val="0"/>
      <w:marTop w:val="0"/>
      <w:marBottom w:val="0"/>
      <w:divBdr>
        <w:top w:val="none" w:sz="0" w:space="0" w:color="auto"/>
        <w:left w:val="none" w:sz="0" w:space="0" w:color="auto"/>
        <w:bottom w:val="none" w:sz="0" w:space="0" w:color="auto"/>
        <w:right w:val="none" w:sz="0" w:space="0" w:color="auto"/>
      </w:divBdr>
    </w:div>
    <w:div w:id="2145728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5.png"/><Relationship Id="rId21" Type="http://schemas.openxmlformats.org/officeDocument/2006/relationships/image" Target="media/image16.png"/><Relationship Id="rId42" Type="http://schemas.openxmlformats.org/officeDocument/2006/relationships/image" Target="media/image29.png"/><Relationship Id="rId63" Type="http://schemas.openxmlformats.org/officeDocument/2006/relationships/hyperlink" Target="http://www.dawliatraining.com/" TargetMode="External"/><Relationship Id="rId84" Type="http://schemas.openxmlformats.org/officeDocument/2006/relationships/image" Target="media/image59.svg"/><Relationship Id="rId138" Type="http://schemas.openxmlformats.org/officeDocument/2006/relationships/image" Target="media/image85.png"/><Relationship Id="rId159" Type="http://schemas.openxmlformats.org/officeDocument/2006/relationships/image" Target="media/image97.png"/><Relationship Id="rId170" Type="http://schemas.openxmlformats.org/officeDocument/2006/relationships/hyperlink" Target="http://www.dawliatraining.com/" TargetMode="External"/><Relationship Id="rId191" Type="http://schemas.openxmlformats.org/officeDocument/2006/relationships/image" Target="media/image117.png"/><Relationship Id="rId205" Type="http://schemas.openxmlformats.org/officeDocument/2006/relationships/hyperlink" Target="http://www.dawliatraining.com/" TargetMode="External"/><Relationship Id="rId226" Type="http://schemas.openxmlformats.org/officeDocument/2006/relationships/image" Target="media/image139.png"/><Relationship Id="rId107" Type="http://schemas.openxmlformats.org/officeDocument/2006/relationships/hyperlink" Target="http://www.dawliatraining.com/" TargetMode="External"/><Relationship Id="rId11" Type="http://schemas.openxmlformats.org/officeDocument/2006/relationships/hyperlink" Target="http://www.dawliatraining.com/" TargetMode="External"/><Relationship Id="rId32" Type="http://schemas.openxmlformats.org/officeDocument/2006/relationships/image" Target="media/image24.png"/><Relationship Id="rId53" Type="http://schemas.openxmlformats.org/officeDocument/2006/relationships/hyperlink" Target="http://www.dawliatraining.com/" TargetMode="External"/><Relationship Id="rId74" Type="http://schemas.openxmlformats.org/officeDocument/2006/relationships/image" Target="media/image52.png"/><Relationship Id="rId128" Type="http://schemas.openxmlformats.org/officeDocument/2006/relationships/image" Target="media/image80.png"/><Relationship Id="rId149" Type="http://schemas.openxmlformats.org/officeDocument/2006/relationships/image" Target="media/image94.png"/><Relationship Id="rId5" Type="http://schemas.openxmlformats.org/officeDocument/2006/relationships/settings" Target="settings.xml"/><Relationship Id="rId95" Type="http://schemas.openxmlformats.org/officeDocument/2006/relationships/image" Target="media/image62.png"/><Relationship Id="rId160" Type="http://schemas.openxmlformats.org/officeDocument/2006/relationships/hyperlink" Target="http://www.dawliatraining.com/" TargetMode="External"/><Relationship Id="rId181" Type="http://schemas.openxmlformats.org/officeDocument/2006/relationships/image" Target="media/image108.png"/><Relationship Id="rId216" Type="http://schemas.openxmlformats.org/officeDocument/2006/relationships/image" Target="media/image147.svg"/><Relationship Id="rId237" Type="http://schemas.openxmlformats.org/officeDocument/2006/relationships/image" Target="media/image146.png"/><Relationship Id="rId22" Type="http://schemas.openxmlformats.org/officeDocument/2006/relationships/image" Target="media/image17.png"/><Relationship Id="rId43" Type="http://schemas.openxmlformats.org/officeDocument/2006/relationships/image" Target="media/image340.png"/><Relationship Id="rId64" Type="http://schemas.openxmlformats.org/officeDocument/2006/relationships/image" Target="media/image42.png"/><Relationship Id="rId118" Type="http://schemas.openxmlformats.org/officeDocument/2006/relationships/image" Target="media/image85.svg"/><Relationship Id="rId139" Type="http://schemas.openxmlformats.org/officeDocument/2006/relationships/image" Target="media/image102.svg"/><Relationship Id="rId85" Type="http://schemas.openxmlformats.org/officeDocument/2006/relationships/image" Target="media/image57.png"/><Relationship Id="rId150" Type="http://schemas.openxmlformats.org/officeDocument/2006/relationships/image" Target="media/image95.png"/><Relationship Id="rId171" Type="http://schemas.openxmlformats.org/officeDocument/2006/relationships/image" Target="media/image101.png"/><Relationship Id="rId192" Type="http://schemas.openxmlformats.org/officeDocument/2006/relationships/image" Target="media/image118.png"/><Relationship Id="rId206" Type="http://schemas.openxmlformats.org/officeDocument/2006/relationships/hyperlink" Target="http://www.dawliatraining.com/" TargetMode="External"/><Relationship Id="rId227" Type="http://schemas.openxmlformats.org/officeDocument/2006/relationships/image" Target="media/image158.svg"/><Relationship Id="rId12" Type="http://schemas.openxmlformats.org/officeDocument/2006/relationships/hyperlink" Target="http://www.dawliatraining.com/" TargetMode="External"/><Relationship Id="rId33" Type="http://schemas.openxmlformats.org/officeDocument/2006/relationships/image" Target="media/image240.png"/><Relationship Id="rId108" Type="http://schemas.openxmlformats.org/officeDocument/2006/relationships/image" Target="media/image73.png"/><Relationship Id="rId129" Type="http://schemas.openxmlformats.org/officeDocument/2006/relationships/image" Target="media/image92.svg"/><Relationship Id="rId54" Type="http://schemas.openxmlformats.org/officeDocument/2006/relationships/hyperlink" Target="http://www.dawliatraining.com/" TargetMode="External"/><Relationship Id="rId75" Type="http://schemas.openxmlformats.org/officeDocument/2006/relationships/hyperlink" Target="http://www.dawliatraining.com/" TargetMode="External"/><Relationship Id="rId96" Type="http://schemas.openxmlformats.org/officeDocument/2006/relationships/image" Target="media/image71.svg"/><Relationship Id="rId140" Type="http://schemas.openxmlformats.org/officeDocument/2006/relationships/image" Target="media/image86.png"/><Relationship Id="rId161" Type="http://schemas.openxmlformats.org/officeDocument/2006/relationships/hyperlink" Target="http://www.dawliatraining.com/" TargetMode="External"/><Relationship Id="rId182" Type="http://schemas.openxmlformats.org/officeDocument/2006/relationships/image" Target="media/image109.png"/><Relationship Id="rId217" Type="http://schemas.openxmlformats.org/officeDocument/2006/relationships/image" Target="media/image132.png"/><Relationship Id="rId6" Type="http://schemas.openxmlformats.org/officeDocument/2006/relationships/webSettings" Target="webSettings.xml"/><Relationship Id="rId238" Type="http://schemas.openxmlformats.org/officeDocument/2006/relationships/image" Target="media/image147.jpeg"/><Relationship Id="rId23" Type="http://schemas.openxmlformats.org/officeDocument/2006/relationships/image" Target="media/image18.png"/><Relationship Id="rId119" Type="http://schemas.openxmlformats.org/officeDocument/2006/relationships/image" Target="media/image76.png"/><Relationship Id="rId44" Type="http://schemas.openxmlformats.org/officeDocument/2006/relationships/header" Target="header1.xml"/><Relationship Id="rId65" Type="http://schemas.openxmlformats.org/officeDocument/2006/relationships/image" Target="media/image43.png"/><Relationship Id="rId86" Type="http://schemas.openxmlformats.org/officeDocument/2006/relationships/image" Target="media/image61.svg"/><Relationship Id="rId130" Type="http://schemas.openxmlformats.org/officeDocument/2006/relationships/image" Target="media/image81.png"/><Relationship Id="rId151" Type="http://schemas.openxmlformats.org/officeDocument/2006/relationships/hyperlink" Target="http://www.dawliatraining.com/" TargetMode="External"/><Relationship Id="rId172" Type="http://schemas.openxmlformats.org/officeDocument/2006/relationships/image" Target="media/image102.png"/><Relationship Id="rId193" Type="http://schemas.openxmlformats.org/officeDocument/2006/relationships/image" Target="media/image132.svg"/><Relationship Id="rId207" Type="http://schemas.openxmlformats.org/officeDocument/2006/relationships/hyperlink" Target="http://www.dawliatraining.com/" TargetMode="External"/><Relationship Id="rId228" Type="http://schemas.openxmlformats.org/officeDocument/2006/relationships/image" Target="media/image140.png"/><Relationship Id="rId13" Type="http://schemas.openxmlformats.org/officeDocument/2006/relationships/hyperlink" Target="http://www.dawliatraining.com/" TargetMode="External"/><Relationship Id="rId109" Type="http://schemas.microsoft.com/office/2007/relationships/hdphoto" Target="media/hdphoto2.wdp"/><Relationship Id="rId34" Type="http://schemas.openxmlformats.org/officeDocument/2006/relationships/image" Target="media/image25.png"/><Relationship Id="rId55" Type="http://schemas.openxmlformats.org/officeDocument/2006/relationships/image" Target="media/image35.png"/><Relationship Id="rId76" Type="http://schemas.openxmlformats.org/officeDocument/2006/relationships/hyperlink" Target="http://www.dawliatraining.com/" TargetMode="External"/><Relationship Id="rId97" Type="http://schemas.openxmlformats.org/officeDocument/2006/relationships/image" Target="media/image63.png"/><Relationship Id="rId120" Type="http://schemas.openxmlformats.org/officeDocument/2006/relationships/hyperlink" Target="http://www.dawliatraining.com/" TargetMode="External"/><Relationship Id="rId141" Type="http://schemas.openxmlformats.org/officeDocument/2006/relationships/image" Target="media/image104.svg"/><Relationship Id="rId7" Type="http://schemas.openxmlformats.org/officeDocument/2006/relationships/footnotes" Target="footnotes.xml"/><Relationship Id="rId162" Type="http://schemas.openxmlformats.org/officeDocument/2006/relationships/image" Target="media/image98.png"/><Relationship Id="rId183" Type="http://schemas.openxmlformats.org/officeDocument/2006/relationships/image" Target="media/image110.png"/><Relationship Id="rId218" Type="http://schemas.openxmlformats.org/officeDocument/2006/relationships/image" Target="media/image149.svg"/><Relationship Id="rId239" Type="http://schemas.openxmlformats.org/officeDocument/2006/relationships/image" Target="media/image148.jpeg"/><Relationship Id="rId24" Type="http://schemas.openxmlformats.org/officeDocument/2006/relationships/image" Target="media/image19.png"/><Relationship Id="rId45" Type="http://schemas.openxmlformats.org/officeDocument/2006/relationships/header" Target="header2.xml"/><Relationship Id="rId66" Type="http://schemas.openxmlformats.org/officeDocument/2006/relationships/image" Target="media/image44.png"/><Relationship Id="rId87" Type="http://schemas.openxmlformats.org/officeDocument/2006/relationships/image" Target="media/image58.png"/><Relationship Id="rId110" Type="http://schemas.openxmlformats.org/officeDocument/2006/relationships/header" Target="header3.xml"/><Relationship Id="rId131" Type="http://schemas.openxmlformats.org/officeDocument/2006/relationships/image" Target="media/image94.svg"/><Relationship Id="rId152" Type="http://schemas.openxmlformats.org/officeDocument/2006/relationships/hyperlink" Target="http://www.dawliatraining.com/" TargetMode="External"/><Relationship Id="rId173" Type="http://schemas.openxmlformats.org/officeDocument/2006/relationships/image" Target="media/image103.png"/><Relationship Id="rId194" Type="http://schemas.openxmlformats.org/officeDocument/2006/relationships/image" Target="media/image119.png"/><Relationship Id="rId208" Type="http://schemas.openxmlformats.org/officeDocument/2006/relationships/hyperlink" Target="http://www.dawliatraining.com/" TargetMode="External"/><Relationship Id="rId229" Type="http://schemas.openxmlformats.org/officeDocument/2006/relationships/image" Target="media/image160.svg"/><Relationship Id="rId240" Type="http://schemas.openxmlformats.org/officeDocument/2006/relationships/image" Target="media/image149.png"/><Relationship Id="rId14" Type="http://schemas.openxmlformats.org/officeDocument/2006/relationships/hyperlink" Target="http://www.dawliatraining.com/" TargetMode="External"/><Relationship Id="rId35" Type="http://schemas.openxmlformats.org/officeDocument/2006/relationships/image" Target="media/image260.png"/><Relationship Id="rId56" Type="http://schemas.openxmlformats.org/officeDocument/2006/relationships/image" Target="media/image36.png"/><Relationship Id="rId77" Type="http://schemas.openxmlformats.org/officeDocument/2006/relationships/image" Target="media/image53.png"/><Relationship Id="rId100" Type="http://schemas.openxmlformats.org/officeDocument/2006/relationships/image" Target="media/image66.png"/><Relationship Id="rId8" Type="http://schemas.openxmlformats.org/officeDocument/2006/relationships/endnotes" Target="endnotes.xml"/><Relationship Id="rId98" Type="http://schemas.openxmlformats.org/officeDocument/2006/relationships/image" Target="media/image64.png"/><Relationship Id="rId121" Type="http://schemas.openxmlformats.org/officeDocument/2006/relationships/hyperlink" Target="http://www.dawliatraining.com/" TargetMode="External"/><Relationship Id="rId142" Type="http://schemas.openxmlformats.org/officeDocument/2006/relationships/image" Target="media/image87.png"/><Relationship Id="rId163" Type="http://schemas.openxmlformats.org/officeDocument/2006/relationships/hyperlink" Target="http://www.dawliatraining.com/" TargetMode="External"/><Relationship Id="rId184" Type="http://schemas.openxmlformats.org/officeDocument/2006/relationships/image" Target="media/image111.png"/><Relationship Id="rId219" Type="http://schemas.openxmlformats.org/officeDocument/2006/relationships/image" Target="media/image133.png"/><Relationship Id="rId230" Type="http://schemas.openxmlformats.org/officeDocument/2006/relationships/image" Target="media/image141.png"/><Relationship Id="rId25" Type="http://schemas.openxmlformats.org/officeDocument/2006/relationships/image" Target="media/image20.png"/><Relationship Id="rId46" Type="http://schemas.openxmlformats.org/officeDocument/2006/relationships/footer" Target="footer1.xml"/><Relationship Id="rId67" Type="http://schemas.openxmlformats.org/officeDocument/2006/relationships/image" Target="media/image45.png"/><Relationship Id="rId88" Type="http://schemas.openxmlformats.org/officeDocument/2006/relationships/image" Target="media/image63.svg"/><Relationship Id="rId111" Type="http://schemas.openxmlformats.org/officeDocument/2006/relationships/footer" Target="footer2.xml"/><Relationship Id="rId132" Type="http://schemas.openxmlformats.org/officeDocument/2006/relationships/image" Target="media/image82.png"/><Relationship Id="rId153" Type="http://schemas.openxmlformats.org/officeDocument/2006/relationships/hyperlink" Target="http://www.dawliatraining.com/" TargetMode="External"/><Relationship Id="rId174" Type="http://schemas.openxmlformats.org/officeDocument/2006/relationships/image" Target="media/image120.svg"/><Relationship Id="rId195" Type="http://schemas.openxmlformats.org/officeDocument/2006/relationships/image" Target="media/image134.svg"/><Relationship Id="rId209" Type="http://schemas.openxmlformats.org/officeDocument/2006/relationships/image" Target="media/image128.png"/><Relationship Id="rId220" Type="http://schemas.openxmlformats.org/officeDocument/2006/relationships/image" Target="media/image151.svg"/><Relationship Id="rId241" Type="http://schemas.openxmlformats.org/officeDocument/2006/relationships/image" Target="media/image150.png"/><Relationship Id="rId15" Type="http://schemas.openxmlformats.org/officeDocument/2006/relationships/hyperlink" Target="http://www.dawliatraining.com/" TargetMode="External"/><Relationship Id="rId36" Type="http://schemas.openxmlformats.org/officeDocument/2006/relationships/image" Target="media/image26.png"/><Relationship Id="rId57" Type="http://schemas.openxmlformats.org/officeDocument/2006/relationships/image" Target="media/image37.png"/><Relationship Id="rId106" Type="http://schemas.openxmlformats.org/officeDocument/2006/relationships/image" Target="media/image72.png"/><Relationship Id="rId127" Type="http://schemas.openxmlformats.org/officeDocument/2006/relationships/image" Target="media/image79.png"/><Relationship Id="rId10" Type="http://schemas.openxmlformats.org/officeDocument/2006/relationships/hyperlink" Target="http://www.dawliatraining.com/" TargetMode="External"/><Relationship Id="rId31" Type="http://schemas.openxmlformats.org/officeDocument/2006/relationships/image" Target="media/image220.png"/><Relationship Id="rId52" Type="http://schemas.openxmlformats.org/officeDocument/2006/relationships/image" Target="media/image34.png"/><Relationship Id="rId73" Type="http://schemas.openxmlformats.org/officeDocument/2006/relationships/image" Target="media/image51.png"/><Relationship Id="rId78" Type="http://schemas.openxmlformats.org/officeDocument/2006/relationships/image" Target="media/image53.svg"/><Relationship Id="rId94" Type="http://schemas.openxmlformats.org/officeDocument/2006/relationships/image" Target="media/image69.svg"/><Relationship Id="rId99" Type="http://schemas.openxmlformats.org/officeDocument/2006/relationships/image" Target="media/image65.png"/><Relationship Id="rId101" Type="http://schemas.openxmlformats.org/officeDocument/2006/relationships/image" Target="media/image67.png"/><Relationship Id="rId122" Type="http://schemas.openxmlformats.org/officeDocument/2006/relationships/hyperlink" Target="http://www.dawliatraining.com/" TargetMode="External"/><Relationship Id="rId143" Type="http://schemas.openxmlformats.org/officeDocument/2006/relationships/image" Target="media/image88.png"/><Relationship Id="rId148" Type="http://schemas.openxmlformats.org/officeDocument/2006/relationships/image" Target="media/image93.png"/><Relationship Id="rId164" Type="http://schemas.openxmlformats.org/officeDocument/2006/relationships/hyperlink" Target="http://www.dawliatraining.com/" TargetMode="External"/><Relationship Id="rId169" Type="http://schemas.openxmlformats.org/officeDocument/2006/relationships/image" Target="media/image100.png"/><Relationship Id="rId185" Type="http://schemas.openxmlformats.org/officeDocument/2006/relationships/image" Target="media/image112.png"/><Relationship Id="rId4" Type="http://schemas.microsoft.com/office/2007/relationships/stylesWithEffects" Target="stylesWithEffects.xml"/><Relationship Id="rId9" Type="http://schemas.openxmlformats.org/officeDocument/2006/relationships/image" Target="media/image10.jpg"/><Relationship Id="rId180" Type="http://schemas.openxmlformats.org/officeDocument/2006/relationships/image" Target="media/image107.png"/><Relationship Id="rId210" Type="http://schemas.openxmlformats.org/officeDocument/2006/relationships/hyperlink" Target="http://www.dawliatraining.com/" TargetMode="External"/><Relationship Id="rId215" Type="http://schemas.openxmlformats.org/officeDocument/2006/relationships/image" Target="media/image131.png"/><Relationship Id="rId236" Type="http://schemas.openxmlformats.org/officeDocument/2006/relationships/image" Target="media/image145.png"/><Relationship Id="rId26" Type="http://schemas.openxmlformats.org/officeDocument/2006/relationships/hyperlink" Target="http://www.dawliatraining.com/" TargetMode="External"/><Relationship Id="rId231" Type="http://schemas.openxmlformats.org/officeDocument/2006/relationships/image" Target="media/image162.svg"/><Relationship Id="rId47" Type="http://schemas.openxmlformats.org/officeDocument/2006/relationships/image" Target="media/image31.png"/><Relationship Id="rId68" Type="http://schemas.openxmlformats.org/officeDocument/2006/relationships/image" Target="media/image46.png"/><Relationship Id="rId89" Type="http://schemas.openxmlformats.org/officeDocument/2006/relationships/image" Target="media/image59.png"/><Relationship Id="rId112" Type="http://schemas.openxmlformats.org/officeDocument/2006/relationships/hyperlink" Target="http://www.dawliatraining.com/" TargetMode="External"/><Relationship Id="rId133" Type="http://schemas.openxmlformats.org/officeDocument/2006/relationships/image" Target="media/image96.svg"/><Relationship Id="rId154" Type="http://schemas.openxmlformats.org/officeDocument/2006/relationships/hyperlink" Target="http://www.dawliatraining.com/" TargetMode="External"/><Relationship Id="rId175" Type="http://schemas.openxmlformats.org/officeDocument/2006/relationships/image" Target="media/image104.png"/><Relationship Id="rId196" Type="http://schemas.openxmlformats.org/officeDocument/2006/relationships/image" Target="media/image120.png"/><Relationship Id="rId200" Type="http://schemas.openxmlformats.org/officeDocument/2006/relationships/image" Target="media/image123.png"/><Relationship Id="rId16" Type="http://schemas.openxmlformats.org/officeDocument/2006/relationships/image" Target="media/image11.png"/><Relationship Id="rId221" Type="http://schemas.openxmlformats.org/officeDocument/2006/relationships/image" Target="media/image134.png"/><Relationship Id="rId242" Type="http://schemas.openxmlformats.org/officeDocument/2006/relationships/fontTable" Target="fontTable.xml"/><Relationship Id="rId37" Type="http://schemas.openxmlformats.org/officeDocument/2006/relationships/image" Target="media/image280.png"/><Relationship Id="rId58" Type="http://schemas.openxmlformats.org/officeDocument/2006/relationships/image" Target="media/image38.png"/><Relationship Id="rId79" Type="http://schemas.openxmlformats.org/officeDocument/2006/relationships/image" Target="media/image54.png"/><Relationship Id="rId102" Type="http://schemas.openxmlformats.org/officeDocument/2006/relationships/image" Target="media/image68.png"/><Relationship Id="rId123" Type="http://schemas.openxmlformats.org/officeDocument/2006/relationships/hyperlink" Target="http://www.dawliatraining.com/" TargetMode="External"/><Relationship Id="rId144" Type="http://schemas.openxmlformats.org/officeDocument/2006/relationships/image" Target="media/image89.png"/><Relationship Id="rId90" Type="http://schemas.openxmlformats.org/officeDocument/2006/relationships/image" Target="media/image65.svg"/><Relationship Id="rId165" Type="http://schemas.openxmlformats.org/officeDocument/2006/relationships/hyperlink" Target="http://www.dawliatraining.com/" TargetMode="External"/><Relationship Id="rId186" Type="http://schemas.openxmlformats.org/officeDocument/2006/relationships/image" Target="media/image113.png"/><Relationship Id="rId211" Type="http://schemas.openxmlformats.org/officeDocument/2006/relationships/image" Target="media/image129.png"/><Relationship Id="rId232" Type="http://schemas.openxmlformats.org/officeDocument/2006/relationships/image" Target="media/image142.png"/><Relationship Id="rId27" Type="http://schemas.openxmlformats.org/officeDocument/2006/relationships/image" Target="media/image21.png"/><Relationship Id="rId48" Type="http://schemas.openxmlformats.org/officeDocument/2006/relationships/hyperlink" Target="http://www.dawliatraining.com/" TargetMode="External"/><Relationship Id="rId69" Type="http://schemas.openxmlformats.org/officeDocument/2006/relationships/image" Target="media/image47.png"/><Relationship Id="rId113" Type="http://schemas.openxmlformats.org/officeDocument/2006/relationships/hyperlink" Target="http://www.dawliatraining.com/" TargetMode="External"/><Relationship Id="rId134" Type="http://schemas.openxmlformats.org/officeDocument/2006/relationships/image" Target="media/image83.png"/><Relationship Id="rId80" Type="http://schemas.openxmlformats.org/officeDocument/2006/relationships/image" Target="media/image55.svg"/><Relationship Id="rId155" Type="http://schemas.openxmlformats.org/officeDocument/2006/relationships/hyperlink" Target="http://www.dawliatraining.com/" TargetMode="External"/><Relationship Id="rId176" Type="http://schemas.openxmlformats.org/officeDocument/2006/relationships/image" Target="media/image122.svg"/><Relationship Id="rId197" Type="http://schemas.openxmlformats.org/officeDocument/2006/relationships/image" Target="media/image136.svg"/><Relationship Id="rId201" Type="http://schemas.openxmlformats.org/officeDocument/2006/relationships/image" Target="media/image124.png"/><Relationship Id="rId222" Type="http://schemas.openxmlformats.org/officeDocument/2006/relationships/image" Target="media/image135.png"/><Relationship Id="rId243" Type="http://schemas.openxmlformats.org/officeDocument/2006/relationships/theme" Target="theme/theme1.xml"/><Relationship Id="rId17" Type="http://schemas.openxmlformats.org/officeDocument/2006/relationships/image" Target="media/image12.png"/><Relationship Id="rId38" Type="http://schemas.openxmlformats.org/officeDocument/2006/relationships/image" Target="media/image27.png"/><Relationship Id="rId59" Type="http://schemas.openxmlformats.org/officeDocument/2006/relationships/image" Target="media/image39.png"/><Relationship Id="rId103" Type="http://schemas.openxmlformats.org/officeDocument/2006/relationships/image" Target="media/image69.png"/><Relationship Id="rId124" Type="http://schemas.openxmlformats.org/officeDocument/2006/relationships/image" Target="media/image77.png"/><Relationship Id="rId70" Type="http://schemas.openxmlformats.org/officeDocument/2006/relationships/image" Target="media/image48.png"/><Relationship Id="rId91" Type="http://schemas.openxmlformats.org/officeDocument/2006/relationships/image" Target="media/image60.png"/><Relationship Id="rId145" Type="http://schemas.openxmlformats.org/officeDocument/2006/relationships/image" Target="media/image90.png"/><Relationship Id="rId166" Type="http://schemas.openxmlformats.org/officeDocument/2006/relationships/hyperlink" Target="http://www.dawliatraining.com/" TargetMode="External"/><Relationship Id="rId187" Type="http://schemas.openxmlformats.org/officeDocument/2006/relationships/image" Target="media/image129.svg"/><Relationship Id="rId1" Type="http://schemas.openxmlformats.org/officeDocument/2006/relationships/customXml" Target="../customXml/item1.xml"/><Relationship Id="rId212" Type="http://schemas.openxmlformats.org/officeDocument/2006/relationships/image" Target="media/image143.svg"/><Relationship Id="rId233" Type="http://schemas.openxmlformats.org/officeDocument/2006/relationships/image" Target="media/image164.svg"/><Relationship Id="rId28" Type="http://schemas.openxmlformats.org/officeDocument/2006/relationships/image" Target="media/image22.png"/><Relationship Id="rId49" Type="http://schemas.openxmlformats.org/officeDocument/2006/relationships/hyperlink" Target="http://www.dawliatraining.com/" TargetMode="External"/><Relationship Id="rId114" Type="http://schemas.openxmlformats.org/officeDocument/2006/relationships/hyperlink" Target="http://www.dawliatraining.com/" TargetMode="External"/><Relationship Id="rId60" Type="http://schemas.openxmlformats.org/officeDocument/2006/relationships/image" Target="media/image40.png"/><Relationship Id="rId81" Type="http://schemas.openxmlformats.org/officeDocument/2006/relationships/image" Target="media/image55.png"/><Relationship Id="rId135" Type="http://schemas.openxmlformats.org/officeDocument/2006/relationships/image" Target="media/image98.svg"/><Relationship Id="rId156" Type="http://schemas.openxmlformats.org/officeDocument/2006/relationships/hyperlink" Target="http://www.dawliatraining.com/" TargetMode="External"/><Relationship Id="rId177" Type="http://schemas.openxmlformats.org/officeDocument/2006/relationships/image" Target="media/image105.png"/><Relationship Id="rId198" Type="http://schemas.openxmlformats.org/officeDocument/2006/relationships/image" Target="media/image121.png"/><Relationship Id="rId202" Type="http://schemas.openxmlformats.org/officeDocument/2006/relationships/image" Target="media/image125.png"/><Relationship Id="rId223" Type="http://schemas.openxmlformats.org/officeDocument/2006/relationships/image" Target="media/image136.png"/><Relationship Id="rId18" Type="http://schemas.openxmlformats.org/officeDocument/2006/relationships/image" Target="media/image13.png"/><Relationship Id="rId39" Type="http://schemas.openxmlformats.org/officeDocument/2006/relationships/image" Target="media/image300.png"/><Relationship Id="rId50" Type="http://schemas.openxmlformats.org/officeDocument/2006/relationships/image" Target="media/image32.png"/><Relationship Id="rId104" Type="http://schemas.openxmlformats.org/officeDocument/2006/relationships/image" Target="media/image70.png"/><Relationship Id="rId125" Type="http://schemas.openxmlformats.org/officeDocument/2006/relationships/hyperlink" Target="http://www.dawliatraining.com/" TargetMode="External"/><Relationship Id="rId146" Type="http://schemas.openxmlformats.org/officeDocument/2006/relationships/image" Target="media/image91.png"/><Relationship Id="rId167" Type="http://schemas.openxmlformats.org/officeDocument/2006/relationships/image" Target="media/image99.png"/><Relationship Id="rId188" Type="http://schemas.openxmlformats.org/officeDocument/2006/relationships/image" Target="media/image114.png"/><Relationship Id="rId71" Type="http://schemas.openxmlformats.org/officeDocument/2006/relationships/image" Target="media/image49.png"/><Relationship Id="rId92" Type="http://schemas.openxmlformats.org/officeDocument/2006/relationships/image" Target="media/image67.svg"/><Relationship Id="rId213" Type="http://schemas.openxmlformats.org/officeDocument/2006/relationships/image" Target="media/image130.png"/><Relationship Id="rId234" Type="http://schemas.openxmlformats.org/officeDocument/2006/relationships/image" Target="media/image143.png"/><Relationship Id="rId2" Type="http://schemas.openxmlformats.org/officeDocument/2006/relationships/numbering" Target="numbering.xml"/><Relationship Id="rId29" Type="http://schemas.openxmlformats.org/officeDocument/2006/relationships/image" Target="media/image200.png"/><Relationship Id="rId40" Type="http://schemas.openxmlformats.org/officeDocument/2006/relationships/image" Target="media/image28.png"/><Relationship Id="rId115" Type="http://schemas.openxmlformats.org/officeDocument/2006/relationships/hyperlink" Target="http://www.dawliatraining.com/" TargetMode="External"/><Relationship Id="rId136" Type="http://schemas.openxmlformats.org/officeDocument/2006/relationships/image" Target="media/image84.png"/><Relationship Id="rId157" Type="http://schemas.openxmlformats.org/officeDocument/2006/relationships/image" Target="media/image96.png"/><Relationship Id="rId178" Type="http://schemas.openxmlformats.org/officeDocument/2006/relationships/image" Target="media/image124.svg"/><Relationship Id="rId61" Type="http://schemas.openxmlformats.org/officeDocument/2006/relationships/hyperlink" Target="http://www.dawliatraining.com/" TargetMode="External"/><Relationship Id="rId82" Type="http://schemas.openxmlformats.org/officeDocument/2006/relationships/image" Target="media/image57.svg"/><Relationship Id="rId199" Type="http://schemas.openxmlformats.org/officeDocument/2006/relationships/image" Target="media/image122.png"/><Relationship Id="rId203" Type="http://schemas.openxmlformats.org/officeDocument/2006/relationships/image" Target="media/image126.png"/><Relationship Id="rId19" Type="http://schemas.openxmlformats.org/officeDocument/2006/relationships/image" Target="media/image14.png"/><Relationship Id="rId224" Type="http://schemas.openxmlformats.org/officeDocument/2006/relationships/image" Target="media/image137.png"/><Relationship Id="rId30" Type="http://schemas.openxmlformats.org/officeDocument/2006/relationships/image" Target="media/image23.png"/><Relationship Id="rId105" Type="http://schemas.openxmlformats.org/officeDocument/2006/relationships/image" Target="media/image71.png"/><Relationship Id="rId126" Type="http://schemas.openxmlformats.org/officeDocument/2006/relationships/image" Target="media/image78.png"/><Relationship Id="rId147" Type="http://schemas.openxmlformats.org/officeDocument/2006/relationships/image" Target="media/image92.png"/><Relationship Id="rId168" Type="http://schemas.openxmlformats.org/officeDocument/2006/relationships/hyperlink" Target="http://www.dawliatraining.com/" TargetMode="External"/><Relationship Id="rId51" Type="http://schemas.openxmlformats.org/officeDocument/2006/relationships/image" Target="media/image33.png"/><Relationship Id="rId72" Type="http://schemas.openxmlformats.org/officeDocument/2006/relationships/image" Target="media/image50.png"/><Relationship Id="rId93" Type="http://schemas.openxmlformats.org/officeDocument/2006/relationships/image" Target="media/image61.png"/><Relationship Id="rId189" Type="http://schemas.openxmlformats.org/officeDocument/2006/relationships/image" Target="media/image115.png"/><Relationship Id="rId3" Type="http://schemas.openxmlformats.org/officeDocument/2006/relationships/styles" Target="styles.xml"/><Relationship Id="rId214" Type="http://schemas.openxmlformats.org/officeDocument/2006/relationships/image" Target="media/image145.svg"/><Relationship Id="rId235" Type="http://schemas.openxmlformats.org/officeDocument/2006/relationships/image" Target="media/image144.png"/><Relationship Id="rId116" Type="http://schemas.openxmlformats.org/officeDocument/2006/relationships/image" Target="media/image74.png"/><Relationship Id="rId137" Type="http://schemas.openxmlformats.org/officeDocument/2006/relationships/image" Target="media/image100.svg"/><Relationship Id="rId158" Type="http://schemas.openxmlformats.org/officeDocument/2006/relationships/hyperlink" Target="http://www.dawliatraining.com/" TargetMode="External"/><Relationship Id="rId20" Type="http://schemas.openxmlformats.org/officeDocument/2006/relationships/image" Target="media/image15.png"/><Relationship Id="rId41" Type="http://schemas.openxmlformats.org/officeDocument/2006/relationships/image" Target="media/image320.png"/><Relationship Id="rId62" Type="http://schemas.openxmlformats.org/officeDocument/2006/relationships/image" Target="media/image41.png"/><Relationship Id="rId83" Type="http://schemas.openxmlformats.org/officeDocument/2006/relationships/image" Target="media/image56.png"/><Relationship Id="rId179" Type="http://schemas.openxmlformats.org/officeDocument/2006/relationships/image" Target="media/image106.png"/><Relationship Id="rId190" Type="http://schemas.openxmlformats.org/officeDocument/2006/relationships/image" Target="media/image116.png"/><Relationship Id="rId204" Type="http://schemas.openxmlformats.org/officeDocument/2006/relationships/image" Target="media/image127.png"/><Relationship Id="rId225" Type="http://schemas.openxmlformats.org/officeDocument/2006/relationships/image" Target="media/image138.png"/></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0.png"/></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 Id="rId9"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G:\&#1575;&#1604;&#1571;&#1585;&#1588;&#1610;&#1601;2\&#1605;&#1580;&#1604;&#1583;%20&#1580;&#1583;&#1610;&#1583;%20&#8235;&#8236;\&#8235;&#1606;&#1605;&#1608;&#1584;&#1580;%20&#1605;&#1583;&#1585;&#1576;%20-%20&#1606;&#1587;&#1582;&#1577;.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73B719E4-2360-42C2-8E94-10E4711862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 مدرب - نسخة</Template>
  <TotalTime>246</TotalTime>
  <Pages>1</Pages>
  <Words>10552</Words>
  <Characters>60148</Characters>
  <Application>Microsoft Office Word</Application>
  <DocSecurity>0</DocSecurity>
  <Lines>501</Lines>
  <Paragraphs>141</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
  <LinksUpToDate>false</LinksUpToDate>
  <CharactersWithSpaces>70559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Dr.Ahmad Akra</dc:creator>
  <cp:keywords/>
  <dc:description/>
  <cp:lastModifiedBy>user</cp:lastModifiedBy>
  <cp:revision>7</cp:revision>
  <cp:lastPrinted>2025-01-18T02:56:00Z</cp:lastPrinted>
  <dcterms:created xsi:type="dcterms:W3CDTF">2025-01-18T02:56:00Z</dcterms:created>
  <dcterms:modified xsi:type="dcterms:W3CDTF">2025-02-09T07:12:00Z</dcterms:modified>
</cp:coreProperties>
</file>